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CA54" w14:textId="77777777" w:rsidR="00B57E9B" w:rsidRPr="00B57E9B" w:rsidRDefault="00B57E9B" w:rsidP="00B57E9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57E9B">
        <w:rPr>
          <w:rFonts w:ascii="Arial" w:hAnsi="Arial" w:cs="Arial"/>
          <w:b/>
          <w:noProof/>
          <w:sz w:val="24"/>
          <w:szCs w:val="24"/>
        </w:rPr>
        <w:t>3GPP TSG-RAN WG4 Meeting #110-bis</w:t>
      </w:r>
      <w:r w:rsidRPr="00B57E9B">
        <w:rPr>
          <w:rFonts w:ascii="Arial" w:hAnsi="Arial" w:cs="Arial"/>
          <w:b/>
          <w:noProof/>
          <w:sz w:val="24"/>
          <w:szCs w:val="24"/>
        </w:rPr>
        <w:tab/>
      </w:r>
      <w:r w:rsidRPr="00B57E9B">
        <w:rPr>
          <w:rFonts w:ascii="Arial" w:hAnsi="Arial" w:cs="Arial"/>
          <w:b/>
          <w:noProof/>
          <w:color w:val="000000"/>
          <w:sz w:val="24"/>
          <w:szCs w:val="24"/>
        </w:rPr>
        <w:t>R4-2404100</w:t>
      </w:r>
    </w:p>
    <w:p w14:paraId="0E2FC313" w14:textId="77777777" w:rsidR="00B57E9B" w:rsidRPr="00B57E9B" w:rsidRDefault="00B57E9B" w:rsidP="00B57E9B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lang w:eastAsia="en-US"/>
        </w:rPr>
      </w:pPr>
      <w:r w:rsidRPr="00B57E9B">
        <w:rPr>
          <w:rFonts w:ascii="Arial" w:hAnsi="Arial" w:cs="Arial"/>
          <w:b/>
          <w:noProof/>
          <w:sz w:val="24"/>
          <w:szCs w:val="24"/>
        </w:rPr>
        <w:t>Changsha, China, 15 – 19 April, 2024</w:t>
      </w:r>
    </w:p>
    <w:p w14:paraId="595B591D" w14:textId="77777777" w:rsidR="00B57E9B" w:rsidRPr="00B57E9B" w:rsidRDefault="00B57E9B" w:rsidP="00B57E9B">
      <w:pPr>
        <w:jc w:val="center"/>
        <w:rPr>
          <w:rFonts w:ascii="Arial" w:hAnsi="Arial" w:cs="Arial"/>
          <w:b/>
          <w:sz w:val="36"/>
        </w:rPr>
      </w:pPr>
      <w:r w:rsidRPr="00B57E9B">
        <w:rPr>
          <w:rFonts w:ascii="Arial" w:hAnsi="Arial" w:cs="Arial"/>
          <w:b/>
          <w:sz w:val="36"/>
        </w:rPr>
        <w:br/>
      </w:r>
      <w:r w:rsidRPr="00B57E9B">
        <w:rPr>
          <w:rFonts w:ascii="Arial" w:hAnsi="Arial" w:cs="Arial"/>
          <w:b/>
          <w:sz w:val="36"/>
        </w:rPr>
        <w:br/>
      </w:r>
      <w:r w:rsidRPr="00B57E9B">
        <w:rPr>
          <w:rFonts w:ascii="Arial" w:hAnsi="Arial" w:cs="Arial"/>
          <w:b/>
          <w:sz w:val="36"/>
        </w:rPr>
        <w:br/>
        <w:t>Third Generation Partnership Project (3GPP™)</w:t>
      </w:r>
    </w:p>
    <w:p w14:paraId="207683A1" w14:textId="77777777" w:rsidR="00B57E9B" w:rsidRPr="00B57E9B" w:rsidRDefault="00B57E9B" w:rsidP="00B57E9B">
      <w:pPr>
        <w:jc w:val="center"/>
        <w:rPr>
          <w:rFonts w:ascii="Arial" w:hAnsi="Arial" w:cs="Arial"/>
          <w:b/>
          <w:sz w:val="32"/>
        </w:rPr>
      </w:pPr>
      <w:r w:rsidRPr="00B57E9B">
        <w:rPr>
          <w:rFonts w:ascii="Arial" w:hAnsi="Arial" w:cs="Arial"/>
          <w:b/>
          <w:sz w:val="32"/>
        </w:rPr>
        <w:br/>
      </w:r>
      <w:r w:rsidRPr="00B57E9B">
        <w:rPr>
          <w:rFonts w:ascii="Arial" w:hAnsi="Arial" w:cs="Arial"/>
          <w:b/>
          <w:sz w:val="32"/>
        </w:rPr>
        <w:br/>
        <w:t>DRAFT Meeting Report</w:t>
      </w:r>
      <w:r w:rsidRPr="00B57E9B">
        <w:rPr>
          <w:rFonts w:ascii="Arial" w:hAnsi="Arial" w:cs="Arial"/>
          <w:b/>
          <w:sz w:val="32"/>
        </w:rPr>
        <w:br/>
        <w:t>for</w:t>
      </w:r>
      <w:r w:rsidRPr="00B57E9B">
        <w:rPr>
          <w:rFonts w:ascii="Arial" w:hAnsi="Arial" w:cs="Arial"/>
          <w:b/>
          <w:sz w:val="32"/>
        </w:rPr>
        <w:br/>
        <w:t>TSG RAN WG4</w:t>
      </w:r>
      <w:r w:rsidRPr="00B57E9B">
        <w:rPr>
          <w:rFonts w:ascii="Arial" w:hAnsi="Arial" w:cs="Arial"/>
          <w:b/>
          <w:sz w:val="32"/>
        </w:rPr>
        <w:br/>
        <w:t>meeting: 110</w:t>
      </w:r>
    </w:p>
    <w:p w14:paraId="7DA48602" w14:textId="77777777" w:rsidR="00B57E9B" w:rsidRPr="00B57E9B" w:rsidRDefault="00B57E9B" w:rsidP="00B57E9B">
      <w:pPr>
        <w:jc w:val="center"/>
        <w:rPr>
          <w:rFonts w:ascii="Arial" w:hAnsi="Arial" w:cs="Arial"/>
          <w:b/>
          <w:sz w:val="32"/>
        </w:rPr>
      </w:pPr>
      <w:r w:rsidRPr="00B57E9B">
        <w:rPr>
          <w:rFonts w:ascii="Arial" w:hAnsi="Arial" w:cs="Arial"/>
          <w:b/>
          <w:sz w:val="32"/>
        </w:rPr>
        <w:t>Athens, Greece, 26/02/2024 to 01/03/2024</w:t>
      </w:r>
    </w:p>
    <w:p w14:paraId="2BB608B8" w14:textId="77777777" w:rsidR="00B57E9B" w:rsidRPr="00B57E9B" w:rsidRDefault="00B57E9B" w:rsidP="00B57E9B"/>
    <w:p w14:paraId="0179366A" w14:textId="77777777" w:rsidR="00B57E9B" w:rsidRPr="00B57E9B" w:rsidRDefault="00B57E9B" w:rsidP="00B57E9B">
      <w:r w:rsidRPr="00B57E9B">
        <w:t>Report generated on Sunday, 2024-04-07 17:33  UTC</w:t>
      </w:r>
    </w:p>
    <w:p w14:paraId="2229437F" w14:textId="77777777" w:rsidR="00B57E9B" w:rsidRPr="00B57E9B" w:rsidRDefault="00B57E9B" w:rsidP="00B57E9B"/>
    <w:p w14:paraId="52AEFB46" w14:textId="77777777" w:rsidR="00D239A4" w:rsidRDefault="00D239A4" w:rsidP="00D239A4">
      <w:pPr>
        <w:pStyle w:val="Heading2"/>
      </w:pPr>
      <w:r>
        <w:br w:type="page"/>
      </w:r>
      <w:r>
        <w:lastRenderedPageBreak/>
        <w:t>Annex A: Contribution documents and status</w:t>
      </w:r>
    </w:p>
    <w:p w14:paraId="498F9257" w14:textId="77777777" w:rsidR="00D239A4" w:rsidRDefault="00D239A4" w:rsidP="00D239A4">
      <w:pPr>
        <w:pStyle w:val="Heading3"/>
      </w:pPr>
      <w:r>
        <w:t>A1: List of TDocs</w:t>
      </w:r>
    </w:p>
    <w:p w14:paraId="7BA969D7" w14:textId="77777777" w:rsidR="00D239A4" w:rsidRDefault="00D239A4" w:rsidP="00D239A4">
      <w:pPr>
        <w:pStyle w:val="TH"/>
      </w:pPr>
    </w:p>
    <w:p w14:paraId="73F07A12" w14:textId="77777777" w:rsidR="0011737E" w:rsidRDefault="0011737E" w:rsidP="0011737E">
      <w:r>
        <w:t>See excel file attached to this report.</w:t>
      </w:r>
    </w:p>
    <w:p w14:paraId="6B8803D7" w14:textId="77777777" w:rsidR="0011737E" w:rsidRDefault="0011737E" w:rsidP="0011737E"/>
    <w:p w14:paraId="6C89BA8A" w14:textId="6C10C299" w:rsidR="00D239A4" w:rsidRDefault="00D239A4" w:rsidP="00D239A4">
      <w:pPr>
        <w:pStyle w:val="Heading2"/>
      </w:pPr>
      <w:r>
        <w:lastRenderedPageBreak/>
        <w:t>Annex B: List of change requests</w:t>
      </w:r>
    </w:p>
    <w:p w14:paraId="2193A118" w14:textId="77777777" w:rsidR="00D239A4" w:rsidRDefault="00D239A4" w:rsidP="00D239A4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147"/>
        <w:gridCol w:w="974"/>
        <w:gridCol w:w="539"/>
        <w:gridCol w:w="428"/>
        <w:gridCol w:w="441"/>
        <w:gridCol w:w="406"/>
        <w:gridCol w:w="414"/>
        <w:gridCol w:w="2022"/>
        <w:gridCol w:w="1129"/>
      </w:tblGrid>
      <w:tr w:rsidR="00D239A4" w14:paraId="600C8937" w14:textId="77777777" w:rsidTr="008B0214">
        <w:tc>
          <w:tcPr>
            <w:tcW w:w="586" w:type="pct"/>
          </w:tcPr>
          <w:p w14:paraId="4386B83F" w14:textId="5BF8F612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lastRenderedPageBreak/>
              <w:t>Document</w:t>
            </w:r>
          </w:p>
        </w:tc>
        <w:tc>
          <w:tcPr>
            <w:tcW w:w="1115" w:type="pct"/>
          </w:tcPr>
          <w:p w14:paraId="2257220E" w14:textId="7904EA60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Title</w:t>
            </w:r>
          </w:p>
        </w:tc>
        <w:tc>
          <w:tcPr>
            <w:tcW w:w="506" w:type="pct"/>
          </w:tcPr>
          <w:p w14:paraId="03C22C69" w14:textId="4CA05CE9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Source</w:t>
            </w:r>
          </w:p>
        </w:tc>
        <w:tc>
          <w:tcPr>
            <w:tcW w:w="280" w:type="pct"/>
          </w:tcPr>
          <w:p w14:paraId="4B2E69E6" w14:textId="3F19302F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Spec</w:t>
            </w:r>
          </w:p>
        </w:tc>
        <w:tc>
          <w:tcPr>
            <w:tcW w:w="222" w:type="pct"/>
          </w:tcPr>
          <w:p w14:paraId="4EA16768" w14:textId="445A573C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CR</w:t>
            </w:r>
          </w:p>
        </w:tc>
        <w:tc>
          <w:tcPr>
            <w:tcW w:w="229" w:type="pct"/>
          </w:tcPr>
          <w:p w14:paraId="2108EC3B" w14:textId="58D182AB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Rev</w:t>
            </w:r>
          </w:p>
        </w:tc>
        <w:tc>
          <w:tcPr>
            <w:tcW w:w="211" w:type="pct"/>
          </w:tcPr>
          <w:p w14:paraId="6E5B590A" w14:textId="788ECD35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Rel</w:t>
            </w:r>
          </w:p>
        </w:tc>
        <w:tc>
          <w:tcPr>
            <w:tcW w:w="215" w:type="pct"/>
          </w:tcPr>
          <w:p w14:paraId="4173CB05" w14:textId="19636A75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Cat</w:t>
            </w:r>
          </w:p>
        </w:tc>
        <w:tc>
          <w:tcPr>
            <w:tcW w:w="1050" w:type="pct"/>
          </w:tcPr>
          <w:p w14:paraId="1240585C" w14:textId="15F7DC41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WI</w:t>
            </w:r>
          </w:p>
        </w:tc>
        <w:tc>
          <w:tcPr>
            <w:tcW w:w="586" w:type="pct"/>
          </w:tcPr>
          <w:p w14:paraId="498A7738" w14:textId="60C9639B" w:rsidR="00D239A4" w:rsidRPr="008B0214" w:rsidRDefault="00D239A4" w:rsidP="00D239A4">
            <w:pPr>
              <w:pStyle w:val="TAH"/>
              <w:rPr>
                <w:sz w:val="16"/>
                <w:szCs w:val="16"/>
              </w:rPr>
            </w:pPr>
            <w:r w:rsidRPr="008B0214">
              <w:rPr>
                <w:sz w:val="16"/>
                <w:szCs w:val="16"/>
              </w:rPr>
              <w:t>Decision</w:t>
            </w:r>
          </w:p>
        </w:tc>
      </w:tr>
      <w:tr w:rsidR="00D239A4" w14:paraId="607E17A1" w14:textId="77777777" w:rsidTr="008B0214">
        <w:tc>
          <w:tcPr>
            <w:tcW w:w="586" w:type="pct"/>
          </w:tcPr>
          <w:p w14:paraId="42206F96" w14:textId="605D6A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R4-2400148</w:t>
            </w:r>
          </w:p>
        </w:tc>
        <w:tc>
          <w:tcPr>
            <w:tcW w:w="1115" w:type="pct"/>
          </w:tcPr>
          <w:p w14:paraId="7165A980" w14:textId="7AC9E4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Corrections for the LTE based 5G terrestrial broadcast</w:t>
            </w:r>
          </w:p>
        </w:tc>
        <w:tc>
          <w:tcPr>
            <w:tcW w:w="506" w:type="pct"/>
          </w:tcPr>
          <w:p w14:paraId="642495CC" w14:textId="2E5834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A93AE84" w14:textId="08F5DF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3E9ADE03" w14:textId="5B8BE2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6030</w:t>
            </w:r>
          </w:p>
        </w:tc>
        <w:tc>
          <w:tcPr>
            <w:tcW w:w="229" w:type="pct"/>
          </w:tcPr>
          <w:p w14:paraId="5643ED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022F30" w14:textId="2071C1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9D90B64" w14:textId="471099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96FC0F" w14:textId="62D26C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LTE_terr_bcast_bands_part2</w:t>
            </w:r>
          </w:p>
        </w:tc>
        <w:tc>
          <w:tcPr>
            <w:tcW w:w="586" w:type="pct"/>
          </w:tcPr>
          <w:p w14:paraId="39508153" w14:textId="3DABB4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C0D1139" w14:textId="77777777" w:rsidTr="008B0214">
        <w:tc>
          <w:tcPr>
            <w:tcW w:w="586" w:type="pct"/>
          </w:tcPr>
          <w:p w14:paraId="3B8F28D9" w14:textId="7C5AA7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R4-2400282</w:t>
            </w:r>
          </w:p>
        </w:tc>
        <w:tc>
          <w:tcPr>
            <w:tcW w:w="1115" w:type="pct"/>
          </w:tcPr>
          <w:p w14:paraId="7E1EE5C5" w14:textId="3CD014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 xml:space="preserve">CR for 36101 Bracket removal 5G Broadcast </w:t>
            </w:r>
          </w:p>
        </w:tc>
        <w:tc>
          <w:tcPr>
            <w:tcW w:w="506" w:type="pct"/>
          </w:tcPr>
          <w:p w14:paraId="0261A7B6" w14:textId="159D24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Incorporated, SWR, EBU, Rohde &amp; Schwarz</w:t>
            </w:r>
          </w:p>
        </w:tc>
        <w:tc>
          <w:tcPr>
            <w:tcW w:w="280" w:type="pct"/>
          </w:tcPr>
          <w:p w14:paraId="776BAF61" w14:textId="487E4E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79341A44" w14:textId="30886F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6031</w:t>
            </w:r>
          </w:p>
        </w:tc>
        <w:tc>
          <w:tcPr>
            <w:tcW w:w="229" w:type="pct"/>
          </w:tcPr>
          <w:p w14:paraId="5EE0A78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88A802" w14:textId="7D174E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A2421E" w14:textId="022AAB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FCF8099" w14:textId="3A0A35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86" w:type="pct"/>
          </w:tcPr>
          <w:p w14:paraId="26851F43" w14:textId="34B99E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6BC38F2" w14:textId="77777777" w:rsidTr="008B0214">
        <w:tc>
          <w:tcPr>
            <w:tcW w:w="586" w:type="pct"/>
          </w:tcPr>
          <w:p w14:paraId="09FB165E" w14:textId="0DE172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R4-2403850</w:t>
            </w:r>
          </w:p>
        </w:tc>
        <w:tc>
          <w:tcPr>
            <w:tcW w:w="1115" w:type="pct"/>
          </w:tcPr>
          <w:p w14:paraId="0095D2AE" w14:textId="1CF0C4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remove brackets</w:t>
            </w:r>
          </w:p>
        </w:tc>
        <w:tc>
          <w:tcPr>
            <w:tcW w:w="506" w:type="pct"/>
          </w:tcPr>
          <w:p w14:paraId="0EC013B9" w14:textId="5BAE4B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Incorporated, SWR, EBU, Rohde &amp; Schwarz</w:t>
            </w:r>
          </w:p>
        </w:tc>
        <w:tc>
          <w:tcPr>
            <w:tcW w:w="280" w:type="pct"/>
          </w:tcPr>
          <w:p w14:paraId="79C16C5F" w14:textId="488887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0C676323" w14:textId="38C114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6031</w:t>
            </w:r>
          </w:p>
        </w:tc>
        <w:tc>
          <w:tcPr>
            <w:tcW w:w="229" w:type="pct"/>
          </w:tcPr>
          <w:p w14:paraId="7552FB78" w14:textId="622A34C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B862EEC" w14:textId="083851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5C2BED2" w14:textId="7393AC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</w:t>
            </w:r>
          </w:p>
        </w:tc>
        <w:tc>
          <w:tcPr>
            <w:tcW w:w="1050" w:type="pct"/>
          </w:tcPr>
          <w:p w14:paraId="0B1F42C7" w14:textId="03522B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LTE_terr_bcast_bands_part2</w:t>
            </w:r>
          </w:p>
        </w:tc>
        <w:tc>
          <w:tcPr>
            <w:tcW w:w="586" w:type="pct"/>
          </w:tcPr>
          <w:p w14:paraId="49518085" w14:textId="026347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91D221" w14:textId="77777777" w:rsidTr="008B0214">
        <w:tc>
          <w:tcPr>
            <w:tcW w:w="586" w:type="pct"/>
          </w:tcPr>
          <w:p w14:paraId="10771E38" w14:textId="77373D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R4-2400667</w:t>
            </w:r>
          </w:p>
        </w:tc>
        <w:tc>
          <w:tcPr>
            <w:tcW w:w="1115" w:type="pct"/>
          </w:tcPr>
          <w:p w14:paraId="44CF05B0" w14:textId="1D4393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36.101 on table referencing corrections for spurious emission band UE co-existence for CA</w:t>
            </w:r>
          </w:p>
        </w:tc>
        <w:tc>
          <w:tcPr>
            <w:tcW w:w="506" w:type="pct"/>
          </w:tcPr>
          <w:p w14:paraId="551A0561" w14:textId="446BD8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24D4F46" w14:textId="785784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4AE725FE" w14:textId="507A8F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6032</w:t>
            </w:r>
          </w:p>
        </w:tc>
        <w:tc>
          <w:tcPr>
            <w:tcW w:w="229" w:type="pct"/>
          </w:tcPr>
          <w:p w14:paraId="20A95AE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C109999" w14:textId="08E3F1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3E141F9" w14:textId="2BC2B3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3ACBA8F" w14:textId="6761BE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LTE_CA</w:t>
            </w:r>
          </w:p>
        </w:tc>
        <w:tc>
          <w:tcPr>
            <w:tcW w:w="586" w:type="pct"/>
          </w:tcPr>
          <w:p w14:paraId="047DD645" w14:textId="2BE015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CA327A5" w14:textId="77777777" w:rsidTr="008B0214">
        <w:tc>
          <w:tcPr>
            <w:tcW w:w="586" w:type="pct"/>
          </w:tcPr>
          <w:p w14:paraId="5BA4F9DD" w14:textId="5A34C4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R4-2400668</w:t>
            </w:r>
          </w:p>
        </w:tc>
        <w:tc>
          <w:tcPr>
            <w:tcW w:w="1115" w:type="pct"/>
          </w:tcPr>
          <w:p w14:paraId="631270A5" w14:textId="3559A6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36.101 on table referencing corrections for spurious emission band UE co-existence for CA</w:t>
            </w:r>
          </w:p>
        </w:tc>
        <w:tc>
          <w:tcPr>
            <w:tcW w:w="506" w:type="pct"/>
          </w:tcPr>
          <w:p w14:paraId="55785038" w14:textId="4B6431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3AA4BDD" w14:textId="5DDC14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372D16C2" w14:textId="5F03F1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6033</w:t>
            </w:r>
          </w:p>
        </w:tc>
        <w:tc>
          <w:tcPr>
            <w:tcW w:w="229" w:type="pct"/>
          </w:tcPr>
          <w:p w14:paraId="57CED02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14C43C" w14:textId="356488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BB8F7A2" w14:textId="6CCEF5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200C06B" w14:textId="5A9BDB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LTE_CA</w:t>
            </w:r>
          </w:p>
        </w:tc>
        <w:tc>
          <w:tcPr>
            <w:tcW w:w="586" w:type="pct"/>
          </w:tcPr>
          <w:p w14:paraId="11E2960D" w14:textId="283507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621D43" w14:textId="77777777" w:rsidTr="008B0214">
        <w:tc>
          <w:tcPr>
            <w:tcW w:w="586" w:type="pct"/>
          </w:tcPr>
          <w:p w14:paraId="2C436F9F" w14:textId="5E0987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R4-2400669</w:t>
            </w:r>
          </w:p>
        </w:tc>
        <w:tc>
          <w:tcPr>
            <w:tcW w:w="1115" w:type="pct"/>
          </w:tcPr>
          <w:p w14:paraId="321DF1B1" w14:textId="2EAAC1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36.101 on table referencing corrections for spurious emission band UE co-existence for CA</w:t>
            </w:r>
          </w:p>
        </w:tc>
        <w:tc>
          <w:tcPr>
            <w:tcW w:w="506" w:type="pct"/>
          </w:tcPr>
          <w:p w14:paraId="41CDDF5A" w14:textId="67CD13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1FE678D" w14:textId="416585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67D73641" w14:textId="6EBE9B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6034</w:t>
            </w:r>
          </w:p>
        </w:tc>
        <w:tc>
          <w:tcPr>
            <w:tcW w:w="229" w:type="pct"/>
          </w:tcPr>
          <w:p w14:paraId="464957F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C19932" w14:textId="215698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C1ED88C" w14:textId="122088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665457" w14:textId="0526FF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LTE_CA</w:t>
            </w:r>
          </w:p>
        </w:tc>
        <w:tc>
          <w:tcPr>
            <w:tcW w:w="586" w:type="pct"/>
          </w:tcPr>
          <w:p w14:paraId="2EBE7382" w14:textId="442E52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BFF69B1" w14:textId="77777777" w:rsidTr="008B0214">
        <w:tc>
          <w:tcPr>
            <w:tcW w:w="586" w:type="pct"/>
          </w:tcPr>
          <w:p w14:paraId="6B178579" w14:textId="308669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R4-2400702</w:t>
            </w:r>
          </w:p>
        </w:tc>
        <w:tc>
          <w:tcPr>
            <w:tcW w:w="1115" w:type="pct"/>
          </w:tcPr>
          <w:p w14:paraId="006850D9" w14:textId="2F9556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High Power UE (Power Class 2) for LTE FDD Band 14</w:t>
            </w:r>
          </w:p>
        </w:tc>
        <w:tc>
          <w:tcPr>
            <w:tcW w:w="506" w:type="pct"/>
          </w:tcPr>
          <w:p w14:paraId="3CF238E0" w14:textId="0F35B0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AT&amp;T</w:t>
            </w:r>
          </w:p>
        </w:tc>
        <w:tc>
          <w:tcPr>
            <w:tcW w:w="280" w:type="pct"/>
          </w:tcPr>
          <w:p w14:paraId="337CAB04" w14:textId="19AF9B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50B97ECF" w14:textId="00E56B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6035</w:t>
            </w:r>
          </w:p>
        </w:tc>
        <w:tc>
          <w:tcPr>
            <w:tcW w:w="229" w:type="pct"/>
          </w:tcPr>
          <w:p w14:paraId="7742BA8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FB3D30" w14:textId="7C5642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2673A6C" w14:textId="144150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D390EDC" w14:textId="28B5B3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HPUE_LTE_FDD_B14-Core</w:t>
            </w:r>
          </w:p>
        </w:tc>
        <w:tc>
          <w:tcPr>
            <w:tcW w:w="586" w:type="pct"/>
          </w:tcPr>
          <w:p w14:paraId="40FBEEA8" w14:textId="5DC5E7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3B3E9DD" w14:textId="77777777" w:rsidTr="008B0214">
        <w:tc>
          <w:tcPr>
            <w:tcW w:w="586" w:type="pct"/>
          </w:tcPr>
          <w:p w14:paraId="4B391DBB" w14:textId="081FB2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R4-2400825</w:t>
            </w:r>
          </w:p>
        </w:tc>
        <w:tc>
          <w:tcPr>
            <w:tcW w:w="1115" w:type="pct"/>
          </w:tcPr>
          <w:p w14:paraId="69365D75" w14:textId="4311C1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(LTE_UAV_enh) CR for TS 36.101 to correct requirements LTE UAV NS</w:t>
            </w:r>
          </w:p>
        </w:tc>
        <w:tc>
          <w:tcPr>
            <w:tcW w:w="506" w:type="pct"/>
          </w:tcPr>
          <w:p w14:paraId="65AC3921" w14:textId="1B31D7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1B1888D9" w14:textId="622DE7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1746A8DA" w14:textId="160C11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6036</w:t>
            </w:r>
          </w:p>
        </w:tc>
        <w:tc>
          <w:tcPr>
            <w:tcW w:w="229" w:type="pct"/>
          </w:tcPr>
          <w:p w14:paraId="0CC879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EEE571" w14:textId="6802AA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4E4CC42" w14:textId="49620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87CE044" w14:textId="51882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LTE_UAV_enh</w:t>
            </w:r>
          </w:p>
        </w:tc>
        <w:tc>
          <w:tcPr>
            <w:tcW w:w="586" w:type="pct"/>
          </w:tcPr>
          <w:p w14:paraId="09B4447B" w14:textId="6E684F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174D30B" w14:textId="77777777" w:rsidTr="008B0214">
        <w:tc>
          <w:tcPr>
            <w:tcW w:w="586" w:type="pct"/>
          </w:tcPr>
          <w:p w14:paraId="5DCFA75C" w14:textId="49D103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R4-2400907</w:t>
            </w:r>
          </w:p>
        </w:tc>
        <w:tc>
          <w:tcPr>
            <w:tcW w:w="1115" w:type="pct"/>
          </w:tcPr>
          <w:p w14:paraId="025451C9" w14:textId="72736E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(LTE_CA_R17_xBDL_2BUL-Core) CR for TS 36.101 on inter-band CA operating bands (R17)</w:t>
            </w:r>
          </w:p>
        </w:tc>
        <w:tc>
          <w:tcPr>
            <w:tcW w:w="506" w:type="pct"/>
          </w:tcPr>
          <w:p w14:paraId="77D24BEE" w14:textId="517524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9B7E757" w14:textId="16170D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7F32EB83" w14:textId="0D678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6037</w:t>
            </w:r>
          </w:p>
        </w:tc>
        <w:tc>
          <w:tcPr>
            <w:tcW w:w="229" w:type="pct"/>
          </w:tcPr>
          <w:p w14:paraId="5F820AE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E94C1D" w14:textId="581813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319A23F" w14:textId="2EB2B9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971F6B9" w14:textId="198FB6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LTE_CA_R17_xBDL_2BUL-Core</w:t>
            </w:r>
          </w:p>
        </w:tc>
        <w:tc>
          <w:tcPr>
            <w:tcW w:w="586" w:type="pct"/>
          </w:tcPr>
          <w:p w14:paraId="7412D4A6" w14:textId="3969BC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6253459" w14:textId="77777777" w:rsidTr="008B0214">
        <w:tc>
          <w:tcPr>
            <w:tcW w:w="586" w:type="pct"/>
          </w:tcPr>
          <w:p w14:paraId="36C905F0" w14:textId="4C55F9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R4-2400908</w:t>
            </w:r>
          </w:p>
        </w:tc>
        <w:tc>
          <w:tcPr>
            <w:tcW w:w="1115" w:type="pct"/>
          </w:tcPr>
          <w:p w14:paraId="58F59EE1" w14:textId="19515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(LTE_CA_R17_xBDL_2BUL-Core) CR for TS 36.101 on inter-band CA operating bands (R18_CAT_A)</w:t>
            </w:r>
          </w:p>
        </w:tc>
        <w:tc>
          <w:tcPr>
            <w:tcW w:w="506" w:type="pct"/>
          </w:tcPr>
          <w:p w14:paraId="61DCFDA5" w14:textId="61379E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75FB8FF6" w14:textId="2DC278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4ECEB538" w14:textId="188CFB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6038</w:t>
            </w:r>
          </w:p>
        </w:tc>
        <w:tc>
          <w:tcPr>
            <w:tcW w:w="229" w:type="pct"/>
          </w:tcPr>
          <w:p w14:paraId="6B0B12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2C0DF28" w14:textId="738FE7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C3DD85F" w14:textId="729F89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BA2A25B" w14:textId="6D6CF0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LTE_CA_R17_xBDL_2BUL-Core</w:t>
            </w:r>
          </w:p>
        </w:tc>
        <w:tc>
          <w:tcPr>
            <w:tcW w:w="586" w:type="pct"/>
          </w:tcPr>
          <w:p w14:paraId="393B61D6" w14:textId="0751E4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711B4B8" w14:textId="77777777" w:rsidTr="008B0214">
        <w:tc>
          <w:tcPr>
            <w:tcW w:w="586" w:type="pct"/>
          </w:tcPr>
          <w:p w14:paraId="58F07714" w14:textId="4D4EBE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R4-2401561</w:t>
            </w:r>
          </w:p>
        </w:tc>
        <w:tc>
          <w:tcPr>
            <w:tcW w:w="1115" w:type="pct"/>
          </w:tcPr>
          <w:p w14:paraId="1C150FC3" w14:textId="60EB3A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(LTE_terr_bcast_bands_part2-Core) CR to 36.101: Correction of EARFCN for bands 107 and 108</w:t>
            </w:r>
          </w:p>
        </w:tc>
        <w:tc>
          <w:tcPr>
            <w:tcW w:w="506" w:type="pct"/>
          </w:tcPr>
          <w:p w14:paraId="6F0A68FB" w14:textId="3B3BAB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D6A4769" w14:textId="7B4095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71428C70" w14:textId="77B5D0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6039</w:t>
            </w:r>
          </w:p>
        </w:tc>
        <w:tc>
          <w:tcPr>
            <w:tcW w:w="229" w:type="pct"/>
          </w:tcPr>
          <w:p w14:paraId="2112AA4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1B8743" w14:textId="150DE5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20FFE4" w14:textId="513A53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0058C8C" w14:textId="45A5C5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86" w:type="pct"/>
          </w:tcPr>
          <w:p w14:paraId="6FED8B9B" w14:textId="038E5D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1CACAA" w14:textId="77777777" w:rsidTr="008B0214">
        <w:tc>
          <w:tcPr>
            <w:tcW w:w="586" w:type="pct"/>
          </w:tcPr>
          <w:p w14:paraId="1FCEB233" w14:textId="1018C6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R4-2402083</w:t>
            </w:r>
          </w:p>
        </w:tc>
        <w:tc>
          <w:tcPr>
            <w:tcW w:w="1115" w:type="pct"/>
          </w:tcPr>
          <w:p w14:paraId="579708E5" w14:textId="21938C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to 36.101 Corrections for aerial LTE UEs</w:t>
            </w:r>
          </w:p>
        </w:tc>
        <w:tc>
          <w:tcPr>
            <w:tcW w:w="506" w:type="pct"/>
          </w:tcPr>
          <w:p w14:paraId="583D2623" w14:textId="348A51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</w:t>
            </w:r>
          </w:p>
        </w:tc>
        <w:tc>
          <w:tcPr>
            <w:tcW w:w="280" w:type="pct"/>
          </w:tcPr>
          <w:p w14:paraId="3CECEA9A" w14:textId="3974C3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67F0E046" w14:textId="4F76B1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6040</w:t>
            </w:r>
          </w:p>
        </w:tc>
        <w:tc>
          <w:tcPr>
            <w:tcW w:w="229" w:type="pct"/>
          </w:tcPr>
          <w:p w14:paraId="1ED8BE7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0F9752" w14:textId="1790E7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2D188D" w14:textId="2D1F88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613CB7D" w14:textId="2DD5E8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LTE_UAV_enh</w:t>
            </w:r>
          </w:p>
        </w:tc>
        <w:tc>
          <w:tcPr>
            <w:tcW w:w="586" w:type="pct"/>
          </w:tcPr>
          <w:p w14:paraId="00725467" w14:textId="0245A4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D08552F" w14:textId="77777777" w:rsidTr="008B0214">
        <w:tc>
          <w:tcPr>
            <w:tcW w:w="586" w:type="pct"/>
          </w:tcPr>
          <w:p w14:paraId="078F5D85" w14:textId="43B8DA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R4-2402274</w:t>
            </w:r>
          </w:p>
        </w:tc>
        <w:tc>
          <w:tcPr>
            <w:tcW w:w="1115" w:type="pct"/>
          </w:tcPr>
          <w:p w14:paraId="22036FE4" w14:textId="25A6D0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LTE B53 AMPR requirements</w:t>
            </w:r>
          </w:p>
        </w:tc>
        <w:tc>
          <w:tcPr>
            <w:tcW w:w="506" w:type="pct"/>
          </w:tcPr>
          <w:p w14:paraId="78E8369F" w14:textId="0B88BD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7F8465D2" w14:textId="17D2CB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1543376E" w14:textId="0CC38A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6041</w:t>
            </w:r>
          </w:p>
        </w:tc>
        <w:tc>
          <w:tcPr>
            <w:tcW w:w="229" w:type="pct"/>
          </w:tcPr>
          <w:p w14:paraId="4EB2407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75FF657" w14:textId="44B000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77A2AAB" w14:textId="2F03E9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4C3AB67" w14:textId="4426CE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31935A9F" w14:textId="1FCE19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98BD527" w14:textId="77777777" w:rsidTr="008B0214">
        <w:tc>
          <w:tcPr>
            <w:tcW w:w="586" w:type="pct"/>
          </w:tcPr>
          <w:p w14:paraId="1812334F" w14:textId="247CF1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R4-2402280</w:t>
            </w:r>
          </w:p>
        </w:tc>
        <w:tc>
          <w:tcPr>
            <w:tcW w:w="1115" w:type="pct"/>
          </w:tcPr>
          <w:p w14:paraId="0D472C87" w14:textId="685B5E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LTE B53 AMPR requirements</w:t>
            </w:r>
          </w:p>
        </w:tc>
        <w:tc>
          <w:tcPr>
            <w:tcW w:w="506" w:type="pct"/>
          </w:tcPr>
          <w:p w14:paraId="7E83EDD0" w14:textId="144289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6473C4D" w14:textId="57A801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15E113A4" w14:textId="63439F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6042</w:t>
            </w:r>
          </w:p>
        </w:tc>
        <w:tc>
          <w:tcPr>
            <w:tcW w:w="229" w:type="pct"/>
          </w:tcPr>
          <w:p w14:paraId="76BB40D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B4204D" w14:textId="344EC4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147DE80" w14:textId="4CC67F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D2F94A4" w14:textId="760F77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65661DA3" w14:textId="4A678B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0EFEB01" w14:textId="77777777" w:rsidTr="008B0214">
        <w:tc>
          <w:tcPr>
            <w:tcW w:w="586" w:type="pct"/>
          </w:tcPr>
          <w:p w14:paraId="43971596" w14:textId="3F1777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R4-2402281</w:t>
            </w:r>
          </w:p>
        </w:tc>
        <w:tc>
          <w:tcPr>
            <w:tcW w:w="1115" w:type="pct"/>
          </w:tcPr>
          <w:p w14:paraId="16240285" w14:textId="025815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LTE B53 AMPR requirements</w:t>
            </w:r>
          </w:p>
        </w:tc>
        <w:tc>
          <w:tcPr>
            <w:tcW w:w="506" w:type="pct"/>
          </w:tcPr>
          <w:p w14:paraId="7E8178C9" w14:textId="083AB2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4803BA5E" w14:textId="4EE5FD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52119205" w14:textId="6842C5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6043</w:t>
            </w:r>
          </w:p>
        </w:tc>
        <w:tc>
          <w:tcPr>
            <w:tcW w:w="229" w:type="pct"/>
          </w:tcPr>
          <w:p w14:paraId="071BBCE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2AEA1F" w14:textId="649489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6478EF" w14:textId="316EA7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C804237" w14:textId="7D2BA7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4F790634" w14:textId="0EBFF3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2A45B5C" w14:textId="77777777" w:rsidTr="008B0214">
        <w:tc>
          <w:tcPr>
            <w:tcW w:w="586" w:type="pct"/>
          </w:tcPr>
          <w:p w14:paraId="3A44AEB6" w14:textId="465188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R4-2402577</w:t>
            </w:r>
          </w:p>
        </w:tc>
        <w:tc>
          <w:tcPr>
            <w:tcW w:w="1115" w:type="pct"/>
          </w:tcPr>
          <w:p w14:paraId="77EF3D14" w14:textId="40FAED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(LTE_CA-Core, LTE_UAV_enh-Core) CR to TS 36.101: feature-agnostic approach implementation, Rel-18</w:t>
            </w:r>
          </w:p>
        </w:tc>
        <w:tc>
          <w:tcPr>
            <w:tcW w:w="506" w:type="pct"/>
          </w:tcPr>
          <w:p w14:paraId="3007149D" w14:textId="75773C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AAE97B0" w14:textId="7A69CE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36FE0DCF" w14:textId="482E91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6044</w:t>
            </w:r>
          </w:p>
        </w:tc>
        <w:tc>
          <w:tcPr>
            <w:tcW w:w="229" w:type="pct"/>
          </w:tcPr>
          <w:p w14:paraId="4B6493F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C8E5049" w14:textId="3D8D89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AAAF8A2" w14:textId="79E915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C1118EB" w14:textId="7DDCA9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LTE_CA-Core, LTE_UL_MIMO-Core, LTE_D2D_Prox-Core, LTE_SC_enh_dualC, V2XLTE, LTE_terr_bcast_bands_part2-Core, LTE_UAV_enh-Core</w:t>
            </w:r>
          </w:p>
        </w:tc>
        <w:tc>
          <w:tcPr>
            <w:tcW w:w="586" w:type="pct"/>
          </w:tcPr>
          <w:p w14:paraId="36F5E6CF" w14:textId="15602A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C3965BE" w14:textId="77777777" w:rsidTr="008B0214">
        <w:tc>
          <w:tcPr>
            <w:tcW w:w="586" w:type="pct"/>
          </w:tcPr>
          <w:p w14:paraId="06F92B73" w14:textId="6100E6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R4-2402620</w:t>
            </w:r>
          </w:p>
        </w:tc>
        <w:tc>
          <w:tcPr>
            <w:tcW w:w="1115" w:type="pct"/>
          </w:tcPr>
          <w:p w14:paraId="20048890" w14:textId="7AA2B9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Draft BigCr to TS 36.101:   Introduction of completed new LTE-A CA combinations</w:t>
            </w:r>
          </w:p>
        </w:tc>
        <w:tc>
          <w:tcPr>
            <w:tcW w:w="506" w:type="pct"/>
          </w:tcPr>
          <w:p w14:paraId="68F7AF1D" w14:textId="4FA540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105CB39" w14:textId="11B468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36.101</w:t>
            </w:r>
          </w:p>
        </w:tc>
        <w:tc>
          <w:tcPr>
            <w:tcW w:w="222" w:type="pct"/>
          </w:tcPr>
          <w:p w14:paraId="5651FB75" w14:textId="5112D5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6045</w:t>
            </w:r>
          </w:p>
        </w:tc>
        <w:tc>
          <w:tcPr>
            <w:tcW w:w="229" w:type="pct"/>
          </w:tcPr>
          <w:p w14:paraId="2228A8B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DD91C2" w14:textId="5AA1D6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B2D7D12" w14:textId="0DBA0D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B23DADB" w14:textId="359572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LTE_CA_R18_xBDL_yBUL-Core</w:t>
            </w:r>
          </w:p>
        </w:tc>
        <w:tc>
          <w:tcPr>
            <w:tcW w:w="586" w:type="pct"/>
          </w:tcPr>
          <w:p w14:paraId="798FC9B0" w14:textId="415FA3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DF9D9A" w14:textId="77777777" w:rsidTr="008B0214">
        <w:tc>
          <w:tcPr>
            <w:tcW w:w="586" w:type="pct"/>
          </w:tcPr>
          <w:p w14:paraId="36F3382E" w14:textId="30ADD6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R4-2400554</w:t>
            </w:r>
          </w:p>
        </w:tc>
        <w:tc>
          <w:tcPr>
            <w:tcW w:w="1115" w:type="pct"/>
          </w:tcPr>
          <w:p w14:paraId="2BBF0D69" w14:textId="1818C5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CR to 36.102 for IoT NTN UE RF requirements</w:t>
            </w:r>
          </w:p>
        </w:tc>
        <w:tc>
          <w:tcPr>
            <w:tcW w:w="506" w:type="pct"/>
          </w:tcPr>
          <w:p w14:paraId="5B7240AC" w14:textId="09688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</w:t>
            </w:r>
          </w:p>
        </w:tc>
        <w:tc>
          <w:tcPr>
            <w:tcW w:w="280" w:type="pct"/>
          </w:tcPr>
          <w:p w14:paraId="4927E3EB" w14:textId="090D9F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1A5F9B9F" w14:textId="6A9F44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0027</w:t>
            </w:r>
          </w:p>
        </w:tc>
        <w:tc>
          <w:tcPr>
            <w:tcW w:w="229" w:type="pct"/>
          </w:tcPr>
          <w:p w14:paraId="60E1CFC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ED7EF4" w14:textId="7B17B2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F2C392C" w14:textId="5738B0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9A215A" w14:textId="34C7B1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79FE67C3" w14:textId="6BFA0A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2179EAB" w14:textId="77777777" w:rsidTr="008B0214">
        <w:tc>
          <w:tcPr>
            <w:tcW w:w="586" w:type="pct"/>
          </w:tcPr>
          <w:p w14:paraId="457E50BD" w14:textId="6F2EDC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R4-2403674</w:t>
            </w:r>
          </w:p>
        </w:tc>
        <w:tc>
          <w:tcPr>
            <w:tcW w:w="1115" w:type="pct"/>
          </w:tcPr>
          <w:p w14:paraId="19EC3F93" w14:textId="73D437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CR to 36.102 for IoT NTN UE RF requirements</w:t>
            </w:r>
          </w:p>
        </w:tc>
        <w:tc>
          <w:tcPr>
            <w:tcW w:w="506" w:type="pct"/>
          </w:tcPr>
          <w:p w14:paraId="174FA6DF" w14:textId="2F6ACF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</w:t>
            </w:r>
          </w:p>
        </w:tc>
        <w:tc>
          <w:tcPr>
            <w:tcW w:w="280" w:type="pct"/>
          </w:tcPr>
          <w:p w14:paraId="65C182E4" w14:textId="2FB9C2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4BC7426A" w14:textId="045FCF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0027</w:t>
            </w:r>
          </w:p>
        </w:tc>
        <w:tc>
          <w:tcPr>
            <w:tcW w:w="229" w:type="pct"/>
          </w:tcPr>
          <w:p w14:paraId="364BB154" w14:textId="6AB97E2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0DEAEAC" w14:textId="6929BF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9DFB714" w14:textId="01A11B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7F55C1" w14:textId="1C9B72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7E099EA2" w14:textId="127AB4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85C998" w14:textId="77777777" w:rsidTr="008B0214">
        <w:tc>
          <w:tcPr>
            <w:tcW w:w="586" w:type="pct"/>
          </w:tcPr>
          <w:p w14:paraId="39729B0E" w14:textId="759392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R4-2401170</w:t>
            </w:r>
          </w:p>
        </w:tc>
        <w:tc>
          <w:tcPr>
            <w:tcW w:w="1115" w:type="pct"/>
          </w:tcPr>
          <w:p w14:paraId="7CB3278C" w14:textId="3959C1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[LTE_NBIoT_eMTC_NTN_req] CR to 36.102 Remove square brackets from Doppler values for IoT NTN</w:t>
            </w:r>
          </w:p>
        </w:tc>
        <w:tc>
          <w:tcPr>
            <w:tcW w:w="506" w:type="pct"/>
          </w:tcPr>
          <w:p w14:paraId="0001204C" w14:textId="4361FA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</w:t>
            </w:r>
          </w:p>
        </w:tc>
        <w:tc>
          <w:tcPr>
            <w:tcW w:w="280" w:type="pct"/>
          </w:tcPr>
          <w:p w14:paraId="4640AF98" w14:textId="20DCDB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3A9D2599" w14:textId="53EF2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0028</w:t>
            </w:r>
          </w:p>
        </w:tc>
        <w:tc>
          <w:tcPr>
            <w:tcW w:w="229" w:type="pct"/>
          </w:tcPr>
          <w:p w14:paraId="39B83BF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E072D3" w14:textId="17F02F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A20689" w14:textId="7465C6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E16F3E" w14:textId="7F81C0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79755D36" w14:textId="2FB315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E5B6CC1" w14:textId="77777777" w:rsidTr="008B0214">
        <w:tc>
          <w:tcPr>
            <w:tcW w:w="586" w:type="pct"/>
          </w:tcPr>
          <w:p w14:paraId="7A402E31" w14:textId="746804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R4-2402224</w:t>
            </w:r>
          </w:p>
        </w:tc>
        <w:tc>
          <w:tcPr>
            <w:tcW w:w="1115" w:type="pct"/>
          </w:tcPr>
          <w:p w14:paraId="0B38FE7F" w14:textId="55703B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TS36.102: Addition of some missing bands in UE spurious emissions coexistence clause</w:t>
            </w:r>
          </w:p>
        </w:tc>
        <w:tc>
          <w:tcPr>
            <w:tcW w:w="506" w:type="pct"/>
          </w:tcPr>
          <w:p w14:paraId="248808CF" w14:textId="4DAECE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1C6A94B" w14:textId="46366A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0D596FA7" w14:textId="30AB7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0029</w:t>
            </w:r>
          </w:p>
        </w:tc>
        <w:tc>
          <w:tcPr>
            <w:tcW w:w="229" w:type="pct"/>
          </w:tcPr>
          <w:p w14:paraId="3B1CFF2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748E4C" w14:textId="3CB4E5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C83D65F" w14:textId="02DC2C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8C3CF67" w14:textId="539612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IoT_NTN_extLband-Core, NR_bands_n31_n72-Core, NR_600MHz_APT-Core, NR_900MHz_US-Core, NR_TDD_n54-Core, NR_FDD_ULn28_DLn75_n76</w:t>
            </w:r>
          </w:p>
        </w:tc>
        <w:tc>
          <w:tcPr>
            <w:tcW w:w="586" w:type="pct"/>
          </w:tcPr>
          <w:p w14:paraId="6AF89AE6" w14:textId="3F4081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D3CBDB5" w14:textId="77777777" w:rsidTr="008B0214">
        <w:tc>
          <w:tcPr>
            <w:tcW w:w="586" w:type="pct"/>
          </w:tcPr>
          <w:p w14:paraId="59B0AB19" w14:textId="2E46B2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R4-2402614</w:t>
            </w:r>
          </w:p>
        </w:tc>
        <w:tc>
          <w:tcPr>
            <w:tcW w:w="1115" w:type="pct"/>
          </w:tcPr>
          <w:p w14:paraId="69A0C854" w14:textId="693CB7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(IoT_NTN_FDD_LS_band-Core) CR to TS 36.102 for additional spurious emission for band 254</w:t>
            </w:r>
          </w:p>
        </w:tc>
        <w:tc>
          <w:tcPr>
            <w:tcW w:w="506" w:type="pct"/>
          </w:tcPr>
          <w:p w14:paraId="58322E15" w14:textId="595288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81EC73B" w14:textId="4E5BE3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6FCDCF9D" w14:textId="363D66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0030</w:t>
            </w:r>
          </w:p>
        </w:tc>
        <w:tc>
          <w:tcPr>
            <w:tcW w:w="229" w:type="pct"/>
          </w:tcPr>
          <w:p w14:paraId="45A2A82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1AC727" w14:textId="6C8DC6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56DFDB" w14:textId="161049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D6D9B4" w14:textId="09F34C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IoT_NTN_FDD_LS_band-Core</w:t>
            </w:r>
          </w:p>
        </w:tc>
        <w:tc>
          <w:tcPr>
            <w:tcW w:w="586" w:type="pct"/>
          </w:tcPr>
          <w:p w14:paraId="5A6AC60D" w14:textId="55D038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2852B4B" w14:textId="77777777" w:rsidTr="008B0214">
        <w:tc>
          <w:tcPr>
            <w:tcW w:w="586" w:type="pct"/>
          </w:tcPr>
          <w:p w14:paraId="61592052" w14:textId="49DA90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R4-2403829</w:t>
            </w:r>
          </w:p>
        </w:tc>
        <w:tc>
          <w:tcPr>
            <w:tcW w:w="1115" w:type="pct"/>
          </w:tcPr>
          <w:p w14:paraId="3339C833" w14:textId="60DC9C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(IoT_NTN_FDD_LS_band-Core) CR to TS 36.102 for additional spurious emission for band 254</w:t>
            </w:r>
          </w:p>
        </w:tc>
        <w:tc>
          <w:tcPr>
            <w:tcW w:w="506" w:type="pct"/>
          </w:tcPr>
          <w:p w14:paraId="4AC22145" w14:textId="0A7EF6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4833E9E" w14:textId="43BE3B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0A05F21E" w14:textId="740DF3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0030</w:t>
            </w:r>
          </w:p>
        </w:tc>
        <w:tc>
          <w:tcPr>
            <w:tcW w:w="229" w:type="pct"/>
          </w:tcPr>
          <w:p w14:paraId="21261DA6" w14:textId="564CE1D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E4C3E59" w14:textId="5E81E8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E00BC63" w14:textId="38C805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481CEC" w14:textId="6C80F7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IoT_NTN_FDD_LS_band-Core</w:t>
            </w:r>
          </w:p>
        </w:tc>
        <w:tc>
          <w:tcPr>
            <w:tcW w:w="586" w:type="pct"/>
          </w:tcPr>
          <w:p w14:paraId="328A6659" w14:textId="2AAE50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F6BB29" w14:textId="77777777" w:rsidTr="008B0214">
        <w:tc>
          <w:tcPr>
            <w:tcW w:w="586" w:type="pct"/>
          </w:tcPr>
          <w:p w14:paraId="0677077F" w14:textId="6276DE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R4-2402745</w:t>
            </w:r>
          </w:p>
        </w:tc>
        <w:tc>
          <w:tcPr>
            <w:tcW w:w="1115" w:type="pct"/>
          </w:tcPr>
          <w:p w14:paraId="1F6744F7" w14:textId="053DD1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[LTE_NBIOT_eMTC_NTN_req-Core] CR to TS 36.102 ACS, blocking and maximum input power</w:t>
            </w:r>
          </w:p>
        </w:tc>
        <w:tc>
          <w:tcPr>
            <w:tcW w:w="506" w:type="pct"/>
          </w:tcPr>
          <w:p w14:paraId="57CD898D" w14:textId="2F9A35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</w:t>
            </w:r>
          </w:p>
        </w:tc>
        <w:tc>
          <w:tcPr>
            <w:tcW w:w="280" w:type="pct"/>
          </w:tcPr>
          <w:p w14:paraId="0322CD8E" w14:textId="4A1286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69346034" w14:textId="43C692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0031</w:t>
            </w:r>
          </w:p>
        </w:tc>
        <w:tc>
          <w:tcPr>
            <w:tcW w:w="229" w:type="pct"/>
          </w:tcPr>
          <w:p w14:paraId="195B9DC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BFF769" w14:textId="33F088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183727A" w14:textId="2DA71F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CB8B6A" w14:textId="7F8138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3DB013DC" w14:textId="1B64E3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A802BE2" w14:textId="77777777" w:rsidTr="008B0214">
        <w:tc>
          <w:tcPr>
            <w:tcW w:w="586" w:type="pct"/>
          </w:tcPr>
          <w:p w14:paraId="5287AFD9" w14:textId="322054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R4-2402792</w:t>
            </w:r>
          </w:p>
        </w:tc>
        <w:tc>
          <w:tcPr>
            <w:tcW w:w="1115" w:type="pct"/>
          </w:tcPr>
          <w:p w14:paraId="3A71FEC9" w14:textId="1D6690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[LTE_NBIOT_eMTC_NTN_req-Core] CR to TS 36.102 ACS, blocking and maximum input power</w:t>
            </w:r>
          </w:p>
        </w:tc>
        <w:tc>
          <w:tcPr>
            <w:tcW w:w="506" w:type="pct"/>
          </w:tcPr>
          <w:p w14:paraId="42482E86" w14:textId="02CA92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</w:t>
            </w:r>
          </w:p>
        </w:tc>
        <w:tc>
          <w:tcPr>
            <w:tcW w:w="280" w:type="pct"/>
          </w:tcPr>
          <w:p w14:paraId="662DABC9" w14:textId="3051C0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01242773" w14:textId="4B5F89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0032</w:t>
            </w:r>
          </w:p>
        </w:tc>
        <w:tc>
          <w:tcPr>
            <w:tcW w:w="229" w:type="pct"/>
          </w:tcPr>
          <w:p w14:paraId="630A09B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322BDDF" w14:textId="2B2A76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6DAC88A" w14:textId="171689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4C1647" w14:textId="56B56D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3BFF417D" w14:textId="093DBB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4566140" w14:textId="77777777" w:rsidTr="008B0214">
        <w:tc>
          <w:tcPr>
            <w:tcW w:w="586" w:type="pct"/>
          </w:tcPr>
          <w:p w14:paraId="36163E3B" w14:textId="40DDA3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R4-2403831</w:t>
            </w:r>
          </w:p>
        </w:tc>
        <w:tc>
          <w:tcPr>
            <w:tcW w:w="1115" w:type="pct"/>
          </w:tcPr>
          <w:p w14:paraId="0E5E3182" w14:textId="11C5ED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[LTE_NBIOT_eMTC_NTN_req-Core] CR to TS 36.102 ACS, blocking and maximum input power</w:t>
            </w:r>
          </w:p>
        </w:tc>
        <w:tc>
          <w:tcPr>
            <w:tcW w:w="506" w:type="pct"/>
          </w:tcPr>
          <w:p w14:paraId="4E9DF40F" w14:textId="71236A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</w:t>
            </w:r>
          </w:p>
        </w:tc>
        <w:tc>
          <w:tcPr>
            <w:tcW w:w="280" w:type="pct"/>
          </w:tcPr>
          <w:p w14:paraId="1CA8C742" w14:textId="76A68C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11F0E05C" w14:textId="6E5F05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0032</w:t>
            </w:r>
          </w:p>
        </w:tc>
        <w:tc>
          <w:tcPr>
            <w:tcW w:w="229" w:type="pct"/>
          </w:tcPr>
          <w:p w14:paraId="60DBD16F" w14:textId="4E5B78F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BFE6903" w14:textId="263DAB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A0F8231" w14:textId="26EDDC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0024D11" w14:textId="0E3346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53537904" w14:textId="6013FE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144A08B" w14:textId="77777777" w:rsidTr="008B0214">
        <w:tc>
          <w:tcPr>
            <w:tcW w:w="586" w:type="pct"/>
          </w:tcPr>
          <w:p w14:paraId="4582DF21" w14:textId="20CFF1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R4-2402816</w:t>
            </w:r>
          </w:p>
        </w:tc>
        <w:tc>
          <w:tcPr>
            <w:tcW w:w="1115" w:type="pct"/>
          </w:tcPr>
          <w:p w14:paraId="48B6CE9A" w14:textId="64642E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TX-RX separation for IoT NTN bands</w:t>
            </w:r>
          </w:p>
        </w:tc>
        <w:tc>
          <w:tcPr>
            <w:tcW w:w="506" w:type="pct"/>
          </w:tcPr>
          <w:p w14:paraId="2820CD14" w14:textId="726363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0D6837A9" w14:textId="69EF21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722BF521" w14:textId="15E78F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0033</w:t>
            </w:r>
          </w:p>
        </w:tc>
        <w:tc>
          <w:tcPr>
            <w:tcW w:w="229" w:type="pct"/>
          </w:tcPr>
          <w:p w14:paraId="1B67EFA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62568C" w14:textId="6F7B89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09F3A7C" w14:textId="716980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7938A2E" w14:textId="776E0D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3228C61A" w14:textId="541B37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B3B39E4" w14:textId="77777777" w:rsidTr="008B0214">
        <w:tc>
          <w:tcPr>
            <w:tcW w:w="586" w:type="pct"/>
          </w:tcPr>
          <w:p w14:paraId="153D7E81" w14:textId="7A289E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R4-2403874</w:t>
            </w:r>
          </w:p>
        </w:tc>
        <w:tc>
          <w:tcPr>
            <w:tcW w:w="1115" w:type="pct"/>
          </w:tcPr>
          <w:p w14:paraId="732ADDEC" w14:textId="035161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TX-RX separation for IoT NTN bands</w:t>
            </w:r>
          </w:p>
        </w:tc>
        <w:tc>
          <w:tcPr>
            <w:tcW w:w="506" w:type="pct"/>
          </w:tcPr>
          <w:p w14:paraId="4E909661" w14:textId="64113F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1BE5D398" w14:textId="04AF58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5AF32537" w14:textId="55DAD9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0033</w:t>
            </w:r>
          </w:p>
        </w:tc>
        <w:tc>
          <w:tcPr>
            <w:tcW w:w="229" w:type="pct"/>
          </w:tcPr>
          <w:p w14:paraId="3CE79542" w14:textId="47C60DE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B55DC7F" w14:textId="141067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7F8AD9B" w14:textId="5471D4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A28F95D" w14:textId="2DFEE8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00F32767" w14:textId="272EA4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D2A174" w14:textId="77777777" w:rsidTr="008B0214">
        <w:tc>
          <w:tcPr>
            <w:tcW w:w="586" w:type="pct"/>
          </w:tcPr>
          <w:p w14:paraId="387D9E7C" w14:textId="6D889D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R4-2402822</w:t>
            </w:r>
          </w:p>
        </w:tc>
        <w:tc>
          <w:tcPr>
            <w:tcW w:w="1115" w:type="pct"/>
          </w:tcPr>
          <w:p w14:paraId="4635CFB7" w14:textId="2D0B7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on in-band and guard-band NB-IoT and eMTC NTN with NR NTN</w:t>
            </w:r>
          </w:p>
        </w:tc>
        <w:tc>
          <w:tcPr>
            <w:tcW w:w="506" w:type="pct"/>
          </w:tcPr>
          <w:p w14:paraId="196E8310" w14:textId="2BCBE1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</w:t>
            </w:r>
          </w:p>
        </w:tc>
        <w:tc>
          <w:tcPr>
            <w:tcW w:w="280" w:type="pct"/>
          </w:tcPr>
          <w:p w14:paraId="3FA6BFA6" w14:textId="479065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7B131E0A" w14:textId="09978C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0034</w:t>
            </w:r>
          </w:p>
        </w:tc>
        <w:tc>
          <w:tcPr>
            <w:tcW w:w="229" w:type="pct"/>
          </w:tcPr>
          <w:p w14:paraId="2774649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42B6C3" w14:textId="15F9FC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56A3780" w14:textId="324D7E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DFE91E" w14:textId="6200C1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76FEDF8A" w14:textId="51FD0C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17E41A6" w14:textId="77777777" w:rsidTr="008B0214">
        <w:tc>
          <w:tcPr>
            <w:tcW w:w="586" w:type="pct"/>
          </w:tcPr>
          <w:p w14:paraId="734D62EC" w14:textId="73A971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R4-2402907</w:t>
            </w:r>
          </w:p>
        </w:tc>
        <w:tc>
          <w:tcPr>
            <w:tcW w:w="1115" w:type="pct"/>
          </w:tcPr>
          <w:p w14:paraId="7AD8E3C7" w14:textId="466C2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UL RMCs updates for IoT NTN</w:t>
            </w:r>
          </w:p>
        </w:tc>
        <w:tc>
          <w:tcPr>
            <w:tcW w:w="506" w:type="pct"/>
          </w:tcPr>
          <w:p w14:paraId="6DA746CC" w14:textId="3EB9A5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4553E38A" w14:textId="731C0D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3E4D0079" w14:textId="16505C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0035</w:t>
            </w:r>
          </w:p>
        </w:tc>
        <w:tc>
          <w:tcPr>
            <w:tcW w:w="229" w:type="pct"/>
          </w:tcPr>
          <w:p w14:paraId="2B17E58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CDD931" w14:textId="23FC54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120285" w14:textId="225148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F77A5D" w14:textId="234429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441E17A7" w14:textId="08F522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7465ADA" w14:textId="77777777" w:rsidTr="008B0214">
        <w:tc>
          <w:tcPr>
            <w:tcW w:w="586" w:type="pct"/>
          </w:tcPr>
          <w:p w14:paraId="20FB5855" w14:textId="31180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R4-2403065</w:t>
            </w:r>
          </w:p>
        </w:tc>
        <w:tc>
          <w:tcPr>
            <w:tcW w:w="1115" w:type="pct"/>
          </w:tcPr>
          <w:p w14:paraId="6578661B" w14:textId="0269F1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UL RMCs updates for IoT NTN</w:t>
            </w:r>
          </w:p>
        </w:tc>
        <w:tc>
          <w:tcPr>
            <w:tcW w:w="506" w:type="pct"/>
          </w:tcPr>
          <w:p w14:paraId="56F2009C" w14:textId="357530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Ltd, MediaTek.</w:t>
            </w:r>
          </w:p>
        </w:tc>
        <w:tc>
          <w:tcPr>
            <w:tcW w:w="280" w:type="pct"/>
          </w:tcPr>
          <w:p w14:paraId="1D0E429B" w14:textId="6BC81F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36.102</w:t>
            </w:r>
          </w:p>
        </w:tc>
        <w:tc>
          <w:tcPr>
            <w:tcW w:w="222" w:type="pct"/>
          </w:tcPr>
          <w:p w14:paraId="471DF74B" w14:textId="776F46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0035</w:t>
            </w:r>
          </w:p>
        </w:tc>
        <w:tc>
          <w:tcPr>
            <w:tcW w:w="229" w:type="pct"/>
          </w:tcPr>
          <w:p w14:paraId="63A4E0EB" w14:textId="02E04FC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7558E0F" w14:textId="726219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37A480" w14:textId="387B2B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9AE8E2D" w14:textId="68378F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48913FB8" w14:textId="368D77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42EDFD9" w14:textId="77777777" w:rsidTr="008B0214">
        <w:tc>
          <w:tcPr>
            <w:tcW w:w="586" w:type="pct"/>
          </w:tcPr>
          <w:p w14:paraId="48AB67ED" w14:textId="354E59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R4-2401562</w:t>
            </w:r>
          </w:p>
        </w:tc>
        <w:tc>
          <w:tcPr>
            <w:tcW w:w="1115" w:type="pct"/>
          </w:tcPr>
          <w:p w14:paraId="72BED90B" w14:textId="19C9A3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(LTE_terr_bcast_bands_part2-Core) CR to 36.104: Correction of EARFCN for bands 107 and 108</w:t>
            </w:r>
          </w:p>
        </w:tc>
        <w:tc>
          <w:tcPr>
            <w:tcW w:w="506" w:type="pct"/>
          </w:tcPr>
          <w:p w14:paraId="1E99750F" w14:textId="678DB8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02C6FE2" w14:textId="42FD0D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43CCE3C1" w14:textId="0101B5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4990</w:t>
            </w:r>
          </w:p>
        </w:tc>
        <w:tc>
          <w:tcPr>
            <w:tcW w:w="229" w:type="pct"/>
          </w:tcPr>
          <w:p w14:paraId="264A34D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DACAAB" w14:textId="399DF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F9DC76D" w14:textId="7B47C1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F8A17A" w14:textId="0AC602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86" w:type="pct"/>
          </w:tcPr>
          <w:p w14:paraId="675788FA" w14:textId="695860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45ECF8C" w14:textId="77777777" w:rsidTr="008B0214">
        <w:tc>
          <w:tcPr>
            <w:tcW w:w="586" w:type="pct"/>
          </w:tcPr>
          <w:p w14:paraId="74A9EBD4" w14:textId="144CE4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R4-2402132</w:t>
            </w:r>
          </w:p>
        </w:tc>
        <w:tc>
          <w:tcPr>
            <w:tcW w:w="1115" w:type="pct"/>
          </w:tcPr>
          <w:p w14:paraId="35C90EF0" w14:textId="64EBEC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36.104: clarification on requirements for BS capable of multi-band operation</w:t>
            </w:r>
          </w:p>
        </w:tc>
        <w:tc>
          <w:tcPr>
            <w:tcW w:w="506" w:type="pct"/>
          </w:tcPr>
          <w:p w14:paraId="7D4EEED1" w14:textId="49D22A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82CBBC4" w14:textId="1EB89B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472C2126" w14:textId="2B26E4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4991</w:t>
            </w:r>
          </w:p>
        </w:tc>
        <w:tc>
          <w:tcPr>
            <w:tcW w:w="229" w:type="pct"/>
          </w:tcPr>
          <w:p w14:paraId="03008B9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F70E92" w14:textId="0E0B39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EF6C92B" w14:textId="5FA9F0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901DBC" w14:textId="1579EC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2FD18818" w14:textId="01628A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06A1907" w14:textId="77777777" w:rsidTr="008B0214">
        <w:tc>
          <w:tcPr>
            <w:tcW w:w="586" w:type="pct"/>
          </w:tcPr>
          <w:p w14:paraId="0F998FE8" w14:textId="414EE8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R4-2403033</w:t>
            </w:r>
          </w:p>
        </w:tc>
        <w:tc>
          <w:tcPr>
            <w:tcW w:w="1115" w:type="pct"/>
          </w:tcPr>
          <w:p w14:paraId="11327387" w14:textId="0B2BF1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36.104: clarification on requirements for BS capable of multi-band operation</w:t>
            </w:r>
          </w:p>
        </w:tc>
        <w:tc>
          <w:tcPr>
            <w:tcW w:w="506" w:type="pct"/>
          </w:tcPr>
          <w:p w14:paraId="5786B704" w14:textId="2FDCF8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627FE66" w14:textId="4B4630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2757891D" w14:textId="5EBBC1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4991</w:t>
            </w:r>
          </w:p>
        </w:tc>
        <w:tc>
          <w:tcPr>
            <w:tcW w:w="229" w:type="pct"/>
          </w:tcPr>
          <w:p w14:paraId="6433F340" w14:textId="64097BC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807D6A9" w14:textId="5ADE4D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FC2E744" w14:textId="1D4171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32ED553" w14:textId="72A0DB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06BA9EC8" w14:textId="1FFEF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8AC503B" w14:textId="77777777" w:rsidTr="008B0214">
        <w:tc>
          <w:tcPr>
            <w:tcW w:w="586" w:type="pct"/>
          </w:tcPr>
          <w:p w14:paraId="05ED0213" w14:textId="558E96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R4-2402133</w:t>
            </w:r>
          </w:p>
        </w:tc>
        <w:tc>
          <w:tcPr>
            <w:tcW w:w="1115" w:type="pct"/>
          </w:tcPr>
          <w:p w14:paraId="70754A59" w14:textId="5A21B6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36.104: clarification on requirements for BS capable of multi-band operation</w:t>
            </w:r>
          </w:p>
        </w:tc>
        <w:tc>
          <w:tcPr>
            <w:tcW w:w="506" w:type="pct"/>
          </w:tcPr>
          <w:p w14:paraId="5EB2220E" w14:textId="5A66B9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2D15850" w14:textId="31F33D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6435DE1C" w14:textId="5B7EAE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4992</w:t>
            </w:r>
          </w:p>
        </w:tc>
        <w:tc>
          <w:tcPr>
            <w:tcW w:w="229" w:type="pct"/>
          </w:tcPr>
          <w:p w14:paraId="0196CB7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10942CB" w14:textId="25F1C0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B542B0F" w14:textId="467A6F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7049E1A" w14:textId="62058E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67321DC1" w14:textId="0A3655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396E13" w14:textId="77777777" w:rsidTr="008B0214">
        <w:tc>
          <w:tcPr>
            <w:tcW w:w="586" w:type="pct"/>
          </w:tcPr>
          <w:p w14:paraId="671F183B" w14:textId="47409A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R4-2402134</w:t>
            </w:r>
          </w:p>
        </w:tc>
        <w:tc>
          <w:tcPr>
            <w:tcW w:w="1115" w:type="pct"/>
          </w:tcPr>
          <w:p w14:paraId="2EF1745D" w14:textId="14828A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36.104: clarification on requirements for BS capable of multi-band operation</w:t>
            </w:r>
          </w:p>
        </w:tc>
        <w:tc>
          <w:tcPr>
            <w:tcW w:w="506" w:type="pct"/>
          </w:tcPr>
          <w:p w14:paraId="0009E0F7" w14:textId="6F0CCA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6081AA8" w14:textId="58B901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4FF357FA" w14:textId="4C86E0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4993</w:t>
            </w:r>
          </w:p>
        </w:tc>
        <w:tc>
          <w:tcPr>
            <w:tcW w:w="229" w:type="pct"/>
          </w:tcPr>
          <w:p w14:paraId="4582FB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CE86160" w14:textId="6D643B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EC718D" w14:textId="393B70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ECCE140" w14:textId="384900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24EA227A" w14:textId="63A4DA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DBF5CB3" w14:textId="77777777" w:rsidTr="008B0214">
        <w:tc>
          <w:tcPr>
            <w:tcW w:w="586" w:type="pct"/>
          </w:tcPr>
          <w:p w14:paraId="6F807AFA" w14:textId="215410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R4-2402334</w:t>
            </w:r>
          </w:p>
        </w:tc>
        <w:tc>
          <w:tcPr>
            <w:tcW w:w="1115" w:type="pct"/>
          </w:tcPr>
          <w:p w14:paraId="2EFAC820" w14:textId="31117C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36.104 - BS spurious receiver protection note generalization R17</w:t>
            </w:r>
          </w:p>
        </w:tc>
        <w:tc>
          <w:tcPr>
            <w:tcW w:w="506" w:type="pct"/>
          </w:tcPr>
          <w:p w14:paraId="65DC3E7A" w14:textId="06DEE3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D55B9C4" w14:textId="2FBB01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6CC4802C" w14:textId="34423A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4994</w:t>
            </w:r>
          </w:p>
        </w:tc>
        <w:tc>
          <w:tcPr>
            <w:tcW w:w="229" w:type="pct"/>
          </w:tcPr>
          <w:p w14:paraId="49760E5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122C0D" w14:textId="6BD385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130CAE2" w14:textId="2CBE05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E429FB" w14:textId="10D619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572B288C" w14:textId="0089E0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6856DAD" w14:textId="77777777" w:rsidTr="008B0214">
        <w:tc>
          <w:tcPr>
            <w:tcW w:w="586" w:type="pct"/>
          </w:tcPr>
          <w:p w14:paraId="4E23ADE1" w14:textId="17CD3B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R4-2403037</w:t>
            </w:r>
          </w:p>
        </w:tc>
        <w:tc>
          <w:tcPr>
            <w:tcW w:w="1115" w:type="pct"/>
          </w:tcPr>
          <w:p w14:paraId="49D26BA0" w14:textId="377053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36.104 - BS spurious receiver protection note generalization R17</w:t>
            </w:r>
          </w:p>
        </w:tc>
        <w:tc>
          <w:tcPr>
            <w:tcW w:w="506" w:type="pct"/>
          </w:tcPr>
          <w:p w14:paraId="2877BFA1" w14:textId="6B2FD4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4FF498D" w14:textId="250648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20B55355" w14:textId="7D08E6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4994</w:t>
            </w:r>
          </w:p>
        </w:tc>
        <w:tc>
          <w:tcPr>
            <w:tcW w:w="229" w:type="pct"/>
          </w:tcPr>
          <w:p w14:paraId="674AA4B1" w14:textId="59756F0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59CF8B6" w14:textId="09303F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1FE32DC" w14:textId="1B0965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F20C78" w14:textId="527BB9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33D53CAC" w14:textId="6F7A06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AB2BE0" w14:textId="77777777" w:rsidTr="008B0214">
        <w:tc>
          <w:tcPr>
            <w:tcW w:w="586" w:type="pct"/>
          </w:tcPr>
          <w:p w14:paraId="731FC919" w14:textId="4DBF24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R4-2402335</w:t>
            </w:r>
          </w:p>
        </w:tc>
        <w:tc>
          <w:tcPr>
            <w:tcW w:w="1115" w:type="pct"/>
          </w:tcPr>
          <w:p w14:paraId="2572C110" w14:textId="38E8A4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36.104 - BS spurious receiver protection note generalization R18</w:t>
            </w:r>
          </w:p>
        </w:tc>
        <w:tc>
          <w:tcPr>
            <w:tcW w:w="506" w:type="pct"/>
          </w:tcPr>
          <w:p w14:paraId="3E655BC1" w14:textId="4FF81C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17DC5E4" w14:textId="7C6731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36.104</w:t>
            </w:r>
          </w:p>
        </w:tc>
        <w:tc>
          <w:tcPr>
            <w:tcW w:w="222" w:type="pct"/>
          </w:tcPr>
          <w:p w14:paraId="611DA04E" w14:textId="1DE7B1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4995</w:t>
            </w:r>
          </w:p>
        </w:tc>
        <w:tc>
          <w:tcPr>
            <w:tcW w:w="229" w:type="pct"/>
          </w:tcPr>
          <w:p w14:paraId="489BC06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320B9D" w14:textId="5C9238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CF43CBC" w14:textId="709AB3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CAC2B4" w14:textId="79EA95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4D9C3507" w14:textId="376C05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3B2A2A" w14:textId="77777777" w:rsidTr="008B0214">
        <w:tc>
          <w:tcPr>
            <w:tcW w:w="586" w:type="pct"/>
          </w:tcPr>
          <w:p w14:paraId="1DA7BC51" w14:textId="76CD3B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R4-2401580</w:t>
            </w:r>
          </w:p>
        </w:tc>
        <w:tc>
          <w:tcPr>
            <w:tcW w:w="1115" w:type="pct"/>
          </w:tcPr>
          <w:p w14:paraId="46F020CE" w14:textId="3A6D27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on SAN demodulation requirements for NB-IoT over NTN</w:t>
            </w:r>
          </w:p>
        </w:tc>
        <w:tc>
          <w:tcPr>
            <w:tcW w:w="506" w:type="pct"/>
          </w:tcPr>
          <w:p w14:paraId="05274D37" w14:textId="0883CE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4FC9EA4E" w14:textId="438F00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36.108</w:t>
            </w:r>
          </w:p>
        </w:tc>
        <w:tc>
          <w:tcPr>
            <w:tcW w:w="222" w:type="pct"/>
          </w:tcPr>
          <w:p w14:paraId="102E9C70" w14:textId="601C7A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0019</w:t>
            </w:r>
          </w:p>
        </w:tc>
        <w:tc>
          <w:tcPr>
            <w:tcW w:w="229" w:type="pct"/>
          </w:tcPr>
          <w:p w14:paraId="67342FF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20977B" w14:textId="3FA2B4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601C7A" w14:textId="6002A7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316983" w14:textId="60CDCE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19A97D5D" w14:textId="526C1F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5DB76A" w14:textId="77777777" w:rsidTr="008B0214">
        <w:tc>
          <w:tcPr>
            <w:tcW w:w="586" w:type="pct"/>
          </w:tcPr>
          <w:p w14:paraId="531A7185" w14:textId="555247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R4-2401747</w:t>
            </w:r>
          </w:p>
        </w:tc>
        <w:tc>
          <w:tcPr>
            <w:tcW w:w="1115" w:type="pct"/>
          </w:tcPr>
          <w:p w14:paraId="3881F021" w14:textId="508F07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CR: Completion of eMTC SAN demodulation requirements</w:t>
            </w:r>
          </w:p>
        </w:tc>
        <w:tc>
          <w:tcPr>
            <w:tcW w:w="506" w:type="pct"/>
          </w:tcPr>
          <w:p w14:paraId="6BE602A5" w14:textId="1A11EF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20059EB" w14:textId="3D0AEE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36.108</w:t>
            </w:r>
          </w:p>
        </w:tc>
        <w:tc>
          <w:tcPr>
            <w:tcW w:w="222" w:type="pct"/>
          </w:tcPr>
          <w:p w14:paraId="12866E75" w14:textId="675A55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0020</w:t>
            </w:r>
          </w:p>
        </w:tc>
        <w:tc>
          <w:tcPr>
            <w:tcW w:w="229" w:type="pct"/>
          </w:tcPr>
          <w:p w14:paraId="4A48292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D5F0B1E" w14:textId="0F85D9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23A4AD9" w14:textId="1CF824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1565594" w14:textId="7691D6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081DD414" w14:textId="53D53C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5995A9" w14:textId="77777777" w:rsidTr="008B0214">
        <w:tc>
          <w:tcPr>
            <w:tcW w:w="586" w:type="pct"/>
          </w:tcPr>
          <w:p w14:paraId="2D7DA51B" w14:textId="49CF2B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R4-2402581</w:t>
            </w:r>
          </w:p>
        </w:tc>
        <w:tc>
          <w:tcPr>
            <w:tcW w:w="1115" w:type="pct"/>
          </w:tcPr>
          <w:p w14:paraId="4833BC93" w14:textId="2BCC01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CR to TS 36.108: band-agnostic OBUE requirement, Rel-18</w:t>
            </w:r>
          </w:p>
        </w:tc>
        <w:tc>
          <w:tcPr>
            <w:tcW w:w="506" w:type="pct"/>
          </w:tcPr>
          <w:p w14:paraId="03D61CFC" w14:textId="4C5296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822B142" w14:textId="176035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36.108</w:t>
            </w:r>
          </w:p>
        </w:tc>
        <w:tc>
          <w:tcPr>
            <w:tcW w:w="222" w:type="pct"/>
          </w:tcPr>
          <w:p w14:paraId="75F71647" w14:textId="60E97C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0021</w:t>
            </w:r>
          </w:p>
        </w:tc>
        <w:tc>
          <w:tcPr>
            <w:tcW w:w="229" w:type="pct"/>
          </w:tcPr>
          <w:p w14:paraId="231E91D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CCA151" w14:textId="785CF6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3558893" w14:textId="217064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3655BAD" w14:textId="6FDBB6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327AC162" w14:textId="5AFFC7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65EFDDF" w14:textId="77777777" w:rsidTr="008B0214">
        <w:tc>
          <w:tcPr>
            <w:tcW w:w="586" w:type="pct"/>
          </w:tcPr>
          <w:p w14:paraId="683C6471" w14:textId="653E47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R4-2403051</w:t>
            </w:r>
          </w:p>
        </w:tc>
        <w:tc>
          <w:tcPr>
            <w:tcW w:w="1115" w:type="pct"/>
          </w:tcPr>
          <w:p w14:paraId="6FE63BC2" w14:textId="214609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CR to TS 36.108: band-agnostic OBUE requirement, Rel-18</w:t>
            </w:r>
          </w:p>
        </w:tc>
        <w:tc>
          <w:tcPr>
            <w:tcW w:w="506" w:type="pct"/>
          </w:tcPr>
          <w:p w14:paraId="6E8F7337" w14:textId="16F18B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043FAFF" w14:textId="4B8B46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36.108</w:t>
            </w:r>
          </w:p>
        </w:tc>
        <w:tc>
          <w:tcPr>
            <w:tcW w:w="222" w:type="pct"/>
          </w:tcPr>
          <w:p w14:paraId="1B00BF69" w14:textId="390954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0021</w:t>
            </w:r>
          </w:p>
        </w:tc>
        <w:tc>
          <w:tcPr>
            <w:tcW w:w="229" w:type="pct"/>
          </w:tcPr>
          <w:p w14:paraId="06BBF085" w14:textId="35FB9EE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306DBD4" w14:textId="110C97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92C5916" w14:textId="2B118D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562919C" w14:textId="5B5DA3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1178E7BD" w14:textId="325986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B32B79E" w14:textId="77777777" w:rsidTr="008B0214">
        <w:tc>
          <w:tcPr>
            <w:tcW w:w="586" w:type="pct"/>
          </w:tcPr>
          <w:p w14:paraId="5593C5F4" w14:textId="53BAEF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R4-2402598</w:t>
            </w:r>
          </w:p>
        </w:tc>
        <w:tc>
          <w:tcPr>
            <w:tcW w:w="1115" w:type="pct"/>
          </w:tcPr>
          <w:p w14:paraId="211DF2DD" w14:textId="45916F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(LTE-RF) CR to TS 36.113: clarification on the limit value for the step frequency case, Rel-15</w:t>
            </w:r>
          </w:p>
        </w:tc>
        <w:tc>
          <w:tcPr>
            <w:tcW w:w="506" w:type="pct"/>
          </w:tcPr>
          <w:p w14:paraId="14FADE3B" w14:textId="777000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72C3E05" w14:textId="1ED22D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775435AE" w14:textId="001990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0093</w:t>
            </w:r>
          </w:p>
        </w:tc>
        <w:tc>
          <w:tcPr>
            <w:tcW w:w="229" w:type="pct"/>
          </w:tcPr>
          <w:p w14:paraId="749C5BC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D78EB95" w14:textId="6FBCAB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12F27F56" w14:textId="34035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C0BAF4D" w14:textId="7EC40F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LTE-RF</w:t>
            </w:r>
          </w:p>
        </w:tc>
        <w:tc>
          <w:tcPr>
            <w:tcW w:w="586" w:type="pct"/>
          </w:tcPr>
          <w:p w14:paraId="67510B7D" w14:textId="428698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E2AECF3" w14:textId="77777777" w:rsidTr="008B0214">
        <w:tc>
          <w:tcPr>
            <w:tcW w:w="586" w:type="pct"/>
          </w:tcPr>
          <w:p w14:paraId="2B4A87FD" w14:textId="7FD11E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R4-2402954</w:t>
            </w:r>
          </w:p>
        </w:tc>
        <w:tc>
          <w:tcPr>
            <w:tcW w:w="1115" w:type="pct"/>
          </w:tcPr>
          <w:p w14:paraId="654FC827" w14:textId="1481DC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(LTE-RF) CR to TS 36.113: clarification on the limit value for the step frequency case, Rel-15</w:t>
            </w:r>
          </w:p>
        </w:tc>
        <w:tc>
          <w:tcPr>
            <w:tcW w:w="506" w:type="pct"/>
          </w:tcPr>
          <w:p w14:paraId="40BE78CE" w14:textId="54FAF2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62D3B3E" w14:textId="3A32E7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7046B381" w14:textId="4DE665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0093</w:t>
            </w:r>
          </w:p>
        </w:tc>
        <w:tc>
          <w:tcPr>
            <w:tcW w:w="229" w:type="pct"/>
          </w:tcPr>
          <w:p w14:paraId="636150F9" w14:textId="1AD550B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76C5D11" w14:textId="048743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33B0B47" w14:textId="543700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2C5BD1" w14:textId="5D086F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LTE-RF</w:t>
            </w:r>
          </w:p>
        </w:tc>
        <w:tc>
          <w:tcPr>
            <w:tcW w:w="586" w:type="pct"/>
          </w:tcPr>
          <w:p w14:paraId="3FCB1D2C" w14:textId="279ADD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11B7622" w14:textId="77777777" w:rsidTr="008B0214">
        <w:tc>
          <w:tcPr>
            <w:tcW w:w="586" w:type="pct"/>
          </w:tcPr>
          <w:p w14:paraId="2539DCF6" w14:textId="258FDE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R4-2402599</w:t>
            </w:r>
          </w:p>
        </w:tc>
        <w:tc>
          <w:tcPr>
            <w:tcW w:w="1115" w:type="pct"/>
          </w:tcPr>
          <w:p w14:paraId="37DE8828" w14:textId="1B6060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(LTE-RF) CR to TS 36.113: clarification on the limit value for the step frequency case, Rel-16</w:t>
            </w:r>
          </w:p>
        </w:tc>
        <w:tc>
          <w:tcPr>
            <w:tcW w:w="506" w:type="pct"/>
          </w:tcPr>
          <w:p w14:paraId="6F1A489C" w14:textId="5B5E6F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E607FF5" w14:textId="50DA5B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3719BA70" w14:textId="640433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0094</w:t>
            </w:r>
          </w:p>
        </w:tc>
        <w:tc>
          <w:tcPr>
            <w:tcW w:w="229" w:type="pct"/>
          </w:tcPr>
          <w:p w14:paraId="71122BC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259FD8" w14:textId="103062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B7210BC" w14:textId="2B34CA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1F8F262" w14:textId="235C6B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LTE-RF</w:t>
            </w:r>
          </w:p>
        </w:tc>
        <w:tc>
          <w:tcPr>
            <w:tcW w:w="586" w:type="pct"/>
          </w:tcPr>
          <w:p w14:paraId="26777DA2" w14:textId="2B9530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F429062" w14:textId="77777777" w:rsidTr="008B0214">
        <w:tc>
          <w:tcPr>
            <w:tcW w:w="586" w:type="pct"/>
          </w:tcPr>
          <w:p w14:paraId="6EBCE5AC" w14:textId="57A9C3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R4-2402600</w:t>
            </w:r>
          </w:p>
        </w:tc>
        <w:tc>
          <w:tcPr>
            <w:tcW w:w="1115" w:type="pct"/>
          </w:tcPr>
          <w:p w14:paraId="5FC3F224" w14:textId="26C8D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(LTE-RF) CR to TS 36.113: clarification on the limit value for the step frequency case, Rel-17</w:t>
            </w:r>
          </w:p>
        </w:tc>
        <w:tc>
          <w:tcPr>
            <w:tcW w:w="506" w:type="pct"/>
          </w:tcPr>
          <w:p w14:paraId="7B2D3640" w14:textId="028A29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0873A07" w14:textId="095B38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2EC9CCED" w14:textId="0B8829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0095</w:t>
            </w:r>
          </w:p>
        </w:tc>
        <w:tc>
          <w:tcPr>
            <w:tcW w:w="229" w:type="pct"/>
          </w:tcPr>
          <w:p w14:paraId="0EC7644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5F033D" w14:textId="01A5CD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20BEFE8" w14:textId="50CF43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EFF92AF" w14:textId="3A6EDB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LTE-RF</w:t>
            </w:r>
          </w:p>
        </w:tc>
        <w:tc>
          <w:tcPr>
            <w:tcW w:w="586" w:type="pct"/>
          </w:tcPr>
          <w:p w14:paraId="2DAB49FF" w14:textId="49D820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A9B697" w14:textId="77777777" w:rsidTr="008B0214">
        <w:tc>
          <w:tcPr>
            <w:tcW w:w="586" w:type="pct"/>
          </w:tcPr>
          <w:p w14:paraId="6836BC1A" w14:textId="18CEA9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R4-2402601</w:t>
            </w:r>
          </w:p>
        </w:tc>
        <w:tc>
          <w:tcPr>
            <w:tcW w:w="1115" w:type="pct"/>
          </w:tcPr>
          <w:p w14:paraId="16DB1CD2" w14:textId="4B3D19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(LTE-RF) CR to TS 36.113: clarification on the limit value for the step frequency case, Rel-18</w:t>
            </w:r>
          </w:p>
        </w:tc>
        <w:tc>
          <w:tcPr>
            <w:tcW w:w="506" w:type="pct"/>
          </w:tcPr>
          <w:p w14:paraId="6EED62ED" w14:textId="0216DA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3F9189C" w14:textId="41CC33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2631CB8D" w14:textId="51E7AB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0096</w:t>
            </w:r>
          </w:p>
        </w:tc>
        <w:tc>
          <w:tcPr>
            <w:tcW w:w="229" w:type="pct"/>
          </w:tcPr>
          <w:p w14:paraId="5F5AA08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2CC9596" w14:textId="3F9FA0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D9366B8" w14:textId="69D22B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AD888C5" w14:textId="3EEB39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LTE-RF</w:t>
            </w:r>
          </w:p>
        </w:tc>
        <w:tc>
          <w:tcPr>
            <w:tcW w:w="586" w:type="pct"/>
          </w:tcPr>
          <w:p w14:paraId="7003C501" w14:textId="610AA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5DF898F" w14:textId="77777777" w:rsidTr="008B0214">
        <w:tc>
          <w:tcPr>
            <w:tcW w:w="586" w:type="pct"/>
          </w:tcPr>
          <w:p w14:paraId="5CFAFF05" w14:textId="4BAD2D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R4-2402764</w:t>
            </w:r>
          </w:p>
        </w:tc>
        <w:tc>
          <w:tcPr>
            <w:tcW w:w="1115" w:type="pct"/>
          </w:tcPr>
          <w:p w14:paraId="24165A41" w14:textId="4DC6F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 36.113 on update of FRC used in performance criteria</w:t>
            </w:r>
          </w:p>
        </w:tc>
        <w:tc>
          <w:tcPr>
            <w:tcW w:w="506" w:type="pct"/>
          </w:tcPr>
          <w:p w14:paraId="08914316" w14:textId="656D8D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7C763CE" w14:textId="36CCC5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474CB43F" w14:textId="68B4DE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0097</w:t>
            </w:r>
          </w:p>
        </w:tc>
        <w:tc>
          <w:tcPr>
            <w:tcW w:w="229" w:type="pct"/>
          </w:tcPr>
          <w:p w14:paraId="64ABA9A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897700A" w14:textId="7DD0A8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4B1EE59" w14:textId="48E32C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911A772" w14:textId="4E2520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5519575" w14:textId="014BE1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36674B6" w14:textId="77777777" w:rsidTr="008B0214">
        <w:tc>
          <w:tcPr>
            <w:tcW w:w="586" w:type="pct"/>
          </w:tcPr>
          <w:p w14:paraId="6C9BFB17" w14:textId="5C9837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R4-2402765</w:t>
            </w:r>
          </w:p>
        </w:tc>
        <w:tc>
          <w:tcPr>
            <w:tcW w:w="1115" w:type="pct"/>
          </w:tcPr>
          <w:p w14:paraId="36FCA47B" w14:textId="568B35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(NB_IOT, LTE_3550_CBRS_US_LAA-Core) CR to TS 36.113 on update of FRC used in performance criteria</w:t>
            </w:r>
          </w:p>
        </w:tc>
        <w:tc>
          <w:tcPr>
            <w:tcW w:w="506" w:type="pct"/>
          </w:tcPr>
          <w:p w14:paraId="153ED7BB" w14:textId="359677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6E6DAA1" w14:textId="687FB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015E2716" w14:textId="064C57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0098</w:t>
            </w:r>
          </w:p>
        </w:tc>
        <w:tc>
          <w:tcPr>
            <w:tcW w:w="229" w:type="pct"/>
          </w:tcPr>
          <w:p w14:paraId="140E2D3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EEA6A7A" w14:textId="39D85C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203D68D" w14:textId="3C6A20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84AA3A1" w14:textId="4E7D86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NB_IOT, LTE_3550_CBRS_US_LAA-Core</w:t>
            </w:r>
          </w:p>
        </w:tc>
        <w:tc>
          <w:tcPr>
            <w:tcW w:w="586" w:type="pct"/>
          </w:tcPr>
          <w:p w14:paraId="1274517A" w14:textId="40A09F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8DDEA06" w14:textId="77777777" w:rsidTr="008B0214">
        <w:tc>
          <w:tcPr>
            <w:tcW w:w="586" w:type="pct"/>
          </w:tcPr>
          <w:p w14:paraId="646B27FA" w14:textId="1467A9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R4-2402766</w:t>
            </w:r>
          </w:p>
        </w:tc>
        <w:tc>
          <w:tcPr>
            <w:tcW w:w="1115" w:type="pct"/>
          </w:tcPr>
          <w:p w14:paraId="7DE97C41" w14:textId="67DC35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(NB_IOT, LTE_3550_CBRS_US_LAA-Core) CR to TS 36.113 on update of FRC used in performance criteria</w:t>
            </w:r>
          </w:p>
        </w:tc>
        <w:tc>
          <w:tcPr>
            <w:tcW w:w="506" w:type="pct"/>
          </w:tcPr>
          <w:p w14:paraId="0150D309" w14:textId="060CE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4BCB8D8" w14:textId="38202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270BEF44" w14:textId="4525C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0099</w:t>
            </w:r>
          </w:p>
        </w:tc>
        <w:tc>
          <w:tcPr>
            <w:tcW w:w="229" w:type="pct"/>
          </w:tcPr>
          <w:p w14:paraId="0FE6DCE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6B58045" w14:textId="554686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0699F1" w14:textId="0D9BD8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44C7D97" w14:textId="2EBD14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NB_IOT, LTE_3550_CBRS_US_LAA-Core</w:t>
            </w:r>
          </w:p>
        </w:tc>
        <w:tc>
          <w:tcPr>
            <w:tcW w:w="586" w:type="pct"/>
          </w:tcPr>
          <w:p w14:paraId="457AF38B" w14:textId="26B693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D94DFD1" w14:textId="77777777" w:rsidTr="008B0214">
        <w:tc>
          <w:tcPr>
            <w:tcW w:w="586" w:type="pct"/>
          </w:tcPr>
          <w:p w14:paraId="6F57C21E" w14:textId="535B41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R4-2402794</w:t>
            </w:r>
          </w:p>
        </w:tc>
        <w:tc>
          <w:tcPr>
            <w:tcW w:w="1115" w:type="pct"/>
          </w:tcPr>
          <w:p w14:paraId="14BEE745" w14:textId="6EFAE6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 36.113 on update of FRC used in performance criteria</w:t>
            </w:r>
          </w:p>
        </w:tc>
        <w:tc>
          <w:tcPr>
            <w:tcW w:w="506" w:type="pct"/>
          </w:tcPr>
          <w:p w14:paraId="7ABB0AF8" w14:textId="2A5832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4A0C22E" w14:textId="149AFD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564642BD" w14:textId="18EB3F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0100</w:t>
            </w:r>
          </w:p>
        </w:tc>
        <w:tc>
          <w:tcPr>
            <w:tcW w:w="229" w:type="pct"/>
          </w:tcPr>
          <w:p w14:paraId="607B396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552D94" w14:textId="140158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8C283D2" w14:textId="129E66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947EF45" w14:textId="61E1ED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7B31E0F" w14:textId="337153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808328D" w14:textId="77777777" w:rsidTr="008B0214">
        <w:tc>
          <w:tcPr>
            <w:tcW w:w="586" w:type="pct"/>
          </w:tcPr>
          <w:p w14:paraId="34D46E9C" w14:textId="7D882C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R4-2402951</w:t>
            </w:r>
          </w:p>
        </w:tc>
        <w:tc>
          <w:tcPr>
            <w:tcW w:w="1115" w:type="pct"/>
          </w:tcPr>
          <w:p w14:paraId="54A424D2" w14:textId="6C1F3B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(NB_IOT, LTE_3550_CBRS_US_LAA-Core) CR to TS 36.113 on update of FRC used in performance criteria</w:t>
            </w:r>
          </w:p>
        </w:tc>
        <w:tc>
          <w:tcPr>
            <w:tcW w:w="506" w:type="pct"/>
          </w:tcPr>
          <w:p w14:paraId="38257770" w14:textId="054169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063D3CA" w14:textId="398058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36.113</w:t>
            </w:r>
          </w:p>
        </w:tc>
        <w:tc>
          <w:tcPr>
            <w:tcW w:w="222" w:type="pct"/>
          </w:tcPr>
          <w:p w14:paraId="60C0A687" w14:textId="0BE094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0100</w:t>
            </w:r>
          </w:p>
        </w:tc>
        <w:tc>
          <w:tcPr>
            <w:tcW w:w="229" w:type="pct"/>
          </w:tcPr>
          <w:p w14:paraId="59C16115" w14:textId="419C9EA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AB64CE0" w14:textId="307F1D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EB01CF1" w14:textId="17A221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533525" w14:textId="41E774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NB_IOT, LTE_3550_CBRS_US_LAA-Core</w:t>
            </w:r>
          </w:p>
        </w:tc>
        <w:tc>
          <w:tcPr>
            <w:tcW w:w="586" w:type="pct"/>
          </w:tcPr>
          <w:p w14:paraId="142AC65A" w14:textId="676E6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89FB2C2" w14:textId="77777777" w:rsidTr="008B0214">
        <w:tc>
          <w:tcPr>
            <w:tcW w:w="586" w:type="pct"/>
          </w:tcPr>
          <w:p w14:paraId="3787515F" w14:textId="61997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R4-2400142</w:t>
            </w:r>
          </w:p>
        </w:tc>
        <w:tc>
          <w:tcPr>
            <w:tcW w:w="1115" w:type="pct"/>
          </w:tcPr>
          <w:p w14:paraId="5D49890B" w14:textId="5873DD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36.133 for GNSS margin removed from the test reiquirement R18</w:t>
            </w:r>
          </w:p>
        </w:tc>
        <w:tc>
          <w:tcPr>
            <w:tcW w:w="506" w:type="pct"/>
          </w:tcPr>
          <w:p w14:paraId="691B5B89" w14:textId="700FDF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5993903A" w14:textId="2C001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D10EBC6" w14:textId="197CFE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7277</w:t>
            </w:r>
          </w:p>
        </w:tc>
        <w:tc>
          <w:tcPr>
            <w:tcW w:w="229" w:type="pct"/>
          </w:tcPr>
          <w:p w14:paraId="5D31B13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6688437" w14:textId="6B311A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2A507C7" w14:textId="55D6A6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0280FF3" w14:textId="26D038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6BF888A9" w14:textId="1D23FA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EE44B74" w14:textId="77777777" w:rsidTr="008B0214">
        <w:tc>
          <w:tcPr>
            <w:tcW w:w="586" w:type="pct"/>
          </w:tcPr>
          <w:p w14:paraId="3DE9632F" w14:textId="172FAD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R4-2400492</w:t>
            </w:r>
          </w:p>
        </w:tc>
        <w:tc>
          <w:tcPr>
            <w:tcW w:w="1115" w:type="pct"/>
          </w:tcPr>
          <w:p w14:paraId="3D8EE4FB" w14:textId="1B24E9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(NR_MG_enh2-Core) CR on UE Scheduling availability for inter-RAT NR measurement without gap</w:t>
            </w:r>
          </w:p>
        </w:tc>
        <w:tc>
          <w:tcPr>
            <w:tcW w:w="506" w:type="pct"/>
          </w:tcPr>
          <w:p w14:paraId="2DF34208" w14:textId="721EE8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839065E" w14:textId="26D9ED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6EB63FB4" w14:textId="1177B8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7278</w:t>
            </w:r>
          </w:p>
        </w:tc>
        <w:tc>
          <w:tcPr>
            <w:tcW w:w="229" w:type="pct"/>
          </w:tcPr>
          <w:p w14:paraId="60B6CA6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F7F0451" w14:textId="38E787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6D574CA" w14:textId="25410F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5EE294B" w14:textId="4C0E69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7CB3201F" w14:textId="5FED3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4E4ECBB9" w14:textId="77777777" w:rsidTr="008B0214">
        <w:tc>
          <w:tcPr>
            <w:tcW w:w="586" w:type="pct"/>
          </w:tcPr>
          <w:p w14:paraId="153A58C4" w14:textId="3FEA60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R4-2400499</w:t>
            </w:r>
          </w:p>
        </w:tc>
        <w:tc>
          <w:tcPr>
            <w:tcW w:w="1115" w:type="pct"/>
          </w:tcPr>
          <w:p w14:paraId="7A6C22A7" w14:textId="1D852F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PRACH transmission periodicity for RedCap UE-Rel17</w:t>
            </w:r>
          </w:p>
        </w:tc>
        <w:tc>
          <w:tcPr>
            <w:tcW w:w="506" w:type="pct"/>
          </w:tcPr>
          <w:p w14:paraId="217A5D80" w14:textId="196BA9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E61C2A7" w14:textId="5246AC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77561A0" w14:textId="7C667C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7279</w:t>
            </w:r>
          </w:p>
        </w:tc>
        <w:tc>
          <w:tcPr>
            <w:tcW w:w="229" w:type="pct"/>
          </w:tcPr>
          <w:p w14:paraId="2D2F12C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EFA24D" w14:textId="02CB2B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132272E" w14:textId="473FA9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160D4B" w14:textId="704EDA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508D135" w14:textId="1C1E3D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896BBCE" w14:textId="77777777" w:rsidTr="008B0214">
        <w:tc>
          <w:tcPr>
            <w:tcW w:w="586" w:type="pct"/>
          </w:tcPr>
          <w:p w14:paraId="7BC976B4" w14:textId="29AFAB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R4-2403427</w:t>
            </w:r>
          </w:p>
        </w:tc>
        <w:tc>
          <w:tcPr>
            <w:tcW w:w="1115" w:type="pct"/>
          </w:tcPr>
          <w:p w14:paraId="7ADBD125" w14:textId="535E82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PRACH transmission periodicity for RedCap UE-Rel17</w:t>
            </w:r>
          </w:p>
        </w:tc>
        <w:tc>
          <w:tcPr>
            <w:tcW w:w="506" w:type="pct"/>
          </w:tcPr>
          <w:p w14:paraId="5DF37F16" w14:textId="6BBDAC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15F5890" w14:textId="6696E5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1D589E5" w14:textId="45E113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7279</w:t>
            </w:r>
          </w:p>
        </w:tc>
        <w:tc>
          <w:tcPr>
            <w:tcW w:w="229" w:type="pct"/>
          </w:tcPr>
          <w:p w14:paraId="1817DA27" w14:textId="66AE7BE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618DA57" w14:textId="4ED3AA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27D2314" w14:textId="2941C8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B7B08C" w14:textId="5BB866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22FCD57C" w14:textId="4C401D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50052FD" w14:textId="77777777" w:rsidTr="008B0214">
        <w:tc>
          <w:tcPr>
            <w:tcW w:w="586" w:type="pct"/>
          </w:tcPr>
          <w:p w14:paraId="50DBA702" w14:textId="787C5F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R4-2400500</w:t>
            </w:r>
          </w:p>
        </w:tc>
        <w:tc>
          <w:tcPr>
            <w:tcW w:w="1115" w:type="pct"/>
          </w:tcPr>
          <w:p w14:paraId="15A2CF19" w14:textId="5660A0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PRACH transmission periodicity for RedCap UE-Rel18</w:t>
            </w:r>
          </w:p>
        </w:tc>
        <w:tc>
          <w:tcPr>
            <w:tcW w:w="506" w:type="pct"/>
          </w:tcPr>
          <w:p w14:paraId="21EF9D9E" w14:textId="53FE24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07E7E55" w14:textId="57CD82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FC144BF" w14:textId="020F83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7280</w:t>
            </w:r>
          </w:p>
        </w:tc>
        <w:tc>
          <w:tcPr>
            <w:tcW w:w="229" w:type="pct"/>
          </w:tcPr>
          <w:p w14:paraId="0476F9E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35DDFD4" w14:textId="2832C6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360C676" w14:textId="3EE92E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2AA5104" w14:textId="12BBDE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6AF2F079" w14:textId="4C5958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38915EA" w14:textId="77777777" w:rsidTr="008B0214">
        <w:tc>
          <w:tcPr>
            <w:tcW w:w="586" w:type="pct"/>
          </w:tcPr>
          <w:p w14:paraId="5BA46AC0" w14:textId="7D1A90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R4-2403536</w:t>
            </w:r>
          </w:p>
        </w:tc>
        <w:tc>
          <w:tcPr>
            <w:tcW w:w="1115" w:type="pct"/>
          </w:tcPr>
          <w:p w14:paraId="4DA027A8" w14:textId="7F1D6D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PRACH transmission periodicity for RedCap UE-Rel18</w:t>
            </w:r>
          </w:p>
        </w:tc>
        <w:tc>
          <w:tcPr>
            <w:tcW w:w="506" w:type="pct"/>
          </w:tcPr>
          <w:p w14:paraId="141E450E" w14:textId="270CF6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84BE893" w14:textId="3767DA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43263BF9" w14:textId="263FB6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7280</w:t>
            </w:r>
          </w:p>
        </w:tc>
        <w:tc>
          <w:tcPr>
            <w:tcW w:w="229" w:type="pct"/>
          </w:tcPr>
          <w:p w14:paraId="2CD7A0DE" w14:textId="7544EE7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7431D38" w14:textId="707D71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C4CC81" w14:textId="176992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CE63E90" w14:textId="48168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07FB0204" w14:textId="238CB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60C97B2" w14:textId="77777777" w:rsidTr="008B0214">
        <w:tc>
          <w:tcPr>
            <w:tcW w:w="586" w:type="pct"/>
          </w:tcPr>
          <w:p w14:paraId="7D8934BB" w14:textId="1C245A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R4-2400501</w:t>
            </w:r>
          </w:p>
        </w:tc>
        <w:tc>
          <w:tcPr>
            <w:tcW w:w="1115" w:type="pct"/>
          </w:tcPr>
          <w:p w14:paraId="13B8E6B1" w14:textId="39AC4F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CR on NR Measurements when CCA is used-Rel16</w:t>
            </w:r>
          </w:p>
        </w:tc>
        <w:tc>
          <w:tcPr>
            <w:tcW w:w="506" w:type="pct"/>
          </w:tcPr>
          <w:p w14:paraId="3776D869" w14:textId="227F0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5591241" w14:textId="7F1127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51E26D9" w14:textId="5032E3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7281</w:t>
            </w:r>
          </w:p>
        </w:tc>
        <w:tc>
          <w:tcPr>
            <w:tcW w:w="229" w:type="pct"/>
          </w:tcPr>
          <w:p w14:paraId="10C5278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893D14" w14:textId="4B6021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9F91178" w14:textId="41EB0F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31FDCF8" w14:textId="71B1D0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686CEEA8" w14:textId="4D90A7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AF9728F" w14:textId="77777777" w:rsidTr="008B0214">
        <w:tc>
          <w:tcPr>
            <w:tcW w:w="586" w:type="pct"/>
          </w:tcPr>
          <w:p w14:paraId="677E044F" w14:textId="5EACC0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R4-2403415</w:t>
            </w:r>
          </w:p>
        </w:tc>
        <w:tc>
          <w:tcPr>
            <w:tcW w:w="1115" w:type="pct"/>
          </w:tcPr>
          <w:p w14:paraId="68782762" w14:textId="2471AD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CR on NR Measurements when CCA is used-Rel16</w:t>
            </w:r>
          </w:p>
        </w:tc>
        <w:tc>
          <w:tcPr>
            <w:tcW w:w="506" w:type="pct"/>
          </w:tcPr>
          <w:p w14:paraId="648BCEE3" w14:textId="3829F3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28CD712" w14:textId="3C63DB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5023AA00" w14:textId="5DF2F2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7281</w:t>
            </w:r>
          </w:p>
        </w:tc>
        <w:tc>
          <w:tcPr>
            <w:tcW w:w="229" w:type="pct"/>
          </w:tcPr>
          <w:p w14:paraId="033DA163" w14:textId="4C4096F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E650F34" w14:textId="64ED33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6053F98" w14:textId="7ACCCD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6584D0" w14:textId="1DFEDA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0BA4C3D5" w14:textId="55001C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13337F4" w14:textId="77777777" w:rsidTr="008B0214">
        <w:tc>
          <w:tcPr>
            <w:tcW w:w="586" w:type="pct"/>
          </w:tcPr>
          <w:p w14:paraId="5250EDA1" w14:textId="34F66D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R4-2400502</w:t>
            </w:r>
          </w:p>
        </w:tc>
        <w:tc>
          <w:tcPr>
            <w:tcW w:w="1115" w:type="pct"/>
          </w:tcPr>
          <w:p w14:paraId="05B92C6F" w14:textId="6CD0A3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CR on NR Measurements when CCA is used-Rel17</w:t>
            </w:r>
          </w:p>
        </w:tc>
        <w:tc>
          <w:tcPr>
            <w:tcW w:w="506" w:type="pct"/>
          </w:tcPr>
          <w:p w14:paraId="2BEA43DD" w14:textId="1B22E1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53A4F33" w14:textId="243F84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8FD302B" w14:textId="33CDB2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7282</w:t>
            </w:r>
          </w:p>
        </w:tc>
        <w:tc>
          <w:tcPr>
            <w:tcW w:w="229" w:type="pct"/>
          </w:tcPr>
          <w:p w14:paraId="642DB6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CE176D" w14:textId="753659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5659F32" w14:textId="4121C1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698F889" w14:textId="4715E6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75838286" w14:textId="2E40C8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189F2C2" w14:textId="77777777" w:rsidTr="008B0214">
        <w:tc>
          <w:tcPr>
            <w:tcW w:w="586" w:type="pct"/>
          </w:tcPr>
          <w:p w14:paraId="5702151F" w14:textId="2432A7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R4-2403555</w:t>
            </w:r>
          </w:p>
        </w:tc>
        <w:tc>
          <w:tcPr>
            <w:tcW w:w="1115" w:type="pct"/>
          </w:tcPr>
          <w:p w14:paraId="05F12952" w14:textId="464D44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NR_unlic-Core) CR on NR Measurements when CCA is used-Rel17</w:t>
            </w:r>
          </w:p>
        </w:tc>
        <w:tc>
          <w:tcPr>
            <w:tcW w:w="506" w:type="pct"/>
          </w:tcPr>
          <w:p w14:paraId="0FCAE737" w14:textId="1D38BB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614D3D6" w14:textId="247AD0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180FB50D" w14:textId="169B26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7282</w:t>
            </w:r>
          </w:p>
        </w:tc>
        <w:tc>
          <w:tcPr>
            <w:tcW w:w="229" w:type="pct"/>
          </w:tcPr>
          <w:p w14:paraId="2DA17463" w14:textId="59338AA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5FACA71" w14:textId="295A30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13507AD" w14:textId="040B71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A743B49" w14:textId="45FB51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28132548" w14:textId="5562A0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E2AB64" w14:textId="77777777" w:rsidTr="008B0214">
        <w:tc>
          <w:tcPr>
            <w:tcW w:w="586" w:type="pct"/>
          </w:tcPr>
          <w:p w14:paraId="659A8C77" w14:textId="1AD5F3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R4-2400503</w:t>
            </w:r>
          </w:p>
        </w:tc>
        <w:tc>
          <w:tcPr>
            <w:tcW w:w="1115" w:type="pct"/>
          </w:tcPr>
          <w:p w14:paraId="750BA897" w14:textId="1CEEE7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CR on NR Measurements when CCA is used-Rel18</w:t>
            </w:r>
          </w:p>
        </w:tc>
        <w:tc>
          <w:tcPr>
            <w:tcW w:w="506" w:type="pct"/>
          </w:tcPr>
          <w:p w14:paraId="5B4F9041" w14:textId="14211A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65E00EE" w14:textId="551309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F5672D8" w14:textId="565419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7283</w:t>
            </w:r>
          </w:p>
        </w:tc>
        <w:tc>
          <w:tcPr>
            <w:tcW w:w="229" w:type="pct"/>
          </w:tcPr>
          <w:p w14:paraId="22808DC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8CBE5CF" w14:textId="735204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13BF9DD" w14:textId="2C8E26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4ED4795" w14:textId="645C5F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4DE01717" w14:textId="46CA62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6F14322" w14:textId="77777777" w:rsidTr="008B0214">
        <w:tc>
          <w:tcPr>
            <w:tcW w:w="586" w:type="pct"/>
          </w:tcPr>
          <w:p w14:paraId="39710ADC" w14:textId="00A959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R4-2403556</w:t>
            </w:r>
          </w:p>
        </w:tc>
        <w:tc>
          <w:tcPr>
            <w:tcW w:w="1115" w:type="pct"/>
          </w:tcPr>
          <w:p w14:paraId="40BA7C14" w14:textId="7BED91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CR on NR Measurements when CCA is used-Rel18</w:t>
            </w:r>
          </w:p>
        </w:tc>
        <w:tc>
          <w:tcPr>
            <w:tcW w:w="506" w:type="pct"/>
          </w:tcPr>
          <w:p w14:paraId="4D36EE9F" w14:textId="63F3D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F6D1E0E" w14:textId="1CD32A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826E630" w14:textId="6C15C5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7283</w:t>
            </w:r>
          </w:p>
        </w:tc>
        <w:tc>
          <w:tcPr>
            <w:tcW w:w="229" w:type="pct"/>
          </w:tcPr>
          <w:p w14:paraId="775996E0" w14:textId="1A3F5B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2FE0E9A" w14:textId="0BA4B0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7831445" w14:textId="4805E2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AAD6B3D" w14:textId="24C623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19F7EAA4" w14:textId="6046BC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884AE8B" w14:textId="77777777" w:rsidTr="008B0214">
        <w:tc>
          <w:tcPr>
            <w:tcW w:w="586" w:type="pct"/>
          </w:tcPr>
          <w:p w14:paraId="271C5DCA" w14:textId="6528CA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R4-2400646</w:t>
            </w:r>
          </w:p>
        </w:tc>
        <w:tc>
          <w:tcPr>
            <w:tcW w:w="1115" w:type="pct"/>
          </w:tcPr>
          <w:p w14:paraId="0646C9A8" w14:textId="68F575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to UE timCorrection to UE timing advance for satellite access test parameter in A.13.4.2.1ing advance for satellite access test parameter in A.13.4.2.1</w:t>
            </w:r>
          </w:p>
        </w:tc>
        <w:tc>
          <w:tcPr>
            <w:tcW w:w="506" w:type="pct"/>
          </w:tcPr>
          <w:p w14:paraId="64B2D924" w14:textId="2B9BDB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3C41333D" w14:textId="154BBB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C5779FC" w14:textId="15759A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7284</w:t>
            </w:r>
          </w:p>
        </w:tc>
        <w:tc>
          <w:tcPr>
            <w:tcW w:w="229" w:type="pct"/>
          </w:tcPr>
          <w:p w14:paraId="32EF95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C4E2BF3" w14:textId="5BBD1E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DF8C6CB" w14:textId="014C7F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BEF3874" w14:textId="6ED06E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0355AAC3" w14:textId="4D35EF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388C52A" w14:textId="77777777" w:rsidTr="008B0214">
        <w:tc>
          <w:tcPr>
            <w:tcW w:w="586" w:type="pct"/>
          </w:tcPr>
          <w:p w14:paraId="02C9AD65" w14:textId="7100A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R4-2400663</w:t>
            </w:r>
          </w:p>
        </w:tc>
        <w:tc>
          <w:tcPr>
            <w:tcW w:w="1115" w:type="pct"/>
          </w:tcPr>
          <w:p w14:paraId="0E0DA7FA" w14:textId="4211DD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TS 36.133: Corrections to satellite configurations (Rel 18)</w:t>
            </w:r>
          </w:p>
        </w:tc>
        <w:tc>
          <w:tcPr>
            <w:tcW w:w="506" w:type="pct"/>
          </w:tcPr>
          <w:p w14:paraId="3CF1E2B6" w14:textId="42663D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26933623" w14:textId="6762CB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890A445" w14:textId="541461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7285</w:t>
            </w:r>
          </w:p>
        </w:tc>
        <w:tc>
          <w:tcPr>
            <w:tcW w:w="229" w:type="pct"/>
          </w:tcPr>
          <w:p w14:paraId="5FFAD6D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0FCB32" w14:textId="2CE5AD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9F30AA4" w14:textId="024E26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EC0860" w14:textId="0B2BC3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690A19B3" w14:textId="28E6B3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DE3FA51" w14:textId="77777777" w:rsidTr="008B0214">
        <w:tc>
          <w:tcPr>
            <w:tcW w:w="586" w:type="pct"/>
          </w:tcPr>
          <w:p w14:paraId="09387760" w14:textId="0E06D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R4-2403447</w:t>
            </w:r>
          </w:p>
        </w:tc>
        <w:tc>
          <w:tcPr>
            <w:tcW w:w="1115" w:type="pct"/>
          </w:tcPr>
          <w:p w14:paraId="564864AE" w14:textId="37F3A2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TS 36.133: Corrections to satellite configurations (Rel 18)</w:t>
            </w:r>
          </w:p>
        </w:tc>
        <w:tc>
          <w:tcPr>
            <w:tcW w:w="506" w:type="pct"/>
          </w:tcPr>
          <w:p w14:paraId="324B5A01" w14:textId="18A3B5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0FC89655" w14:textId="5B66C5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1D3BF6AD" w14:textId="10C463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7285</w:t>
            </w:r>
          </w:p>
        </w:tc>
        <w:tc>
          <w:tcPr>
            <w:tcW w:w="229" w:type="pct"/>
          </w:tcPr>
          <w:p w14:paraId="2072FC61" w14:textId="5936751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648CB2F" w14:textId="19379C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1A7C1E2" w14:textId="058522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BC5E605" w14:textId="5F8D58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721655BC" w14:textId="4C801F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A324180" w14:textId="77777777" w:rsidTr="008B0214">
        <w:tc>
          <w:tcPr>
            <w:tcW w:w="586" w:type="pct"/>
          </w:tcPr>
          <w:p w14:paraId="73B5589B" w14:textId="0507AF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R4-2400664</w:t>
            </w:r>
          </w:p>
        </w:tc>
        <w:tc>
          <w:tcPr>
            <w:tcW w:w="1115" w:type="pct"/>
          </w:tcPr>
          <w:p w14:paraId="0F153955" w14:textId="12D47B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TS 36.133: Corrections to NPRACH configuration (Rel 18)</w:t>
            </w:r>
          </w:p>
        </w:tc>
        <w:tc>
          <w:tcPr>
            <w:tcW w:w="506" w:type="pct"/>
          </w:tcPr>
          <w:p w14:paraId="3C4531A5" w14:textId="7C915E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458E5085" w14:textId="6FF528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FB3E663" w14:textId="2B25A9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7286</w:t>
            </w:r>
          </w:p>
        </w:tc>
        <w:tc>
          <w:tcPr>
            <w:tcW w:w="229" w:type="pct"/>
          </w:tcPr>
          <w:p w14:paraId="339A6F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B96382" w14:textId="5EF1A4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2B3AE8" w14:textId="773525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7FB778" w14:textId="4CEB70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78AE1A42" w14:textId="7F54D8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AEA530" w14:textId="77777777" w:rsidTr="008B0214">
        <w:tc>
          <w:tcPr>
            <w:tcW w:w="586" w:type="pct"/>
          </w:tcPr>
          <w:p w14:paraId="25A1FA62" w14:textId="49041C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R4-2400665</w:t>
            </w:r>
          </w:p>
        </w:tc>
        <w:tc>
          <w:tcPr>
            <w:tcW w:w="1115" w:type="pct"/>
          </w:tcPr>
          <w:p w14:paraId="520F4EC7" w14:textId="3DCEA9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TS 36.133: Corrections to IE configurations (Rel 18)</w:t>
            </w:r>
          </w:p>
        </w:tc>
        <w:tc>
          <w:tcPr>
            <w:tcW w:w="506" w:type="pct"/>
          </w:tcPr>
          <w:p w14:paraId="304E0594" w14:textId="3C4826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3C38DE13" w14:textId="36F148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6CAC5A8A" w14:textId="61821C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7287</w:t>
            </w:r>
          </w:p>
        </w:tc>
        <w:tc>
          <w:tcPr>
            <w:tcW w:w="229" w:type="pct"/>
          </w:tcPr>
          <w:p w14:paraId="2B1A3F9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066D95" w14:textId="5789D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A6ABEA" w14:textId="5D2C5E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1E3873" w14:textId="0A2143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69688B23" w14:textId="393803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0C2053E" w14:textId="77777777" w:rsidTr="008B0214">
        <w:tc>
          <w:tcPr>
            <w:tcW w:w="586" w:type="pct"/>
          </w:tcPr>
          <w:p w14:paraId="2D7EECC7" w14:textId="3E500B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R4-2400666</w:t>
            </w:r>
          </w:p>
        </w:tc>
        <w:tc>
          <w:tcPr>
            <w:tcW w:w="1115" w:type="pct"/>
          </w:tcPr>
          <w:p w14:paraId="794E58FE" w14:textId="1FD79C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TS 36.133: Corrections to GNSS relaxation (Rel 18)</w:t>
            </w:r>
          </w:p>
        </w:tc>
        <w:tc>
          <w:tcPr>
            <w:tcW w:w="506" w:type="pct"/>
          </w:tcPr>
          <w:p w14:paraId="4DB90C26" w14:textId="2D8F4B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4F13DBA8" w14:textId="6D516A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47DE8B4E" w14:textId="676D0F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7288</w:t>
            </w:r>
          </w:p>
        </w:tc>
        <w:tc>
          <w:tcPr>
            <w:tcW w:w="229" w:type="pct"/>
          </w:tcPr>
          <w:p w14:paraId="3F930FE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D68962" w14:textId="5E05C4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C61345D" w14:textId="1E4F9B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822C3BA" w14:textId="6F1D5C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78BB9EA4" w14:textId="546590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56F2C0E" w14:textId="77777777" w:rsidTr="008B0214">
        <w:tc>
          <w:tcPr>
            <w:tcW w:w="586" w:type="pct"/>
          </w:tcPr>
          <w:p w14:paraId="3D8D414E" w14:textId="74F9F5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R4-2400671</w:t>
            </w:r>
          </w:p>
        </w:tc>
        <w:tc>
          <w:tcPr>
            <w:tcW w:w="1115" w:type="pct"/>
          </w:tcPr>
          <w:p w14:paraId="6F0F2E71" w14:textId="344FA0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to UE timing advance for satellite access test parameter in A.13.4.2.1</w:t>
            </w:r>
          </w:p>
        </w:tc>
        <w:tc>
          <w:tcPr>
            <w:tcW w:w="506" w:type="pct"/>
          </w:tcPr>
          <w:p w14:paraId="34758E7A" w14:textId="6DC3EE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</w:t>
            </w:r>
          </w:p>
        </w:tc>
        <w:tc>
          <w:tcPr>
            <w:tcW w:w="280" w:type="pct"/>
          </w:tcPr>
          <w:p w14:paraId="1CE7A7AD" w14:textId="1099D0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E186B04" w14:textId="77D303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7289</w:t>
            </w:r>
          </w:p>
        </w:tc>
        <w:tc>
          <w:tcPr>
            <w:tcW w:w="229" w:type="pct"/>
          </w:tcPr>
          <w:p w14:paraId="09CE6A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C9EFDE" w14:textId="752985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403F1DD" w14:textId="54E166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627970" w14:textId="6623AB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5AD98278" w14:textId="016906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5FFD93F" w14:textId="77777777" w:rsidTr="008B0214">
        <w:tc>
          <w:tcPr>
            <w:tcW w:w="586" w:type="pct"/>
          </w:tcPr>
          <w:p w14:paraId="427A26F1" w14:textId="133DF4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R4-2403453</w:t>
            </w:r>
          </w:p>
        </w:tc>
        <w:tc>
          <w:tcPr>
            <w:tcW w:w="1115" w:type="pct"/>
          </w:tcPr>
          <w:p w14:paraId="6334C7B6" w14:textId="4AC81F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to UE timing advance for satellite access test parameter in A.13.4.2.1</w:t>
            </w:r>
          </w:p>
        </w:tc>
        <w:tc>
          <w:tcPr>
            <w:tcW w:w="506" w:type="pct"/>
          </w:tcPr>
          <w:p w14:paraId="7ADE7AFD" w14:textId="7A72A1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</w:t>
            </w:r>
          </w:p>
        </w:tc>
        <w:tc>
          <w:tcPr>
            <w:tcW w:w="280" w:type="pct"/>
          </w:tcPr>
          <w:p w14:paraId="44212F00" w14:textId="1AB084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4814ECD7" w14:textId="00C593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7289</w:t>
            </w:r>
          </w:p>
        </w:tc>
        <w:tc>
          <w:tcPr>
            <w:tcW w:w="229" w:type="pct"/>
          </w:tcPr>
          <w:p w14:paraId="65CEC5C6" w14:textId="36B86D9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8863CAF" w14:textId="5C5211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0D2D3CC" w14:textId="536CBB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3142B3A" w14:textId="0D54F7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07CB1C0D" w14:textId="0FB525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AF95905" w14:textId="77777777" w:rsidTr="008B0214">
        <w:tc>
          <w:tcPr>
            <w:tcW w:w="586" w:type="pct"/>
          </w:tcPr>
          <w:p w14:paraId="2C7156ED" w14:textId="6AD8CE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R4-2400849</w:t>
            </w:r>
          </w:p>
        </w:tc>
        <w:tc>
          <w:tcPr>
            <w:tcW w:w="1115" w:type="pct"/>
          </w:tcPr>
          <w:p w14:paraId="13209E30" w14:textId="1A7D0B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(IoT_NTN_enh-Core) CR to TS 36.133 Correction of Cat-M1 conditional HO for IOT-NTN</w:t>
            </w:r>
          </w:p>
        </w:tc>
        <w:tc>
          <w:tcPr>
            <w:tcW w:w="506" w:type="pct"/>
          </w:tcPr>
          <w:p w14:paraId="656153FA" w14:textId="4A3F57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61DF9508" w14:textId="7B0E3E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59652D5F" w14:textId="6C73ED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7290</w:t>
            </w:r>
          </w:p>
        </w:tc>
        <w:tc>
          <w:tcPr>
            <w:tcW w:w="229" w:type="pct"/>
          </w:tcPr>
          <w:p w14:paraId="198A6AB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2C6962" w14:textId="365EFD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D3C751" w14:textId="753A0C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924BDD" w14:textId="4EEBB7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IoT_NTN_enh-Core</w:t>
            </w:r>
          </w:p>
        </w:tc>
        <w:tc>
          <w:tcPr>
            <w:tcW w:w="586" w:type="pct"/>
          </w:tcPr>
          <w:p w14:paraId="1A75242C" w14:textId="43F2CA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45F1EDEC" w14:textId="77777777" w:rsidTr="008B0214">
        <w:tc>
          <w:tcPr>
            <w:tcW w:w="586" w:type="pct"/>
          </w:tcPr>
          <w:p w14:paraId="2A3266F0" w14:textId="6D4158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R4-2403501</w:t>
            </w:r>
          </w:p>
        </w:tc>
        <w:tc>
          <w:tcPr>
            <w:tcW w:w="1115" w:type="pct"/>
          </w:tcPr>
          <w:p w14:paraId="6AA3D6A2" w14:textId="7EFEDA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(IoT_NTN_enh-Core) CR to TS 36.133 Correction of Cat-M1 conditional HO for IOT-NTN</w:t>
            </w:r>
          </w:p>
        </w:tc>
        <w:tc>
          <w:tcPr>
            <w:tcW w:w="506" w:type="pct"/>
          </w:tcPr>
          <w:p w14:paraId="2A6DEFB3" w14:textId="1214AB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5691809D" w14:textId="3DF87C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6FFF807" w14:textId="00E028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7290</w:t>
            </w:r>
          </w:p>
        </w:tc>
        <w:tc>
          <w:tcPr>
            <w:tcW w:w="229" w:type="pct"/>
          </w:tcPr>
          <w:p w14:paraId="44DAFB16" w14:textId="3285D0E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FDF4CF7" w14:textId="52AC66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4986EA1" w14:textId="3AF23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D8FA97" w14:textId="792301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IoT_NTN_enh-Core</w:t>
            </w:r>
          </w:p>
        </w:tc>
        <w:tc>
          <w:tcPr>
            <w:tcW w:w="586" w:type="pct"/>
          </w:tcPr>
          <w:p w14:paraId="7D126677" w14:textId="4F0271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8ECD6DE" w14:textId="77777777" w:rsidTr="008B0214">
        <w:tc>
          <w:tcPr>
            <w:tcW w:w="586" w:type="pct"/>
          </w:tcPr>
          <w:p w14:paraId="10628D98" w14:textId="10FBEB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R4-2400984</w:t>
            </w:r>
          </w:p>
        </w:tc>
        <w:tc>
          <w:tcPr>
            <w:tcW w:w="1115" w:type="pct"/>
          </w:tcPr>
          <w:p w14:paraId="2FDEC6A7" w14:textId="2B827F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36.133 for GNSS margin removed from the test reiquirement R18</w:t>
            </w:r>
          </w:p>
        </w:tc>
        <w:tc>
          <w:tcPr>
            <w:tcW w:w="506" w:type="pct"/>
          </w:tcPr>
          <w:p w14:paraId="1077C49F" w14:textId="485C44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5DBEB3F8" w14:textId="16B38A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80B1160" w14:textId="00D106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7291</w:t>
            </w:r>
          </w:p>
        </w:tc>
        <w:tc>
          <w:tcPr>
            <w:tcW w:w="229" w:type="pct"/>
          </w:tcPr>
          <w:p w14:paraId="5BA6795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C8B2820" w14:textId="6DE6E3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18F1BB5" w14:textId="4DA37F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26BE8E" w14:textId="14534D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0B691239" w14:textId="5AE034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39143C6" w14:textId="77777777" w:rsidTr="008B0214">
        <w:tc>
          <w:tcPr>
            <w:tcW w:w="586" w:type="pct"/>
          </w:tcPr>
          <w:p w14:paraId="21E52919" w14:textId="16E1D8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R4-2401021</w:t>
            </w:r>
          </w:p>
        </w:tc>
        <w:tc>
          <w:tcPr>
            <w:tcW w:w="1115" w:type="pct"/>
          </w:tcPr>
          <w:p w14:paraId="6F66700F" w14:textId="713B6A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abbreviation for LTE NB-IoT/eMTC over NTN</w:t>
            </w:r>
          </w:p>
        </w:tc>
        <w:tc>
          <w:tcPr>
            <w:tcW w:w="506" w:type="pct"/>
          </w:tcPr>
          <w:p w14:paraId="47E5D055" w14:textId="0F75C0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6762179" w14:textId="337197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CEEFB92" w14:textId="27DCDA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7292</w:t>
            </w:r>
          </w:p>
        </w:tc>
        <w:tc>
          <w:tcPr>
            <w:tcW w:w="229" w:type="pct"/>
          </w:tcPr>
          <w:p w14:paraId="4735D6F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85CEFF" w14:textId="5EB71D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3630F16" w14:textId="31FBDE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A46A1F8" w14:textId="269A93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32C0A546" w14:textId="132AA9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0E4C8C0" w14:textId="77777777" w:rsidTr="008B0214">
        <w:tc>
          <w:tcPr>
            <w:tcW w:w="586" w:type="pct"/>
          </w:tcPr>
          <w:p w14:paraId="655BF5F1" w14:textId="23F648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R4-2401022</w:t>
            </w:r>
          </w:p>
        </w:tc>
        <w:tc>
          <w:tcPr>
            <w:tcW w:w="1115" w:type="pct"/>
          </w:tcPr>
          <w:p w14:paraId="13F71C35" w14:textId="3A533B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UE transmit timing requirements for LTE NB-IoT/eMTC over NTN</w:t>
            </w:r>
          </w:p>
        </w:tc>
        <w:tc>
          <w:tcPr>
            <w:tcW w:w="506" w:type="pct"/>
          </w:tcPr>
          <w:p w14:paraId="0A01E830" w14:textId="261CDB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06351F21" w14:textId="3C249C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EF7F67A" w14:textId="639FF7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7293</w:t>
            </w:r>
          </w:p>
        </w:tc>
        <w:tc>
          <w:tcPr>
            <w:tcW w:w="229" w:type="pct"/>
          </w:tcPr>
          <w:p w14:paraId="49B776B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5246DD" w14:textId="0AF54E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7553D7" w14:textId="7FC9B8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11E4ADB" w14:textId="78B674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522A6EAD" w14:textId="0AA28F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5A5D320" w14:textId="77777777" w:rsidTr="008B0214">
        <w:tc>
          <w:tcPr>
            <w:tcW w:w="586" w:type="pct"/>
          </w:tcPr>
          <w:p w14:paraId="3E630C74" w14:textId="15A121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R4-2401312</w:t>
            </w:r>
          </w:p>
        </w:tc>
        <w:tc>
          <w:tcPr>
            <w:tcW w:w="1115" w:type="pct"/>
          </w:tcPr>
          <w:p w14:paraId="78E19368" w14:textId="617EED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(NB_IOTenh4_LTE_eMTC6-Core) CR on maintenance for Rel-17 NB-IoT (Cat F)</w:t>
            </w:r>
          </w:p>
        </w:tc>
        <w:tc>
          <w:tcPr>
            <w:tcW w:w="506" w:type="pct"/>
          </w:tcPr>
          <w:p w14:paraId="00E0F1C0" w14:textId="5D74F2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0A6F4B1" w14:textId="6A8C4C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0060F02" w14:textId="236082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7294</w:t>
            </w:r>
          </w:p>
        </w:tc>
        <w:tc>
          <w:tcPr>
            <w:tcW w:w="229" w:type="pct"/>
          </w:tcPr>
          <w:p w14:paraId="737A83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E122780" w14:textId="486FD0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982270D" w14:textId="049896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20F77C" w14:textId="6CD011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NB_IOTenh4_LTE_eMTC6-Core</w:t>
            </w:r>
          </w:p>
        </w:tc>
        <w:tc>
          <w:tcPr>
            <w:tcW w:w="586" w:type="pct"/>
          </w:tcPr>
          <w:p w14:paraId="18C3411E" w14:textId="054386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B6DC9D5" w14:textId="77777777" w:rsidTr="008B0214">
        <w:tc>
          <w:tcPr>
            <w:tcW w:w="586" w:type="pct"/>
          </w:tcPr>
          <w:p w14:paraId="052B0930" w14:textId="4DE4D0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R4-2401313</w:t>
            </w:r>
          </w:p>
        </w:tc>
        <w:tc>
          <w:tcPr>
            <w:tcW w:w="1115" w:type="pct"/>
          </w:tcPr>
          <w:p w14:paraId="5F0C2CAF" w14:textId="5E314C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(NB_IOTenh4_LTE_eMTC6-Core) CR on maintenance for Rel-18 NB-IoT (Cat F)</w:t>
            </w:r>
          </w:p>
        </w:tc>
        <w:tc>
          <w:tcPr>
            <w:tcW w:w="506" w:type="pct"/>
          </w:tcPr>
          <w:p w14:paraId="711B22E4" w14:textId="244BE5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916858E" w14:textId="0E9D20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00E74D3" w14:textId="3D05A5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7295</w:t>
            </w:r>
          </w:p>
        </w:tc>
        <w:tc>
          <w:tcPr>
            <w:tcW w:w="229" w:type="pct"/>
          </w:tcPr>
          <w:p w14:paraId="35A48D2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C719F6" w14:textId="1CAFD0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53BA637" w14:textId="1FDBD5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C64807F" w14:textId="4F9ED7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NB_IOTenh4_LTE_eMTC6-Core</w:t>
            </w:r>
          </w:p>
        </w:tc>
        <w:tc>
          <w:tcPr>
            <w:tcW w:w="586" w:type="pct"/>
          </w:tcPr>
          <w:p w14:paraId="76A24CEB" w14:textId="1BADFB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8ABA06" w14:textId="77777777" w:rsidTr="008B0214">
        <w:tc>
          <w:tcPr>
            <w:tcW w:w="586" w:type="pct"/>
          </w:tcPr>
          <w:p w14:paraId="5ED459B8" w14:textId="080F72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R4-2401314</w:t>
            </w:r>
          </w:p>
        </w:tc>
        <w:tc>
          <w:tcPr>
            <w:tcW w:w="1115" w:type="pct"/>
          </w:tcPr>
          <w:p w14:paraId="1382C68E" w14:textId="5395C4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CR on maintenance of NB-IoT for IoT NTN</w:t>
            </w:r>
          </w:p>
        </w:tc>
        <w:tc>
          <w:tcPr>
            <w:tcW w:w="506" w:type="pct"/>
          </w:tcPr>
          <w:p w14:paraId="1B07FFD8" w14:textId="339D02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CEEB52C" w14:textId="298358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CA91934" w14:textId="2ED622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7296</w:t>
            </w:r>
          </w:p>
        </w:tc>
        <w:tc>
          <w:tcPr>
            <w:tcW w:w="229" w:type="pct"/>
          </w:tcPr>
          <w:p w14:paraId="4E38868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8EC4EF" w14:textId="67FFD7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525EC61" w14:textId="5CF822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AE9F9C3" w14:textId="365061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3D1F9458" w14:textId="44B137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FC5193C" w14:textId="77777777" w:rsidTr="008B0214">
        <w:tc>
          <w:tcPr>
            <w:tcW w:w="586" w:type="pct"/>
          </w:tcPr>
          <w:p w14:paraId="66B33D7C" w14:textId="6765D9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R4-2403448</w:t>
            </w:r>
          </w:p>
        </w:tc>
        <w:tc>
          <w:tcPr>
            <w:tcW w:w="1115" w:type="pct"/>
          </w:tcPr>
          <w:p w14:paraId="054AA2E7" w14:textId="494E5C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CR on maintenance of NB-IoT for IoT NTN</w:t>
            </w:r>
          </w:p>
        </w:tc>
        <w:tc>
          <w:tcPr>
            <w:tcW w:w="506" w:type="pct"/>
          </w:tcPr>
          <w:p w14:paraId="1B583E21" w14:textId="5E35F8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3543309" w14:textId="577A5E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03698D6" w14:textId="0C8707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7296</w:t>
            </w:r>
          </w:p>
        </w:tc>
        <w:tc>
          <w:tcPr>
            <w:tcW w:w="229" w:type="pct"/>
          </w:tcPr>
          <w:p w14:paraId="79924F43" w14:textId="333A4E0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CF7B18D" w14:textId="5ED0EC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56363EF" w14:textId="10069D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0FDAF74" w14:textId="68D987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6F40B0A2" w14:textId="7C2095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0FF1A67" w14:textId="77777777" w:rsidTr="008B0214">
        <w:tc>
          <w:tcPr>
            <w:tcW w:w="586" w:type="pct"/>
          </w:tcPr>
          <w:p w14:paraId="29DA495D" w14:textId="65A4B0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R4-2401457</w:t>
            </w:r>
          </w:p>
        </w:tc>
        <w:tc>
          <w:tcPr>
            <w:tcW w:w="1115" w:type="pct"/>
          </w:tcPr>
          <w:p w14:paraId="363D4556" w14:textId="7A0457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36.133 for GNSS margin removed from the test requirement R18</w:t>
            </w:r>
          </w:p>
        </w:tc>
        <w:tc>
          <w:tcPr>
            <w:tcW w:w="506" w:type="pct"/>
          </w:tcPr>
          <w:p w14:paraId="6799B1D5" w14:textId="13ADAB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0E481E0F" w14:textId="08ABC5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FB5EB94" w14:textId="40CB63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7297</w:t>
            </w:r>
          </w:p>
        </w:tc>
        <w:tc>
          <w:tcPr>
            <w:tcW w:w="229" w:type="pct"/>
          </w:tcPr>
          <w:p w14:paraId="011B8D9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12D6CF" w14:textId="55B8D8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2C78298" w14:textId="2F451A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AE9B375" w14:textId="091D42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32967479" w14:textId="428479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6A3827BE" w14:textId="77777777" w:rsidTr="008B0214">
        <w:tc>
          <w:tcPr>
            <w:tcW w:w="586" w:type="pct"/>
          </w:tcPr>
          <w:p w14:paraId="142C79B8" w14:textId="0759A0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R4-2401958</w:t>
            </w:r>
          </w:p>
        </w:tc>
        <w:tc>
          <w:tcPr>
            <w:tcW w:w="1115" w:type="pct"/>
          </w:tcPr>
          <w:p w14:paraId="0946461D" w14:textId="14741C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36.133: Correction to normative text in requirements – Rel-17</w:t>
            </w:r>
          </w:p>
        </w:tc>
        <w:tc>
          <w:tcPr>
            <w:tcW w:w="506" w:type="pct"/>
          </w:tcPr>
          <w:p w14:paraId="67FC77D6" w14:textId="458775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B8E3A83" w14:textId="78B9B6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A679166" w14:textId="07AE56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7298</w:t>
            </w:r>
          </w:p>
        </w:tc>
        <w:tc>
          <w:tcPr>
            <w:tcW w:w="229" w:type="pct"/>
          </w:tcPr>
          <w:p w14:paraId="7241DFC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32BA85" w14:textId="46330B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92A6972" w14:textId="2F440A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1BE7D2" w14:textId="604E89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38993FFA" w14:textId="400736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8914082" w14:textId="77777777" w:rsidTr="008B0214">
        <w:tc>
          <w:tcPr>
            <w:tcW w:w="586" w:type="pct"/>
          </w:tcPr>
          <w:p w14:paraId="73C9993A" w14:textId="37649B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R4-2401959</w:t>
            </w:r>
          </w:p>
        </w:tc>
        <w:tc>
          <w:tcPr>
            <w:tcW w:w="1115" w:type="pct"/>
          </w:tcPr>
          <w:p w14:paraId="180832DE" w14:textId="29B473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36.133: Correction to normative text in requirements – Rel-18</w:t>
            </w:r>
          </w:p>
        </w:tc>
        <w:tc>
          <w:tcPr>
            <w:tcW w:w="506" w:type="pct"/>
          </w:tcPr>
          <w:p w14:paraId="0D943E9A" w14:textId="0ABE8A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B324628" w14:textId="4AD7FE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2BA2674" w14:textId="5B55E1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7299</w:t>
            </w:r>
          </w:p>
        </w:tc>
        <w:tc>
          <w:tcPr>
            <w:tcW w:w="229" w:type="pct"/>
          </w:tcPr>
          <w:p w14:paraId="5A61F3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BEBB0A" w14:textId="08A771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21A5D15" w14:textId="1ABA74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8719837" w14:textId="7E1418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48E9488E" w14:textId="63EADA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1D886DB" w14:textId="77777777" w:rsidTr="008B0214">
        <w:tc>
          <w:tcPr>
            <w:tcW w:w="586" w:type="pct"/>
          </w:tcPr>
          <w:p w14:paraId="07036E9D" w14:textId="3ABA49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R4-2401961</w:t>
            </w:r>
          </w:p>
        </w:tc>
        <w:tc>
          <w:tcPr>
            <w:tcW w:w="1115" w:type="pct"/>
          </w:tcPr>
          <w:p w14:paraId="29B7409F" w14:textId="17B44A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PHR reporting requirements for NB-IoT over NTN</w:t>
            </w:r>
          </w:p>
        </w:tc>
        <w:tc>
          <w:tcPr>
            <w:tcW w:w="506" w:type="pct"/>
          </w:tcPr>
          <w:p w14:paraId="7636E774" w14:textId="7A95D6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35A4939" w14:textId="615220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29B7E1C1" w14:textId="26C207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7300</w:t>
            </w:r>
          </w:p>
        </w:tc>
        <w:tc>
          <w:tcPr>
            <w:tcW w:w="229" w:type="pct"/>
          </w:tcPr>
          <w:p w14:paraId="0E5C7EF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80432C" w14:textId="7C9789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C9D9640" w14:textId="5C80D7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499CF9F" w14:textId="55CB77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6BBECD58" w14:textId="79A4B1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680746B" w14:textId="77777777" w:rsidTr="008B0214">
        <w:tc>
          <w:tcPr>
            <w:tcW w:w="586" w:type="pct"/>
          </w:tcPr>
          <w:p w14:paraId="7AEFBD93" w14:textId="48FF16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R4-2401962</w:t>
            </w:r>
          </w:p>
        </w:tc>
        <w:tc>
          <w:tcPr>
            <w:tcW w:w="1115" w:type="pct"/>
          </w:tcPr>
          <w:p w14:paraId="5A48B2DA" w14:textId="7CFE8B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Correction to IDLE mode Rel-18 IoT NTN  requirements</w:t>
            </w:r>
          </w:p>
        </w:tc>
        <w:tc>
          <w:tcPr>
            <w:tcW w:w="506" w:type="pct"/>
          </w:tcPr>
          <w:p w14:paraId="3202382D" w14:textId="4C31FB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A31EE2B" w14:textId="3484C6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88A969B" w14:textId="64CE39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7301</w:t>
            </w:r>
          </w:p>
        </w:tc>
        <w:tc>
          <w:tcPr>
            <w:tcW w:w="229" w:type="pct"/>
          </w:tcPr>
          <w:p w14:paraId="47C0678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4FF710" w14:textId="56873B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C5FEED" w14:textId="1CF310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7D182F9" w14:textId="33BD0C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5B9A38C3" w14:textId="768E17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3C1F1E7" w14:textId="77777777" w:rsidTr="008B0214">
        <w:tc>
          <w:tcPr>
            <w:tcW w:w="586" w:type="pct"/>
          </w:tcPr>
          <w:p w14:paraId="0CBC516B" w14:textId="3269F6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R4-2402155</w:t>
            </w:r>
          </w:p>
        </w:tc>
        <w:tc>
          <w:tcPr>
            <w:tcW w:w="1115" w:type="pct"/>
          </w:tcPr>
          <w:p w14:paraId="2F8C3D34" w14:textId="2628F0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CR on requirements for R16 NFG</w:t>
            </w:r>
          </w:p>
        </w:tc>
        <w:tc>
          <w:tcPr>
            <w:tcW w:w="506" w:type="pct"/>
          </w:tcPr>
          <w:p w14:paraId="3214CABC" w14:textId="0B9DBF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2B255C7" w14:textId="3DD1FD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6E919812" w14:textId="3BEE15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7302</w:t>
            </w:r>
          </w:p>
        </w:tc>
        <w:tc>
          <w:tcPr>
            <w:tcW w:w="229" w:type="pct"/>
          </w:tcPr>
          <w:p w14:paraId="6283D02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D4DA9A" w14:textId="37C3B2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1D34ADF" w14:textId="699802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1EC097B" w14:textId="079771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77347D90" w14:textId="57F4B0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1391040" w14:textId="77777777" w:rsidTr="008B0214">
        <w:tc>
          <w:tcPr>
            <w:tcW w:w="586" w:type="pct"/>
          </w:tcPr>
          <w:p w14:paraId="4057E29E" w14:textId="053113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R4-2402156</w:t>
            </w:r>
          </w:p>
        </w:tc>
        <w:tc>
          <w:tcPr>
            <w:tcW w:w="1115" w:type="pct"/>
          </w:tcPr>
          <w:p w14:paraId="069D964D" w14:textId="46C44F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CR on requirements for R16 NFG R17</w:t>
            </w:r>
          </w:p>
        </w:tc>
        <w:tc>
          <w:tcPr>
            <w:tcW w:w="506" w:type="pct"/>
          </w:tcPr>
          <w:p w14:paraId="669BC5B6" w14:textId="7435C7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0FCCABC" w14:textId="4E20BB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CFA4C2F" w14:textId="58CF59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7303</w:t>
            </w:r>
          </w:p>
        </w:tc>
        <w:tc>
          <w:tcPr>
            <w:tcW w:w="229" w:type="pct"/>
          </w:tcPr>
          <w:p w14:paraId="2949A8A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D6E9C1" w14:textId="25A524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4D24C9C" w14:textId="4B704E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2D1B8B0" w14:textId="2E6F8C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22A724BC" w14:textId="087128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C09F5AE" w14:textId="77777777" w:rsidTr="008B0214">
        <w:tc>
          <w:tcPr>
            <w:tcW w:w="586" w:type="pct"/>
          </w:tcPr>
          <w:p w14:paraId="13784264" w14:textId="1522CE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R4-2402157</w:t>
            </w:r>
          </w:p>
        </w:tc>
        <w:tc>
          <w:tcPr>
            <w:tcW w:w="1115" w:type="pct"/>
          </w:tcPr>
          <w:p w14:paraId="0797B905" w14:textId="736770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CR on requirements for R16 NFG R18</w:t>
            </w:r>
          </w:p>
        </w:tc>
        <w:tc>
          <w:tcPr>
            <w:tcW w:w="506" w:type="pct"/>
          </w:tcPr>
          <w:p w14:paraId="62A19B41" w14:textId="6247FB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CCDED6B" w14:textId="7E8AB5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31A15C9" w14:textId="2A64C8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7304</w:t>
            </w:r>
          </w:p>
        </w:tc>
        <w:tc>
          <w:tcPr>
            <w:tcW w:w="229" w:type="pct"/>
          </w:tcPr>
          <w:p w14:paraId="0AC299D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955E97" w14:textId="777393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B5AC69D" w14:textId="27FBE7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4821CE6" w14:textId="05EB8E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7E9B6F4E" w14:textId="38D909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B20888F" w14:textId="77777777" w:rsidTr="008B0214">
        <w:tc>
          <w:tcPr>
            <w:tcW w:w="586" w:type="pct"/>
          </w:tcPr>
          <w:p w14:paraId="38D96356" w14:textId="2A23C7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R4-2402403</w:t>
            </w:r>
          </w:p>
        </w:tc>
        <w:tc>
          <w:tcPr>
            <w:tcW w:w="1115" w:type="pct"/>
          </w:tcPr>
          <w:p w14:paraId="06C4B655" w14:textId="39AAE1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36.133: Correction to normative text in requirements – Rel-17</w:t>
            </w:r>
          </w:p>
        </w:tc>
        <w:tc>
          <w:tcPr>
            <w:tcW w:w="506" w:type="pct"/>
          </w:tcPr>
          <w:p w14:paraId="4393976C" w14:textId="6B88D3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024DB16" w14:textId="7B32CA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0F58E17" w14:textId="669BC8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7305</w:t>
            </w:r>
          </w:p>
        </w:tc>
        <w:tc>
          <w:tcPr>
            <w:tcW w:w="229" w:type="pct"/>
          </w:tcPr>
          <w:p w14:paraId="175903E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CF7EFB7" w14:textId="016DC4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EB412CD" w14:textId="6B108D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D421BB6" w14:textId="7518C9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2C2DFBC5" w14:textId="52FE83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7899FDB" w14:textId="77777777" w:rsidTr="008B0214">
        <w:tc>
          <w:tcPr>
            <w:tcW w:w="586" w:type="pct"/>
          </w:tcPr>
          <w:p w14:paraId="130EAD60" w14:textId="25C68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R4-2403444</w:t>
            </w:r>
          </w:p>
        </w:tc>
        <w:tc>
          <w:tcPr>
            <w:tcW w:w="1115" w:type="pct"/>
          </w:tcPr>
          <w:p w14:paraId="351DED8E" w14:textId="4C2C46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36.133: Correction to normative text in requirements – Rel-17</w:t>
            </w:r>
          </w:p>
        </w:tc>
        <w:tc>
          <w:tcPr>
            <w:tcW w:w="506" w:type="pct"/>
          </w:tcPr>
          <w:p w14:paraId="582F2478" w14:textId="59A0F7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396FF2A" w14:textId="0F40E5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2C7B37D" w14:textId="47B0E4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7305</w:t>
            </w:r>
          </w:p>
        </w:tc>
        <w:tc>
          <w:tcPr>
            <w:tcW w:w="229" w:type="pct"/>
          </w:tcPr>
          <w:p w14:paraId="723DBC51" w14:textId="684A020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56E5DA5" w14:textId="7A3CA2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60B6446" w14:textId="032F3D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E12A965" w14:textId="4661FE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5CF96AF8" w14:textId="387E42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D266C7B" w14:textId="77777777" w:rsidTr="008B0214">
        <w:tc>
          <w:tcPr>
            <w:tcW w:w="586" w:type="pct"/>
          </w:tcPr>
          <w:p w14:paraId="29BC0BDA" w14:textId="561C80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R4-2402404</w:t>
            </w:r>
          </w:p>
        </w:tc>
        <w:tc>
          <w:tcPr>
            <w:tcW w:w="1115" w:type="pct"/>
          </w:tcPr>
          <w:p w14:paraId="2E1F738D" w14:textId="1E6E21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PHR reporting requirements for NB-IoT over NTN</w:t>
            </w:r>
          </w:p>
        </w:tc>
        <w:tc>
          <w:tcPr>
            <w:tcW w:w="506" w:type="pct"/>
          </w:tcPr>
          <w:p w14:paraId="07A0BB66" w14:textId="02158A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C41DCFF" w14:textId="0F6C56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45C7EB2B" w14:textId="4A3D9E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7306</w:t>
            </w:r>
          </w:p>
        </w:tc>
        <w:tc>
          <w:tcPr>
            <w:tcW w:w="229" w:type="pct"/>
          </w:tcPr>
          <w:p w14:paraId="2195A3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BC4DEC" w14:textId="38FDFB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7061B25" w14:textId="02A5C8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4C2E10" w14:textId="2D1035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158FEA91" w14:textId="61D94A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466BCA47" w14:textId="77777777" w:rsidTr="008B0214">
        <w:tc>
          <w:tcPr>
            <w:tcW w:w="586" w:type="pct"/>
          </w:tcPr>
          <w:p w14:paraId="46DFF1A0" w14:textId="303BDB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R4-2403450</w:t>
            </w:r>
          </w:p>
        </w:tc>
        <w:tc>
          <w:tcPr>
            <w:tcW w:w="1115" w:type="pct"/>
          </w:tcPr>
          <w:p w14:paraId="18455F2B" w14:textId="0369A2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PHR reporting requirements for NB-IoT over NTN</w:t>
            </w:r>
          </w:p>
        </w:tc>
        <w:tc>
          <w:tcPr>
            <w:tcW w:w="506" w:type="pct"/>
          </w:tcPr>
          <w:p w14:paraId="3860B882" w14:textId="06823A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1931C6E" w14:textId="4D14DF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3B6938F" w14:textId="34C450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7306</w:t>
            </w:r>
          </w:p>
        </w:tc>
        <w:tc>
          <w:tcPr>
            <w:tcW w:w="229" w:type="pct"/>
          </w:tcPr>
          <w:p w14:paraId="7E47A87E" w14:textId="6A5B5ED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E17D7EC" w14:textId="4E5277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C32CD0" w14:textId="4CAD63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19AE441" w14:textId="32D66B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6E337065" w14:textId="66F32E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2D13DA9" w14:textId="77777777" w:rsidTr="008B0214">
        <w:tc>
          <w:tcPr>
            <w:tcW w:w="586" w:type="pct"/>
          </w:tcPr>
          <w:p w14:paraId="2CF65A51" w14:textId="703741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R4-2402405</w:t>
            </w:r>
          </w:p>
        </w:tc>
        <w:tc>
          <w:tcPr>
            <w:tcW w:w="1115" w:type="pct"/>
          </w:tcPr>
          <w:p w14:paraId="01F3A12F" w14:textId="12E350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Correction to IDLE mode Rel-18 IoT NTN requirements</w:t>
            </w:r>
          </w:p>
        </w:tc>
        <w:tc>
          <w:tcPr>
            <w:tcW w:w="506" w:type="pct"/>
          </w:tcPr>
          <w:p w14:paraId="7A7B2DAF" w14:textId="359EA1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29499D2" w14:textId="21B623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9DDF8CF" w14:textId="637497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7307</w:t>
            </w:r>
          </w:p>
        </w:tc>
        <w:tc>
          <w:tcPr>
            <w:tcW w:w="229" w:type="pct"/>
          </w:tcPr>
          <w:p w14:paraId="539F102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3B0122" w14:textId="0AF1D1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AA736D7" w14:textId="79F721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BEFA680" w14:textId="18C59F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63D378E1" w14:textId="707A51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CB09B26" w14:textId="77777777" w:rsidTr="008B0214">
        <w:tc>
          <w:tcPr>
            <w:tcW w:w="586" w:type="pct"/>
          </w:tcPr>
          <w:p w14:paraId="6356A934" w14:textId="2E3CDB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R4-2403449</w:t>
            </w:r>
          </w:p>
        </w:tc>
        <w:tc>
          <w:tcPr>
            <w:tcW w:w="1115" w:type="pct"/>
          </w:tcPr>
          <w:p w14:paraId="0EA627B4" w14:textId="6FD07B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Correction to IDLE mode Rel-18 IoT NTN requirements</w:t>
            </w:r>
          </w:p>
        </w:tc>
        <w:tc>
          <w:tcPr>
            <w:tcW w:w="506" w:type="pct"/>
          </w:tcPr>
          <w:p w14:paraId="174DE8E1" w14:textId="2C167B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2EBB3F7" w14:textId="758B0C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4763D55C" w14:textId="726D36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7307</w:t>
            </w:r>
          </w:p>
        </w:tc>
        <w:tc>
          <w:tcPr>
            <w:tcW w:w="229" w:type="pct"/>
          </w:tcPr>
          <w:p w14:paraId="5BFD00F6" w14:textId="62E0AA1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41AD5B4" w14:textId="5FEB05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485294A" w14:textId="5631BB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38DDFFC" w14:textId="4CF5F3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54D6BA29" w14:textId="12952E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0468A25" w14:textId="77777777" w:rsidTr="008B0214">
        <w:tc>
          <w:tcPr>
            <w:tcW w:w="586" w:type="pct"/>
          </w:tcPr>
          <w:p w14:paraId="30229253" w14:textId="4D2E69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R4-2403539</w:t>
            </w:r>
          </w:p>
        </w:tc>
        <w:tc>
          <w:tcPr>
            <w:tcW w:w="1115" w:type="pct"/>
          </w:tcPr>
          <w:p w14:paraId="39544348" w14:textId="088ADA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(LTE_NBIOT_eMTC_NTN_req-Core) Correction to IDLE mode Rel-18 IoT NTN requirements</w:t>
            </w:r>
          </w:p>
        </w:tc>
        <w:tc>
          <w:tcPr>
            <w:tcW w:w="506" w:type="pct"/>
          </w:tcPr>
          <w:p w14:paraId="70A605C8" w14:textId="51EF78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C38C7B0" w14:textId="6AE0CE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1951727F" w14:textId="4D6E34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7307</w:t>
            </w:r>
          </w:p>
        </w:tc>
        <w:tc>
          <w:tcPr>
            <w:tcW w:w="229" w:type="pct"/>
          </w:tcPr>
          <w:p w14:paraId="64A23785" w14:textId="17EF882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3E38CACC" w14:textId="5B4760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3C8DA04" w14:textId="5C48B6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B608020" w14:textId="6C9FD9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70204010" w14:textId="4B727C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9F89EC9" w14:textId="77777777" w:rsidTr="008B0214">
        <w:tc>
          <w:tcPr>
            <w:tcW w:w="586" w:type="pct"/>
          </w:tcPr>
          <w:p w14:paraId="19A4B627" w14:textId="21F04E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R4-2402430</w:t>
            </w:r>
          </w:p>
        </w:tc>
        <w:tc>
          <w:tcPr>
            <w:tcW w:w="1115" w:type="pct"/>
          </w:tcPr>
          <w:p w14:paraId="5EECC7FD" w14:textId="1AED2C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36.133 Clarification of interruption behavior for measurements without gaps r16</w:t>
            </w:r>
          </w:p>
        </w:tc>
        <w:tc>
          <w:tcPr>
            <w:tcW w:w="506" w:type="pct"/>
          </w:tcPr>
          <w:p w14:paraId="3CC11C3D" w14:textId="17D862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57651624" w14:textId="633C78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5C0F55F1" w14:textId="21DEFA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7308</w:t>
            </w:r>
          </w:p>
        </w:tc>
        <w:tc>
          <w:tcPr>
            <w:tcW w:w="229" w:type="pct"/>
          </w:tcPr>
          <w:p w14:paraId="5360E9D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F807DE" w14:textId="023488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152A7EB" w14:textId="346E28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B0094CD" w14:textId="0126DD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50593950" w14:textId="4B162B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287B9187" w14:textId="77777777" w:rsidTr="008B0214">
        <w:tc>
          <w:tcPr>
            <w:tcW w:w="586" w:type="pct"/>
          </w:tcPr>
          <w:p w14:paraId="23927337" w14:textId="278AB6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R4-2403423</w:t>
            </w:r>
          </w:p>
        </w:tc>
        <w:tc>
          <w:tcPr>
            <w:tcW w:w="1115" w:type="pct"/>
          </w:tcPr>
          <w:p w14:paraId="445ACA10" w14:textId="0F7F40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36.133 Clarification of interruption behavior for measurements without gaps r16</w:t>
            </w:r>
          </w:p>
        </w:tc>
        <w:tc>
          <w:tcPr>
            <w:tcW w:w="506" w:type="pct"/>
          </w:tcPr>
          <w:p w14:paraId="6A06B3C8" w14:textId="1FE684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1E2BF60C" w14:textId="696D05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178ADD8A" w14:textId="167C20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7308</w:t>
            </w:r>
          </w:p>
        </w:tc>
        <w:tc>
          <w:tcPr>
            <w:tcW w:w="229" w:type="pct"/>
          </w:tcPr>
          <w:p w14:paraId="4561ACEE" w14:textId="32E4E8B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F341056" w14:textId="12C13F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B637FF9" w14:textId="1AA91F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3126EF" w14:textId="653840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1FAF7080" w14:textId="3A1E62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B5482A2" w14:textId="77777777" w:rsidTr="008B0214">
        <w:tc>
          <w:tcPr>
            <w:tcW w:w="586" w:type="pct"/>
          </w:tcPr>
          <w:p w14:paraId="5FB8E7E2" w14:textId="642444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R4-2402431</w:t>
            </w:r>
          </w:p>
        </w:tc>
        <w:tc>
          <w:tcPr>
            <w:tcW w:w="1115" w:type="pct"/>
          </w:tcPr>
          <w:p w14:paraId="53A4BF0A" w14:textId="5E53F1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36.133 Clarification of interruption behavior for measurements without gaps r17</w:t>
            </w:r>
          </w:p>
        </w:tc>
        <w:tc>
          <w:tcPr>
            <w:tcW w:w="506" w:type="pct"/>
          </w:tcPr>
          <w:p w14:paraId="7241B8B9" w14:textId="555283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5E588618" w14:textId="5999AB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51D2E59" w14:textId="77617E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7309</w:t>
            </w:r>
          </w:p>
        </w:tc>
        <w:tc>
          <w:tcPr>
            <w:tcW w:w="229" w:type="pct"/>
          </w:tcPr>
          <w:p w14:paraId="4B87C7D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09CC09" w14:textId="7248F9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9E53BB4" w14:textId="748A04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303858" w14:textId="6DEA3E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76EE342C" w14:textId="4E61EE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F6D858E" w14:textId="77777777" w:rsidTr="008B0214">
        <w:tc>
          <w:tcPr>
            <w:tcW w:w="586" w:type="pct"/>
          </w:tcPr>
          <w:p w14:paraId="6DA14E61" w14:textId="47A963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R4-2403424</w:t>
            </w:r>
          </w:p>
        </w:tc>
        <w:tc>
          <w:tcPr>
            <w:tcW w:w="1115" w:type="pct"/>
          </w:tcPr>
          <w:p w14:paraId="6048CDE8" w14:textId="486CCA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36.133 Clarification of interruption behavior for measurements without gaps r17</w:t>
            </w:r>
          </w:p>
        </w:tc>
        <w:tc>
          <w:tcPr>
            <w:tcW w:w="506" w:type="pct"/>
          </w:tcPr>
          <w:p w14:paraId="6410220F" w14:textId="109708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59F77F0D" w14:textId="0D3028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6D1FB41" w14:textId="0B9236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7309</w:t>
            </w:r>
          </w:p>
        </w:tc>
        <w:tc>
          <w:tcPr>
            <w:tcW w:w="229" w:type="pct"/>
          </w:tcPr>
          <w:p w14:paraId="40A0A4CF" w14:textId="03407EF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DDF7BE1" w14:textId="5C53E7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1A0490C" w14:textId="19D4D5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1F10D2" w14:textId="15038B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5BD542B8" w14:textId="43F83C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704A6E0" w14:textId="77777777" w:rsidTr="008B0214">
        <w:tc>
          <w:tcPr>
            <w:tcW w:w="586" w:type="pct"/>
          </w:tcPr>
          <w:p w14:paraId="3C23BAEB" w14:textId="0882E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R4-2402432</w:t>
            </w:r>
          </w:p>
        </w:tc>
        <w:tc>
          <w:tcPr>
            <w:tcW w:w="1115" w:type="pct"/>
          </w:tcPr>
          <w:p w14:paraId="41C6A53C" w14:textId="20045F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36.133 Clarification of interruption behavior for measurements without gaps r18</w:t>
            </w:r>
          </w:p>
        </w:tc>
        <w:tc>
          <w:tcPr>
            <w:tcW w:w="506" w:type="pct"/>
          </w:tcPr>
          <w:p w14:paraId="7CBDBCCB" w14:textId="62D90B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1600BB53" w14:textId="3BA5CD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51F1121" w14:textId="62D30D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7310</w:t>
            </w:r>
          </w:p>
        </w:tc>
        <w:tc>
          <w:tcPr>
            <w:tcW w:w="229" w:type="pct"/>
          </w:tcPr>
          <w:p w14:paraId="03E0FEC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99C478" w14:textId="55B11E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B131CB0" w14:textId="06DAE0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74077C3" w14:textId="15F45F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3F3F35ED" w14:textId="5B111A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5E120B0" w14:textId="77777777" w:rsidTr="008B0214">
        <w:tc>
          <w:tcPr>
            <w:tcW w:w="586" w:type="pct"/>
          </w:tcPr>
          <w:p w14:paraId="64897CC0" w14:textId="78AFC1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R4-2402698</w:t>
            </w:r>
          </w:p>
        </w:tc>
        <w:tc>
          <w:tcPr>
            <w:tcW w:w="1115" w:type="pct"/>
          </w:tcPr>
          <w:p w14:paraId="0983B9FB" w14:textId="09B062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36.133 on Clarification of Discontinuous Coverage Aspects</w:t>
            </w:r>
          </w:p>
        </w:tc>
        <w:tc>
          <w:tcPr>
            <w:tcW w:w="506" w:type="pct"/>
          </w:tcPr>
          <w:p w14:paraId="1D8278B3" w14:textId="4EAFEB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15D2C71" w14:textId="4DF954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5E7EB47B" w14:textId="7118A3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7311</w:t>
            </w:r>
          </w:p>
        </w:tc>
        <w:tc>
          <w:tcPr>
            <w:tcW w:w="229" w:type="pct"/>
          </w:tcPr>
          <w:p w14:paraId="3DDEACD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298E1D6" w14:textId="595199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E1C97A5" w14:textId="2A8D4B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9F28B08" w14:textId="0998A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38CC6F93" w14:textId="402C2E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70A4F79" w14:textId="77777777" w:rsidTr="008B0214">
        <w:tc>
          <w:tcPr>
            <w:tcW w:w="586" w:type="pct"/>
          </w:tcPr>
          <w:p w14:paraId="6ECB2BD5" w14:textId="7197BC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R4-2403451</w:t>
            </w:r>
          </w:p>
        </w:tc>
        <w:tc>
          <w:tcPr>
            <w:tcW w:w="1115" w:type="pct"/>
          </w:tcPr>
          <w:p w14:paraId="035D8E68" w14:textId="652A81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36.133 on Clarification of Discontinuous Coverage Aspects</w:t>
            </w:r>
          </w:p>
        </w:tc>
        <w:tc>
          <w:tcPr>
            <w:tcW w:w="506" w:type="pct"/>
          </w:tcPr>
          <w:p w14:paraId="372CE15B" w14:textId="2AC983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FCE3507" w14:textId="0FB66A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4D526A2" w14:textId="6425B6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7311</w:t>
            </w:r>
          </w:p>
        </w:tc>
        <w:tc>
          <w:tcPr>
            <w:tcW w:w="229" w:type="pct"/>
          </w:tcPr>
          <w:p w14:paraId="7037ED90" w14:textId="15E74F0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CA1AFEA" w14:textId="65D0A5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E66E90" w14:textId="106347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02C59E4" w14:textId="4BC67D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86" w:type="pct"/>
          </w:tcPr>
          <w:p w14:paraId="10812F90" w14:textId="18D61F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1CAB0B6" w14:textId="77777777" w:rsidTr="008B0214">
        <w:tc>
          <w:tcPr>
            <w:tcW w:w="586" w:type="pct"/>
          </w:tcPr>
          <w:p w14:paraId="3739C1D9" w14:textId="77EA01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R4-2402700</w:t>
            </w:r>
          </w:p>
        </w:tc>
        <w:tc>
          <w:tcPr>
            <w:tcW w:w="1115" w:type="pct"/>
          </w:tcPr>
          <w:p w14:paraId="3DCE84AA" w14:textId="6739D5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36.133 Applicability of measurement requirements for NBIoT in Connected Mode</w:t>
            </w:r>
          </w:p>
        </w:tc>
        <w:tc>
          <w:tcPr>
            <w:tcW w:w="506" w:type="pct"/>
          </w:tcPr>
          <w:p w14:paraId="36C437A3" w14:textId="30B80E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09745CD" w14:textId="201FEB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665D9E4A" w14:textId="039055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7312</w:t>
            </w:r>
          </w:p>
        </w:tc>
        <w:tc>
          <w:tcPr>
            <w:tcW w:w="229" w:type="pct"/>
          </w:tcPr>
          <w:p w14:paraId="308E6E6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32E2003" w14:textId="5332E7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B8EEE93" w14:textId="62E208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563754A" w14:textId="147058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IoT_NTN_enh-Core</w:t>
            </w:r>
          </w:p>
        </w:tc>
        <w:tc>
          <w:tcPr>
            <w:tcW w:w="586" w:type="pct"/>
          </w:tcPr>
          <w:p w14:paraId="43976356" w14:textId="3508C9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0732117" w14:textId="77777777" w:rsidTr="008B0214">
        <w:tc>
          <w:tcPr>
            <w:tcW w:w="586" w:type="pct"/>
          </w:tcPr>
          <w:p w14:paraId="06FE7DD4" w14:textId="2BC931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R4-2403505</w:t>
            </w:r>
          </w:p>
        </w:tc>
        <w:tc>
          <w:tcPr>
            <w:tcW w:w="1115" w:type="pct"/>
          </w:tcPr>
          <w:p w14:paraId="6C2DD294" w14:textId="6077BD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36.133 Applicability of measurement requirements for NBIoT in Connected Mode</w:t>
            </w:r>
          </w:p>
        </w:tc>
        <w:tc>
          <w:tcPr>
            <w:tcW w:w="506" w:type="pct"/>
          </w:tcPr>
          <w:p w14:paraId="34F46A2F" w14:textId="6CBF65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F9A4EA4" w14:textId="05B519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7DC79A94" w14:textId="0F90A7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7312</w:t>
            </w:r>
          </w:p>
        </w:tc>
        <w:tc>
          <w:tcPr>
            <w:tcW w:w="229" w:type="pct"/>
          </w:tcPr>
          <w:p w14:paraId="6D821806" w14:textId="3B7013C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2E08C8D" w14:textId="55B3F0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B7CC620" w14:textId="73296F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C9AFB7" w14:textId="17A23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IoT_NTN_enh-Core</w:t>
            </w:r>
          </w:p>
        </w:tc>
        <w:tc>
          <w:tcPr>
            <w:tcW w:w="586" w:type="pct"/>
          </w:tcPr>
          <w:p w14:paraId="5066BD25" w14:textId="454748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14C24C8" w14:textId="77777777" w:rsidTr="008B0214">
        <w:tc>
          <w:tcPr>
            <w:tcW w:w="586" w:type="pct"/>
          </w:tcPr>
          <w:p w14:paraId="49BDDE14" w14:textId="312BD3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R4-2402881</w:t>
            </w:r>
          </w:p>
        </w:tc>
        <w:tc>
          <w:tcPr>
            <w:tcW w:w="1115" w:type="pct"/>
          </w:tcPr>
          <w:p w14:paraId="13FD70DF" w14:textId="795688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36.133 on inter-RAT NR measurement without gap</w:t>
            </w:r>
          </w:p>
        </w:tc>
        <w:tc>
          <w:tcPr>
            <w:tcW w:w="506" w:type="pct"/>
          </w:tcPr>
          <w:p w14:paraId="7CDFD90D" w14:textId="07CF65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Intel Corporation</w:t>
            </w:r>
          </w:p>
        </w:tc>
        <w:tc>
          <w:tcPr>
            <w:tcW w:w="280" w:type="pct"/>
          </w:tcPr>
          <w:p w14:paraId="3296B0D9" w14:textId="3A78C0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5A0B48AD" w14:textId="457416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7313</w:t>
            </w:r>
          </w:p>
        </w:tc>
        <w:tc>
          <w:tcPr>
            <w:tcW w:w="229" w:type="pct"/>
          </w:tcPr>
          <w:p w14:paraId="7DEFF88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1D36AA" w14:textId="119B1E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DC714D0" w14:textId="06EAE3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9764F8B" w14:textId="7C1F31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7AD67B7B" w14:textId="53C958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550C929" w14:textId="77777777" w:rsidTr="008B0214">
        <w:tc>
          <w:tcPr>
            <w:tcW w:w="586" w:type="pct"/>
          </w:tcPr>
          <w:p w14:paraId="67BF8A5A" w14:textId="0741D9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R4-2402910</w:t>
            </w:r>
          </w:p>
        </w:tc>
        <w:tc>
          <w:tcPr>
            <w:tcW w:w="1115" w:type="pct"/>
          </w:tcPr>
          <w:p w14:paraId="3A2BA02C" w14:textId="04521D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Annex A.3 update</w:t>
            </w:r>
          </w:p>
        </w:tc>
        <w:tc>
          <w:tcPr>
            <w:tcW w:w="506" w:type="pct"/>
          </w:tcPr>
          <w:p w14:paraId="36AC8D07" w14:textId="5D3478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14AB259B" w14:textId="40FF5D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4CE598B" w14:textId="1FA48F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7314</w:t>
            </w:r>
          </w:p>
        </w:tc>
        <w:tc>
          <w:tcPr>
            <w:tcW w:w="229" w:type="pct"/>
          </w:tcPr>
          <w:p w14:paraId="7B4DDFB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8D6957" w14:textId="0719A4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D0F2F68" w14:textId="7DBF4F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9A8BE9" w14:textId="2F5694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75F64F65" w14:textId="2794DA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18EB189" w14:textId="77777777" w:rsidTr="008B0214">
        <w:tc>
          <w:tcPr>
            <w:tcW w:w="586" w:type="pct"/>
          </w:tcPr>
          <w:p w14:paraId="3E2E155D" w14:textId="7A3DAC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R4-2403452</w:t>
            </w:r>
          </w:p>
        </w:tc>
        <w:tc>
          <w:tcPr>
            <w:tcW w:w="1115" w:type="pct"/>
          </w:tcPr>
          <w:p w14:paraId="08F6659C" w14:textId="2B018C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Annex A.3 update</w:t>
            </w:r>
          </w:p>
        </w:tc>
        <w:tc>
          <w:tcPr>
            <w:tcW w:w="506" w:type="pct"/>
          </w:tcPr>
          <w:p w14:paraId="6FA4B676" w14:textId="757C2B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1CF8ADD4" w14:textId="378C0D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0B31534B" w14:textId="12FB46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7314</w:t>
            </w:r>
          </w:p>
        </w:tc>
        <w:tc>
          <w:tcPr>
            <w:tcW w:w="229" w:type="pct"/>
          </w:tcPr>
          <w:p w14:paraId="7E551D57" w14:textId="4CD6DBB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2537C2E" w14:textId="69B7E7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CFC800" w14:textId="4F429C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38994A" w14:textId="498055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0B5D9E4D" w14:textId="5B5788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92A5285" w14:textId="77777777" w:rsidTr="008B0214">
        <w:tc>
          <w:tcPr>
            <w:tcW w:w="586" w:type="pct"/>
          </w:tcPr>
          <w:p w14:paraId="6267AD37" w14:textId="17ACA0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R4-2403578</w:t>
            </w:r>
          </w:p>
        </w:tc>
        <w:tc>
          <w:tcPr>
            <w:tcW w:w="1115" w:type="pct"/>
          </w:tcPr>
          <w:p w14:paraId="3E6CF1F2" w14:textId="548682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Core maintenance for IoT-NTN enhancements</w:t>
            </w:r>
          </w:p>
        </w:tc>
        <w:tc>
          <w:tcPr>
            <w:tcW w:w="506" w:type="pct"/>
          </w:tcPr>
          <w:p w14:paraId="748A9805" w14:textId="473BC5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03F6E01F" w14:textId="5B259C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36.133</w:t>
            </w:r>
          </w:p>
        </w:tc>
        <w:tc>
          <w:tcPr>
            <w:tcW w:w="222" w:type="pct"/>
          </w:tcPr>
          <w:p w14:paraId="3100B2BF" w14:textId="4CE233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7315</w:t>
            </w:r>
          </w:p>
        </w:tc>
        <w:tc>
          <w:tcPr>
            <w:tcW w:w="229" w:type="pct"/>
          </w:tcPr>
          <w:p w14:paraId="02D606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7CB0B03" w14:textId="1CF140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726F12" w14:textId="6E496A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81BF57C" w14:textId="119626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IoT_NTN_enh-Core</w:t>
            </w:r>
          </w:p>
        </w:tc>
        <w:tc>
          <w:tcPr>
            <w:tcW w:w="586" w:type="pct"/>
          </w:tcPr>
          <w:p w14:paraId="33A557E9" w14:textId="484B66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7C31753" w14:textId="77777777" w:rsidTr="008B0214">
        <w:tc>
          <w:tcPr>
            <w:tcW w:w="586" w:type="pct"/>
          </w:tcPr>
          <w:p w14:paraId="05B8088E" w14:textId="7262A8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R4-2400674</w:t>
            </w:r>
          </w:p>
        </w:tc>
        <w:tc>
          <w:tcPr>
            <w:tcW w:w="1115" w:type="pct"/>
          </w:tcPr>
          <w:p w14:paraId="002CF653" w14:textId="4DDC10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(LTE_LAA-Perf) CR to TS 36.141 on correction of base station output power for Band 46</w:t>
            </w:r>
          </w:p>
        </w:tc>
        <w:tc>
          <w:tcPr>
            <w:tcW w:w="506" w:type="pct"/>
          </w:tcPr>
          <w:p w14:paraId="57F26D3F" w14:textId="0E6D67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A55F258" w14:textId="162F3D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1E3EBD6A" w14:textId="2D49CA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1380</w:t>
            </w:r>
          </w:p>
        </w:tc>
        <w:tc>
          <w:tcPr>
            <w:tcW w:w="229" w:type="pct"/>
          </w:tcPr>
          <w:p w14:paraId="67F53BC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0280C8" w14:textId="02F6C9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913436F" w14:textId="5096A3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30EDDCE" w14:textId="3DFA66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LTE_LAA-Perf</w:t>
            </w:r>
          </w:p>
        </w:tc>
        <w:tc>
          <w:tcPr>
            <w:tcW w:w="586" w:type="pct"/>
          </w:tcPr>
          <w:p w14:paraId="0C5FF192" w14:textId="4A4848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3B6AB4F" w14:textId="77777777" w:rsidTr="008B0214">
        <w:tc>
          <w:tcPr>
            <w:tcW w:w="586" w:type="pct"/>
          </w:tcPr>
          <w:p w14:paraId="26A33A23" w14:textId="31D6BC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R4-2403023</w:t>
            </w:r>
          </w:p>
        </w:tc>
        <w:tc>
          <w:tcPr>
            <w:tcW w:w="1115" w:type="pct"/>
          </w:tcPr>
          <w:p w14:paraId="5EFA1BF1" w14:textId="1618F3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(LTE_LAA-Perf) CR to TS 36.141 on correction of base station output power for Band 46</w:t>
            </w:r>
          </w:p>
        </w:tc>
        <w:tc>
          <w:tcPr>
            <w:tcW w:w="506" w:type="pct"/>
          </w:tcPr>
          <w:p w14:paraId="3C0ED47A" w14:textId="562F63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FFA23B0" w14:textId="730716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5A37E8D5" w14:textId="7202C9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1380</w:t>
            </w:r>
          </w:p>
        </w:tc>
        <w:tc>
          <w:tcPr>
            <w:tcW w:w="229" w:type="pct"/>
          </w:tcPr>
          <w:p w14:paraId="2DEC21AD" w14:textId="6FF85C3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6D4ABB5" w14:textId="25F646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7CC31FF" w14:textId="73EB4B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A6C50D" w14:textId="24C020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LTE_LAA-Perf</w:t>
            </w:r>
          </w:p>
        </w:tc>
        <w:tc>
          <w:tcPr>
            <w:tcW w:w="586" w:type="pct"/>
          </w:tcPr>
          <w:p w14:paraId="2BE24D27" w14:textId="79B421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EDA4E9" w14:textId="77777777" w:rsidTr="008B0214">
        <w:tc>
          <w:tcPr>
            <w:tcW w:w="586" w:type="pct"/>
          </w:tcPr>
          <w:p w14:paraId="06A9A953" w14:textId="46DC6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R4-2400675</w:t>
            </w:r>
          </w:p>
        </w:tc>
        <w:tc>
          <w:tcPr>
            <w:tcW w:w="1115" w:type="pct"/>
          </w:tcPr>
          <w:p w14:paraId="35D18841" w14:textId="10FB9F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(LTE_LAA-Perf) CR to TS 36.141 on correction of base station output power for Band 46</w:t>
            </w:r>
          </w:p>
        </w:tc>
        <w:tc>
          <w:tcPr>
            <w:tcW w:w="506" w:type="pct"/>
          </w:tcPr>
          <w:p w14:paraId="4264FACF" w14:textId="2010E9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6F69ED5" w14:textId="43D897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2E381DBB" w14:textId="67408D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1381</w:t>
            </w:r>
          </w:p>
        </w:tc>
        <w:tc>
          <w:tcPr>
            <w:tcW w:w="229" w:type="pct"/>
          </w:tcPr>
          <w:p w14:paraId="39D96C4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1C5F85" w14:textId="327AF7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C896F33" w14:textId="328452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F7BB100" w14:textId="195231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LTE_LAA-Perf</w:t>
            </w:r>
          </w:p>
        </w:tc>
        <w:tc>
          <w:tcPr>
            <w:tcW w:w="586" w:type="pct"/>
          </w:tcPr>
          <w:p w14:paraId="17420CB1" w14:textId="014AF6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58E8F10" w14:textId="77777777" w:rsidTr="008B0214">
        <w:tc>
          <w:tcPr>
            <w:tcW w:w="586" w:type="pct"/>
          </w:tcPr>
          <w:p w14:paraId="6ABC241D" w14:textId="691311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R4-2400676</w:t>
            </w:r>
          </w:p>
        </w:tc>
        <w:tc>
          <w:tcPr>
            <w:tcW w:w="1115" w:type="pct"/>
          </w:tcPr>
          <w:p w14:paraId="4EC25A28" w14:textId="1B9FFA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(LTE_LAA-Perf) CR to TS 36.141 on correction of base station output power for Band 46</w:t>
            </w:r>
          </w:p>
        </w:tc>
        <w:tc>
          <w:tcPr>
            <w:tcW w:w="506" w:type="pct"/>
          </w:tcPr>
          <w:p w14:paraId="11098068" w14:textId="636C70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48FE163" w14:textId="523378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0EC65102" w14:textId="1B915E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1382</w:t>
            </w:r>
          </w:p>
        </w:tc>
        <w:tc>
          <w:tcPr>
            <w:tcW w:w="229" w:type="pct"/>
          </w:tcPr>
          <w:p w14:paraId="691E7C7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9A9B2E" w14:textId="32E004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3401066" w14:textId="571CE6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BC1E6FB" w14:textId="0AD30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LTE_LAA-Perf</w:t>
            </w:r>
          </w:p>
        </w:tc>
        <w:tc>
          <w:tcPr>
            <w:tcW w:w="586" w:type="pct"/>
          </w:tcPr>
          <w:p w14:paraId="18C7016E" w14:textId="5BF85C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594E95" w14:textId="77777777" w:rsidTr="008B0214">
        <w:tc>
          <w:tcPr>
            <w:tcW w:w="586" w:type="pct"/>
          </w:tcPr>
          <w:p w14:paraId="4D515C2A" w14:textId="072876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R4-2400677</w:t>
            </w:r>
          </w:p>
        </w:tc>
        <w:tc>
          <w:tcPr>
            <w:tcW w:w="1115" w:type="pct"/>
          </w:tcPr>
          <w:p w14:paraId="45498C27" w14:textId="365909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(LTE_LAA-Perf) CR to TS 36.141 on correction of base station output power for Band 46</w:t>
            </w:r>
          </w:p>
        </w:tc>
        <w:tc>
          <w:tcPr>
            <w:tcW w:w="506" w:type="pct"/>
          </w:tcPr>
          <w:p w14:paraId="3192864A" w14:textId="10DE38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D36A1B8" w14:textId="381D7B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13E6EBB5" w14:textId="5E0A3D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1383</w:t>
            </w:r>
          </w:p>
        </w:tc>
        <w:tc>
          <w:tcPr>
            <w:tcW w:w="229" w:type="pct"/>
          </w:tcPr>
          <w:p w14:paraId="1CED4CC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6A66553" w14:textId="49D779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89F97E" w14:textId="6A570F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0353687" w14:textId="29069F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LTE_LAA-Perf</w:t>
            </w:r>
          </w:p>
        </w:tc>
        <w:tc>
          <w:tcPr>
            <w:tcW w:w="586" w:type="pct"/>
          </w:tcPr>
          <w:p w14:paraId="4479DE7E" w14:textId="7E2255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90B171F" w14:textId="77777777" w:rsidTr="008B0214">
        <w:tc>
          <w:tcPr>
            <w:tcW w:w="586" w:type="pct"/>
          </w:tcPr>
          <w:p w14:paraId="328328E8" w14:textId="3982FB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R4-2402135</w:t>
            </w:r>
          </w:p>
        </w:tc>
        <w:tc>
          <w:tcPr>
            <w:tcW w:w="1115" w:type="pct"/>
          </w:tcPr>
          <w:p w14:paraId="6CC50C45" w14:textId="71092E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36.141: clarification on requirements for BS capable of multi-band operation</w:t>
            </w:r>
          </w:p>
        </w:tc>
        <w:tc>
          <w:tcPr>
            <w:tcW w:w="506" w:type="pct"/>
          </w:tcPr>
          <w:p w14:paraId="5E74918D" w14:textId="0852D3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900AA03" w14:textId="6C91D3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6986FC1F" w14:textId="317726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1384</w:t>
            </w:r>
          </w:p>
        </w:tc>
        <w:tc>
          <w:tcPr>
            <w:tcW w:w="229" w:type="pct"/>
          </w:tcPr>
          <w:p w14:paraId="7A83129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16D2930" w14:textId="4312C4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3D1D382" w14:textId="41F95D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3ABD720" w14:textId="168AAB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3268C99B" w14:textId="60E06E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BCEDA16" w14:textId="77777777" w:rsidTr="008B0214">
        <w:tc>
          <w:tcPr>
            <w:tcW w:w="586" w:type="pct"/>
          </w:tcPr>
          <w:p w14:paraId="13641270" w14:textId="699151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R4-2403034</w:t>
            </w:r>
          </w:p>
        </w:tc>
        <w:tc>
          <w:tcPr>
            <w:tcW w:w="1115" w:type="pct"/>
          </w:tcPr>
          <w:p w14:paraId="012414B4" w14:textId="06EC2E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36.141: clarification on requirements for BS capable of multi-band operation</w:t>
            </w:r>
          </w:p>
        </w:tc>
        <w:tc>
          <w:tcPr>
            <w:tcW w:w="506" w:type="pct"/>
          </w:tcPr>
          <w:p w14:paraId="603AF1D7" w14:textId="2DC76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05CA4A4" w14:textId="56C577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0D24FD39" w14:textId="708A3F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1384</w:t>
            </w:r>
          </w:p>
        </w:tc>
        <w:tc>
          <w:tcPr>
            <w:tcW w:w="229" w:type="pct"/>
          </w:tcPr>
          <w:p w14:paraId="5F133EC9" w14:textId="02A1324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05C7F03" w14:textId="7D12D1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7814F55" w14:textId="55F3FB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CD6764" w14:textId="0C08D7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010444C5" w14:textId="4A3A9A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39D2094" w14:textId="77777777" w:rsidTr="008B0214">
        <w:tc>
          <w:tcPr>
            <w:tcW w:w="586" w:type="pct"/>
          </w:tcPr>
          <w:p w14:paraId="17AC7A56" w14:textId="4DF7AF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R4-2402136</w:t>
            </w:r>
          </w:p>
        </w:tc>
        <w:tc>
          <w:tcPr>
            <w:tcW w:w="1115" w:type="pct"/>
          </w:tcPr>
          <w:p w14:paraId="4EDDE665" w14:textId="321389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36.141: clarification on requirements for BS capable of multi-band operation</w:t>
            </w:r>
          </w:p>
        </w:tc>
        <w:tc>
          <w:tcPr>
            <w:tcW w:w="506" w:type="pct"/>
          </w:tcPr>
          <w:p w14:paraId="31DC9087" w14:textId="328B03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5A14ABB" w14:textId="1A027E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47BCD0E8" w14:textId="6CCBD6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1385</w:t>
            </w:r>
          </w:p>
        </w:tc>
        <w:tc>
          <w:tcPr>
            <w:tcW w:w="229" w:type="pct"/>
          </w:tcPr>
          <w:p w14:paraId="31A7408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8644D1E" w14:textId="630364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AEF6751" w14:textId="143A26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D5B6C2A" w14:textId="15EA8E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075143A7" w14:textId="62799F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EA8A1A" w14:textId="77777777" w:rsidTr="008B0214">
        <w:tc>
          <w:tcPr>
            <w:tcW w:w="586" w:type="pct"/>
          </w:tcPr>
          <w:p w14:paraId="6FBBE8DC" w14:textId="25C0C4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R4-2402137</w:t>
            </w:r>
          </w:p>
        </w:tc>
        <w:tc>
          <w:tcPr>
            <w:tcW w:w="1115" w:type="pct"/>
          </w:tcPr>
          <w:p w14:paraId="16E14021" w14:textId="6F3CD0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36.141: clarification on requirements for BS capable of multi-band operation</w:t>
            </w:r>
          </w:p>
        </w:tc>
        <w:tc>
          <w:tcPr>
            <w:tcW w:w="506" w:type="pct"/>
          </w:tcPr>
          <w:p w14:paraId="5A65DD5F" w14:textId="0B2A14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0EA65DF" w14:textId="68590B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0B52E61F" w14:textId="3B2CB5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1386</w:t>
            </w:r>
          </w:p>
        </w:tc>
        <w:tc>
          <w:tcPr>
            <w:tcW w:w="229" w:type="pct"/>
          </w:tcPr>
          <w:p w14:paraId="0652D90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5CAA00" w14:textId="3D3182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F28E48" w14:textId="2F6C5C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849102F" w14:textId="6B351F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55FEC579" w14:textId="701973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9C4E0D" w14:textId="77777777" w:rsidTr="008B0214">
        <w:tc>
          <w:tcPr>
            <w:tcW w:w="586" w:type="pct"/>
          </w:tcPr>
          <w:p w14:paraId="0EB89149" w14:textId="186B14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R4-2402336</w:t>
            </w:r>
          </w:p>
        </w:tc>
        <w:tc>
          <w:tcPr>
            <w:tcW w:w="1115" w:type="pct"/>
          </w:tcPr>
          <w:p w14:paraId="59AA64A0" w14:textId="5F05F7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36.141 - BS spurious receiver protection note generalization R17</w:t>
            </w:r>
          </w:p>
        </w:tc>
        <w:tc>
          <w:tcPr>
            <w:tcW w:w="506" w:type="pct"/>
          </w:tcPr>
          <w:p w14:paraId="78E3366C" w14:textId="03047A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FABC771" w14:textId="5DCF72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3C0F1DC8" w14:textId="7A77D2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1387</w:t>
            </w:r>
          </w:p>
        </w:tc>
        <w:tc>
          <w:tcPr>
            <w:tcW w:w="229" w:type="pct"/>
          </w:tcPr>
          <w:p w14:paraId="2AF6526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C51875" w14:textId="61E671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24819D2" w14:textId="60A204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13548B" w14:textId="428178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479F4EBC" w14:textId="7C071E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5408C0E" w14:textId="77777777" w:rsidTr="008B0214">
        <w:tc>
          <w:tcPr>
            <w:tcW w:w="586" w:type="pct"/>
          </w:tcPr>
          <w:p w14:paraId="64C222C0" w14:textId="0849CE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R4-2403038</w:t>
            </w:r>
          </w:p>
        </w:tc>
        <w:tc>
          <w:tcPr>
            <w:tcW w:w="1115" w:type="pct"/>
          </w:tcPr>
          <w:p w14:paraId="06BC1936" w14:textId="12776D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36.141 - BS spurious receiver protection note generalization R17</w:t>
            </w:r>
          </w:p>
        </w:tc>
        <w:tc>
          <w:tcPr>
            <w:tcW w:w="506" w:type="pct"/>
          </w:tcPr>
          <w:p w14:paraId="791FF0F3" w14:textId="0A9FDB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96B8D4B" w14:textId="31A34C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0E184932" w14:textId="60AF2F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1387</w:t>
            </w:r>
          </w:p>
        </w:tc>
        <w:tc>
          <w:tcPr>
            <w:tcW w:w="229" w:type="pct"/>
          </w:tcPr>
          <w:p w14:paraId="54BCB990" w14:textId="3BBDF55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7279E34" w14:textId="017A4B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5ED295F" w14:textId="4BBC88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5924B7" w14:textId="1AD1E5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44E2360E" w14:textId="015E25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274853C" w14:textId="77777777" w:rsidTr="008B0214">
        <w:tc>
          <w:tcPr>
            <w:tcW w:w="586" w:type="pct"/>
          </w:tcPr>
          <w:p w14:paraId="3CD2084F" w14:textId="7B2853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R4-2402337</w:t>
            </w:r>
          </w:p>
        </w:tc>
        <w:tc>
          <w:tcPr>
            <w:tcW w:w="1115" w:type="pct"/>
          </w:tcPr>
          <w:p w14:paraId="609582A8" w14:textId="551DBC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36.141 - BS spurious receiver protection note generalization R18</w:t>
            </w:r>
          </w:p>
        </w:tc>
        <w:tc>
          <w:tcPr>
            <w:tcW w:w="506" w:type="pct"/>
          </w:tcPr>
          <w:p w14:paraId="62C25D91" w14:textId="70DE19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58C6B27" w14:textId="13737C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36.141</w:t>
            </w:r>
          </w:p>
        </w:tc>
        <w:tc>
          <w:tcPr>
            <w:tcW w:w="222" w:type="pct"/>
          </w:tcPr>
          <w:p w14:paraId="06F78B17" w14:textId="508CB0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1388</w:t>
            </w:r>
          </w:p>
        </w:tc>
        <w:tc>
          <w:tcPr>
            <w:tcW w:w="229" w:type="pct"/>
          </w:tcPr>
          <w:p w14:paraId="619FB59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073415" w14:textId="406273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65E09E" w14:textId="1C0063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167092E" w14:textId="55E68C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58D8063F" w14:textId="08B087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D1A164" w14:textId="77777777" w:rsidTr="008B0214">
        <w:tc>
          <w:tcPr>
            <w:tcW w:w="586" w:type="pct"/>
          </w:tcPr>
          <w:p w14:paraId="3C33DA09" w14:textId="702966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R4-2401701</w:t>
            </w:r>
          </w:p>
        </w:tc>
        <w:tc>
          <w:tcPr>
            <w:tcW w:w="1115" w:type="pct"/>
          </w:tcPr>
          <w:p w14:paraId="2C406C4E" w14:textId="7F53C8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on IOT NTN demodulation performance requirements (TS36.181, Rel-18)</w:t>
            </w:r>
          </w:p>
        </w:tc>
        <w:tc>
          <w:tcPr>
            <w:tcW w:w="506" w:type="pct"/>
          </w:tcPr>
          <w:p w14:paraId="3E87A86E" w14:textId="4C4624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555515C" w14:textId="39EDA7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36.181</w:t>
            </w:r>
          </w:p>
        </w:tc>
        <w:tc>
          <w:tcPr>
            <w:tcW w:w="222" w:type="pct"/>
          </w:tcPr>
          <w:p w14:paraId="651F289C" w14:textId="6D51F1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0011</w:t>
            </w:r>
          </w:p>
        </w:tc>
        <w:tc>
          <w:tcPr>
            <w:tcW w:w="229" w:type="pct"/>
          </w:tcPr>
          <w:p w14:paraId="7765E1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9B36F3" w14:textId="7BA685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F97B6F5" w14:textId="3E673E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52B511" w14:textId="19DA22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21F8FB69" w14:textId="6059CA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078D536" w14:textId="77777777" w:rsidTr="008B0214">
        <w:tc>
          <w:tcPr>
            <w:tcW w:w="586" w:type="pct"/>
          </w:tcPr>
          <w:p w14:paraId="5EB4BA87" w14:textId="269833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R4-2402225</w:t>
            </w:r>
          </w:p>
        </w:tc>
        <w:tc>
          <w:tcPr>
            <w:tcW w:w="1115" w:type="pct"/>
          </w:tcPr>
          <w:p w14:paraId="5664B0FF" w14:textId="37FA19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TS36.181 Introduction of the extended L-band</w:t>
            </w:r>
          </w:p>
        </w:tc>
        <w:tc>
          <w:tcPr>
            <w:tcW w:w="506" w:type="pct"/>
          </w:tcPr>
          <w:p w14:paraId="6FE70C50" w14:textId="10B96D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DD04590" w14:textId="34978B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36.181</w:t>
            </w:r>
          </w:p>
        </w:tc>
        <w:tc>
          <w:tcPr>
            <w:tcW w:w="222" w:type="pct"/>
          </w:tcPr>
          <w:p w14:paraId="0A095964" w14:textId="34E068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0012</w:t>
            </w:r>
          </w:p>
        </w:tc>
        <w:tc>
          <w:tcPr>
            <w:tcW w:w="229" w:type="pct"/>
          </w:tcPr>
          <w:p w14:paraId="23B70E0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0A1B49A" w14:textId="201404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9A492C" w14:textId="3AEC65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7F5CC91" w14:textId="1A0765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IoT_NTN_extLband-Perf</w:t>
            </w:r>
          </w:p>
        </w:tc>
        <w:tc>
          <w:tcPr>
            <w:tcW w:w="586" w:type="pct"/>
          </w:tcPr>
          <w:p w14:paraId="6BB59743" w14:textId="28DAB7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A0435DA" w14:textId="77777777" w:rsidTr="008B0214">
        <w:tc>
          <w:tcPr>
            <w:tcW w:w="586" w:type="pct"/>
          </w:tcPr>
          <w:p w14:paraId="0A38747A" w14:textId="6E92E4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R4-2402226</w:t>
            </w:r>
          </w:p>
        </w:tc>
        <w:tc>
          <w:tcPr>
            <w:tcW w:w="1115" w:type="pct"/>
          </w:tcPr>
          <w:p w14:paraId="32D92B90" w14:textId="1441E5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TS36.181 Introduction of a new FDD band (L+S band) for IoT NTN operation</w:t>
            </w:r>
          </w:p>
        </w:tc>
        <w:tc>
          <w:tcPr>
            <w:tcW w:w="506" w:type="pct"/>
          </w:tcPr>
          <w:p w14:paraId="5068FDFA" w14:textId="3F0323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MediaTek</w:t>
            </w:r>
          </w:p>
        </w:tc>
        <w:tc>
          <w:tcPr>
            <w:tcW w:w="280" w:type="pct"/>
          </w:tcPr>
          <w:p w14:paraId="66E44D07" w14:textId="767032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36.181</w:t>
            </w:r>
          </w:p>
        </w:tc>
        <w:tc>
          <w:tcPr>
            <w:tcW w:w="222" w:type="pct"/>
          </w:tcPr>
          <w:p w14:paraId="5F6BE899" w14:textId="4952F2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0013</w:t>
            </w:r>
          </w:p>
        </w:tc>
        <w:tc>
          <w:tcPr>
            <w:tcW w:w="229" w:type="pct"/>
          </w:tcPr>
          <w:p w14:paraId="49C7145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652B5E" w14:textId="0E2B12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53DB174" w14:textId="256D7B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ACD962A" w14:textId="742854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IoT_NTN_FDD_LS_band-Perf</w:t>
            </w:r>
          </w:p>
        </w:tc>
        <w:tc>
          <w:tcPr>
            <w:tcW w:w="586" w:type="pct"/>
          </w:tcPr>
          <w:p w14:paraId="6C06C017" w14:textId="4A2EC7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1122E6E" w14:textId="77777777" w:rsidTr="008B0214">
        <w:tc>
          <w:tcPr>
            <w:tcW w:w="586" w:type="pct"/>
          </w:tcPr>
          <w:p w14:paraId="3D2D1C3E" w14:textId="418C22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R4-2402582</w:t>
            </w:r>
          </w:p>
        </w:tc>
        <w:tc>
          <w:tcPr>
            <w:tcW w:w="1115" w:type="pct"/>
          </w:tcPr>
          <w:p w14:paraId="06A13DC9" w14:textId="3825C1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TS 36.181: band-agnostic OBUE requirement, Rel-18</w:t>
            </w:r>
          </w:p>
        </w:tc>
        <w:tc>
          <w:tcPr>
            <w:tcW w:w="506" w:type="pct"/>
          </w:tcPr>
          <w:p w14:paraId="72CBF187" w14:textId="1B70FA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4FDBA03" w14:textId="58356D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36.181</w:t>
            </w:r>
          </w:p>
        </w:tc>
        <w:tc>
          <w:tcPr>
            <w:tcW w:w="222" w:type="pct"/>
          </w:tcPr>
          <w:p w14:paraId="64D5C334" w14:textId="14AD61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0014</w:t>
            </w:r>
          </w:p>
        </w:tc>
        <w:tc>
          <w:tcPr>
            <w:tcW w:w="229" w:type="pct"/>
          </w:tcPr>
          <w:p w14:paraId="77AE91F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F234031" w14:textId="5A722F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6629B4E" w14:textId="69A3A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FECAA6C" w14:textId="477D21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0552B5B9" w14:textId="267987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76B6691" w14:textId="77777777" w:rsidTr="008B0214">
        <w:tc>
          <w:tcPr>
            <w:tcW w:w="586" w:type="pct"/>
          </w:tcPr>
          <w:p w14:paraId="168FBBB8" w14:textId="4E4AAA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R4-2403052</w:t>
            </w:r>
          </w:p>
        </w:tc>
        <w:tc>
          <w:tcPr>
            <w:tcW w:w="1115" w:type="pct"/>
          </w:tcPr>
          <w:p w14:paraId="23212CA1" w14:textId="218B65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(LTE_NBIOT_eMTC_NTN_req-Perf) CR to TS 36.181: band-agnostic OBUE requirement, Rel-18</w:t>
            </w:r>
          </w:p>
        </w:tc>
        <w:tc>
          <w:tcPr>
            <w:tcW w:w="506" w:type="pct"/>
          </w:tcPr>
          <w:p w14:paraId="4AB9EB76" w14:textId="7BB3EE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98AF8F0" w14:textId="40C89E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36.181</w:t>
            </w:r>
          </w:p>
        </w:tc>
        <w:tc>
          <w:tcPr>
            <w:tcW w:w="222" w:type="pct"/>
          </w:tcPr>
          <w:p w14:paraId="437CFEAE" w14:textId="6B845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0014</w:t>
            </w:r>
          </w:p>
        </w:tc>
        <w:tc>
          <w:tcPr>
            <w:tcW w:w="229" w:type="pct"/>
          </w:tcPr>
          <w:p w14:paraId="2D433DD7" w14:textId="4E429EB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7A838C6" w14:textId="6CD038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B96CB56" w14:textId="0B17A5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303800D" w14:textId="252FB6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86" w:type="pct"/>
          </w:tcPr>
          <w:p w14:paraId="78545C72" w14:textId="3281E4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545F6C3D" w14:textId="77777777" w:rsidTr="008B0214">
        <w:tc>
          <w:tcPr>
            <w:tcW w:w="586" w:type="pct"/>
          </w:tcPr>
          <w:p w14:paraId="39D08493" w14:textId="6BC854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R4-2402613</w:t>
            </w:r>
          </w:p>
        </w:tc>
        <w:tc>
          <w:tcPr>
            <w:tcW w:w="1115" w:type="pct"/>
          </w:tcPr>
          <w:p w14:paraId="0F7ADB8A" w14:textId="7F4E36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(IoT_NTN_FDD_LS_band-Perf) CR to TS 36.181 on introduction of a new FDD band (L+S band) for IoT NTN operation</w:t>
            </w:r>
          </w:p>
        </w:tc>
        <w:tc>
          <w:tcPr>
            <w:tcW w:w="506" w:type="pct"/>
          </w:tcPr>
          <w:p w14:paraId="7744F254" w14:textId="769408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B117F5F" w14:textId="282923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36.181</w:t>
            </w:r>
          </w:p>
        </w:tc>
        <w:tc>
          <w:tcPr>
            <w:tcW w:w="222" w:type="pct"/>
          </w:tcPr>
          <w:p w14:paraId="595026EB" w14:textId="4D5620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0015</w:t>
            </w:r>
          </w:p>
        </w:tc>
        <w:tc>
          <w:tcPr>
            <w:tcW w:w="229" w:type="pct"/>
          </w:tcPr>
          <w:p w14:paraId="72F1E32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4A5456F" w14:textId="7C3684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65988E" w14:textId="528A50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B9A4246" w14:textId="1F4BAE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IoT_NTN_FDD_LS_band-Perf</w:t>
            </w:r>
          </w:p>
        </w:tc>
        <w:tc>
          <w:tcPr>
            <w:tcW w:w="586" w:type="pct"/>
          </w:tcPr>
          <w:p w14:paraId="27ED443C" w14:textId="35631A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224001B" w14:textId="77777777" w:rsidTr="008B0214">
        <w:tc>
          <w:tcPr>
            <w:tcW w:w="586" w:type="pct"/>
          </w:tcPr>
          <w:p w14:paraId="4C914095" w14:textId="7A24E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R4-2400609</w:t>
            </w:r>
          </w:p>
        </w:tc>
        <w:tc>
          <w:tcPr>
            <w:tcW w:w="1115" w:type="pct"/>
          </w:tcPr>
          <w:p w14:paraId="7B677FB9" w14:textId="75BB95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36.307 General enhancement for future proofing R18</w:t>
            </w:r>
          </w:p>
        </w:tc>
        <w:tc>
          <w:tcPr>
            <w:tcW w:w="506" w:type="pct"/>
          </w:tcPr>
          <w:p w14:paraId="4C9BD61D" w14:textId="385A42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CHTTL, Samsung</w:t>
            </w:r>
          </w:p>
        </w:tc>
        <w:tc>
          <w:tcPr>
            <w:tcW w:w="280" w:type="pct"/>
          </w:tcPr>
          <w:p w14:paraId="117204C2" w14:textId="79BA9D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36.307</w:t>
            </w:r>
          </w:p>
        </w:tc>
        <w:tc>
          <w:tcPr>
            <w:tcW w:w="222" w:type="pct"/>
          </w:tcPr>
          <w:p w14:paraId="5E2D415E" w14:textId="0735A2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4498</w:t>
            </w:r>
          </w:p>
        </w:tc>
        <w:tc>
          <w:tcPr>
            <w:tcW w:w="229" w:type="pct"/>
          </w:tcPr>
          <w:p w14:paraId="0931AA8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6724A0" w14:textId="2F9C95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CF50170" w14:textId="252BF5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E45146E" w14:textId="228083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1B2DABC9" w14:textId="372F4B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0104234" w14:textId="77777777" w:rsidTr="008B0214">
        <w:tc>
          <w:tcPr>
            <w:tcW w:w="586" w:type="pct"/>
          </w:tcPr>
          <w:p w14:paraId="4D626DE7" w14:textId="3AC8B8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R4-2403707</w:t>
            </w:r>
          </w:p>
        </w:tc>
        <w:tc>
          <w:tcPr>
            <w:tcW w:w="1115" w:type="pct"/>
          </w:tcPr>
          <w:p w14:paraId="541F1F11" w14:textId="415DF0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36.307 General enhancement for future proofing R18</w:t>
            </w:r>
          </w:p>
        </w:tc>
        <w:tc>
          <w:tcPr>
            <w:tcW w:w="506" w:type="pct"/>
          </w:tcPr>
          <w:p w14:paraId="48F7BB72" w14:textId="4BF2F0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CHTTL, Samsung</w:t>
            </w:r>
          </w:p>
        </w:tc>
        <w:tc>
          <w:tcPr>
            <w:tcW w:w="280" w:type="pct"/>
          </w:tcPr>
          <w:p w14:paraId="62DEF04F" w14:textId="421383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36.307</w:t>
            </w:r>
          </w:p>
        </w:tc>
        <w:tc>
          <w:tcPr>
            <w:tcW w:w="222" w:type="pct"/>
          </w:tcPr>
          <w:p w14:paraId="1DB5F61F" w14:textId="019D60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4498</w:t>
            </w:r>
          </w:p>
        </w:tc>
        <w:tc>
          <w:tcPr>
            <w:tcW w:w="229" w:type="pct"/>
          </w:tcPr>
          <w:p w14:paraId="68AFBA8F" w14:textId="0D9266D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894DBBD" w14:textId="44806D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1BEA8B1" w14:textId="0E00FD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5A6FA2" w14:textId="57124C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0A7971D2" w14:textId="740C5C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CB20FF9" w14:textId="77777777" w:rsidTr="008B0214">
        <w:tc>
          <w:tcPr>
            <w:tcW w:w="586" w:type="pct"/>
          </w:tcPr>
          <w:p w14:paraId="790C25EE" w14:textId="261B7F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R4-2400613</w:t>
            </w:r>
          </w:p>
        </w:tc>
        <w:tc>
          <w:tcPr>
            <w:tcW w:w="1115" w:type="pct"/>
          </w:tcPr>
          <w:p w14:paraId="62181AB0" w14:textId="07F072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36.307 Removal of Rel18 NTN from Rel17 spec</w:t>
            </w:r>
          </w:p>
        </w:tc>
        <w:tc>
          <w:tcPr>
            <w:tcW w:w="506" w:type="pct"/>
          </w:tcPr>
          <w:p w14:paraId="51C4BC43" w14:textId="2E52B5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CHTTL, Qualcomm</w:t>
            </w:r>
          </w:p>
        </w:tc>
        <w:tc>
          <w:tcPr>
            <w:tcW w:w="280" w:type="pct"/>
          </w:tcPr>
          <w:p w14:paraId="03772684" w14:textId="36015C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36.307</w:t>
            </w:r>
          </w:p>
        </w:tc>
        <w:tc>
          <w:tcPr>
            <w:tcW w:w="222" w:type="pct"/>
          </w:tcPr>
          <w:p w14:paraId="0D0D5712" w14:textId="6D58CA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4499</w:t>
            </w:r>
          </w:p>
        </w:tc>
        <w:tc>
          <w:tcPr>
            <w:tcW w:w="229" w:type="pct"/>
          </w:tcPr>
          <w:p w14:paraId="53D1FB1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9AB258" w14:textId="024FD9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EB89FA6" w14:textId="4C62E7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D1A0AA" w14:textId="094617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LTE_NBIOT_eMTC_NTN_req</w:t>
            </w:r>
          </w:p>
        </w:tc>
        <w:tc>
          <w:tcPr>
            <w:tcW w:w="586" w:type="pct"/>
          </w:tcPr>
          <w:p w14:paraId="040D48E4" w14:textId="60F2AC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0A5AFE" w14:textId="77777777" w:rsidTr="008B0214">
        <w:tc>
          <w:tcPr>
            <w:tcW w:w="586" w:type="pct"/>
          </w:tcPr>
          <w:p w14:paraId="020D8767" w14:textId="4051AA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R4-2401529</w:t>
            </w:r>
          </w:p>
        </w:tc>
        <w:tc>
          <w:tcPr>
            <w:tcW w:w="1115" w:type="pct"/>
          </w:tcPr>
          <w:p w14:paraId="5C102B6C" w14:textId="1803DD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the release independency of band 14 PC2 UE</w:t>
            </w:r>
          </w:p>
        </w:tc>
        <w:tc>
          <w:tcPr>
            <w:tcW w:w="506" w:type="pct"/>
          </w:tcPr>
          <w:p w14:paraId="735EABA1" w14:textId="675B49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1EB2578" w14:textId="341F9A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36.307</w:t>
            </w:r>
          </w:p>
        </w:tc>
        <w:tc>
          <w:tcPr>
            <w:tcW w:w="222" w:type="pct"/>
          </w:tcPr>
          <w:p w14:paraId="05092851" w14:textId="3B7DBD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4500</w:t>
            </w:r>
          </w:p>
        </w:tc>
        <w:tc>
          <w:tcPr>
            <w:tcW w:w="229" w:type="pct"/>
          </w:tcPr>
          <w:p w14:paraId="4B5C55F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5B84FB" w14:textId="61D261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2096242" w14:textId="5EFBBA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D0B45FB" w14:textId="7A2A73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HPUE_LTE_FDD_B14-Core</w:t>
            </w:r>
          </w:p>
        </w:tc>
        <w:tc>
          <w:tcPr>
            <w:tcW w:w="586" w:type="pct"/>
          </w:tcPr>
          <w:p w14:paraId="34889D61" w14:textId="499A37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C5506C" w14:textId="77777777" w:rsidTr="008B0214">
        <w:tc>
          <w:tcPr>
            <w:tcW w:w="586" w:type="pct"/>
          </w:tcPr>
          <w:p w14:paraId="70AD3BB9" w14:textId="6EAB0C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R4-2401990</w:t>
            </w:r>
          </w:p>
        </w:tc>
        <w:tc>
          <w:tcPr>
            <w:tcW w:w="1115" w:type="pct"/>
          </w:tcPr>
          <w:p w14:paraId="40D91634" w14:textId="3307F5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36.307 for updated procedure for introducing release independent features</w:t>
            </w:r>
          </w:p>
        </w:tc>
        <w:tc>
          <w:tcPr>
            <w:tcW w:w="506" w:type="pct"/>
          </w:tcPr>
          <w:p w14:paraId="6335953E" w14:textId="535F5C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CHTTL, Nokia</w:t>
            </w:r>
          </w:p>
        </w:tc>
        <w:tc>
          <w:tcPr>
            <w:tcW w:w="280" w:type="pct"/>
          </w:tcPr>
          <w:p w14:paraId="19AB48E3" w14:textId="0C667E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36.307</w:t>
            </w:r>
          </w:p>
        </w:tc>
        <w:tc>
          <w:tcPr>
            <w:tcW w:w="222" w:type="pct"/>
          </w:tcPr>
          <w:p w14:paraId="5B17EC61" w14:textId="5312A8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4501</w:t>
            </w:r>
          </w:p>
        </w:tc>
        <w:tc>
          <w:tcPr>
            <w:tcW w:w="229" w:type="pct"/>
          </w:tcPr>
          <w:p w14:paraId="3FD41CC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5FF7F2" w14:textId="0DE044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7B7E4F7" w14:textId="6FB4E8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D7C0B4" w14:textId="0A4333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1408A597" w14:textId="4F299D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DF1179B" w14:textId="77777777" w:rsidTr="008B0214">
        <w:tc>
          <w:tcPr>
            <w:tcW w:w="586" w:type="pct"/>
          </w:tcPr>
          <w:p w14:paraId="116CFC00" w14:textId="65237D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R4-2403710</w:t>
            </w:r>
          </w:p>
        </w:tc>
        <w:tc>
          <w:tcPr>
            <w:tcW w:w="1115" w:type="pct"/>
          </w:tcPr>
          <w:p w14:paraId="1D0C3896" w14:textId="1D8DFD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36.307 for updated procedure for introducing release independent features</w:t>
            </w:r>
          </w:p>
        </w:tc>
        <w:tc>
          <w:tcPr>
            <w:tcW w:w="506" w:type="pct"/>
          </w:tcPr>
          <w:p w14:paraId="78E388E3" w14:textId="6B5276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CHTTL, Nokia, Huawei, HiSilicon, Samsung, NTT DOCOMO INC., Qualcomm Incorporated</w:t>
            </w:r>
          </w:p>
        </w:tc>
        <w:tc>
          <w:tcPr>
            <w:tcW w:w="280" w:type="pct"/>
          </w:tcPr>
          <w:p w14:paraId="4C0767B9" w14:textId="55A99D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36.307</w:t>
            </w:r>
          </w:p>
        </w:tc>
        <w:tc>
          <w:tcPr>
            <w:tcW w:w="222" w:type="pct"/>
          </w:tcPr>
          <w:p w14:paraId="5322F667" w14:textId="671A2E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4501</w:t>
            </w:r>
          </w:p>
        </w:tc>
        <w:tc>
          <w:tcPr>
            <w:tcW w:w="229" w:type="pct"/>
          </w:tcPr>
          <w:p w14:paraId="7F53B138" w14:textId="72892B2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8C2AF73" w14:textId="134934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FD19D3A" w14:textId="7A5FFD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7899ABA" w14:textId="4F88D7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5501B7B2" w14:textId="4FC0DC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ACDFCA" w14:textId="77777777" w:rsidTr="008B0214">
        <w:tc>
          <w:tcPr>
            <w:tcW w:w="586" w:type="pct"/>
          </w:tcPr>
          <w:p w14:paraId="261CDAA9" w14:textId="2C1226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R4-2402856</w:t>
            </w:r>
          </w:p>
        </w:tc>
        <w:tc>
          <w:tcPr>
            <w:tcW w:w="1115" w:type="pct"/>
          </w:tcPr>
          <w:p w14:paraId="3BFD40BD" w14:textId="4F670E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TR 36.764 to introduce IoT NTN Extended L-band</w:t>
            </w:r>
          </w:p>
        </w:tc>
        <w:tc>
          <w:tcPr>
            <w:tcW w:w="506" w:type="pct"/>
          </w:tcPr>
          <w:p w14:paraId="7DA9671A" w14:textId="3FA3BB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</w:t>
            </w:r>
          </w:p>
        </w:tc>
        <w:tc>
          <w:tcPr>
            <w:tcW w:w="280" w:type="pct"/>
          </w:tcPr>
          <w:p w14:paraId="66E5457B" w14:textId="076E8B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36.764</w:t>
            </w:r>
          </w:p>
        </w:tc>
        <w:tc>
          <w:tcPr>
            <w:tcW w:w="222" w:type="pct"/>
          </w:tcPr>
          <w:p w14:paraId="04A77566" w14:textId="36DA7F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274F8B3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19DA46A" w14:textId="776371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7B936A6" w14:textId="3CF579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772445C" w14:textId="3038C7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IoT_NTN_extLband-Core</w:t>
            </w:r>
          </w:p>
        </w:tc>
        <w:tc>
          <w:tcPr>
            <w:tcW w:w="586" w:type="pct"/>
          </w:tcPr>
          <w:p w14:paraId="25B57742" w14:textId="0D4BE3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FAA2063" w14:textId="77777777" w:rsidTr="008B0214">
        <w:tc>
          <w:tcPr>
            <w:tcW w:w="586" w:type="pct"/>
          </w:tcPr>
          <w:p w14:paraId="6378D4BC" w14:textId="6CA964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R4-2403650</w:t>
            </w:r>
          </w:p>
        </w:tc>
        <w:tc>
          <w:tcPr>
            <w:tcW w:w="1115" w:type="pct"/>
          </w:tcPr>
          <w:p w14:paraId="2D8629C2" w14:textId="398C3F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TR 36.764 to introduce IoT NTN Extended L-band</w:t>
            </w:r>
          </w:p>
        </w:tc>
        <w:tc>
          <w:tcPr>
            <w:tcW w:w="506" w:type="pct"/>
          </w:tcPr>
          <w:p w14:paraId="0EFCBBD1" w14:textId="5467FC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</w:t>
            </w:r>
          </w:p>
        </w:tc>
        <w:tc>
          <w:tcPr>
            <w:tcW w:w="280" w:type="pct"/>
          </w:tcPr>
          <w:p w14:paraId="10BDE738" w14:textId="345FBD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36.764</w:t>
            </w:r>
          </w:p>
        </w:tc>
        <w:tc>
          <w:tcPr>
            <w:tcW w:w="222" w:type="pct"/>
          </w:tcPr>
          <w:p w14:paraId="605BFBD9" w14:textId="57E8A1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43D9AFFD" w14:textId="1280741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14155EE" w14:textId="64F278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28A36D9" w14:textId="451470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B66DCD3" w14:textId="3C3989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IoT_NTN_extLband-Core</w:t>
            </w:r>
          </w:p>
        </w:tc>
        <w:tc>
          <w:tcPr>
            <w:tcW w:w="586" w:type="pct"/>
          </w:tcPr>
          <w:p w14:paraId="14327B1F" w14:textId="065AD4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B36BA62" w14:textId="77777777" w:rsidTr="008B0214">
        <w:tc>
          <w:tcPr>
            <w:tcW w:w="586" w:type="pct"/>
          </w:tcPr>
          <w:p w14:paraId="61BEC374" w14:textId="1D991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R4-2402120</w:t>
            </w:r>
          </w:p>
        </w:tc>
        <w:tc>
          <w:tcPr>
            <w:tcW w:w="1115" w:type="pct"/>
          </w:tcPr>
          <w:p w14:paraId="6E5D24CF" w14:textId="14AAB3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37.104: clarification on requirements for BS capable of multi-band operation</w:t>
            </w:r>
          </w:p>
        </w:tc>
        <w:tc>
          <w:tcPr>
            <w:tcW w:w="506" w:type="pct"/>
          </w:tcPr>
          <w:p w14:paraId="065A1A14" w14:textId="73A748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9A734ED" w14:textId="7390F5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37.104</w:t>
            </w:r>
          </w:p>
        </w:tc>
        <w:tc>
          <w:tcPr>
            <w:tcW w:w="222" w:type="pct"/>
          </w:tcPr>
          <w:p w14:paraId="2EA642C3" w14:textId="1B3197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1009</w:t>
            </w:r>
          </w:p>
        </w:tc>
        <w:tc>
          <w:tcPr>
            <w:tcW w:w="229" w:type="pct"/>
          </w:tcPr>
          <w:p w14:paraId="3B5C047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230F1C" w14:textId="589B67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0077784" w14:textId="5CEAFD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980F4B2" w14:textId="3E0B9D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0338202B" w14:textId="5EA8B8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F5578F5" w14:textId="77777777" w:rsidTr="008B0214">
        <w:tc>
          <w:tcPr>
            <w:tcW w:w="586" w:type="pct"/>
          </w:tcPr>
          <w:p w14:paraId="78720127" w14:textId="2D0E0D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R4-2403029</w:t>
            </w:r>
          </w:p>
        </w:tc>
        <w:tc>
          <w:tcPr>
            <w:tcW w:w="1115" w:type="pct"/>
          </w:tcPr>
          <w:p w14:paraId="48A327E2" w14:textId="0F25A7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37.104: clarification on requirements for BS capable of multi-band operation</w:t>
            </w:r>
          </w:p>
        </w:tc>
        <w:tc>
          <w:tcPr>
            <w:tcW w:w="506" w:type="pct"/>
          </w:tcPr>
          <w:p w14:paraId="363DE68A" w14:textId="3296B2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FC20303" w14:textId="5A4A1D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37.104</w:t>
            </w:r>
          </w:p>
        </w:tc>
        <w:tc>
          <w:tcPr>
            <w:tcW w:w="222" w:type="pct"/>
          </w:tcPr>
          <w:p w14:paraId="50FA83D9" w14:textId="685EA5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1009</w:t>
            </w:r>
          </w:p>
        </w:tc>
        <w:tc>
          <w:tcPr>
            <w:tcW w:w="229" w:type="pct"/>
          </w:tcPr>
          <w:p w14:paraId="35A0FC1E" w14:textId="1212BD3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BF4CE08" w14:textId="73F1CC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990FF84" w14:textId="1E4AF5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A75979" w14:textId="3CB02A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11204DCD" w14:textId="4D57EF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5CD481F" w14:textId="77777777" w:rsidTr="008B0214">
        <w:tc>
          <w:tcPr>
            <w:tcW w:w="586" w:type="pct"/>
          </w:tcPr>
          <w:p w14:paraId="54587D75" w14:textId="1F549D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R4-2402121</w:t>
            </w:r>
          </w:p>
        </w:tc>
        <w:tc>
          <w:tcPr>
            <w:tcW w:w="1115" w:type="pct"/>
          </w:tcPr>
          <w:p w14:paraId="61D1E245" w14:textId="0C36F2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37.104: clarification on requirements for BS capable of multi-band operation</w:t>
            </w:r>
          </w:p>
        </w:tc>
        <w:tc>
          <w:tcPr>
            <w:tcW w:w="506" w:type="pct"/>
          </w:tcPr>
          <w:p w14:paraId="4BE25911" w14:textId="32F4A7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57FBF83" w14:textId="6ED7F5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37.104</w:t>
            </w:r>
          </w:p>
        </w:tc>
        <w:tc>
          <w:tcPr>
            <w:tcW w:w="222" w:type="pct"/>
          </w:tcPr>
          <w:p w14:paraId="50E2D25D" w14:textId="6E03DF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1010</w:t>
            </w:r>
          </w:p>
        </w:tc>
        <w:tc>
          <w:tcPr>
            <w:tcW w:w="229" w:type="pct"/>
          </w:tcPr>
          <w:p w14:paraId="28AD28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5F5CED9" w14:textId="259557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20D131B" w14:textId="6D5446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AA2B619" w14:textId="55246F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6F3094E7" w14:textId="71E337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FCABE3" w14:textId="77777777" w:rsidTr="008B0214">
        <w:tc>
          <w:tcPr>
            <w:tcW w:w="586" w:type="pct"/>
          </w:tcPr>
          <w:p w14:paraId="01D3731D" w14:textId="3F5B0E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R4-2402122</w:t>
            </w:r>
          </w:p>
        </w:tc>
        <w:tc>
          <w:tcPr>
            <w:tcW w:w="1115" w:type="pct"/>
          </w:tcPr>
          <w:p w14:paraId="27F3D75C" w14:textId="23522C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37.104: clarification on requirements for BS capable of multi-band operation</w:t>
            </w:r>
          </w:p>
        </w:tc>
        <w:tc>
          <w:tcPr>
            <w:tcW w:w="506" w:type="pct"/>
          </w:tcPr>
          <w:p w14:paraId="5099A443" w14:textId="229065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13F85E4" w14:textId="18981D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37.104</w:t>
            </w:r>
          </w:p>
        </w:tc>
        <w:tc>
          <w:tcPr>
            <w:tcW w:w="222" w:type="pct"/>
          </w:tcPr>
          <w:p w14:paraId="6D0056B7" w14:textId="1EAB82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1011</w:t>
            </w:r>
          </w:p>
        </w:tc>
        <w:tc>
          <w:tcPr>
            <w:tcW w:w="229" w:type="pct"/>
          </w:tcPr>
          <w:p w14:paraId="410B90F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C5D99A" w14:textId="34B4A3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839E2C8" w14:textId="10EE0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FBDD39F" w14:textId="16D66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206C40BF" w14:textId="3AA909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65FCBF" w14:textId="77777777" w:rsidTr="008B0214">
        <w:tc>
          <w:tcPr>
            <w:tcW w:w="586" w:type="pct"/>
          </w:tcPr>
          <w:p w14:paraId="7E9094C6" w14:textId="069E22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R4-2402338</w:t>
            </w:r>
          </w:p>
        </w:tc>
        <w:tc>
          <w:tcPr>
            <w:tcW w:w="1115" w:type="pct"/>
          </w:tcPr>
          <w:p w14:paraId="0BA86798" w14:textId="7BA221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37.104 - BS spurious receiver protection note generalization R17</w:t>
            </w:r>
          </w:p>
        </w:tc>
        <w:tc>
          <w:tcPr>
            <w:tcW w:w="506" w:type="pct"/>
          </w:tcPr>
          <w:p w14:paraId="569AE8D7" w14:textId="15DD7E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FE369E8" w14:textId="6D47DF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37.104</w:t>
            </w:r>
          </w:p>
        </w:tc>
        <w:tc>
          <w:tcPr>
            <w:tcW w:w="222" w:type="pct"/>
          </w:tcPr>
          <w:p w14:paraId="2262AF0B" w14:textId="794CC1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1012</w:t>
            </w:r>
          </w:p>
        </w:tc>
        <w:tc>
          <w:tcPr>
            <w:tcW w:w="229" w:type="pct"/>
          </w:tcPr>
          <w:p w14:paraId="3EE1F09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D7C883" w14:textId="10AD8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D344CDC" w14:textId="6B6D8A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759D1D" w14:textId="646A6D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6D1951DA" w14:textId="61FA1B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5E28D72" w14:textId="77777777" w:rsidTr="008B0214">
        <w:tc>
          <w:tcPr>
            <w:tcW w:w="586" w:type="pct"/>
          </w:tcPr>
          <w:p w14:paraId="421A7164" w14:textId="5F590A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R4-2403039</w:t>
            </w:r>
          </w:p>
        </w:tc>
        <w:tc>
          <w:tcPr>
            <w:tcW w:w="1115" w:type="pct"/>
          </w:tcPr>
          <w:p w14:paraId="0B7CD935" w14:textId="75FAAA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37.104 - BS spurious receiver protection note generalization R17</w:t>
            </w:r>
          </w:p>
        </w:tc>
        <w:tc>
          <w:tcPr>
            <w:tcW w:w="506" w:type="pct"/>
          </w:tcPr>
          <w:p w14:paraId="4FA56B7E" w14:textId="2C66C2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819A52E" w14:textId="7D310C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37.104</w:t>
            </w:r>
          </w:p>
        </w:tc>
        <w:tc>
          <w:tcPr>
            <w:tcW w:w="222" w:type="pct"/>
          </w:tcPr>
          <w:p w14:paraId="2AE29879" w14:textId="5DC9C3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1012</w:t>
            </w:r>
          </w:p>
        </w:tc>
        <w:tc>
          <w:tcPr>
            <w:tcW w:w="229" w:type="pct"/>
          </w:tcPr>
          <w:p w14:paraId="52002DBA" w14:textId="20678D1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BE71541" w14:textId="3F9BA9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B2752E8" w14:textId="51CB3B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A43E29" w14:textId="7CBB81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0DF1875C" w14:textId="405F43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89C4BC9" w14:textId="77777777" w:rsidTr="008B0214">
        <w:tc>
          <w:tcPr>
            <w:tcW w:w="586" w:type="pct"/>
          </w:tcPr>
          <w:p w14:paraId="04F23AAF" w14:textId="3F1421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R4-2402339</w:t>
            </w:r>
          </w:p>
        </w:tc>
        <w:tc>
          <w:tcPr>
            <w:tcW w:w="1115" w:type="pct"/>
          </w:tcPr>
          <w:p w14:paraId="5BC1F95B" w14:textId="02658A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37.104 - BS spurious receiver protection note generalization R18</w:t>
            </w:r>
          </w:p>
        </w:tc>
        <w:tc>
          <w:tcPr>
            <w:tcW w:w="506" w:type="pct"/>
          </w:tcPr>
          <w:p w14:paraId="3B87F139" w14:textId="0C7EA2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93DF763" w14:textId="713267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37.104</w:t>
            </w:r>
          </w:p>
        </w:tc>
        <w:tc>
          <w:tcPr>
            <w:tcW w:w="222" w:type="pct"/>
          </w:tcPr>
          <w:p w14:paraId="09488F73" w14:textId="35B905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1013</w:t>
            </w:r>
          </w:p>
        </w:tc>
        <w:tc>
          <w:tcPr>
            <w:tcW w:w="229" w:type="pct"/>
          </w:tcPr>
          <w:p w14:paraId="3FB3D34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BCC326" w14:textId="1608C4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9774C8" w14:textId="69654A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167C665" w14:textId="6DEB62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5532CAD6" w14:textId="7A2A60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C490371" w14:textId="77777777" w:rsidTr="008B0214">
        <w:tc>
          <w:tcPr>
            <w:tcW w:w="586" w:type="pct"/>
          </w:tcPr>
          <w:p w14:paraId="683265BE" w14:textId="7815E1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R4-2402342</w:t>
            </w:r>
          </w:p>
        </w:tc>
        <w:tc>
          <w:tcPr>
            <w:tcW w:w="1115" w:type="pct"/>
          </w:tcPr>
          <w:p w14:paraId="7076170B" w14:textId="7A747C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37.105 - BS spurious receiver protection note generalization R17</w:t>
            </w:r>
          </w:p>
        </w:tc>
        <w:tc>
          <w:tcPr>
            <w:tcW w:w="506" w:type="pct"/>
          </w:tcPr>
          <w:p w14:paraId="7D5EE5D9" w14:textId="61E8F0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CA4A28E" w14:textId="406CBE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37.105</w:t>
            </w:r>
          </w:p>
        </w:tc>
        <w:tc>
          <w:tcPr>
            <w:tcW w:w="222" w:type="pct"/>
          </w:tcPr>
          <w:p w14:paraId="12FCEAA5" w14:textId="26E55A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0281</w:t>
            </w:r>
          </w:p>
        </w:tc>
        <w:tc>
          <w:tcPr>
            <w:tcW w:w="229" w:type="pct"/>
          </w:tcPr>
          <w:p w14:paraId="0BC2733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CBC6F3" w14:textId="47DBEF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D9C1F4F" w14:textId="5B8027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69FB07" w14:textId="5E79C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1D039DF" w14:textId="00CAA9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75C6FCC" w14:textId="77777777" w:rsidTr="008B0214">
        <w:tc>
          <w:tcPr>
            <w:tcW w:w="586" w:type="pct"/>
          </w:tcPr>
          <w:p w14:paraId="4A94FDE5" w14:textId="7039C8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R4-2403041</w:t>
            </w:r>
          </w:p>
        </w:tc>
        <w:tc>
          <w:tcPr>
            <w:tcW w:w="1115" w:type="pct"/>
          </w:tcPr>
          <w:p w14:paraId="50DD0DBC" w14:textId="73DD90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37.105 - BS spurious receiver protection note generalization R17</w:t>
            </w:r>
          </w:p>
        </w:tc>
        <w:tc>
          <w:tcPr>
            <w:tcW w:w="506" w:type="pct"/>
          </w:tcPr>
          <w:p w14:paraId="4B64D371" w14:textId="1606E4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6107056" w14:textId="216D59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37.105</w:t>
            </w:r>
          </w:p>
        </w:tc>
        <w:tc>
          <w:tcPr>
            <w:tcW w:w="222" w:type="pct"/>
          </w:tcPr>
          <w:p w14:paraId="6FB28EB9" w14:textId="7B0625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0281</w:t>
            </w:r>
          </w:p>
        </w:tc>
        <w:tc>
          <w:tcPr>
            <w:tcW w:w="229" w:type="pct"/>
          </w:tcPr>
          <w:p w14:paraId="301A363C" w14:textId="35E9AC9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89F6C57" w14:textId="60901A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70C4FED" w14:textId="1348A5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62F690" w14:textId="64F8B3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4599C662" w14:textId="3403D1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2D747A3" w14:textId="77777777" w:rsidTr="008B0214">
        <w:tc>
          <w:tcPr>
            <w:tcW w:w="586" w:type="pct"/>
          </w:tcPr>
          <w:p w14:paraId="7CE936A7" w14:textId="07E3F4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R4-2402343</w:t>
            </w:r>
          </w:p>
        </w:tc>
        <w:tc>
          <w:tcPr>
            <w:tcW w:w="1115" w:type="pct"/>
          </w:tcPr>
          <w:p w14:paraId="19E2AE17" w14:textId="4F14C8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37.105 - BS spurious receiver protection note generalization R18</w:t>
            </w:r>
          </w:p>
        </w:tc>
        <w:tc>
          <w:tcPr>
            <w:tcW w:w="506" w:type="pct"/>
          </w:tcPr>
          <w:p w14:paraId="283D60EE" w14:textId="6B6131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5BC4341" w14:textId="0ABCE4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37.105</w:t>
            </w:r>
          </w:p>
        </w:tc>
        <w:tc>
          <w:tcPr>
            <w:tcW w:w="222" w:type="pct"/>
          </w:tcPr>
          <w:p w14:paraId="326D08AE" w14:textId="0B9953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0282</w:t>
            </w:r>
          </w:p>
        </w:tc>
        <w:tc>
          <w:tcPr>
            <w:tcW w:w="229" w:type="pct"/>
          </w:tcPr>
          <w:p w14:paraId="1BF2BC8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A382FAF" w14:textId="141B06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88A2AD5" w14:textId="6BCF97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79A1A8D" w14:textId="15F66C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0DF95FA7" w14:textId="29B0D1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179D1B5" w14:textId="77777777" w:rsidTr="008B0214">
        <w:tc>
          <w:tcPr>
            <w:tcW w:w="586" w:type="pct"/>
          </w:tcPr>
          <w:p w14:paraId="0444D401" w14:textId="596ED5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R4-2402479</w:t>
            </w:r>
          </w:p>
        </w:tc>
        <w:tc>
          <w:tcPr>
            <w:tcW w:w="1115" w:type="pct"/>
          </w:tcPr>
          <w:p w14:paraId="5F85CB68" w14:textId="0C01C4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(AAS_BS_LTE_UTRA-Core) CR to TS 37.105: Correction of OBUE requirement applicability in Table 6.6.5.2.2-0</w:t>
            </w:r>
          </w:p>
        </w:tc>
        <w:tc>
          <w:tcPr>
            <w:tcW w:w="506" w:type="pct"/>
          </w:tcPr>
          <w:p w14:paraId="2AD93298" w14:textId="3AD783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976B494" w14:textId="78CF0E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37.105</w:t>
            </w:r>
          </w:p>
        </w:tc>
        <w:tc>
          <w:tcPr>
            <w:tcW w:w="222" w:type="pct"/>
          </w:tcPr>
          <w:p w14:paraId="09FA76EC" w14:textId="3A65E8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0283</w:t>
            </w:r>
          </w:p>
        </w:tc>
        <w:tc>
          <w:tcPr>
            <w:tcW w:w="229" w:type="pct"/>
          </w:tcPr>
          <w:p w14:paraId="68B0F77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11EE10" w14:textId="729B79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12E6BC40" w14:textId="5182C9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D08DF6" w14:textId="218267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AAS_BS_LTE_UTRA-Core</w:t>
            </w:r>
          </w:p>
        </w:tc>
        <w:tc>
          <w:tcPr>
            <w:tcW w:w="586" w:type="pct"/>
          </w:tcPr>
          <w:p w14:paraId="33E2DE60" w14:textId="22C770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0056903" w14:textId="77777777" w:rsidTr="008B0214">
        <w:tc>
          <w:tcPr>
            <w:tcW w:w="586" w:type="pct"/>
          </w:tcPr>
          <w:p w14:paraId="09943141" w14:textId="5A9A73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R4-2402480</w:t>
            </w:r>
          </w:p>
        </w:tc>
        <w:tc>
          <w:tcPr>
            <w:tcW w:w="1115" w:type="pct"/>
          </w:tcPr>
          <w:p w14:paraId="15323D0B" w14:textId="724546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(AAS_BS_LTE_UTRA-Core) CR to TS 37.105: Correction of OBUE requirement applicability in Table 6.6.5.2.2-0</w:t>
            </w:r>
          </w:p>
        </w:tc>
        <w:tc>
          <w:tcPr>
            <w:tcW w:w="506" w:type="pct"/>
          </w:tcPr>
          <w:p w14:paraId="435C8BD7" w14:textId="66BA28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06D7D76" w14:textId="0EBB08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37.105</w:t>
            </w:r>
          </w:p>
        </w:tc>
        <w:tc>
          <w:tcPr>
            <w:tcW w:w="222" w:type="pct"/>
          </w:tcPr>
          <w:p w14:paraId="13730737" w14:textId="385418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0284</w:t>
            </w:r>
          </w:p>
        </w:tc>
        <w:tc>
          <w:tcPr>
            <w:tcW w:w="229" w:type="pct"/>
          </w:tcPr>
          <w:p w14:paraId="3EE8794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82AB9B" w14:textId="0D3D54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AFE4654" w14:textId="04E15B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7DCE972" w14:textId="547EF7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AAS_BS_LTE_UTRA-Core</w:t>
            </w:r>
          </w:p>
        </w:tc>
        <w:tc>
          <w:tcPr>
            <w:tcW w:w="586" w:type="pct"/>
          </w:tcPr>
          <w:p w14:paraId="30F487AB" w14:textId="25F9A6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7C4BB96" w14:textId="77777777" w:rsidTr="008B0214">
        <w:tc>
          <w:tcPr>
            <w:tcW w:w="586" w:type="pct"/>
          </w:tcPr>
          <w:p w14:paraId="0581FCDD" w14:textId="315D5B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R4-2402481</w:t>
            </w:r>
          </w:p>
        </w:tc>
        <w:tc>
          <w:tcPr>
            <w:tcW w:w="1115" w:type="pct"/>
          </w:tcPr>
          <w:p w14:paraId="66CE4FAC" w14:textId="658D5B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(AAS_BS_LTE_UTRA-Core) CR to TS 37.105: Correction of OBUE requirement applicability in Table 6.6.5.2.2-0</w:t>
            </w:r>
          </w:p>
        </w:tc>
        <w:tc>
          <w:tcPr>
            <w:tcW w:w="506" w:type="pct"/>
          </w:tcPr>
          <w:p w14:paraId="13D36BD4" w14:textId="7B06C6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0DC5E89" w14:textId="4DF225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37.105</w:t>
            </w:r>
          </w:p>
        </w:tc>
        <w:tc>
          <w:tcPr>
            <w:tcW w:w="222" w:type="pct"/>
          </w:tcPr>
          <w:p w14:paraId="1123824B" w14:textId="5D9F36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0285</w:t>
            </w:r>
          </w:p>
        </w:tc>
        <w:tc>
          <w:tcPr>
            <w:tcW w:w="229" w:type="pct"/>
          </w:tcPr>
          <w:p w14:paraId="1A4A268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B4D41F" w14:textId="3FF501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93A8341" w14:textId="354187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4CA0DDB" w14:textId="2DF16C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AAS_BS_LTE_UTRA-Core</w:t>
            </w:r>
          </w:p>
        </w:tc>
        <w:tc>
          <w:tcPr>
            <w:tcW w:w="586" w:type="pct"/>
          </w:tcPr>
          <w:p w14:paraId="06828213" w14:textId="21E59C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AF661C5" w14:textId="77777777" w:rsidTr="008B0214">
        <w:tc>
          <w:tcPr>
            <w:tcW w:w="586" w:type="pct"/>
          </w:tcPr>
          <w:p w14:paraId="0914212D" w14:textId="79117C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R4-2402482</w:t>
            </w:r>
          </w:p>
        </w:tc>
        <w:tc>
          <w:tcPr>
            <w:tcW w:w="1115" w:type="pct"/>
          </w:tcPr>
          <w:p w14:paraId="64497D48" w14:textId="2EE18A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(AAS_BS_LTE_UTRA-Core) CR to TS 37.105: Correction of OBUE requirement applicability in Table 6.6.5.2.2-0</w:t>
            </w:r>
          </w:p>
        </w:tc>
        <w:tc>
          <w:tcPr>
            <w:tcW w:w="506" w:type="pct"/>
          </w:tcPr>
          <w:p w14:paraId="72582D5D" w14:textId="1D8CED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BD12C71" w14:textId="427113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37.105</w:t>
            </w:r>
          </w:p>
        </w:tc>
        <w:tc>
          <w:tcPr>
            <w:tcW w:w="222" w:type="pct"/>
          </w:tcPr>
          <w:p w14:paraId="62A2B501" w14:textId="06FC74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0286</w:t>
            </w:r>
          </w:p>
        </w:tc>
        <w:tc>
          <w:tcPr>
            <w:tcW w:w="229" w:type="pct"/>
          </w:tcPr>
          <w:p w14:paraId="1706CBE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C9C711" w14:textId="1E0ACB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9E6C912" w14:textId="1F200C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5BC6E9D" w14:textId="2B9058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AAS_BS_LTE_UTRA-Core</w:t>
            </w:r>
          </w:p>
        </w:tc>
        <w:tc>
          <w:tcPr>
            <w:tcW w:w="586" w:type="pct"/>
          </w:tcPr>
          <w:p w14:paraId="78EC43EA" w14:textId="5BA77B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D74AEEB" w14:textId="77777777" w:rsidTr="008B0214">
        <w:tc>
          <w:tcPr>
            <w:tcW w:w="586" w:type="pct"/>
          </w:tcPr>
          <w:p w14:paraId="3D983961" w14:textId="106758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R4-2402767</w:t>
            </w:r>
          </w:p>
        </w:tc>
        <w:tc>
          <w:tcPr>
            <w:tcW w:w="1115" w:type="pct"/>
          </w:tcPr>
          <w:p w14:paraId="13DE0A72" w14:textId="67B036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 37.113 on update of FRC used in performance criteria</w:t>
            </w:r>
          </w:p>
        </w:tc>
        <w:tc>
          <w:tcPr>
            <w:tcW w:w="506" w:type="pct"/>
          </w:tcPr>
          <w:p w14:paraId="48436079" w14:textId="6E3839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BD8F07A" w14:textId="7E00ED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37.113</w:t>
            </w:r>
          </w:p>
        </w:tc>
        <w:tc>
          <w:tcPr>
            <w:tcW w:w="222" w:type="pct"/>
          </w:tcPr>
          <w:p w14:paraId="2C8E4F17" w14:textId="04AB24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0137</w:t>
            </w:r>
          </w:p>
        </w:tc>
        <w:tc>
          <w:tcPr>
            <w:tcW w:w="229" w:type="pct"/>
          </w:tcPr>
          <w:p w14:paraId="6A7CE5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8B5E8C" w14:textId="34A8BD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1B70617" w14:textId="488289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571630A" w14:textId="52DBBE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9F169CD" w14:textId="532709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1A870B9" w14:textId="77777777" w:rsidTr="008B0214">
        <w:tc>
          <w:tcPr>
            <w:tcW w:w="586" w:type="pct"/>
          </w:tcPr>
          <w:p w14:paraId="7FF6A3E2" w14:textId="35F914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R4-2402768</w:t>
            </w:r>
          </w:p>
        </w:tc>
        <w:tc>
          <w:tcPr>
            <w:tcW w:w="1115" w:type="pct"/>
          </w:tcPr>
          <w:p w14:paraId="33FA098B" w14:textId="2FA064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(NB_IOT) CR to TS 37.113 on update of FRC used in performance criteria</w:t>
            </w:r>
          </w:p>
        </w:tc>
        <w:tc>
          <w:tcPr>
            <w:tcW w:w="506" w:type="pct"/>
          </w:tcPr>
          <w:p w14:paraId="1A4CD777" w14:textId="3748E2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0F2AC07" w14:textId="021B69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37.113</w:t>
            </w:r>
          </w:p>
        </w:tc>
        <w:tc>
          <w:tcPr>
            <w:tcW w:w="222" w:type="pct"/>
          </w:tcPr>
          <w:p w14:paraId="48BE3A12" w14:textId="70BC16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0138</w:t>
            </w:r>
          </w:p>
        </w:tc>
        <w:tc>
          <w:tcPr>
            <w:tcW w:w="229" w:type="pct"/>
          </w:tcPr>
          <w:p w14:paraId="44C6A0D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3159CA5" w14:textId="7AA884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F272A6D" w14:textId="2DFE03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C93722F" w14:textId="04DEF0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</w:t>
            </w:r>
          </w:p>
        </w:tc>
        <w:tc>
          <w:tcPr>
            <w:tcW w:w="586" w:type="pct"/>
          </w:tcPr>
          <w:p w14:paraId="1F906612" w14:textId="77C753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558A6A" w14:textId="77777777" w:rsidTr="008B0214">
        <w:tc>
          <w:tcPr>
            <w:tcW w:w="586" w:type="pct"/>
          </w:tcPr>
          <w:p w14:paraId="18A4055D" w14:textId="22ABBD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R4-2402769</w:t>
            </w:r>
          </w:p>
        </w:tc>
        <w:tc>
          <w:tcPr>
            <w:tcW w:w="1115" w:type="pct"/>
          </w:tcPr>
          <w:p w14:paraId="676E7981" w14:textId="3192C6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(NB_IOT, NR_FR1_lessthan_5MHz_BW) CR to TS 37.113 on update of FRC used in performance criteria</w:t>
            </w:r>
          </w:p>
        </w:tc>
        <w:tc>
          <w:tcPr>
            <w:tcW w:w="506" w:type="pct"/>
          </w:tcPr>
          <w:p w14:paraId="143836F6" w14:textId="66DBA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BA140D3" w14:textId="1407E2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37.113</w:t>
            </w:r>
          </w:p>
        </w:tc>
        <w:tc>
          <w:tcPr>
            <w:tcW w:w="222" w:type="pct"/>
          </w:tcPr>
          <w:p w14:paraId="0440C71B" w14:textId="0D8A28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0139</w:t>
            </w:r>
          </w:p>
        </w:tc>
        <w:tc>
          <w:tcPr>
            <w:tcW w:w="229" w:type="pct"/>
          </w:tcPr>
          <w:p w14:paraId="4423123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7F167C" w14:textId="0849B0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8E5D99" w14:textId="0E004B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A9AC85" w14:textId="3C5505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NB_IOT, NR_FR1_lessthan_5MHz_BW</w:t>
            </w:r>
          </w:p>
        </w:tc>
        <w:tc>
          <w:tcPr>
            <w:tcW w:w="586" w:type="pct"/>
          </w:tcPr>
          <w:p w14:paraId="5E4C408F" w14:textId="24BC8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E07C2ED" w14:textId="77777777" w:rsidTr="008B0214">
        <w:tc>
          <w:tcPr>
            <w:tcW w:w="586" w:type="pct"/>
          </w:tcPr>
          <w:p w14:paraId="70600707" w14:textId="3ACDF6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R4-2402795</w:t>
            </w:r>
          </w:p>
        </w:tc>
        <w:tc>
          <w:tcPr>
            <w:tcW w:w="1115" w:type="pct"/>
          </w:tcPr>
          <w:p w14:paraId="2EFA9905" w14:textId="0A822E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 37.113 on update of FRC used in performance criteria</w:t>
            </w:r>
          </w:p>
        </w:tc>
        <w:tc>
          <w:tcPr>
            <w:tcW w:w="506" w:type="pct"/>
          </w:tcPr>
          <w:p w14:paraId="5ECD29DC" w14:textId="3F4493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FCBBCFA" w14:textId="44CD70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37.113</w:t>
            </w:r>
          </w:p>
        </w:tc>
        <w:tc>
          <w:tcPr>
            <w:tcW w:w="222" w:type="pct"/>
          </w:tcPr>
          <w:p w14:paraId="461DBDC7" w14:textId="186A15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0140</w:t>
            </w:r>
          </w:p>
        </w:tc>
        <w:tc>
          <w:tcPr>
            <w:tcW w:w="229" w:type="pct"/>
          </w:tcPr>
          <w:p w14:paraId="7E0657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6A061C" w14:textId="38D5A3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279366B" w14:textId="76DBA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F295CF7" w14:textId="62C500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0E0757A" w14:textId="3AB394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854ADF6" w14:textId="77777777" w:rsidTr="008B0214">
        <w:tc>
          <w:tcPr>
            <w:tcW w:w="586" w:type="pct"/>
          </w:tcPr>
          <w:p w14:paraId="44C36E86" w14:textId="63A2B4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R4-2402952</w:t>
            </w:r>
          </w:p>
        </w:tc>
        <w:tc>
          <w:tcPr>
            <w:tcW w:w="1115" w:type="pct"/>
          </w:tcPr>
          <w:p w14:paraId="1873F5C1" w14:textId="73E3F5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(NB_IOT) CR to TS 37.113 on update of FRC used in performance criteria</w:t>
            </w:r>
          </w:p>
        </w:tc>
        <w:tc>
          <w:tcPr>
            <w:tcW w:w="506" w:type="pct"/>
          </w:tcPr>
          <w:p w14:paraId="33A7B63F" w14:textId="0B3FC8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4074D27" w14:textId="290959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37.113</w:t>
            </w:r>
          </w:p>
        </w:tc>
        <w:tc>
          <w:tcPr>
            <w:tcW w:w="222" w:type="pct"/>
          </w:tcPr>
          <w:p w14:paraId="6727A8D5" w14:textId="66C2B6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0140</w:t>
            </w:r>
          </w:p>
        </w:tc>
        <w:tc>
          <w:tcPr>
            <w:tcW w:w="229" w:type="pct"/>
          </w:tcPr>
          <w:p w14:paraId="7784E125" w14:textId="56EE14C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FBE4C9E" w14:textId="069FD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28E0CC3" w14:textId="3E0619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8C53A2" w14:textId="0B1F06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NB_IOT</w:t>
            </w:r>
          </w:p>
        </w:tc>
        <w:tc>
          <w:tcPr>
            <w:tcW w:w="586" w:type="pct"/>
          </w:tcPr>
          <w:p w14:paraId="08712993" w14:textId="404C1A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E58D588" w14:textId="77777777" w:rsidTr="008B0214">
        <w:tc>
          <w:tcPr>
            <w:tcW w:w="586" w:type="pct"/>
          </w:tcPr>
          <w:p w14:paraId="7685655E" w14:textId="3104AE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R4-2402763</w:t>
            </w:r>
          </w:p>
        </w:tc>
        <w:tc>
          <w:tcPr>
            <w:tcW w:w="1115" w:type="pct"/>
          </w:tcPr>
          <w:p w14:paraId="768EB956" w14:textId="1BAB2E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(NR_LTE_EMC_enh-Perf) CR to TS 37.114 on correction of example used in Annex A</w:t>
            </w:r>
          </w:p>
        </w:tc>
        <w:tc>
          <w:tcPr>
            <w:tcW w:w="506" w:type="pct"/>
          </w:tcPr>
          <w:p w14:paraId="5C69118D" w14:textId="113214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5D32B0F" w14:textId="494B42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37.114</w:t>
            </w:r>
          </w:p>
        </w:tc>
        <w:tc>
          <w:tcPr>
            <w:tcW w:w="222" w:type="pct"/>
          </w:tcPr>
          <w:p w14:paraId="5127BA50" w14:textId="674354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0110</w:t>
            </w:r>
          </w:p>
        </w:tc>
        <w:tc>
          <w:tcPr>
            <w:tcW w:w="229" w:type="pct"/>
          </w:tcPr>
          <w:p w14:paraId="7C235D0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B60C05" w14:textId="1D0EE7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9F81A86" w14:textId="5FD060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1E4027" w14:textId="5808ED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NR_LTE_EMC_enh-Perf</w:t>
            </w:r>
          </w:p>
        </w:tc>
        <w:tc>
          <w:tcPr>
            <w:tcW w:w="586" w:type="pct"/>
          </w:tcPr>
          <w:p w14:paraId="598FD7DB" w14:textId="69951C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4000EFA" w14:textId="77777777" w:rsidTr="008B0214">
        <w:tc>
          <w:tcPr>
            <w:tcW w:w="586" w:type="pct"/>
          </w:tcPr>
          <w:p w14:paraId="6770DE4E" w14:textId="514B5D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R4-2402793</w:t>
            </w:r>
          </w:p>
        </w:tc>
        <w:tc>
          <w:tcPr>
            <w:tcW w:w="1115" w:type="pct"/>
          </w:tcPr>
          <w:p w14:paraId="700D320C" w14:textId="535DE2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(NR_LTE_EMC_enh-Perf) CR to TS 37.114 on correction of example used in Annex A</w:t>
            </w:r>
          </w:p>
        </w:tc>
        <w:tc>
          <w:tcPr>
            <w:tcW w:w="506" w:type="pct"/>
          </w:tcPr>
          <w:p w14:paraId="4545DCC9" w14:textId="53BB87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433F08D" w14:textId="5C449D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37.114</w:t>
            </w:r>
          </w:p>
        </w:tc>
        <w:tc>
          <w:tcPr>
            <w:tcW w:w="222" w:type="pct"/>
          </w:tcPr>
          <w:p w14:paraId="77A0096A" w14:textId="4F4EAF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0111</w:t>
            </w:r>
          </w:p>
        </w:tc>
        <w:tc>
          <w:tcPr>
            <w:tcW w:w="229" w:type="pct"/>
          </w:tcPr>
          <w:p w14:paraId="5196308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D1739B" w14:textId="18AF87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4CC7BE" w14:textId="20EA8C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9793F8" w14:textId="6123B8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NR_LTE_EMC_enh-Perf</w:t>
            </w:r>
          </w:p>
        </w:tc>
        <w:tc>
          <w:tcPr>
            <w:tcW w:w="586" w:type="pct"/>
          </w:tcPr>
          <w:p w14:paraId="19148A08" w14:textId="3260E6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67CB102" w14:textId="77777777" w:rsidTr="008B0214">
        <w:tc>
          <w:tcPr>
            <w:tcW w:w="586" w:type="pct"/>
          </w:tcPr>
          <w:p w14:paraId="50ED259F" w14:textId="789F3D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R4-2402814</w:t>
            </w:r>
          </w:p>
        </w:tc>
        <w:tc>
          <w:tcPr>
            <w:tcW w:w="1115" w:type="pct"/>
          </w:tcPr>
          <w:p w14:paraId="34C91FBA" w14:textId="0FF791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(NR_LTE_EMC_enh-Perf) CR to TS 37.114 on correction of example used in Annex A</w:t>
            </w:r>
          </w:p>
        </w:tc>
        <w:tc>
          <w:tcPr>
            <w:tcW w:w="506" w:type="pct"/>
          </w:tcPr>
          <w:p w14:paraId="22D2E9AE" w14:textId="2790A0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05B7A27" w14:textId="7261E1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37.114</w:t>
            </w:r>
          </w:p>
        </w:tc>
        <w:tc>
          <w:tcPr>
            <w:tcW w:w="222" w:type="pct"/>
          </w:tcPr>
          <w:p w14:paraId="2069D7A7" w14:textId="3023CB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0112</w:t>
            </w:r>
          </w:p>
        </w:tc>
        <w:tc>
          <w:tcPr>
            <w:tcW w:w="229" w:type="pct"/>
          </w:tcPr>
          <w:p w14:paraId="1782DEF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B04D2D" w14:textId="684ABD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08D679B" w14:textId="165628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BCC57E3" w14:textId="025701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NR_LTE_EMC_enh-Perf</w:t>
            </w:r>
          </w:p>
        </w:tc>
        <w:tc>
          <w:tcPr>
            <w:tcW w:w="586" w:type="pct"/>
          </w:tcPr>
          <w:p w14:paraId="09546A3F" w14:textId="5ECE43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A2A8E3" w14:textId="77777777" w:rsidTr="008B0214">
        <w:tc>
          <w:tcPr>
            <w:tcW w:w="586" w:type="pct"/>
          </w:tcPr>
          <w:p w14:paraId="6577D1E5" w14:textId="0335E6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R4-2402123</w:t>
            </w:r>
          </w:p>
        </w:tc>
        <w:tc>
          <w:tcPr>
            <w:tcW w:w="1115" w:type="pct"/>
          </w:tcPr>
          <w:p w14:paraId="40BC38D9" w14:textId="45DF6F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37.141: clarification on requirements for BS capable of multi-band operation</w:t>
            </w:r>
          </w:p>
        </w:tc>
        <w:tc>
          <w:tcPr>
            <w:tcW w:w="506" w:type="pct"/>
          </w:tcPr>
          <w:p w14:paraId="0FDDC3F0" w14:textId="27C007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9B27F44" w14:textId="0CEF53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37.141</w:t>
            </w:r>
          </w:p>
        </w:tc>
        <w:tc>
          <w:tcPr>
            <w:tcW w:w="222" w:type="pct"/>
          </w:tcPr>
          <w:p w14:paraId="5FC92C91" w14:textId="545563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1080</w:t>
            </w:r>
          </w:p>
        </w:tc>
        <w:tc>
          <w:tcPr>
            <w:tcW w:w="229" w:type="pct"/>
          </w:tcPr>
          <w:p w14:paraId="43BFA0D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8A8D6F" w14:textId="6AD7BE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360A4AE" w14:textId="71A7D4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9A7A61" w14:textId="4E9ECA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5A55CCE7" w14:textId="3CD604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8169235" w14:textId="77777777" w:rsidTr="008B0214">
        <w:tc>
          <w:tcPr>
            <w:tcW w:w="586" w:type="pct"/>
          </w:tcPr>
          <w:p w14:paraId="6C1577DE" w14:textId="34F3BD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R4-2403030</w:t>
            </w:r>
          </w:p>
        </w:tc>
        <w:tc>
          <w:tcPr>
            <w:tcW w:w="1115" w:type="pct"/>
          </w:tcPr>
          <w:p w14:paraId="0EA46242" w14:textId="05C1F3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37.141: clarification on requirements for BS capable of multi-band operation</w:t>
            </w:r>
          </w:p>
        </w:tc>
        <w:tc>
          <w:tcPr>
            <w:tcW w:w="506" w:type="pct"/>
          </w:tcPr>
          <w:p w14:paraId="535A32F3" w14:textId="7CB086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6617E3A" w14:textId="1B3165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37.141</w:t>
            </w:r>
          </w:p>
        </w:tc>
        <w:tc>
          <w:tcPr>
            <w:tcW w:w="222" w:type="pct"/>
          </w:tcPr>
          <w:p w14:paraId="25344AC4" w14:textId="511B74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1080</w:t>
            </w:r>
          </w:p>
        </w:tc>
        <w:tc>
          <w:tcPr>
            <w:tcW w:w="229" w:type="pct"/>
          </w:tcPr>
          <w:p w14:paraId="622516EB" w14:textId="2544516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3ED2DC8" w14:textId="48F427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D022785" w14:textId="599850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B31FA9" w14:textId="434FF7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30D28A76" w14:textId="6DDA6D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CA16DE6" w14:textId="77777777" w:rsidTr="008B0214">
        <w:tc>
          <w:tcPr>
            <w:tcW w:w="586" w:type="pct"/>
          </w:tcPr>
          <w:p w14:paraId="4F43F616" w14:textId="1801E6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R4-2402124</w:t>
            </w:r>
          </w:p>
        </w:tc>
        <w:tc>
          <w:tcPr>
            <w:tcW w:w="1115" w:type="pct"/>
          </w:tcPr>
          <w:p w14:paraId="7D4490A4" w14:textId="1BE33D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37.141: clarification on requirements for BS capable of multi-band operation</w:t>
            </w:r>
          </w:p>
        </w:tc>
        <w:tc>
          <w:tcPr>
            <w:tcW w:w="506" w:type="pct"/>
          </w:tcPr>
          <w:p w14:paraId="4A6DDDF0" w14:textId="77C929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3E80B7D" w14:textId="7B4A8B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37.141</w:t>
            </w:r>
          </w:p>
        </w:tc>
        <w:tc>
          <w:tcPr>
            <w:tcW w:w="222" w:type="pct"/>
          </w:tcPr>
          <w:p w14:paraId="280DA94E" w14:textId="75E282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1081</w:t>
            </w:r>
          </w:p>
        </w:tc>
        <w:tc>
          <w:tcPr>
            <w:tcW w:w="229" w:type="pct"/>
          </w:tcPr>
          <w:p w14:paraId="2F24E89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FB6E67" w14:textId="0DC4B7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9C729D5" w14:textId="4ECA26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89C7DA3" w14:textId="3C424F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668CA4F6" w14:textId="56E9BE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37F68BE" w14:textId="77777777" w:rsidTr="008B0214">
        <w:tc>
          <w:tcPr>
            <w:tcW w:w="586" w:type="pct"/>
          </w:tcPr>
          <w:p w14:paraId="600BF375" w14:textId="09E224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R4-2402125</w:t>
            </w:r>
          </w:p>
        </w:tc>
        <w:tc>
          <w:tcPr>
            <w:tcW w:w="1115" w:type="pct"/>
          </w:tcPr>
          <w:p w14:paraId="4587C478" w14:textId="4391D1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37.141: clarification on requirements for BS capable of multi-band operation</w:t>
            </w:r>
          </w:p>
        </w:tc>
        <w:tc>
          <w:tcPr>
            <w:tcW w:w="506" w:type="pct"/>
          </w:tcPr>
          <w:p w14:paraId="0488F7D4" w14:textId="4C2F17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5983764" w14:textId="45B243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37.141</w:t>
            </w:r>
          </w:p>
        </w:tc>
        <w:tc>
          <w:tcPr>
            <w:tcW w:w="222" w:type="pct"/>
          </w:tcPr>
          <w:p w14:paraId="0B91B3B9" w14:textId="62C379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1082</w:t>
            </w:r>
          </w:p>
        </w:tc>
        <w:tc>
          <w:tcPr>
            <w:tcW w:w="229" w:type="pct"/>
          </w:tcPr>
          <w:p w14:paraId="6FA8831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BAF79B" w14:textId="002788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B9C9C0" w14:textId="07994A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37DBFCA" w14:textId="1EDE57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1A337796" w14:textId="52BC7E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D3B9DE8" w14:textId="77777777" w:rsidTr="008B0214">
        <w:tc>
          <w:tcPr>
            <w:tcW w:w="586" w:type="pct"/>
          </w:tcPr>
          <w:p w14:paraId="1429C531" w14:textId="432575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R4-2402340</w:t>
            </w:r>
          </w:p>
        </w:tc>
        <w:tc>
          <w:tcPr>
            <w:tcW w:w="1115" w:type="pct"/>
          </w:tcPr>
          <w:p w14:paraId="217EA6C5" w14:textId="0F25B7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37.141 - BS spurious receiver protection note generalization R17</w:t>
            </w:r>
          </w:p>
        </w:tc>
        <w:tc>
          <w:tcPr>
            <w:tcW w:w="506" w:type="pct"/>
          </w:tcPr>
          <w:p w14:paraId="12D08F5D" w14:textId="34EB7B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6189450" w14:textId="48E091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37.141</w:t>
            </w:r>
          </w:p>
        </w:tc>
        <w:tc>
          <w:tcPr>
            <w:tcW w:w="222" w:type="pct"/>
          </w:tcPr>
          <w:p w14:paraId="57FE9D5F" w14:textId="6A45A7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1083</w:t>
            </w:r>
          </w:p>
        </w:tc>
        <w:tc>
          <w:tcPr>
            <w:tcW w:w="229" w:type="pct"/>
          </w:tcPr>
          <w:p w14:paraId="5DE83D5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1855DA3" w14:textId="0D2C78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46610CD" w14:textId="7E0EA4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A9F7977" w14:textId="12CEFC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1303A0C7" w14:textId="29BB60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136AE39" w14:textId="77777777" w:rsidTr="008B0214">
        <w:tc>
          <w:tcPr>
            <w:tcW w:w="586" w:type="pct"/>
          </w:tcPr>
          <w:p w14:paraId="613B5BAF" w14:textId="09C6BA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R4-2403040</w:t>
            </w:r>
          </w:p>
        </w:tc>
        <w:tc>
          <w:tcPr>
            <w:tcW w:w="1115" w:type="pct"/>
          </w:tcPr>
          <w:p w14:paraId="3D3922B7" w14:textId="27EF27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37.141 - BS spurious receiver protection note generalization R17</w:t>
            </w:r>
          </w:p>
        </w:tc>
        <w:tc>
          <w:tcPr>
            <w:tcW w:w="506" w:type="pct"/>
          </w:tcPr>
          <w:p w14:paraId="53F58DA9" w14:textId="1CC3E0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E487BAB" w14:textId="217966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37.141</w:t>
            </w:r>
          </w:p>
        </w:tc>
        <w:tc>
          <w:tcPr>
            <w:tcW w:w="222" w:type="pct"/>
          </w:tcPr>
          <w:p w14:paraId="0DBCF87C" w14:textId="496E09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1083</w:t>
            </w:r>
          </w:p>
        </w:tc>
        <w:tc>
          <w:tcPr>
            <w:tcW w:w="229" w:type="pct"/>
          </w:tcPr>
          <w:p w14:paraId="25956AB7" w14:textId="1D7171A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02BB4C3" w14:textId="242261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7C28537" w14:textId="56117D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7D69DE" w14:textId="77F762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52535026" w14:textId="687CFA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54B576" w14:textId="77777777" w:rsidTr="008B0214">
        <w:tc>
          <w:tcPr>
            <w:tcW w:w="586" w:type="pct"/>
          </w:tcPr>
          <w:p w14:paraId="03372D8F" w14:textId="6FC262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R4-2402341</w:t>
            </w:r>
          </w:p>
        </w:tc>
        <w:tc>
          <w:tcPr>
            <w:tcW w:w="1115" w:type="pct"/>
          </w:tcPr>
          <w:p w14:paraId="76DB7673" w14:textId="0F38AC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37.141 - BS spurious receiver protection note generalization R18</w:t>
            </w:r>
          </w:p>
        </w:tc>
        <w:tc>
          <w:tcPr>
            <w:tcW w:w="506" w:type="pct"/>
          </w:tcPr>
          <w:p w14:paraId="5C5C2020" w14:textId="0C3A7B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5495041" w14:textId="3AA1C5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37.141</w:t>
            </w:r>
          </w:p>
        </w:tc>
        <w:tc>
          <w:tcPr>
            <w:tcW w:w="222" w:type="pct"/>
          </w:tcPr>
          <w:p w14:paraId="7898A547" w14:textId="6B3223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1084</w:t>
            </w:r>
          </w:p>
        </w:tc>
        <w:tc>
          <w:tcPr>
            <w:tcW w:w="229" w:type="pct"/>
          </w:tcPr>
          <w:p w14:paraId="1309829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E2AC32" w14:textId="7D805E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8F4EADC" w14:textId="40B114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6E2B497" w14:textId="646BDF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3236E750" w14:textId="196033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B0BFB4C" w14:textId="77777777" w:rsidTr="008B0214">
        <w:tc>
          <w:tcPr>
            <w:tcW w:w="586" w:type="pct"/>
          </w:tcPr>
          <w:p w14:paraId="3523D529" w14:textId="65B43E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R4-2402231</w:t>
            </w:r>
          </w:p>
        </w:tc>
        <w:tc>
          <w:tcPr>
            <w:tcW w:w="1115" w:type="pct"/>
          </w:tcPr>
          <w:p w14:paraId="3AB552B2" w14:textId="4EBDF9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TS37.145-1: Addition of missing band n106</w:t>
            </w:r>
          </w:p>
        </w:tc>
        <w:tc>
          <w:tcPr>
            <w:tcW w:w="506" w:type="pct"/>
          </w:tcPr>
          <w:p w14:paraId="59325778" w14:textId="69198F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7B528A81" w14:textId="14B044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37.145-1</w:t>
            </w:r>
          </w:p>
        </w:tc>
        <w:tc>
          <w:tcPr>
            <w:tcW w:w="222" w:type="pct"/>
          </w:tcPr>
          <w:p w14:paraId="289876FE" w14:textId="493A5C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0337</w:t>
            </w:r>
          </w:p>
        </w:tc>
        <w:tc>
          <w:tcPr>
            <w:tcW w:w="229" w:type="pct"/>
          </w:tcPr>
          <w:p w14:paraId="7C19B9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DFEC14" w14:textId="5EEF08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6705AAA" w14:textId="13216F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52E35C" w14:textId="04CD70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NR_900MHz_US-Perf</w:t>
            </w:r>
          </w:p>
        </w:tc>
        <w:tc>
          <w:tcPr>
            <w:tcW w:w="586" w:type="pct"/>
          </w:tcPr>
          <w:p w14:paraId="49E90259" w14:textId="585F5B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333877" w14:textId="77777777" w:rsidTr="008B0214">
        <w:tc>
          <w:tcPr>
            <w:tcW w:w="586" w:type="pct"/>
          </w:tcPr>
          <w:p w14:paraId="67474AAB" w14:textId="4609D8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R4-2402344</w:t>
            </w:r>
          </w:p>
        </w:tc>
        <w:tc>
          <w:tcPr>
            <w:tcW w:w="1115" w:type="pct"/>
          </w:tcPr>
          <w:p w14:paraId="350877C2" w14:textId="02B980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37.145-1 - BS spurious receiver protection note generalization R17</w:t>
            </w:r>
          </w:p>
        </w:tc>
        <w:tc>
          <w:tcPr>
            <w:tcW w:w="506" w:type="pct"/>
          </w:tcPr>
          <w:p w14:paraId="20E72E10" w14:textId="2171DE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FDED475" w14:textId="286BA0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37.145-1</w:t>
            </w:r>
          </w:p>
        </w:tc>
        <w:tc>
          <w:tcPr>
            <w:tcW w:w="222" w:type="pct"/>
          </w:tcPr>
          <w:p w14:paraId="028972A3" w14:textId="43EE9B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0338</w:t>
            </w:r>
          </w:p>
        </w:tc>
        <w:tc>
          <w:tcPr>
            <w:tcW w:w="229" w:type="pct"/>
          </w:tcPr>
          <w:p w14:paraId="6DFF7A6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08B609" w14:textId="33DAD8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23C7393" w14:textId="6DAE34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2AB56D" w14:textId="4F3051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257F0D70" w14:textId="0BA7A5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E0C517C" w14:textId="77777777" w:rsidTr="008B0214">
        <w:tc>
          <w:tcPr>
            <w:tcW w:w="586" w:type="pct"/>
          </w:tcPr>
          <w:p w14:paraId="3C056C0E" w14:textId="299EC8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R4-2403042</w:t>
            </w:r>
          </w:p>
        </w:tc>
        <w:tc>
          <w:tcPr>
            <w:tcW w:w="1115" w:type="pct"/>
          </w:tcPr>
          <w:p w14:paraId="370F35AB" w14:textId="4B6F87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37.145-1 - BS spurious receiver protection note generalization R17</w:t>
            </w:r>
          </w:p>
        </w:tc>
        <w:tc>
          <w:tcPr>
            <w:tcW w:w="506" w:type="pct"/>
          </w:tcPr>
          <w:p w14:paraId="5D8AC021" w14:textId="10A595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EF9981E" w14:textId="3B7729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37.145-1</w:t>
            </w:r>
          </w:p>
        </w:tc>
        <w:tc>
          <w:tcPr>
            <w:tcW w:w="222" w:type="pct"/>
          </w:tcPr>
          <w:p w14:paraId="384D807B" w14:textId="65800E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0338</w:t>
            </w:r>
          </w:p>
        </w:tc>
        <w:tc>
          <w:tcPr>
            <w:tcW w:w="229" w:type="pct"/>
          </w:tcPr>
          <w:p w14:paraId="1046B066" w14:textId="7CBD3AD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2E9F800" w14:textId="0287C8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4DBBB4A" w14:textId="2E28F0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ACF4ED" w14:textId="739B7B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23D2048" w14:textId="2EDB1D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5A760D5" w14:textId="77777777" w:rsidTr="008B0214">
        <w:tc>
          <w:tcPr>
            <w:tcW w:w="586" w:type="pct"/>
          </w:tcPr>
          <w:p w14:paraId="77790A2E" w14:textId="113AC0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R4-2402345</w:t>
            </w:r>
          </w:p>
        </w:tc>
        <w:tc>
          <w:tcPr>
            <w:tcW w:w="1115" w:type="pct"/>
          </w:tcPr>
          <w:p w14:paraId="79888350" w14:textId="160302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37.145-1 - BS spurious receiver protection note generalization R18</w:t>
            </w:r>
          </w:p>
        </w:tc>
        <w:tc>
          <w:tcPr>
            <w:tcW w:w="506" w:type="pct"/>
          </w:tcPr>
          <w:p w14:paraId="052296F7" w14:textId="0C92A1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B0641CC" w14:textId="7056C9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37.145-1</w:t>
            </w:r>
          </w:p>
        </w:tc>
        <w:tc>
          <w:tcPr>
            <w:tcW w:w="222" w:type="pct"/>
          </w:tcPr>
          <w:p w14:paraId="5A16EE33" w14:textId="4C8040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0339</w:t>
            </w:r>
          </w:p>
        </w:tc>
        <w:tc>
          <w:tcPr>
            <w:tcW w:w="229" w:type="pct"/>
          </w:tcPr>
          <w:p w14:paraId="3CBCF21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A14FB3" w14:textId="6F2CEE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27B67F5" w14:textId="29D4E0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3500B5B" w14:textId="66AB6E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00D06460" w14:textId="59BA5B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E7D3A7A" w14:textId="77777777" w:rsidTr="008B0214">
        <w:tc>
          <w:tcPr>
            <w:tcW w:w="586" w:type="pct"/>
          </w:tcPr>
          <w:p w14:paraId="72C9D73B" w14:textId="353943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R4-2402232</w:t>
            </w:r>
          </w:p>
        </w:tc>
        <w:tc>
          <w:tcPr>
            <w:tcW w:w="1115" w:type="pct"/>
          </w:tcPr>
          <w:p w14:paraId="4452D7E4" w14:textId="70D780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TS37.145-2: Addition of the missing band n70</w:t>
            </w:r>
          </w:p>
        </w:tc>
        <w:tc>
          <w:tcPr>
            <w:tcW w:w="506" w:type="pct"/>
          </w:tcPr>
          <w:p w14:paraId="39310E22" w14:textId="166753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29F8130F" w14:textId="150D91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2CFFDEB9" w14:textId="449133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0373</w:t>
            </w:r>
          </w:p>
        </w:tc>
        <w:tc>
          <w:tcPr>
            <w:tcW w:w="229" w:type="pct"/>
          </w:tcPr>
          <w:p w14:paraId="6F10227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90819F5" w14:textId="11748F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26D8B248" w14:textId="3FC35F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23C4BAC" w14:textId="453965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E2FE551" w14:textId="45FBC0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7C7E2BF" w14:textId="77777777" w:rsidTr="008B0214">
        <w:tc>
          <w:tcPr>
            <w:tcW w:w="586" w:type="pct"/>
          </w:tcPr>
          <w:p w14:paraId="7F678B24" w14:textId="2A52AC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R4-2403035</w:t>
            </w:r>
          </w:p>
        </w:tc>
        <w:tc>
          <w:tcPr>
            <w:tcW w:w="1115" w:type="pct"/>
          </w:tcPr>
          <w:p w14:paraId="4251DA64" w14:textId="40C081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TS37.145-2: Addition of the missing band n70</w:t>
            </w:r>
          </w:p>
        </w:tc>
        <w:tc>
          <w:tcPr>
            <w:tcW w:w="506" w:type="pct"/>
          </w:tcPr>
          <w:p w14:paraId="593400F9" w14:textId="342FF6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B1637B5" w14:textId="2F18EF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5E640021" w14:textId="6AAAAD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0373</w:t>
            </w:r>
          </w:p>
        </w:tc>
        <w:tc>
          <w:tcPr>
            <w:tcW w:w="229" w:type="pct"/>
          </w:tcPr>
          <w:p w14:paraId="3D65E8FA" w14:textId="30D3657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9A78362" w14:textId="38E90C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A6801CB" w14:textId="5F9C1A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19B59F" w14:textId="02A2B2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C594565" w14:textId="36B94F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A9737D6" w14:textId="77777777" w:rsidTr="008B0214">
        <w:tc>
          <w:tcPr>
            <w:tcW w:w="586" w:type="pct"/>
          </w:tcPr>
          <w:p w14:paraId="6BAE6F89" w14:textId="2645F1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R4-2402233</w:t>
            </w:r>
          </w:p>
        </w:tc>
        <w:tc>
          <w:tcPr>
            <w:tcW w:w="1115" w:type="pct"/>
          </w:tcPr>
          <w:p w14:paraId="1DF9D368" w14:textId="6446C1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TS37.145-2: Addition of some missing band numbers</w:t>
            </w:r>
          </w:p>
        </w:tc>
        <w:tc>
          <w:tcPr>
            <w:tcW w:w="506" w:type="pct"/>
          </w:tcPr>
          <w:p w14:paraId="14300158" w14:textId="0972BF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0B0482A" w14:textId="121EF1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55CD39C4" w14:textId="4823CF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0374</w:t>
            </w:r>
          </w:p>
        </w:tc>
        <w:tc>
          <w:tcPr>
            <w:tcW w:w="229" w:type="pct"/>
          </w:tcPr>
          <w:p w14:paraId="3D2DEB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A1D2B7" w14:textId="20CD38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C1D70C6" w14:textId="7BFFF2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07C41E9" w14:textId="2515AA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NR_n14-Perf, NR_n30-Perf</w:t>
            </w:r>
          </w:p>
        </w:tc>
        <w:tc>
          <w:tcPr>
            <w:tcW w:w="586" w:type="pct"/>
          </w:tcPr>
          <w:p w14:paraId="59F94349" w14:textId="4B3FDD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0878C5C" w14:textId="77777777" w:rsidTr="008B0214">
        <w:tc>
          <w:tcPr>
            <w:tcW w:w="586" w:type="pct"/>
          </w:tcPr>
          <w:p w14:paraId="3E7CB10A" w14:textId="4B207E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R4-2402234</w:t>
            </w:r>
          </w:p>
        </w:tc>
        <w:tc>
          <w:tcPr>
            <w:tcW w:w="1115" w:type="pct"/>
          </w:tcPr>
          <w:p w14:paraId="50A092EA" w14:textId="389F60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TS37.145-2: Addition of some missing band numbers</w:t>
            </w:r>
          </w:p>
        </w:tc>
        <w:tc>
          <w:tcPr>
            <w:tcW w:w="506" w:type="pct"/>
          </w:tcPr>
          <w:p w14:paraId="3B310362" w14:textId="554362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25BA16A" w14:textId="152D9D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704C3F0A" w14:textId="1206E8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0375</w:t>
            </w:r>
          </w:p>
        </w:tc>
        <w:tc>
          <w:tcPr>
            <w:tcW w:w="229" w:type="pct"/>
          </w:tcPr>
          <w:p w14:paraId="381B532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B52B899" w14:textId="2E0C1A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F80717D" w14:textId="2150A4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D8EB32E" w14:textId="2DB3DC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NR_n14-Perf, NR_n30-Perf, NR_n67-Perf, NR_n85-Perf</w:t>
            </w:r>
          </w:p>
        </w:tc>
        <w:tc>
          <w:tcPr>
            <w:tcW w:w="586" w:type="pct"/>
          </w:tcPr>
          <w:p w14:paraId="667CE5C4" w14:textId="682875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846DCFA" w14:textId="77777777" w:rsidTr="008B0214">
        <w:tc>
          <w:tcPr>
            <w:tcW w:w="586" w:type="pct"/>
          </w:tcPr>
          <w:p w14:paraId="56FEE1C1" w14:textId="219826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R4-2403036</w:t>
            </w:r>
          </w:p>
        </w:tc>
        <w:tc>
          <w:tcPr>
            <w:tcW w:w="1115" w:type="pct"/>
          </w:tcPr>
          <w:p w14:paraId="0B27879A" w14:textId="650BF7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TS37.145-2: Addition of some missing band numbers</w:t>
            </w:r>
          </w:p>
        </w:tc>
        <w:tc>
          <w:tcPr>
            <w:tcW w:w="506" w:type="pct"/>
          </w:tcPr>
          <w:p w14:paraId="0689D44C" w14:textId="1717EC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70A227AC" w14:textId="0BE507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17D8D6F1" w14:textId="6C4DA5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0375</w:t>
            </w:r>
          </w:p>
        </w:tc>
        <w:tc>
          <w:tcPr>
            <w:tcW w:w="229" w:type="pct"/>
          </w:tcPr>
          <w:p w14:paraId="74BA8CED" w14:textId="79DF200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3BD54D6" w14:textId="7FDDD7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16C6F96" w14:textId="7C97E9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0178CD" w14:textId="6AF4FE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NR_n14-Perf, NR_n30-Perf, NR_n67-Perf, NR_n85-Perf</w:t>
            </w:r>
          </w:p>
        </w:tc>
        <w:tc>
          <w:tcPr>
            <w:tcW w:w="586" w:type="pct"/>
          </w:tcPr>
          <w:p w14:paraId="2B8429DD" w14:textId="53C844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CE49980" w14:textId="77777777" w:rsidTr="008B0214">
        <w:tc>
          <w:tcPr>
            <w:tcW w:w="586" w:type="pct"/>
          </w:tcPr>
          <w:p w14:paraId="54D12B1B" w14:textId="48E1A7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R4-2402235</w:t>
            </w:r>
          </w:p>
        </w:tc>
        <w:tc>
          <w:tcPr>
            <w:tcW w:w="1115" w:type="pct"/>
          </w:tcPr>
          <w:p w14:paraId="776F8864" w14:textId="13D953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TS37.145-2: Addition of some missing band numbers</w:t>
            </w:r>
          </w:p>
        </w:tc>
        <w:tc>
          <w:tcPr>
            <w:tcW w:w="506" w:type="pct"/>
          </w:tcPr>
          <w:p w14:paraId="0CD05F84" w14:textId="1359EA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0ECEFBF" w14:textId="7B8FA1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0CB62CFC" w14:textId="5022D0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0376</w:t>
            </w:r>
          </w:p>
        </w:tc>
        <w:tc>
          <w:tcPr>
            <w:tcW w:w="229" w:type="pct"/>
          </w:tcPr>
          <w:p w14:paraId="43E874A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D0BC02" w14:textId="62A302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DC9642E" w14:textId="229B0A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2150F2E" w14:textId="30DB82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NR_n14-Perf, NR_n30-Perf, NR_n67-Perf, NR_n85-Perf</w:t>
            </w:r>
          </w:p>
        </w:tc>
        <w:tc>
          <w:tcPr>
            <w:tcW w:w="586" w:type="pct"/>
          </w:tcPr>
          <w:p w14:paraId="1CF422B7" w14:textId="7021ED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B6FBACF" w14:textId="77777777" w:rsidTr="008B0214">
        <w:tc>
          <w:tcPr>
            <w:tcW w:w="586" w:type="pct"/>
          </w:tcPr>
          <w:p w14:paraId="04075612" w14:textId="485E76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R4-2402346</w:t>
            </w:r>
          </w:p>
        </w:tc>
        <w:tc>
          <w:tcPr>
            <w:tcW w:w="1115" w:type="pct"/>
          </w:tcPr>
          <w:p w14:paraId="287D9BD9" w14:textId="6B00B4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37.145-2 - BS spurious receiver protection note generalization R17</w:t>
            </w:r>
          </w:p>
        </w:tc>
        <w:tc>
          <w:tcPr>
            <w:tcW w:w="506" w:type="pct"/>
          </w:tcPr>
          <w:p w14:paraId="75D0AD38" w14:textId="151389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19231EE" w14:textId="298760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40926994" w14:textId="49902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0377</w:t>
            </w:r>
          </w:p>
        </w:tc>
        <w:tc>
          <w:tcPr>
            <w:tcW w:w="229" w:type="pct"/>
          </w:tcPr>
          <w:p w14:paraId="4BE91EB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4D3FE8" w14:textId="39E8E6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3997BCD" w14:textId="36EC9E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22F3D1E" w14:textId="2E8A3B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094872FB" w14:textId="0807EF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460C223" w14:textId="77777777" w:rsidTr="008B0214">
        <w:tc>
          <w:tcPr>
            <w:tcW w:w="586" w:type="pct"/>
          </w:tcPr>
          <w:p w14:paraId="06345E0B" w14:textId="3F04BE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R4-2403043</w:t>
            </w:r>
          </w:p>
        </w:tc>
        <w:tc>
          <w:tcPr>
            <w:tcW w:w="1115" w:type="pct"/>
          </w:tcPr>
          <w:p w14:paraId="220882B2" w14:textId="341CD6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37.145-2 - BS spurious receiver protection note generalization R17</w:t>
            </w:r>
          </w:p>
        </w:tc>
        <w:tc>
          <w:tcPr>
            <w:tcW w:w="506" w:type="pct"/>
          </w:tcPr>
          <w:p w14:paraId="3B8AB112" w14:textId="516833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2B7C12D" w14:textId="258CEA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6E7AB9AE" w14:textId="2A0571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0377</w:t>
            </w:r>
          </w:p>
        </w:tc>
        <w:tc>
          <w:tcPr>
            <w:tcW w:w="229" w:type="pct"/>
          </w:tcPr>
          <w:p w14:paraId="75323C59" w14:textId="2DD77A7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3421127" w14:textId="3E8156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898D185" w14:textId="02DEA7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AAB8AD" w14:textId="32D3D4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057BAB21" w14:textId="039DF3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61DDB8A" w14:textId="77777777" w:rsidTr="008B0214">
        <w:tc>
          <w:tcPr>
            <w:tcW w:w="586" w:type="pct"/>
          </w:tcPr>
          <w:p w14:paraId="014DB717" w14:textId="427BF0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R4-2402347</w:t>
            </w:r>
          </w:p>
        </w:tc>
        <w:tc>
          <w:tcPr>
            <w:tcW w:w="1115" w:type="pct"/>
          </w:tcPr>
          <w:p w14:paraId="1D758B41" w14:textId="27B363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38.145-2 - BS spurious receiver protection note generalization R18</w:t>
            </w:r>
          </w:p>
        </w:tc>
        <w:tc>
          <w:tcPr>
            <w:tcW w:w="506" w:type="pct"/>
          </w:tcPr>
          <w:p w14:paraId="416C024C" w14:textId="27F854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7A1001A" w14:textId="7CC44D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37.145-2</w:t>
            </w:r>
          </w:p>
        </w:tc>
        <w:tc>
          <w:tcPr>
            <w:tcW w:w="222" w:type="pct"/>
          </w:tcPr>
          <w:p w14:paraId="268DC98D" w14:textId="11CBC7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0378</w:t>
            </w:r>
          </w:p>
        </w:tc>
        <w:tc>
          <w:tcPr>
            <w:tcW w:w="229" w:type="pct"/>
          </w:tcPr>
          <w:p w14:paraId="2879F37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7E4D35" w14:textId="51A22E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D64EBCE" w14:textId="55D526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3B719DA" w14:textId="6D2410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26775C4" w14:textId="1BA1D8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6CE68FD" w14:textId="77777777" w:rsidTr="008B0214">
        <w:tc>
          <w:tcPr>
            <w:tcW w:w="586" w:type="pct"/>
          </w:tcPr>
          <w:p w14:paraId="156A91D3" w14:textId="479E86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R4-2402476</w:t>
            </w:r>
          </w:p>
        </w:tc>
        <w:tc>
          <w:tcPr>
            <w:tcW w:w="1115" w:type="pct"/>
          </w:tcPr>
          <w:p w14:paraId="346908CB" w14:textId="2789A0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OTA_BS_testing-Perf) CR to TR 37.941: Corrections and final touch related to the introduction of FR2-2</w:t>
            </w:r>
          </w:p>
        </w:tc>
        <w:tc>
          <w:tcPr>
            <w:tcW w:w="506" w:type="pct"/>
          </w:tcPr>
          <w:p w14:paraId="3C8335FA" w14:textId="65D596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0BA96AF" w14:textId="4E0C26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37.941</w:t>
            </w:r>
          </w:p>
        </w:tc>
        <w:tc>
          <w:tcPr>
            <w:tcW w:w="222" w:type="pct"/>
          </w:tcPr>
          <w:p w14:paraId="61336966" w14:textId="433EB6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0051</w:t>
            </w:r>
          </w:p>
        </w:tc>
        <w:tc>
          <w:tcPr>
            <w:tcW w:w="229" w:type="pct"/>
          </w:tcPr>
          <w:p w14:paraId="0C5F663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E2197D" w14:textId="57E878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6F89664" w14:textId="0C71A2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9AE6D32" w14:textId="7E6A8D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OTA_BS_testing-Perf</w:t>
            </w:r>
          </w:p>
        </w:tc>
        <w:tc>
          <w:tcPr>
            <w:tcW w:w="586" w:type="pct"/>
          </w:tcPr>
          <w:p w14:paraId="739FDC2C" w14:textId="58D66F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4FADDA2" w14:textId="77777777" w:rsidTr="008B0214">
        <w:tc>
          <w:tcPr>
            <w:tcW w:w="586" w:type="pct"/>
          </w:tcPr>
          <w:p w14:paraId="7B03964F" w14:textId="17156D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R4-2400026</w:t>
            </w:r>
          </w:p>
        </w:tc>
        <w:tc>
          <w:tcPr>
            <w:tcW w:w="1115" w:type="pct"/>
          </w:tcPr>
          <w:p w14:paraId="53AA4E4F" w14:textId="2C2575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CR: Correction to remedy 3GU error of CR1907r2</w:t>
            </w:r>
          </w:p>
        </w:tc>
        <w:tc>
          <w:tcPr>
            <w:tcW w:w="506" w:type="pct"/>
          </w:tcPr>
          <w:p w14:paraId="478AFF0C" w14:textId="34225F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ETSI MCC</w:t>
            </w:r>
          </w:p>
        </w:tc>
        <w:tc>
          <w:tcPr>
            <w:tcW w:w="280" w:type="pct"/>
          </w:tcPr>
          <w:p w14:paraId="3A673ABD" w14:textId="25BF1F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5453429" w14:textId="3024EB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1984</w:t>
            </w:r>
          </w:p>
        </w:tc>
        <w:tc>
          <w:tcPr>
            <w:tcW w:w="229" w:type="pct"/>
          </w:tcPr>
          <w:p w14:paraId="6AEED80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7E20A76" w14:textId="13796C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5B83831" w14:textId="344933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7509C25" w14:textId="773D4B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LTE_NR_Simult_RxTx_R18-Core</w:t>
            </w:r>
          </w:p>
        </w:tc>
        <w:tc>
          <w:tcPr>
            <w:tcW w:w="586" w:type="pct"/>
          </w:tcPr>
          <w:p w14:paraId="1A832A4F" w14:textId="058AD9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885668D" w14:textId="77777777" w:rsidTr="008B0214">
        <w:tc>
          <w:tcPr>
            <w:tcW w:w="586" w:type="pct"/>
          </w:tcPr>
          <w:p w14:paraId="2FF30AA1" w14:textId="00BBDB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R4-2400027</w:t>
            </w:r>
          </w:p>
        </w:tc>
        <w:tc>
          <w:tcPr>
            <w:tcW w:w="1115" w:type="pct"/>
          </w:tcPr>
          <w:p w14:paraId="19EB98A9" w14:textId="41E96A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CR: Introduce Simultaneous Rx-Tx to remedy the de-implementation of CR1907r2</w:t>
            </w:r>
          </w:p>
        </w:tc>
        <w:tc>
          <w:tcPr>
            <w:tcW w:w="506" w:type="pct"/>
          </w:tcPr>
          <w:p w14:paraId="7E4C3A85" w14:textId="32B03A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ETSI MCC</w:t>
            </w:r>
          </w:p>
        </w:tc>
        <w:tc>
          <w:tcPr>
            <w:tcW w:w="280" w:type="pct"/>
          </w:tcPr>
          <w:p w14:paraId="4D6E0A2F" w14:textId="2DC469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1898F4F" w14:textId="6317F6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1985</w:t>
            </w:r>
          </w:p>
        </w:tc>
        <w:tc>
          <w:tcPr>
            <w:tcW w:w="229" w:type="pct"/>
          </w:tcPr>
          <w:p w14:paraId="654B823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CCE905B" w14:textId="296143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B84C4E2" w14:textId="136EBC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81D310" w14:textId="1A3DE8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LTE_NR_Simult_RxTx_R18-Core</w:t>
            </w:r>
          </w:p>
        </w:tc>
        <w:tc>
          <w:tcPr>
            <w:tcW w:w="586" w:type="pct"/>
          </w:tcPr>
          <w:p w14:paraId="628AF928" w14:textId="5414E0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99C52F9" w14:textId="77777777" w:rsidTr="008B0214">
        <w:tc>
          <w:tcPr>
            <w:tcW w:w="586" w:type="pct"/>
          </w:tcPr>
          <w:p w14:paraId="76F34281" w14:textId="3D27F0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R4-2400053</w:t>
            </w:r>
          </w:p>
        </w:tc>
        <w:tc>
          <w:tcPr>
            <w:tcW w:w="1115" w:type="pct"/>
          </w:tcPr>
          <w:p w14:paraId="6D4B56EE" w14:textId="4035D7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(NR_700800900_combo_enh) Maintenance CR for 700800900: TS 38.101-1</w:t>
            </w:r>
          </w:p>
        </w:tc>
        <w:tc>
          <w:tcPr>
            <w:tcW w:w="506" w:type="pct"/>
          </w:tcPr>
          <w:p w14:paraId="7E52E344" w14:textId="6C9530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CE59CD1" w14:textId="328022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FBDD42C" w14:textId="78B33D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1986</w:t>
            </w:r>
          </w:p>
        </w:tc>
        <w:tc>
          <w:tcPr>
            <w:tcW w:w="229" w:type="pct"/>
          </w:tcPr>
          <w:p w14:paraId="5081521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36CF04" w14:textId="0F52D5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DB088B2" w14:textId="77E097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78F000" w14:textId="7E24B4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NR_700800900_combo_enh</w:t>
            </w:r>
          </w:p>
        </w:tc>
        <w:tc>
          <w:tcPr>
            <w:tcW w:w="586" w:type="pct"/>
          </w:tcPr>
          <w:p w14:paraId="029C19F4" w14:textId="611B5C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6654129" w14:textId="77777777" w:rsidTr="008B0214">
        <w:tc>
          <w:tcPr>
            <w:tcW w:w="586" w:type="pct"/>
          </w:tcPr>
          <w:p w14:paraId="798B5F87" w14:textId="158178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R4-2400146</w:t>
            </w:r>
          </w:p>
        </w:tc>
        <w:tc>
          <w:tcPr>
            <w:tcW w:w="1115" w:type="pct"/>
          </w:tcPr>
          <w:p w14:paraId="72DCB22E" w14:textId="22F38A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38.101-1 UL power in 7.5J Adjacent channel selectivity for ATG FR1 R18</w:t>
            </w:r>
          </w:p>
        </w:tc>
        <w:tc>
          <w:tcPr>
            <w:tcW w:w="506" w:type="pct"/>
          </w:tcPr>
          <w:p w14:paraId="17AC7D88" w14:textId="740263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4F5896C2" w14:textId="1AA046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49C6DD7" w14:textId="11C001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1987</w:t>
            </w:r>
          </w:p>
        </w:tc>
        <w:tc>
          <w:tcPr>
            <w:tcW w:w="229" w:type="pct"/>
          </w:tcPr>
          <w:p w14:paraId="502E910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7E4456" w14:textId="0DF3D6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81050B6" w14:textId="5E6DB4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F53C2C" w14:textId="31BA24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6F1226BE" w14:textId="4D08A5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0E289F4E" w14:textId="77777777" w:rsidTr="008B0214">
        <w:tc>
          <w:tcPr>
            <w:tcW w:w="586" w:type="pct"/>
          </w:tcPr>
          <w:p w14:paraId="75DE779E" w14:textId="477422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R4-2400174</w:t>
            </w:r>
          </w:p>
        </w:tc>
        <w:tc>
          <w:tcPr>
            <w:tcW w:w="1115" w:type="pct"/>
          </w:tcPr>
          <w:p w14:paraId="729FF077" w14:textId="4D60D2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Adding support for the VLP mode in US</w:t>
            </w:r>
          </w:p>
        </w:tc>
        <w:tc>
          <w:tcPr>
            <w:tcW w:w="506" w:type="pct"/>
          </w:tcPr>
          <w:p w14:paraId="7CD90009" w14:textId="16776C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Charter Communications Inc.</w:t>
            </w:r>
          </w:p>
        </w:tc>
        <w:tc>
          <w:tcPr>
            <w:tcW w:w="280" w:type="pct"/>
          </w:tcPr>
          <w:p w14:paraId="2BE34E62" w14:textId="7E82F2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A42DBD8" w14:textId="009691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1988</w:t>
            </w:r>
          </w:p>
        </w:tc>
        <w:tc>
          <w:tcPr>
            <w:tcW w:w="229" w:type="pct"/>
          </w:tcPr>
          <w:p w14:paraId="01F8C9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0678ED8" w14:textId="2B6600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DFD713" w14:textId="033CA9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94AE63F" w14:textId="494A2E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396FB968" w14:textId="3DD9F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A6207D7" w14:textId="77777777" w:rsidTr="008B0214">
        <w:tc>
          <w:tcPr>
            <w:tcW w:w="586" w:type="pct"/>
          </w:tcPr>
          <w:p w14:paraId="22C8B2BE" w14:textId="5DD38E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R4-2403833</w:t>
            </w:r>
          </w:p>
        </w:tc>
        <w:tc>
          <w:tcPr>
            <w:tcW w:w="1115" w:type="pct"/>
          </w:tcPr>
          <w:p w14:paraId="087DF11B" w14:textId="17FF9B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Adding support for the VLP mode in US</w:t>
            </w:r>
          </w:p>
        </w:tc>
        <w:tc>
          <w:tcPr>
            <w:tcW w:w="506" w:type="pct"/>
          </w:tcPr>
          <w:p w14:paraId="62973BC3" w14:textId="43F18A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Charter Communications Inc.</w:t>
            </w:r>
          </w:p>
        </w:tc>
        <w:tc>
          <w:tcPr>
            <w:tcW w:w="280" w:type="pct"/>
          </w:tcPr>
          <w:p w14:paraId="5EDC8AB5" w14:textId="245C54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DC22243" w14:textId="05163B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1988</w:t>
            </w:r>
          </w:p>
        </w:tc>
        <w:tc>
          <w:tcPr>
            <w:tcW w:w="229" w:type="pct"/>
          </w:tcPr>
          <w:p w14:paraId="2BA93C62" w14:textId="40EA399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67E3F7D" w14:textId="74AF5D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56679E" w14:textId="069AFC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1D1DDA3" w14:textId="02D4EC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6B306365" w14:textId="3D8D40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3E65950" w14:textId="77777777" w:rsidTr="008B0214">
        <w:tc>
          <w:tcPr>
            <w:tcW w:w="586" w:type="pct"/>
          </w:tcPr>
          <w:p w14:paraId="60937D2B" w14:textId="06FD0E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R4-2400176</w:t>
            </w:r>
          </w:p>
        </w:tc>
        <w:tc>
          <w:tcPr>
            <w:tcW w:w="1115" w:type="pct"/>
          </w:tcPr>
          <w:p w14:paraId="1535C9BE" w14:textId="353480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Bug Fixes for Band Combinations in 38101-1-i40_s00-05</w:t>
            </w:r>
          </w:p>
        </w:tc>
        <w:tc>
          <w:tcPr>
            <w:tcW w:w="506" w:type="pct"/>
          </w:tcPr>
          <w:p w14:paraId="4B893FCF" w14:textId="3A32E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B61D478" w14:textId="4DBFA0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320EB7E" w14:textId="4B8A5A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1989</w:t>
            </w:r>
          </w:p>
        </w:tc>
        <w:tc>
          <w:tcPr>
            <w:tcW w:w="229" w:type="pct"/>
          </w:tcPr>
          <w:p w14:paraId="40F709D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040E7AD" w14:textId="15CC5B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504B3A3" w14:textId="5BF146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06C3B40" w14:textId="521E54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NR_CADC_R18_2BDL_xBUL-Core, NR_CADC_R18_3BDL_xBUL-Core</w:t>
            </w:r>
          </w:p>
        </w:tc>
        <w:tc>
          <w:tcPr>
            <w:tcW w:w="586" w:type="pct"/>
          </w:tcPr>
          <w:p w14:paraId="2329C138" w14:textId="708ACA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E1E8AF" w14:textId="77777777" w:rsidTr="008B0214">
        <w:tc>
          <w:tcPr>
            <w:tcW w:w="586" w:type="pct"/>
          </w:tcPr>
          <w:p w14:paraId="67E75785" w14:textId="1EA852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R4-2400186</w:t>
            </w:r>
          </w:p>
        </w:tc>
        <w:tc>
          <w:tcPr>
            <w:tcW w:w="1115" w:type="pct"/>
          </w:tcPr>
          <w:p w14:paraId="31157A16" w14:textId="3A6353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38.101-1 on correction of CA_n2A-n78A UL configuration</w:t>
            </w:r>
          </w:p>
        </w:tc>
        <w:tc>
          <w:tcPr>
            <w:tcW w:w="506" w:type="pct"/>
          </w:tcPr>
          <w:p w14:paraId="1FF95FA2" w14:textId="0F7C4A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CD681D3" w14:textId="2E48FB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C3F496E" w14:textId="40E644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1990</w:t>
            </w:r>
          </w:p>
        </w:tc>
        <w:tc>
          <w:tcPr>
            <w:tcW w:w="229" w:type="pct"/>
          </w:tcPr>
          <w:p w14:paraId="72F0C94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661A69" w14:textId="5CDE05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A0FE66A" w14:textId="4C8F02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075A28" w14:textId="255DA0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481A8EB7" w14:textId="13E863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C2BD42" w14:textId="77777777" w:rsidTr="008B0214">
        <w:tc>
          <w:tcPr>
            <w:tcW w:w="586" w:type="pct"/>
          </w:tcPr>
          <w:p w14:paraId="78015DF3" w14:textId="4BE36E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R4-2400187</w:t>
            </w:r>
          </w:p>
        </w:tc>
        <w:tc>
          <w:tcPr>
            <w:tcW w:w="1115" w:type="pct"/>
          </w:tcPr>
          <w:p w14:paraId="677E1F79" w14:textId="6F0BA4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38.101-1 on correction of CA_n2A-n78A UL configuration</w:t>
            </w:r>
          </w:p>
        </w:tc>
        <w:tc>
          <w:tcPr>
            <w:tcW w:w="506" w:type="pct"/>
          </w:tcPr>
          <w:p w14:paraId="6C8A49E2" w14:textId="2CB8F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04156A5" w14:textId="4E03DA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5A5AF04" w14:textId="04D057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1991</w:t>
            </w:r>
          </w:p>
        </w:tc>
        <w:tc>
          <w:tcPr>
            <w:tcW w:w="229" w:type="pct"/>
          </w:tcPr>
          <w:p w14:paraId="3037F35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7EFDA3" w14:textId="47AA2D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BD5366C" w14:textId="668E42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D95AFC3" w14:textId="7A927F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7284C692" w14:textId="6127CC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A68BD19" w14:textId="77777777" w:rsidTr="008B0214">
        <w:tc>
          <w:tcPr>
            <w:tcW w:w="586" w:type="pct"/>
          </w:tcPr>
          <w:p w14:paraId="2E818A87" w14:textId="6F2B2A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R4-2400206</w:t>
            </w:r>
          </w:p>
        </w:tc>
        <w:tc>
          <w:tcPr>
            <w:tcW w:w="1115" w:type="pct"/>
          </w:tcPr>
          <w:p w14:paraId="3AAC359C" w14:textId="660075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Rel18 Cat F CR for 38.101-1 Add the missing configurations for ULCA and TxD scenario with 3Tx</w:t>
            </w:r>
          </w:p>
        </w:tc>
        <w:tc>
          <w:tcPr>
            <w:tcW w:w="506" w:type="pct"/>
          </w:tcPr>
          <w:p w14:paraId="7B916FF8" w14:textId="3A9FD5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TELUS, Bell Mobility, Verizon, AT&amp;T</w:t>
            </w:r>
          </w:p>
        </w:tc>
        <w:tc>
          <w:tcPr>
            <w:tcW w:w="280" w:type="pct"/>
          </w:tcPr>
          <w:p w14:paraId="1581762E" w14:textId="20DCA4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29F8A92" w14:textId="4BAE0F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1992</w:t>
            </w:r>
          </w:p>
        </w:tc>
        <w:tc>
          <w:tcPr>
            <w:tcW w:w="229" w:type="pct"/>
          </w:tcPr>
          <w:p w14:paraId="5D93BDE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EA4AD3" w14:textId="6F9756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24541B1" w14:textId="1BDCB6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F5F040" w14:textId="7D477B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770EB5FE" w14:textId="3A6B11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4B07131E" w14:textId="77777777" w:rsidTr="008B0214">
        <w:tc>
          <w:tcPr>
            <w:tcW w:w="586" w:type="pct"/>
          </w:tcPr>
          <w:p w14:paraId="16C45040" w14:textId="697552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R4-2400218</w:t>
            </w:r>
          </w:p>
        </w:tc>
        <w:tc>
          <w:tcPr>
            <w:tcW w:w="1115" w:type="pct"/>
          </w:tcPr>
          <w:p w14:paraId="04475A5B" w14:textId="54DB47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for the mandatory support of enhanced channel raster</w:t>
            </w:r>
          </w:p>
        </w:tc>
        <w:tc>
          <w:tcPr>
            <w:tcW w:w="506" w:type="pct"/>
          </w:tcPr>
          <w:p w14:paraId="406203E4" w14:textId="7B5878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B3C0977" w14:textId="0C12E3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943C039" w14:textId="4BC080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1993</w:t>
            </w:r>
          </w:p>
        </w:tc>
        <w:tc>
          <w:tcPr>
            <w:tcW w:w="229" w:type="pct"/>
          </w:tcPr>
          <w:p w14:paraId="573201B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783CAB" w14:textId="330DAA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3BC43A4" w14:textId="2E6321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7BA40C" w14:textId="2C0689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6A514669" w14:textId="11CD16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7DEAE01B" w14:textId="77777777" w:rsidTr="008B0214">
        <w:tc>
          <w:tcPr>
            <w:tcW w:w="586" w:type="pct"/>
          </w:tcPr>
          <w:p w14:paraId="60762C61" w14:textId="36A479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R4-2400229</w:t>
            </w:r>
          </w:p>
        </w:tc>
        <w:tc>
          <w:tcPr>
            <w:tcW w:w="1115" w:type="pct"/>
          </w:tcPr>
          <w:p w14:paraId="30917FF9" w14:textId="5ECA6A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38101-1 to add PC1.5 for band n39 and annex L for band n39</w:t>
            </w:r>
          </w:p>
        </w:tc>
        <w:tc>
          <w:tcPr>
            <w:tcW w:w="506" w:type="pct"/>
          </w:tcPr>
          <w:p w14:paraId="58E73B2A" w14:textId="16543E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Mobile International Ltd</w:t>
            </w:r>
          </w:p>
        </w:tc>
        <w:tc>
          <w:tcPr>
            <w:tcW w:w="280" w:type="pct"/>
          </w:tcPr>
          <w:p w14:paraId="39D58D94" w14:textId="38FC3D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0A54001" w14:textId="3FC613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1994</w:t>
            </w:r>
          </w:p>
        </w:tc>
        <w:tc>
          <w:tcPr>
            <w:tcW w:w="229" w:type="pct"/>
          </w:tcPr>
          <w:p w14:paraId="6E954D0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B86672" w14:textId="2CDEFE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D3F1514" w14:textId="01DD62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8188F3C" w14:textId="251D99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HPUE_NR_FR1_TDD_R18</w:t>
            </w:r>
          </w:p>
        </w:tc>
        <w:tc>
          <w:tcPr>
            <w:tcW w:w="586" w:type="pct"/>
          </w:tcPr>
          <w:p w14:paraId="513BCB16" w14:textId="7B8DE3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9EAF303" w14:textId="77777777" w:rsidTr="008B0214">
        <w:tc>
          <w:tcPr>
            <w:tcW w:w="586" w:type="pct"/>
          </w:tcPr>
          <w:p w14:paraId="5D7FD6AC" w14:textId="157961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R4-2403832</w:t>
            </w:r>
          </w:p>
        </w:tc>
        <w:tc>
          <w:tcPr>
            <w:tcW w:w="1115" w:type="pct"/>
          </w:tcPr>
          <w:p w14:paraId="0C5B7135" w14:textId="6C9B7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38101-1 to add PC1.5 for band n39 and annex L for band n39</w:t>
            </w:r>
          </w:p>
        </w:tc>
        <w:tc>
          <w:tcPr>
            <w:tcW w:w="506" w:type="pct"/>
          </w:tcPr>
          <w:p w14:paraId="2B12C73C" w14:textId="23AF9E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Mobile International Ltd</w:t>
            </w:r>
          </w:p>
        </w:tc>
        <w:tc>
          <w:tcPr>
            <w:tcW w:w="280" w:type="pct"/>
          </w:tcPr>
          <w:p w14:paraId="0A721F7E" w14:textId="235DE6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72EDE51" w14:textId="6466AF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1994</w:t>
            </w:r>
          </w:p>
        </w:tc>
        <w:tc>
          <w:tcPr>
            <w:tcW w:w="229" w:type="pct"/>
          </w:tcPr>
          <w:p w14:paraId="3C13B672" w14:textId="525AF34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B4B1844" w14:textId="063442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AEED546" w14:textId="1DEB53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778BFD6" w14:textId="67E0DC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HPUE_NR_FR1_TDD_R18</w:t>
            </w:r>
          </w:p>
        </w:tc>
        <w:tc>
          <w:tcPr>
            <w:tcW w:w="586" w:type="pct"/>
          </w:tcPr>
          <w:p w14:paraId="1E6453AE" w14:textId="386F47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30E54EF" w14:textId="77777777" w:rsidTr="008B0214">
        <w:tc>
          <w:tcPr>
            <w:tcW w:w="586" w:type="pct"/>
          </w:tcPr>
          <w:p w14:paraId="4D999764" w14:textId="67DD34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R4-2400230</w:t>
            </w:r>
          </w:p>
        </w:tc>
        <w:tc>
          <w:tcPr>
            <w:tcW w:w="1115" w:type="pct"/>
          </w:tcPr>
          <w:p w14:paraId="1851B36B" w14:textId="2C39F7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38101-1 to update ATG related signaling name</w:t>
            </w:r>
          </w:p>
        </w:tc>
        <w:tc>
          <w:tcPr>
            <w:tcW w:w="506" w:type="pct"/>
          </w:tcPr>
          <w:p w14:paraId="115CCC6B" w14:textId="46C8C9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Mobile International Ltd</w:t>
            </w:r>
          </w:p>
        </w:tc>
        <w:tc>
          <w:tcPr>
            <w:tcW w:w="280" w:type="pct"/>
          </w:tcPr>
          <w:p w14:paraId="301ACF5B" w14:textId="1FEB05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F91AF87" w14:textId="16311B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1995</w:t>
            </w:r>
          </w:p>
        </w:tc>
        <w:tc>
          <w:tcPr>
            <w:tcW w:w="229" w:type="pct"/>
          </w:tcPr>
          <w:p w14:paraId="63077CD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14E6502" w14:textId="74E5E8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785CA15" w14:textId="3324C3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2A63EA0" w14:textId="246181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4EBD6667" w14:textId="4BA93D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5D796F3" w14:textId="77777777" w:rsidTr="008B0214">
        <w:tc>
          <w:tcPr>
            <w:tcW w:w="586" w:type="pct"/>
          </w:tcPr>
          <w:p w14:paraId="3515EAA6" w14:textId="1AC6D4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R4-2403690</w:t>
            </w:r>
          </w:p>
        </w:tc>
        <w:tc>
          <w:tcPr>
            <w:tcW w:w="1115" w:type="pct"/>
          </w:tcPr>
          <w:p w14:paraId="24D7A91D" w14:textId="58CC4B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38101-1 to update ATG related signaling name</w:t>
            </w:r>
          </w:p>
        </w:tc>
        <w:tc>
          <w:tcPr>
            <w:tcW w:w="506" w:type="pct"/>
          </w:tcPr>
          <w:p w14:paraId="007F89F7" w14:textId="306B9F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Mobile International Ltd</w:t>
            </w:r>
          </w:p>
        </w:tc>
        <w:tc>
          <w:tcPr>
            <w:tcW w:w="280" w:type="pct"/>
          </w:tcPr>
          <w:p w14:paraId="37DC86B2" w14:textId="2BE097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2283CD3" w14:textId="621F49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1995</w:t>
            </w:r>
          </w:p>
        </w:tc>
        <w:tc>
          <w:tcPr>
            <w:tcW w:w="229" w:type="pct"/>
          </w:tcPr>
          <w:p w14:paraId="7CB227A4" w14:textId="6561350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9A7B93C" w14:textId="5D3CC2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27A19FA" w14:textId="7F0680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4343DD" w14:textId="37704A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3C8F7065" w14:textId="69DA04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0182B7B" w14:textId="77777777" w:rsidTr="008B0214">
        <w:tc>
          <w:tcPr>
            <w:tcW w:w="586" w:type="pct"/>
          </w:tcPr>
          <w:p w14:paraId="2F9625E1" w14:textId="1A48FA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R4-2403864</w:t>
            </w:r>
          </w:p>
        </w:tc>
        <w:tc>
          <w:tcPr>
            <w:tcW w:w="1115" w:type="pct"/>
          </w:tcPr>
          <w:p w14:paraId="2E37FC5C" w14:textId="7CACD1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38101-1 to update ATG related signaling name</w:t>
            </w:r>
          </w:p>
        </w:tc>
        <w:tc>
          <w:tcPr>
            <w:tcW w:w="506" w:type="pct"/>
          </w:tcPr>
          <w:p w14:paraId="34D9242C" w14:textId="0CEA6E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CMCC, Huawei, HiSilicon, ZTE Corporation, Ericsson, CAICT</w:t>
            </w:r>
          </w:p>
        </w:tc>
        <w:tc>
          <w:tcPr>
            <w:tcW w:w="280" w:type="pct"/>
          </w:tcPr>
          <w:p w14:paraId="094D8228" w14:textId="188DD3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D86E7A8" w14:textId="13F00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1995</w:t>
            </w:r>
          </w:p>
        </w:tc>
        <w:tc>
          <w:tcPr>
            <w:tcW w:w="229" w:type="pct"/>
          </w:tcPr>
          <w:p w14:paraId="3B7221E6" w14:textId="7A9F41F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248B56CA" w14:textId="4AB1EA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08D3BE2" w14:textId="267D5D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3EFEEF" w14:textId="327527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2CC6C249" w14:textId="53833A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673859D" w14:textId="77777777" w:rsidTr="008B0214">
        <w:tc>
          <w:tcPr>
            <w:tcW w:w="586" w:type="pct"/>
          </w:tcPr>
          <w:p w14:paraId="15E72761" w14:textId="08D9B8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R4-2400271</w:t>
            </w:r>
          </w:p>
        </w:tc>
        <w:tc>
          <w:tcPr>
            <w:tcW w:w="1115" w:type="pct"/>
          </w:tcPr>
          <w:p w14:paraId="5FDE7B58" w14:textId="2380E4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bug correction for Rel-17 NS_07</w:t>
            </w:r>
          </w:p>
        </w:tc>
        <w:tc>
          <w:tcPr>
            <w:tcW w:w="506" w:type="pct"/>
          </w:tcPr>
          <w:p w14:paraId="752EC744" w14:textId="22DB28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E9F75EA" w14:textId="4CA7A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67B4F5F" w14:textId="56A800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1996</w:t>
            </w:r>
          </w:p>
        </w:tc>
        <w:tc>
          <w:tcPr>
            <w:tcW w:w="229" w:type="pct"/>
          </w:tcPr>
          <w:p w14:paraId="23A0E6A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BD40CC" w14:textId="06209B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D6BD1C9" w14:textId="2BF3F4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5BF9A3" w14:textId="48F3FC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NR_n13-Core</w:t>
            </w:r>
          </w:p>
        </w:tc>
        <w:tc>
          <w:tcPr>
            <w:tcW w:w="586" w:type="pct"/>
          </w:tcPr>
          <w:p w14:paraId="4F84D887" w14:textId="531DD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0F8818A" w14:textId="77777777" w:rsidTr="008B0214">
        <w:tc>
          <w:tcPr>
            <w:tcW w:w="586" w:type="pct"/>
          </w:tcPr>
          <w:p w14:paraId="3291A08E" w14:textId="188E58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R4-2400272</w:t>
            </w:r>
          </w:p>
        </w:tc>
        <w:tc>
          <w:tcPr>
            <w:tcW w:w="1115" w:type="pct"/>
          </w:tcPr>
          <w:p w14:paraId="17C93AE9" w14:textId="27D32C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bug correction for Rel-18 NS_07</w:t>
            </w:r>
          </w:p>
        </w:tc>
        <w:tc>
          <w:tcPr>
            <w:tcW w:w="506" w:type="pct"/>
          </w:tcPr>
          <w:p w14:paraId="1DE5AF86" w14:textId="6B5F1A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F8B67F9" w14:textId="3A8089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2206916" w14:textId="702362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1997</w:t>
            </w:r>
          </w:p>
        </w:tc>
        <w:tc>
          <w:tcPr>
            <w:tcW w:w="229" w:type="pct"/>
          </w:tcPr>
          <w:p w14:paraId="606C629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0ED60E" w14:textId="187BF4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36AE75" w14:textId="6662C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1CF6A0A" w14:textId="760181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NR_n13-Core</w:t>
            </w:r>
          </w:p>
        </w:tc>
        <w:tc>
          <w:tcPr>
            <w:tcW w:w="586" w:type="pct"/>
          </w:tcPr>
          <w:p w14:paraId="5D23C990" w14:textId="32C1BD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BB9E2D3" w14:textId="77777777" w:rsidTr="008B0214">
        <w:tc>
          <w:tcPr>
            <w:tcW w:w="586" w:type="pct"/>
          </w:tcPr>
          <w:p w14:paraId="3BF12B15" w14:textId="453F7F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R4-2400337</w:t>
            </w:r>
          </w:p>
        </w:tc>
        <w:tc>
          <w:tcPr>
            <w:tcW w:w="1115" w:type="pct"/>
          </w:tcPr>
          <w:p w14:paraId="2E0EA1FE" w14:textId="300F5E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(NR_cov_enh2-Core) Correction on dpc-Reporting-FR1 related requirements</w:t>
            </w:r>
          </w:p>
        </w:tc>
        <w:tc>
          <w:tcPr>
            <w:tcW w:w="506" w:type="pct"/>
          </w:tcPr>
          <w:p w14:paraId="02694D31" w14:textId="58975B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280" w:type="pct"/>
          </w:tcPr>
          <w:p w14:paraId="1CC301F5" w14:textId="419894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02ECD7B" w14:textId="159798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1998</w:t>
            </w:r>
          </w:p>
        </w:tc>
        <w:tc>
          <w:tcPr>
            <w:tcW w:w="229" w:type="pct"/>
          </w:tcPr>
          <w:p w14:paraId="1E8D980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0D8B00" w14:textId="73C53F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79A540B" w14:textId="71178F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970A0E" w14:textId="2FEDDB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NR_cov_enh2-Core</w:t>
            </w:r>
          </w:p>
        </w:tc>
        <w:tc>
          <w:tcPr>
            <w:tcW w:w="586" w:type="pct"/>
          </w:tcPr>
          <w:p w14:paraId="7B698FAD" w14:textId="52FEE0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8BB5C57" w14:textId="77777777" w:rsidTr="008B0214">
        <w:tc>
          <w:tcPr>
            <w:tcW w:w="586" w:type="pct"/>
          </w:tcPr>
          <w:p w14:paraId="4862084F" w14:textId="26D269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R4-2400344</w:t>
            </w:r>
          </w:p>
        </w:tc>
        <w:tc>
          <w:tcPr>
            <w:tcW w:w="1115" w:type="pct"/>
          </w:tcPr>
          <w:p w14:paraId="73E5A832" w14:textId="7126ED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(NR_ENDC_RF_FR1_enh2-Core) Correction on delta TRxSRS related texts for 8Rx</w:t>
            </w:r>
          </w:p>
        </w:tc>
        <w:tc>
          <w:tcPr>
            <w:tcW w:w="506" w:type="pct"/>
          </w:tcPr>
          <w:p w14:paraId="4C727CC6" w14:textId="7D6209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F29A673" w14:textId="350CDF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BE3608B" w14:textId="49E5AD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1999</w:t>
            </w:r>
          </w:p>
        </w:tc>
        <w:tc>
          <w:tcPr>
            <w:tcW w:w="229" w:type="pct"/>
          </w:tcPr>
          <w:p w14:paraId="3CFB9B6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B84746A" w14:textId="0B2F7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72C55F" w14:textId="36EB5A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0AB690" w14:textId="7DF118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270A7F1E" w14:textId="254867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ABD884B" w14:textId="77777777" w:rsidTr="008B0214">
        <w:tc>
          <w:tcPr>
            <w:tcW w:w="586" w:type="pct"/>
          </w:tcPr>
          <w:p w14:paraId="1C83C9B2" w14:textId="142286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R4-2403668</w:t>
            </w:r>
          </w:p>
        </w:tc>
        <w:tc>
          <w:tcPr>
            <w:tcW w:w="1115" w:type="pct"/>
          </w:tcPr>
          <w:p w14:paraId="06DD6B96" w14:textId="0B7D94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(NR_ENDC_RF_FR1_enh2-Core) Correction on delta TRxSRS related texts for 8Rx</w:t>
            </w:r>
          </w:p>
        </w:tc>
        <w:tc>
          <w:tcPr>
            <w:tcW w:w="506" w:type="pct"/>
          </w:tcPr>
          <w:p w14:paraId="77751CA0" w14:textId="6BBC0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2D81CBC" w14:textId="27FE0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7D346D2" w14:textId="57CE27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1999</w:t>
            </w:r>
          </w:p>
        </w:tc>
        <w:tc>
          <w:tcPr>
            <w:tcW w:w="229" w:type="pct"/>
          </w:tcPr>
          <w:p w14:paraId="1F5096B2" w14:textId="1ABCF28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1B1EB2D" w14:textId="5DB189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98063F" w14:textId="7EFA86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34841D" w14:textId="6BFD93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09BD3597" w14:textId="7A1CFD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0309025" w14:textId="77777777" w:rsidTr="008B0214">
        <w:tc>
          <w:tcPr>
            <w:tcW w:w="586" w:type="pct"/>
          </w:tcPr>
          <w:p w14:paraId="01911FA0" w14:textId="2216AB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R4-2403856</w:t>
            </w:r>
          </w:p>
        </w:tc>
        <w:tc>
          <w:tcPr>
            <w:tcW w:w="1115" w:type="pct"/>
          </w:tcPr>
          <w:p w14:paraId="3776F64C" w14:textId="5AC56D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(NR_ENDC_RF_FR1_enh2-Core) Correction on delta TRxSRS related texts for 8Rx</w:t>
            </w:r>
          </w:p>
        </w:tc>
        <w:tc>
          <w:tcPr>
            <w:tcW w:w="506" w:type="pct"/>
          </w:tcPr>
          <w:p w14:paraId="69D38BCA" w14:textId="630218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Ericsson, ZTE</w:t>
            </w:r>
          </w:p>
        </w:tc>
        <w:tc>
          <w:tcPr>
            <w:tcW w:w="280" w:type="pct"/>
          </w:tcPr>
          <w:p w14:paraId="73A6A2F1" w14:textId="626EEC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AC5DA3B" w14:textId="546297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1999</w:t>
            </w:r>
          </w:p>
        </w:tc>
        <w:tc>
          <w:tcPr>
            <w:tcW w:w="229" w:type="pct"/>
          </w:tcPr>
          <w:p w14:paraId="7351EBD0" w14:textId="655134A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28D0775C" w14:textId="775D28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07FD45E" w14:textId="4BE7CE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3031316" w14:textId="16DCA0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47FFECE9" w14:textId="29095B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A4E1FD" w14:textId="77777777" w:rsidTr="008B0214">
        <w:tc>
          <w:tcPr>
            <w:tcW w:w="586" w:type="pct"/>
          </w:tcPr>
          <w:p w14:paraId="3115D373" w14:textId="617E8E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R4-2400350</w:t>
            </w:r>
          </w:p>
        </w:tc>
        <w:tc>
          <w:tcPr>
            <w:tcW w:w="1115" w:type="pct"/>
          </w:tcPr>
          <w:p w14:paraId="2D5DA40B" w14:textId="4F2660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for High power UE for intra-band and inter-band CA with power class 2 on single carrier uplink on FDD band</w:t>
            </w:r>
          </w:p>
        </w:tc>
        <w:tc>
          <w:tcPr>
            <w:tcW w:w="506" w:type="pct"/>
          </w:tcPr>
          <w:p w14:paraId="7C6AF57C" w14:textId="0E3E41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Unicom</w:t>
            </w:r>
          </w:p>
        </w:tc>
        <w:tc>
          <w:tcPr>
            <w:tcW w:w="280" w:type="pct"/>
          </w:tcPr>
          <w:p w14:paraId="2E589ECB" w14:textId="057074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8D09842" w14:textId="4620F1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2000</w:t>
            </w:r>
          </w:p>
        </w:tc>
        <w:tc>
          <w:tcPr>
            <w:tcW w:w="229" w:type="pct"/>
          </w:tcPr>
          <w:p w14:paraId="156DCC8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4C4BDC" w14:textId="78D374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06F136" w14:textId="63357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760B0F4" w14:textId="152140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HPUE_FR1_FDD_NR_CADC_R18</w:t>
            </w:r>
          </w:p>
        </w:tc>
        <w:tc>
          <w:tcPr>
            <w:tcW w:w="586" w:type="pct"/>
          </w:tcPr>
          <w:p w14:paraId="53718916" w14:textId="37AFF6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934A2D" w14:textId="77777777" w:rsidTr="008B0214">
        <w:tc>
          <w:tcPr>
            <w:tcW w:w="586" w:type="pct"/>
          </w:tcPr>
          <w:p w14:paraId="7C432898" w14:textId="189186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R4-2400353</w:t>
            </w:r>
          </w:p>
        </w:tc>
        <w:tc>
          <w:tcPr>
            <w:tcW w:w="1115" w:type="pct"/>
          </w:tcPr>
          <w:p w14:paraId="37794A54" w14:textId="21E67F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for High power UE for FDD single band PC2</w:t>
            </w:r>
          </w:p>
        </w:tc>
        <w:tc>
          <w:tcPr>
            <w:tcW w:w="506" w:type="pct"/>
          </w:tcPr>
          <w:p w14:paraId="43253CC7" w14:textId="22BB9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Unicom</w:t>
            </w:r>
          </w:p>
        </w:tc>
        <w:tc>
          <w:tcPr>
            <w:tcW w:w="280" w:type="pct"/>
          </w:tcPr>
          <w:p w14:paraId="069963FB" w14:textId="118620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59D44D0" w14:textId="618E07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2001</w:t>
            </w:r>
          </w:p>
        </w:tc>
        <w:tc>
          <w:tcPr>
            <w:tcW w:w="229" w:type="pct"/>
          </w:tcPr>
          <w:p w14:paraId="3D65B4F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DCDDB9" w14:textId="20B4B5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132C233" w14:textId="4FB390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350D6A6" w14:textId="36BE24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HPUE_NR_FR1_FDD_R18</w:t>
            </w:r>
          </w:p>
        </w:tc>
        <w:tc>
          <w:tcPr>
            <w:tcW w:w="586" w:type="pct"/>
          </w:tcPr>
          <w:p w14:paraId="2F479105" w14:textId="378E1F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A28E17" w14:textId="77777777" w:rsidTr="008B0214">
        <w:tc>
          <w:tcPr>
            <w:tcW w:w="586" w:type="pct"/>
          </w:tcPr>
          <w:p w14:paraId="54EDBE59" w14:textId="3E3210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R4-2400357</w:t>
            </w:r>
          </w:p>
        </w:tc>
        <w:tc>
          <w:tcPr>
            <w:tcW w:w="1115" w:type="pct"/>
          </w:tcPr>
          <w:p w14:paraId="3FAC3353" w14:textId="21B599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Rel-18 Corrections to UL configuration for asymmetric ULDL</w:t>
            </w:r>
          </w:p>
        </w:tc>
        <w:tc>
          <w:tcPr>
            <w:tcW w:w="506" w:type="pct"/>
          </w:tcPr>
          <w:p w14:paraId="4C39CC92" w14:textId="4ED764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Solutions, Inc., Nokia, T-Mobile USA, Keysight Technologies</w:t>
            </w:r>
          </w:p>
        </w:tc>
        <w:tc>
          <w:tcPr>
            <w:tcW w:w="280" w:type="pct"/>
          </w:tcPr>
          <w:p w14:paraId="6069D993" w14:textId="382C5E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7CCC2C1" w14:textId="192600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2002</w:t>
            </w:r>
          </w:p>
        </w:tc>
        <w:tc>
          <w:tcPr>
            <w:tcW w:w="229" w:type="pct"/>
          </w:tcPr>
          <w:p w14:paraId="6558449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4C7D4C" w14:textId="61EDF6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F6F8CAC" w14:textId="011C61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57487F0" w14:textId="38E0B5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28FD9C7" w14:textId="1FB26D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CFB5DF" w14:textId="77777777" w:rsidTr="008B0214">
        <w:tc>
          <w:tcPr>
            <w:tcW w:w="586" w:type="pct"/>
          </w:tcPr>
          <w:p w14:paraId="15DAEB5F" w14:textId="02812E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R4-2400358</w:t>
            </w:r>
          </w:p>
        </w:tc>
        <w:tc>
          <w:tcPr>
            <w:tcW w:w="1115" w:type="pct"/>
          </w:tcPr>
          <w:p w14:paraId="0A846984" w14:textId="30EBC7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Rel-17 Corrections to UL configuration for asymmetric ULDL</w:t>
            </w:r>
          </w:p>
        </w:tc>
        <w:tc>
          <w:tcPr>
            <w:tcW w:w="506" w:type="pct"/>
          </w:tcPr>
          <w:p w14:paraId="14D0A3CE" w14:textId="604ACF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Solutions, Inc., Nokia, T-Mobile USA, Keysight Technologies</w:t>
            </w:r>
          </w:p>
        </w:tc>
        <w:tc>
          <w:tcPr>
            <w:tcW w:w="280" w:type="pct"/>
          </w:tcPr>
          <w:p w14:paraId="2328C7D1" w14:textId="30FC38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E865651" w14:textId="570EEB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2003</w:t>
            </w:r>
          </w:p>
        </w:tc>
        <w:tc>
          <w:tcPr>
            <w:tcW w:w="229" w:type="pct"/>
          </w:tcPr>
          <w:p w14:paraId="32AA66E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39662F" w14:textId="7272FE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B11E581" w14:textId="409C00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89E43D4" w14:textId="3BB9C4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A9CFE2B" w14:textId="60C049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32A68E6" w14:textId="77777777" w:rsidTr="008B0214">
        <w:tc>
          <w:tcPr>
            <w:tcW w:w="586" w:type="pct"/>
          </w:tcPr>
          <w:p w14:paraId="1CA9244A" w14:textId="6D0723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R4-2400359</w:t>
            </w:r>
          </w:p>
        </w:tc>
        <w:tc>
          <w:tcPr>
            <w:tcW w:w="1115" w:type="pct"/>
          </w:tcPr>
          <w:p w14:paraId="1FE1E6AE" w14:textId="45DE98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Rel-18 NR-U Nominal channel spacing</w:t>
            </w:r>
          </w:p>
        </w:tc>
        <w:tc>
          <w:tcPr>
            <w:tcW w:w="506" w:type="pct"/>
          </w:tcPr>
          <w:p w14:paraId="385B52BD" w14:textId="078A3D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 Inc., Nokia</w:t>
            </w:r>
          </w:p>
        </w:tc>
        <w:tc>
          <w:tcPr>
            <w:tcW w:w="280" w:type="pct"/>
          </w:tcPr>
          <w:p w14:paraId="2281F8F9" w14:textId="5D768D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F3939E7" w14:textId="280C4C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2004</w:t>
            </w:r>
          </w:p>
        </w:tc>
        <w:tc>
          <w:tcPr>
            <w:tcW w:w="229" w:type="pct"/>
          </w:tcPr>
          <w:p w14:paraId="016F3DC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A162F1" w14:textId="7ADB30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15D901F" w14:textId="45DEBE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D6EA8B2" w14:textId="0D472D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194ABC67" w14:textId="7EAD2C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23A83EF" w14:textId="77777777" w:rsidTr="008B0214">
        <w:tc>
          <w:tcPr>
            <w:tcW w:w="586" w:type="pct"/>
          </w:tcPr>
          <w:p w14:paraId="6F42B7AB" w14:textId="19E409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R4-2400360</w:t>
            </w:r>
          </w:p>
        </w:tc>
        <w:tc>
          <w:tcPr>
            <w:tcW w:w="1115" w:type="pct"/>
          </w:tcPr>
          <w:p w14:paraId="6D8D0A2A" w14:textId="5C3DAA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Rel-17 NR-U Nominal channel spacing</w:t>
            </w:r>
          </w:p>
        </w:tc>
        <w:tc>
          <w:tcPr>
            <w:tcW w:w="506" w:type="pct"/>
          </w:tcPr>
          <w:p w14:paraId="56CBCE97" w14:textId="44B268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 Inc., Nokia</w:t>
            </w:r>
          </w:p>
        </w:tc>
        <w:tc>
          <w:tcPr>
            <w:tcW w:w="280" w:type="pct"/>
          </w:tcPr>
          <w:p w14:paraId="63C14EE5" w14:textId="0B6F43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9FC9171" w14:textId="466F21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2005</w:t>
            </w:r>
          </w:p>
        </w:tc>
        <w:tc>
          <w:tcPr>
            <w:tcW w:w="229" w:type="pct"/>
          </w:tcPr>
          <w:p w14:paraId="3964654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B8D5A35" w14:textId="305E73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8CA9D29" w14:textId="327923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FFC1C09" w14:textId="6C5445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35CC85EC" w14:textId="780236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2FDD98A" w14:textId="77777777" w:rsidTr="008B0214">
        <w:tc>
          <w:tcPr>
            <w:tcW w:w="586" w:type="pct"/>
          </w:tcPr>
          <w:p w14:paraId="46B2B64C" w14:textId="5F8F22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R4-2400361</w:t>
            </w:r>
          </w:p>
        </w:tc>
        <w:tc>
          <w:tcPr>
            <w:tcW w:w="1115" w:type="pct"/>
          </w:tcPr>
          <w:p w14:paraId="51085C59" w14:textId="111B33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Rel-16 NR-U Nominal channel spacing</w:t>
            </w:r>
          </w:p>
        </w:tc>
        <w:tc>
          <w:tcPr>
            <w:tcW w:w="506" w:type="pct"/>
          </w:tcPr>
          <w:p w14:paraId="48CB9AE6" w14:textId="5B9E5A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Solutions, Inc., Nokia</w:t>
            </w:r>
          </w:p>
        </w:tc>
        <w:tc>
          <w:tcPr>
            <w:tcW w:w="280" w:type="pct"/>
          </w:tcPr>
          <w:p w14:paraId="460237DB" w14:textId="64FBCD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E259F47" w14:textId="2B0321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2006</w:t>
            </w:r>
          </w:p>
        </w:tc>
        <w:tc>
          <w:tcPr>
            <w:tcW w:w="229" w:type="pct"/>
          </w:tcPr>
          <w:p w14:paraId="645C550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5363559" w14:textId="3224A5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BA96854" w14:textId="42E6B9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D1445EB" w14:textId="2864F3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4DCB1552" w14:textId="43E037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499C9825" w14:textId="77777777" w:rsidTr="008B0214">
        <w:tc>
          <w:tcPr>
            <w:tcW w:w="586" w:type="pct"/>
          </w:tcPr>
          <w:p w14:paraId="5F06634B" w14:textId="178599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R4-2400362</w:t>
            </w:r>
          </w:p>
        </w:tc>
        <w:tc>
          <w:tcPr>
            <w:tcW w:w="1115" w:type="pct"/>
          </w:tcPr>
          <w:p w14:paraId="131C1641" w14:textId="7B65AB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Rel-18 CA_NC_NS_12-15</w:t>
            </w:r>
          </w:p>
        </w:tc>
        <w:tc>
          <w:tcPr>
            <w:tcW w:w="506" w:type="pct"/>
          </w:tcPr>
          <w:p w14:paraId="378E8591" w14:textId="065F57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Solutions, Inc</w:t>
            </w:r>
          </w:p>
        </w:tc>
        <w:tc>
          <w:tcPr>
            <w:tcW w:w="280" w:type="pct"/>
          </w:tcPr>
          <w:p w14:paraId="71A6F03A" w14:textId="12B284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C5AD822" w14:textId="658C2C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2007</w:t>
            </w:r>
          </w:p>
        </w:tc>
        <w:tc>
          <w:tcPr>
            <w:tcW w:w="229" w:type="pct"/>
          </w:tcPr>
          <w:p w14:paraId="34225BF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2E840C" w14:textId="4D994F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8C8320" w14:textId="0D7A2D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D8F1009" w14:textId="231FB7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NR_CA_R18_Intra-Core</w:t>
            </w:r>
          </w:p>
        </w:tc>
        <w:tc>
          <w:tcPr>
            <w:tcW w:w="586" w:type="pct"/>
          </w:tcPr>
          <w:p w14:paraId="1466DF98" w14:textId="12CA9B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447F9414" w14:textId="77777777" w:rsidTr="008B0214">
        <w:tc>
          <w:tcPr>
            <w:tcW w:w="586" w:type="pct"/>
          </w:tcPr>
          <w:p w14:paraId="34392BD7" w14:textId="6D6089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R4-2400413</w:t>
            </w:r>
          </w:p>
        </w:tc>
        <w:tc>
          <w:tcPr>
            <w:tcW w:w="1115" w:type="pct"/>
          </w:tcPr>
          <w:p w14:paraId="1053A482" w14:textId="2B9AE7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Modification on power imbalance requirements</w:t>
            </w:r>
          </w:p>
        </w:tc>
        <w:tc>
          <w:tcPr>
            <w:tcW w:w="506" w:type="pct"/>
          </w:tcPr>
          <w:p w14:paraId="73DADB0D" w14:textId="70AE5C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E127B08" w14:textId="6C0D61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606BEBF" w14:textId="585A51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2008</w:t>
            </w:r>
          </w:p>
        </w:tc>
        <w:tc>
          <w:tcPr>
            <w:tcW w:w="229" w:type="pct"/>
          </w:tcPr>
          <w:p w14:paraId="1BD05A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3B8478" w14:textId="1BFCA5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D55A671" w14:textId="467473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9DF1565" w14:textId="7C8073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1E447D17" w14:textId="66D933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4374021" w14:textId="77777777" w:rsidTr="008B0214">
        <w:tc>
          <w:tcPr>
            <w:tcW w:w="586" w:type="pct"/>
          </w:tcPr>
          <w:p w14:paraId="59C9FB35" w14:textId="26A3FE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R4-2403688</w:t>
            </w:r>
          </w:p>
        </w:tc>
        <w:tc>
          <w:tcPr>
            <w:tcW w:w="1115" w:type="pct"/>
          </w:tcPr>
          <w:p w14:paraId="34B70675" w14:textId="7C69CC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Modification on power imbalance requirements</w:t>
            </w:r>
          </w:p>
        </w:tc>
        <w:tc>
          <w:tcPr>
            <w:tcW w:w="506" w:type="pct"/>
          </w:tcPr>
          <w:p w14:paraId="6C7F870D" w14:textId="01DA23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36CE1AD" w14:textId="2897A2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31A8FAD" w14:textId="5C4F5A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2008</w:t>
            </w:r>
          </w:p>
        </w:tc>
        <w:tc>
          <w:tcPr>
            <w:tcW w:w="229" w:type="pct"/>
          </w:tcPr>
          <w:p w14:paraId="1D06B3FF" w14:textId="6B4E6CD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533F071" w14:textId="3AB20C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49BD85F" w14:textId="5BA5FE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C88CA0" w14:textId="0A3140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1DC7C758" w14:textId="1E8A4B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BBC6A6B" w14:textId="77777777" w:rsidTr="008B0214">
        <w:tc>
          <w:tcPr>
            <w:tcW w:w="586" w:type="pct"/>
          </w:tcPr>
          <w:p w14:paraId="338C9AFC" w14:textId="164B58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R4-2400517</w:t>
            </w:r>
          </w:p>
        </w:tc>
        <w:tc>
          <w:tcPr>
            <w:tcW w:w="1115" w:type="pct"/>
          </w:tcPr>
          <w:p w14:paraId="34227F0D" w14:textId="638081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TS38.101-1 Rel-16 CAT-F: On corrections for NR-U R16 A-MPR requirements</w:t>
            </w:r>
          </w:p>
        </w:tc>
        <w:tc>
          <w:tcPr>
            <w:tcW w:w="506" w:type="pct"/>
          </w:tcPr>
          <w:p w14:paraId="2A70F6D5" w14:textId="53F58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ABA0C70" w14:textId="0C41C1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E7C1454" w14:textId="51996B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2009</w:t>
            </w:r>
          </w:p>
        </w:tc>
        <w:tc>
          <w:tcPr>
            <w:tcW w:w="229" w:type="pct"/>
          </w:tcPr>
          <w:p w14:paraId="5924CD1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DC6E0D" w14:textId="05B5F1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A76D73D" w14:textId="2FF3A4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C2C3C5D" w14:textId="30EA1F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7814A9A0" w14:textId="20BDDC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8DAEEFA" w14:textId="77777777" w:rsidTr="008B0214">
        <w:tc>
          <w:tcPr>
            <w:tcW w:w="586" w:type="pct"/>
          </w:tcPr>
          <w:p w14:paraId="443A1290" w14:textId="520EA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R4-2400518</w:t>
            </w:r>
          </w:p>
        </w:tc>
        <w:tc>
          <w:tcPr>
            <w:tcW w:w="1115" w:type="pct"/>
          </w:tcPr>
          <w:p w14:paraId="02E6F59C" w14:textId="16DD6D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TS38.101-1 Rel-17 CAT-A: On corrections for NR-U R16 A-MPR requirements</w:t>
            </w:r>
          </w:p>
        </w:tc>
        <w:tc>
          <w:tcPr>
            <w:tcW w:w="506" w:type="pct"/>
          </w:tcPr>
          <w:p w14:paraId="7169063C" w14:textId="47B093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5211E36" w14:textId="5C1D79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290FC79" w14:textId="71D8C0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2010</w:t>
            </w:r>
          </w:p>
        </w:tc>
        <w:tc>
          <w:tcPr>
            <w:tcW w:w="229" w:type="pct"/>
          </w:tcPr>
          <w:p w14:paraId="4F32754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CA6EB9" w14:textId="2370A2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A069D0D" w14:textId="3315B9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AC3E081" w14:textId="637935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3788741B" w14:textId="3C0CAB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E17CF41" w14:textId="77777777" w:rsidTr="008B0214">
        <w:tc>
          <w:tcPr>
            <w:tcW w:w="586" w:type="pct"/>
          </w:tcPr>
          <w:p w14:paraId="628E68BA" w14:textId="7276EE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R4-2400519</w:t>
            </w:r>
          </w:p>
        </w:tc>
        <w:tc>
          <w:tcPr>
            <w:tcW w:w="1115" w:type="pct"/>
          </w:tcPr>
          <w:p w14:paraId="0C54A168" w14:textId="57A557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TS38.101-1 Rel-18 CAT-A: On corrections for NR-U R16 A-MPR requirements</w:t>
            </w:r>
          </w:p>
        </w:tc>
        <w:tc>
          <w:tcPr>
            <w:tcW w:w="506" w:type="pct"/>
          </w:tcPr>
          <w:p w14:paraId="25C0D399" w14:textId="7D2691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1824CA0" w14:textId="4BA57A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EC2913C" w14:textId="266ACE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2011</w:t>
            </w:r>
          </w:p>
        </w:tc>
        <w:tc>
          <w:tcPr>
            <w:tcW w:w="229" w:type="pct"/>
          </w:tcPr>
          <w:p w14:paraId="794A6F0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935822" w14:textId="6A8AEC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AA8E77F" w14:textId="6EAB45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CC5B021" w14:textId="3BA073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3702B649" w14:textId="157AF2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86A05BF" w14:textId="77777777" w:rsidTr="008B0214">
        <w:tc>
          <w:tcPr>
            <w:tcW w:w="586" w:type="pct"/>
          </w:tcPr>
          <w:p w14:paraId="026CDFA8" w14:textId="266B44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R4-2400520</w:t>
            </w:r>
          </w:p>
        </w:tc>
        <w:tc>
          <w:tcPr>
            <w:tcW w:w="1115" w:type="pct"/>
          </w:tcPr>
          <w:p w14:paraId="25CCE9BA" w14:textId="7C2B2E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TS38.101-1 Rel-17 CAT-F: On corrections for NR-U R17 A-MPR requirements</w:t>
            </w:r>
          </w:p>
        </w:tc>
        <w:tc>
          <w:tcPr>
            <w:tcW w:w="506" w:type="pct"/>
          </w:tcPr>
          <w:p w14:paraId="412F592B" w14:textId="1FB062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07C93DF" w14:textId="4CD08E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641B644" w14:textId="780A7F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2012</w:t>
            </w:r>
          </w:p>
        </w:tc>
        <w:tc>
          <w:tcPr>
            <w:tcW w:w="229" w:type="pct"/>
          </w:tcPr>
          <w:p w14:paraId="31FA29E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25EBD7" w14:textId="45BC4B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AD5730A" w14:textId="63B82C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9AB41F6" w14:textId="2B8231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NR_6GHz_unlic_full-Core, NR_6GHz_unlic_EU-Core</w:t>
            </w:r>
          </w:p>
        </w:tc>
        <w:tc>
          <w:tcPr>
            <w:tcW w:w="586" w:type="pct"/>
          </w:tcPr>
          <w:p w14:paraId="6A0E79F8" w14:textId="3CAE0B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D36E25" w14:textId="77777777" w:rsidTr="008B0214">
        <w:tc>
          <w:tcPr>
            <w:tcW w:w="586" w:type="pct"/>
          </w:tcPr>
          <w:p w14:paraId="0113F7F2" w14:textId="733565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R4-2400521</w:t>
            </w:r>
          </w:p>
        </w:tc>
        <w:tc>
          <w:tcPr>
            <w:tcW w:w="1115" w:type="pct"/>
          </w:tcPr>
          <w:p w14:paraId="761BB516" w14:textId="6290F8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TS38.101-1 Rel-18 CAT-A: On corrections for NR-U R17 A-MPR requirements</w:t>
            </w:r>
          </w:p>
        </w:tc>
        <w:tc>
          <w:tcPr>
            <w:tcW w:w="506" w:type="pct"/>
          </w:tcPr>
          <w:p w14:paraId="1FFEF359" w14:textId="6E9DB3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2CA60FF" w14:textId="32EB50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8F7CAEF" w14:textId="087AD5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2013</w:t>
            </w:r>
          </w:p>
        </w:tc>
        <w:tc>
          <w:tcPr>
            <w:tcW w:w="229" w:type="pct"/>
          </w:tcPr>
          <w:p w14:paraId="55312A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433384" w14:textId="6B5F40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1C2844" w14:textId="4036F3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41A652" w14:textId="171D03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NR_6GHz_unlic_full-Core, NR_6GHz_unlic_EU-Core</w:t>
            </w:r>
          </w:p>
        </w:tc>
        <w:tc>
          <w:tcPr>
            <w:tcW w:w="586" w:type="pct"/>
          </w:tcPr>
          <w:p w14:paraId="2F968E07" w14:textId="4F29CC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3302B68" w14:textId="77777777" w:rsidTr="008B0214">
        <w:tc>
          <w:tcPr>
            <w:tcW w:w="586" w:type="pct"/>
          </w:tcPr>
          <w:p w14:paraId="62C027D3" w14:textId="79FE07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R4-2400522</w:t>
            </w:r>
          </w:p>
        </w:tc>
        <w:tc>
          <w:tcPr>
            <w:tcW w:w="1115" w:type="pct"/>
          </w:tcPr>
          <w:p w14:paraId="00C4C5BD" w14:textId="2172A7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TS38.101-1 Rel-18 CAT-F: On corrections for NR-U R18 A-MPR requirements</w:t>
            </w:r>
          </w:p>
        </w:tc>
        <w:tc>
          <w:tcPr>
            <w:tcW w:w="506" w:type="pct"/>
          </w:tcPr>
          <w:p w14:paraId="17E28F59" w14:textId="46991F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9A1F8D6" w14:textId="7B4DD9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5D4153B" w14:textId="7496B5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2014</w:t>
            </w:r>
          </w:p>
        </w:tc>
        <w:tc>
          <w:tcPr>
            <w:tcW w:w="229" w:type="pct"/>
          </w:tcPr>
          <w:p w14:paraId="343F2E6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E3370C" w14:textId="54B7BE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C3B236" w14:textId="280F0E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F9875FE" w14:textId="64A8D2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56F369D6" w14:textId="3B9D51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E36BD8" w14:textId="77777777" w:rsidTr="008B0214">
        <w:tc>
          <w:tcPr>
            <w:tcW w:w="586" w:type="pct"/>
          </w:tcPr>
          <w:p w14:paraId="7C8DF904" w14:textId="09ACFF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R4-2400555</w:t>
            </w:r>
          </w:p>
        </w:tc>
        <w:tc>
          <w:tcPr>
            <w:tcW w:w="1115" w:type="pct"/>
          </w:tcPr>
          <w:p w14:paraId="6D9717F2" w14:textId="4CC94C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TS38.101-1 on XR device definition and REFSENS requirements for 2Rx non-Redcap XR device [2Rx_XR_UE]</w:t>
            </w:r>
          </w:p>
        </w:tc>
        <w:tc>
          <w:tcPr>
            <w:tcW w:w="506" w:type="pct"/>
          </w:tcPr>
          <w:p w14:paraId="587E84BE" w14:textId="619765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Meta Ireland</w:t>
            </w:r>
          </w:p>
        </w:tc>
        <w:tc>
          <w:tcPr>
            <w:tcW w:w="280" w:type="pct"/>
          </w:tcPr>
          <w:p w14:paraId="08B7412C" w14:textId="0830D7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94BE7C8" w14:textId="54B711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2015</w:t>
            </w:r>
          </w:p>
        </w:tc>
        <w:tc>
          <w:tcPr>
            <w:tcW w:w="229" w:type="pct"/>
          </w:tcPr>
          <w:p w14:paraId="7007E9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9D7694" w14:textId="0E30A8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DB0408" w14:textId="7BB08D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E36488D" w14:textId="3F2CA3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438A120E" w14:textId="2E8BF0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CA7B5F9" w14:textId="77777777" w:rsidTr="008B0214">
        <w:tc>
          <w:tcPr>
            <w:tcW w:w="586" w:type="pct"/>
          </w:tcPr>
          <w:p w14:paraId="03D7A3C7" w14:textId="48FCF9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R4-2403889</w:t>
            </w:r>
          </w:p>
        </w:tc>
        <w:tc>
          <w:tcPr>
            <w:tcW w:w="1115" w:type="pct"/>
          </w:tcPr>
          <w:p w14:paraId="02B2C863" w14:textId="2C0EFB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TS38.101-1 on XR device definition and REFSENS requirements for 2Rx non-Redcap XR device [2Rx_XR_UE]</w:t>
            </w:r>
          </w:p>
        </w:tc>
        <w:tc>
          <w:tcPr>
            <w:tcW w:w="506" w:type="pct"/>
          </w:tcPr>
          <w:p w14:paraId="1FBE2F32" w14:textId="55C059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Meta Ireland</w:t>
            </w:r>
          </w:p>
        </w:tc>
        <w:tc>
          <w:tcPr>
            <w:tcW w:w="280" w:type="pct"/>
          </w:tcPr>
          <w:p w14:paraId="5E25519A" w14:textId="4F4905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8B879E1" w14:textId="3F6D3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2015</w:t>
            </w:r>
          </w:p>
        </w:tc>
        <w:tc>
          <w:tcPr>
            <w:tcW w:w="229" w:type="pct"/>
          </w:tcPr>
          <w:p w14:paraId="38288D06" w14:textId="5AE1AB6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06B6E252" w14:textId="1E7923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150DAD" w14:textId="286113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FBA6DEF" w14:textId="2F3E7C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7E181342" w14:textId="0B3BCB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CEDDD18" w14:textId="77777777" w:rsidTr="008B0214">
        <w:tc>
          <w:tcPr>
            <w:tcW w:w="586" w:type="pct"/>
          </w:tcPr>
          <w:p w14:paraId="25832157" w14:textId="4C47E0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R4-2403890</w:t>
            </w:r>
          </w:p>
        </w:tc>
        <w:tc>
          <w:tcPr>
            <w:tcW w:w="1115" w:type="pct"/>
          </w:tcPr>
          <w:p w14:paraId="32A2DA4D" w14:textId="7C8AAE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TS38.101-1 on XR device definition and REFSENS requirements for 2Rx non-Redcap XR device [2Rx_XR_UE]</w:t>
            </w:r>
          </w:p>
        </w:tc>
        <w:tc>
          <w:tcPr>
            <w:tcW w:w="506" w:type="pct"/>
          </w:tcPr>
          <w:p w14:paraId="2C9D91B1" w14:textId="6F4D40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Meta Ireland</w:t>
            </w:r>
          </w:p>
        </w:tc>
        <w:tc>
          <w:tcPr>
            <w:tcW w:w="280" w:type="pct"/>
          </w:tcPr>
          <w:p w14:paraId="33EB0559" w14:textId="01B30C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A38FD33" w14:textId="4CEA3D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2015</w:t>
            </w:r>
          </w:p>
        </w:tc>
        <w:tc>
          <w:tcPr>
            <w:tcW w:w="229" w:type="pct"/>
          </w:tcPr>
          <w:p w14:paraId="57566D82" w14:textId="51457B0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</w:t>
            </w:r>
          </w:p>
        </w:tc>
        <w:tc>
          <w:tcPr>
            <w:tcW w:w="211" w:type="pct"/>
          </w:tcPr>
          <w:p w14:paraId="29B40838" w14:textId="718E19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AC06B6" w14:textId="73859D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48A6110" w14:textId="67F7E9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3BBA80D9" w14:textId="2CC4CD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B70B261" w14:textId="77777777" w:rsidTr="008B0214">
        <w:tc>
          <w:tcPr>
            <w:tcW w:w="586" w:type="pct"/>
          </w:tcPr>
          <w:p w14:paraId="1C064067" w14:textId="1D7810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R4-2400569</w:t>
            </w:r>
          </w:p>
        </w:tc>
        <w:tc>
          <w:tcPr>
            <w:tcW w:w="1115" w:type="pct"/>
          </w:tcPr>
          <w:p w14:paraId="36E16B23" w14:textId="221344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Introduction of missing DMRS configuration restriction for intra-ULCA in FR1</w:t>
            </w:r>
          </w:p>
        </w:tc>
        <w:tc>
          <w:tcPr>
            <w:tcW w:w="506" w:type="pct"/>
          </w:tcPr>
          <w:p w14:paraId="00D7EEA4" w14:textId="5837F4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76EAC3A5" w14:textId="75BE45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7608861" w14:textId="1F7D5D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2016</w:t>
            </w:r>
          </w:p>
        </w:tc>
        <w:tc>
          <w:tcPr>
            <w:tcW w:w="229" w:type="pct"/>
          </w:tcPr>
          <w:p w14:paraId="3D5CC4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F61ACD" w14:textId="2779BA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E6F04C3" w14:textId="03FAF5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1681F5" w14:textId="4DAB34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2E847B08" w14:textId="3C11E1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CB2528F" w14:textId="77777777" w:rsidTr="008B0214">
        <w:tc>
          <w:tcPr>
            <w:tcW w:w="586" w:type="pct"/>
          </w:tcPr>
          <w:p w14:paraId="711F3B05" w14:textId="0015EE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R4-2400570</w:t>
            </w:r>
          </w:p>
        </w:tc>
        <w:tc>
          <w:tcPr>
            <w:tcW w:w="1115" w:type="pct"/>
          </w:tcPr>
          <w:p w14:paraId="562831A4" w14:textId="646881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Introduction of missing DMRS configuration restriction for intra-ULCA in FR1</w:t>
            </w:r>
          </w:p>
        </w:tc>
        <w:tc>
          <w:tcPr>
            <w:tcW w:w="506" w:type="pct"/>
          </w:tcPr>
          <w:p w14:paraId="5F05401C" w14:textId="182D6A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77962B6" w14:textId="214B92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6CCD994" w14:textId="6B3F2C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2017</w:t>
            </w:r>
          </w:p>
        </w:tc>
        <w:tc>
          <w:tcPr>
            <w:tcW w:w="229" w:type="pct"/>
          </w:tcPr>
          <w:p w14:paraId="6BC3C71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B9FD19" w14:textId="71AAB1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A2F7B08" w14:textId="3C5FA0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A8F984E" w14:textId="3BAF42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51D2BD3B" w14:textId="4D9724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60DFA78" w14:textId="77777777" w:rsidTr="008B0214">
        <w:tc>
          <w:tcPr>
            <w:tcW w:w="586" w:type="pct"/>
          </w:tcPr>
          <w:p w14:paraId="48CFF7A9" w14:textId="714EA2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R4-2400571</w:t>
            </w:r>
          </w:p>
        </w:tc>
        <w:tc>
          <w:tcPr>
            <w:tcW w:w="1115" w:type="pct"/>
          </w:tcPr>
          <w:p w14:paraId="6D5CFB43" w14:textId="70C7E7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Introduction of missing DMRS configuration restriction for intra-ULCA in FR1</w:t>
            </w:r>
          </w:p>
        </w:tc>
        <w:tc>
          <w:tcPr>
            <w:tcW w:w="506" w:type="pct"/>
          </w:tcPr>
          <w:p w14:paraId="2320369F" w14:textId="3FF650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5DC4037" w14:textId="6786CC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D983847" w14:textId="395760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2018</w:t>
            </w:r>
          </w:p>
        </w:tc>
        <w:tc>
          <w:tcPr>
            <w:tcW w:w="229" w:type="pct"/>
          </w:tcPr>
          <w:p w14:paraId="23B3BB6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2966CA" w14:textId="6816B0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C591D56" w14:textId="497C58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1C750CC" w14:textId="426420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467372F5" w14:textId="164554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465EA8" w14:textId="77777777" w:rsidTr="008B0214">
        <w:tc>
          <w:tcPr>
            <w:tcW w:w="586" w:type="pct"/>
          </w:tcPr>
          <w:p w14:paraId="781AD989" w14:textId="0BAA1A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R4-2403870</w:t>
            </w:r>
          </w:p>
        </w:tc>
        <w:tc>
          <w:tcPr>
            <w:tcW w:w="1115" w:type="pct"/>
          </w:tcPr>
          <w:p w14:paraId="39185003" w14:textId="17C7F8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Introduction of missing DMRS configuration restriction for intra-ULCA in FR1</w:t>
            </w:r>
          </w:p>
        </w:tc>
        <w:tc>
          <w:tcPr>
            <w:tcW w:w="506" w:type="pct"/>
          </w:tcPr>
          <w:p w14:paraId="74C244A6" w14:textId="6D9013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5BD09208" w14:textId="4B5292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B7F3550" w14:textId="39C28C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2018</w:t>
            </w:r>
          </w:p>
        </w:tc>
        <w:tc>
          <w:tcPr>
            <w:tcW w:w="229" w:type="pct"/>
          </w:tcPr>
          <w:p w14:paraId="0A2D3A4C" w14:textId="77921B3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04222F62" w14:textId="3B2C1E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E8077CD" w14:textId="268A7E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180CBF7" w14:textId="2A2FEF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151D8A11" w14:textId="0C01A1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9B22FEC" w14:textId="77777777" w:rsidTr="008B0214">
        <w:tc>
          <w:tcPr>
            <w:tcW w:w="586" w:type="pct"/>
          </w:tcPr>
          <w:p w14:paraId="131BF680" w14:textId="13E536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R4-2400589</w:t>
            </w:r>
          </w:p>
        </w:tc>
        <w:tc>
          <w:tcPr>
            <w:tcW w:w="1115" w:type="pct"/>
          </w:tcPr>
          <w:p w14:paraId="32CC5435" w14:textId="5B685D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remove the word "capable" in "power class x capable UE" - TS38.101-1, Rel-15, Cat-F</w:t>
            </w:r>
          </w:p>
        </w:tc>
        <w:tc>
          <w:tcPr>
            <w:tcW w:w="506" w:type="pct"/>
          </w:tcPr>
          <w:p w14:paraId="63C74893" w14:textId="4DE0C6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6F3808A4" w14:textId="432F92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3B0623B" w14:textId="1305DE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2019</w:t>
            </w:r>
          </w:p>
        </w:tc>
        <w:tc>
          <w:tcPr>
            <w:tcW w:w="229" w:type="pct"/>
          </w:tcPr>
          <w:p w14:paraId="30B5459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3B17EE" w14:textId="6341E8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711E525" w14:textId="727497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90948F" w14:textId="7DD9A1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99FFCCD" w14:textId="210521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3F9077E" w14:textId="77777777" w:rsidTr="008B0214">
        <w:tc>
          <w:tcPr>
            <w:tcW w:w="586" w:type="pct"/>
          </w:tcPr>
          <w:p w14:paraId="01CC2173" w14:textId="53A117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R4-2400590</w:t>
            </w:r>
          </w:p>
        </w:tc>
        <w:tc>
          <w:tcPr>
            <w:tcW w:w="1115" w:type="pct"/>
          </w:tcPr>
          <w:p w14:paraId="0F2BFC11" w14:textId="661477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remove the word "capable" in "power class x capable UE" - TS38.101-1, Rel-16, Cat-F</w:t>
            </w:r>
          </w:p>
        </w:tc>
        <w:tc>
          <w:tcPr>
            <w:tcW w:w="506" w:type="pct"/>
          </w:tcPr>
          <w:p w14:paraId="2571D000" w14:textId="3A448D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1A4566D8" w14:textId="72FCD5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38733F3" w14:textId="6898A3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2020</w:t>
            </w:r>
          </w:p>
        </w:tc>
        <w:tc>
          <w:tcPr>
            <w:tcW w:w="229" w:type="pct"/>
          </w:tcPr>
          <w:p w14:paraId="24E0D60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080BCC3" w14:textId="42C5C2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5D67156" w14:textId="37B0DC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C6CAAE" w14:textId="1710E4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B5A5844" w14:textId="7E1AD1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50B9EBE" w14:textId="77777777" w:rsidTr="008B0214">
        <w:tc>
          <w:tcPr>
            <w:tcW w:w="586" w:type="pct"/>
          </w:tcPr>
          <w:p w14:paraId="1FFD964D" w14:textId="59D5E2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R4-2400591</w:t>
            </w:r>
          </w:p>
        </w:tc>
        <w:tc>
          <w:tcPr>
            <w:tcW w:w="1115" w:type="pct"/>
          </w:tcPr>
          <w:p w14:paraId="5E7BDA2B" w14:textId="7D6000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remove the word "capable" in "power class x capable UE" - TS38.101-1, Rel-17, Cat-F</w:t>
            </w:r>
          </w:p>
        </w:tc>
        <w:tc>
          <w:tcPr>
            <w:tcW w:w="506" w:type="pct"/>
          </w:tcPr>
          <w:p w14:paraId="506D876D" w14:textId="66F1B6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14F13857" w14:textId="61F21A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50B2FFC" w14:textId="1FF6F7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2021</w:t>
            </w:r>
          </w:p>
        </w:tc>
        <w:tc>
          <w:tcPr>
            <w:tcW w:w="229" w:type="pct"/>
          </w:tcPr>
          <w:p w14:paraId="193C89E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821A1C" w14:textId="607760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43085CE" w14:textId="5EC6DF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89FD50" w14:textId="0E668A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CC7B8DB" w14:textId="0EE2C9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1E78B36" w14:textId="77777777" w:rsidTr="008B0214">
        <w:tc>
          <w:tcPr>
            <w:tcW w:w="586" w:type="pct"/>
          </w:tcPr>
          <w:p w14:paraId="67ED14C1" w14:textId="3AD46A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R4-2400592</w:t>
            </w:r>
          </w:p>
        </w:tc>
        <w:tc>
          <w:tcPr>
            <w:tcW w:w="1115" w:type="pct"/>
          </w:tcPr>
          <w:p w14:paraId="0D4221DC" w14:textId="020DB4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remove the word "capable" in "power class x capable UE" - TS38.101-1, Rel-18, Cat-F</w:t>
            </w:r>
          </w:p>
        </w:tc>
        <w:tc>
          <w:tcPr>
            <w:tcW w:w="506" w:type="pct"/>
          </w:tcPr>
          <w:p w14:paraId="3D199E0F" w14:textId="62C460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1AD17493" w14:textId="22A9B6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071FE0C" w14:textId="63C280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2022</w:t>
            </w:r>
          </w:p>
        </w:tc>
        <w:tc>
          <w:tcPr>
            <w:tcW w:w="229" w:type="pct"/>
          </w:tcPr>
          <w:p w14:paraId="602BF99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13BB34" w14:textId="37D455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A017217" w14:textId="67ED44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8298AC" w14:textId="145EAD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127E0CA" w14:textId="0F265D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958284D" w14:textId="77777777" w:rsidTr="008B0214">
        <w:tc>
          <w:tcPr>
            <w:tcW w:w="586" w:type="pct"/>
          </w:tcPr>
          <w:p w14:paraId="5F7056EF" w14:textId="360EDA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R4-2400593</w:t>
            </w:r>
          </w:p>
        </w:tc>
        <w:tc>
          <w:tcPr>
            <w:tcW w:w="1115" w:type="pct"/>
          </w:tcPr>
          <w:p w14:paraId="73C3F0DD" w14:textId="72EFB9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[NR_CADC_R17_2BDL_xBUL-Core] CR to correct carrier frequencies used in REFSENS exceptions due to IMD for CA_n26-n70 - TS38.101-1, Rel-17, Cat-F</w:t>
            </w:r>
          </w:p>
        </w:tc>
        <w:tc>
          <w:tcPr>
            <w:tcW w:w="506" w:type="pct"/>
          </w:tcPr>
          <w:p w14:paraId="3EFC554E" w14:textId="71AAC7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71617776" w14:textId="3FC388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330D9CF" w14:textId="4B6842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2023</w:t>
            </w:r>
          </w:p>
        </w:tc>
        <w:tc>
          <w:tcPr>
            <w:tcW w:w="229" w:type="pct"/>
          </w:tcPr>
          <w:p w14:paraId="4420C26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CF9C7A" w14:textId="79BB3D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2B2B5BC" w14:textId="1F3226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F2B6BB" w14:textId="620534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5658D7B5" w14:textId="7CBBAE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A89B35D" w14:textId="77777777" w:rsidTr="008B0214">
        <w:tc>
          <w:tcPr>
            <w:tcW w:w="586" w:type="pct"/>
          </w:tcPr>
          <w:p w14:paraId="698816C0" w14:textId="2FB2C9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R4-2400594</w:t>
            </w:r>
          </w:p>
        </w:tc>
        <w:tc>
          <w:tcPr>
            <w:tcW w:w="1115" w:type="pct"/>
          </w:tcPr>
          <w:p w14:paraId="24DDA070" w14:textId="78DDC8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[NR_CADC_R17_2BDL_xBUL-Core] CR to correct carrier frequencies used in REFSENS exceptions due to IMD for CA_n26-n70 - TS38.101-1, Rel-18, Cat-A</w:t>
            </w:r>
          </w:p>
        </w:tc>
        <w:tc>
          <w:tcPr>
            <w:tcW w:w="506" w:type="pct"/>
          </w:tcPr>
          <w:p w14:paraId="6560B69C" w14:textId="6F6587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4A4A7B47" w14:textId="25054A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6682F42" w14:textId="571377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2024</w:t>
            </w:r>
          </w:p>
        </w:tc>
        <w:tc>
          <w:tcPr>
            <w:tcW w:w="229" w:type="pct"/>
          </w:tcPr>
          <w:p w14:paraId="05E9B00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11AC3D" w14:textId="20E06D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E09A1DC" w14:textId="5CC422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2935EF2" w14:textId="6B7ACA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4AAE4494" w14:textId="60A778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460B4D9" w14:textId="77777777" w:rsidTr="008B0214">
        <w:tc>
          <w:tcPr>
            <w:tcW w:w="586" w:type="pct"/>
          </w:tcPr>
          <w:p w14:paraId="4250639B" w14:textId="2D06A2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R4-2400595</w:t>
            </w:r>
          </w:p>
        </w:tc>
        <w:tc>
          <w:tcPr>
            <w:tcW w:w="1115" w:type="pct"/>
          </w:tcPr>
          <w:p w14:paraId="210A0C20" w14:textId="729E89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[NR_FR1_lessthan_5MHz_BW-Core] CR to add 3MHz CBW parameter values for EVM window length - TS38.101-1, Rel-18, Cat-F</w:t>
            </w:r>
          </w:p>
        </w:tc>
        <w:tc>
          <w:tcPr>
            <w:tcW w:w="506" w:type="pct"/>
          </w:tcPr>
          <w:p w14:paraId="197FE0CC" w14:textId="47042C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59DFBC4A" w14:textId="062BF2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74735FA" w14:textId="5F08ED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2025</w:t>
            </w:r>
          </w:p>
        </w:tc>
        <w:tc>
          <w:tcPr>
            <w:tcW w:w="229" w:type="pct"/>
          </w:tcPr>
          <w:p w14:paraId="01EEA28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DD94F8" w14:textId="749791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1A8C0F7" w14:textId="75C859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1FFB087" w14:textId="221C4F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6923FAFD" w14:textId="33282F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82F4FF7" w14:textId="77777777" w:rsidTr="008B0214">
        <w:tc>
          <w:tcPr>
            <w:tcW w:w="586" w:type="pct"/>
          </w:tcPr>
          <w:p w14:paraId="099E908B" w14:textId="4A1BBF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R4-2400596</w:t>
            </w:r>
          </w:p>
        </w:tc>
        <w:tc>
          <w:tcPr>
            <w:tcW w:w="1115" w:type="pct"/>
          </w:tcPr>
          <w:p w14:paraId="231BD02E" w14:textId="2584D2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[NR_n48-Core] CR to correct or add note applicable for specific channel bandwidths for CA including band n48 - TS38.101-1, Rel-16, Cat-F</w:t>
            </w:r>
          </w:p>
        </w:tc>
        <w:tc>
          <w:tcPr>
            <w:tcW w:w="506" w:type="pct"/>
          </w:tcPr>
          <w:p w14:paraId="7D0E4A93" w14:textId="73844B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284FEFC0" w14:textId="354320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DAD6674" w14:textId="6B44D3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2026</w:t>
            </w:r>
          </w:p>
        </w:tc>
        <w:tc>
          <w:tcPr>
            <w:tcW w:w="229" w:type="pct"/>
          </w:tcPr>
          <w:p w14:paraId="2040317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9B6FE25" w14:textId="4A6965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C40AFB3" w14:textId="486756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A15333" w14:textId="3F6BBA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NR_n48-Core</w:t>
            </w:r>
          </w:p>
        </w:tc>
        <w:tc>
          <w:tcPr>
            <w:tcW w:w="586" w:type="pct"/>
          </w:tcPr>
          <w:p w14:paraId="200197F5" w14:textId="22F14D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E060237" w14:textId="77777777" w:rsidTr="008B0214">
        <w:tc>
          <w:tcPr>
            <w:tcW w:w="586" w:type="pct"/>
          </w:tcPr>
          <w:p w14:paraId="18A90734" w14:textId="778FFC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R4-2400597</w:t>
            </w:r>
          </w:p>
        </w:tc>
        <w:tc>
          <w:tcPr>
            <w:tcW w:w="1115" w:type="pct"/>
          </w:tcPr>
          <w:p w14:paraId="27861C66" w14:textId="69C94D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[NR_n48-Core] CR to correct or add note applicable for specific channel bandwidths for CA including band n48 - TS38.101-1, Rel-17, Cat-F</w:t>
            </w:r>
          </w:p>
        </w:tc>
        <w:tc>
          <w:tcPr>
            <w:tcW w:w="506" w:type="pct"/>
          </w:tcPr>
          <w:p w14:paraId="5EFC4BF8" w14:textId="6ABE09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0FFB5DE9" w14:textId="176E47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94E6DF1" w14:textId="7CABD6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2027</w:t>
            </w:r>
          </w:p>
        </w:tc>
        <w:tc>
          <w:tcPr>
            <w:tcW w:w="229" w:type="pct"/>
          </w:tcPr>
          <w:p w14:paraId="10DC762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4AE0B43" w14:textId="675166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3F2F9A8" w14:textId="38E014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B6086A9" w14:textId="077B1A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NR_n48-Core</w:t>
            </w:r>
          </w:p>
        </w:tc>
        <w:tc>
          <w:tcPr>
            <w:tcW w:w="586" w:type="pct"/>
          </w:tcPr>
          <w:p w14:paraId="311AD910" w14:textId="18A4D5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DCAD30B" w14:textId="77777777" w:rsidTr="008B0214">
        <w:tc>
          <w:tcPr>
            <w:tcW w:w="586" w:type="pct"/>
          </w:tcPr>
          <w:p w14:paraId="1C96DEEF" w14:textId="390F0E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R4-2400598</w:t>
            </w:r>
          </w:p>
        </w:tc>
        <w:tc>
          <w:tcPr>
            <w:tcW w:w="1115" w:type="pct"/>
          </w:tcPr>
          <w:p w14:paraId="62F331CA" w14:textId="11B9DA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[NR_n48-Core] CR to correct or add note applicable for specific channel bandwidths for CA including band n48 - TS38.101-1, Rel-18, Cat-F</w:t>
            </w:r>
          </w:p>
        </w:tc>
        <w:tc>
          <w:tcPr>
            <w:tcW w:w="506" w:type="pct"/>
          </w:tcPr>
          <w:p w14:paraId="26CA10B7" w14:textId="220BAB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30EFF966" w14:textId="34CDEC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13F8B63" w14:textId="5B05E7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2028</w:t>
            </w:r>
          </w:p>
        </w:tc>
        <w:tc>
          <w:tcPr>
            <w:tcW w:w="229" w:type="pct"/>
          </w:tcPr>
          <w:p w14:paraId="7DD2F3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D2CCF0" w14:textId="0C886F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20CD4C0" w14:textId="691981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14AA11E" w14:textId="12923F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NR_n48-Core</w:t>
            </w:r>
          </w:p>
        </w:tc>
        <w:tc>
          <w:tcPr>
            <w:tcW w:w="586" w:type="pct"/>
          </w:tcPr>
          <w:p w14:paraId="3713CDCC" w14:textId="0F9D81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C32290A" w14:textId="77777777" w:rsidTr="008B0214">
        <w:tc>
          <w:tcPr>
            <w:tcW w:w="586" w:type="pct"/>
          </w:tcPr>
          <w:p w14:paraId="232CB902" w14:textId="2B5D6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R4-2400599</w:t>
            </w:r>
          </w:p>
        </w:tc>
        <w:tc>
          <w:tcPr>
            <w:tcW w:w="1115" w:type="pct"/>
          </w:tcPr>
          <w:p w14:paraId="05C25A12" w14:textId="396DD2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[NR_RF_FR1_enh-Core] CR to add clarification regarding the configurations of the UL CCs for suffix H - TS38.101-1, Rel-17, Cat-F</w:t>
            </w:r>
          </w:p>
        </w:tc>
        <w:tc>
          <w:tcPr>
            <w:tcW w:w="506" w:type="pct"/>
          </w:tcPr>
          <w:p w14:paraId="0C061DF0" w14:textId="451E3F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61B738E8" w14:textId="3487B0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D0F0960" w14:textId="548288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2029</w:t>
            </w:r>
          </w:p>
        </w:tc>
        <w:tc>
          <w:tcPr>
            <w:tcW w:w="229" w:type="pct"/>
          </w:tcPr>
          <w:p w14:paraId="54E793B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319FC1D" w14:textId="2EC262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6E9C652" w14:textId="72568D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69ECD6" w14:textId="7D8308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07AFBEAA" w14:textId="26FBB2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84B1802" w14:textId="77777777" w:rsidTr="008B0214">
        <w:tc>
          <w:tcPr>
            <w:tcW w:w="586" w:type="pct"/>
          </w:tcPr>
          <w:p w14:paraId="7BA9C087" w14:textId="13E4B8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R4-2400600</w:t>
            </w:r>
          </w:p>
        </w:tc>
        <w:tc>
          <w:tcPr>
            <w:tcW w:w="1115" w:type="pct"/>
          </w:tcPr>
          <w:p w14:paraId="3A4BE764" w14:textId="4875B4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[NR_RF_FR1_enh-Core, 4Rx_low_NR_band_handheld_3Tx_NR_CA_ENDC-Core] CR to add clarification regarding the configurations of the UL CCs for suffix H - TS38.101-1, Rel-18, Cat-F</w:t>
            </w:r>
          </w:p>
        </w:tc>
        <w:tc>
          <w:tcPr>
            <w:tcW w:w="506" w:type="pct"/>
          </w:tcPr>
          <w:p w14:paraId="0CF8B3FC" w14:textId="66A6BD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3C1D770E" w14:textId="25D0D4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16D29E1" w14:textId="5769EE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2030</w:t>
            </w:r>
          </w:p>
        </w:tc>
        <w:tc>
          <w:tcPr>
            <w:tcW w:w="229" w:type="pct"/>
          </w:tcPr>
          <w:p w14:paraId="63EC75C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6E3EDD" w14:textId="15EC27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6E5E47" w14:textId="1FADC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23BA44" w14:textId="686BFB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NR_RF_FR1_enh-Core, 4Rx_low_NR_band_handheld_3Tx_NR_CA_ENDC-Core</w:t>
            </w:r>
          </w:p>
        </w:tc>
        <w:tc>
          <w:tcPr>
            <w:tcW w:w="586" w:type="pct"/>
          </w:tcPr>
          <w:p w14:paraId="0BAD7416" w14:textId="11A8B1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1F18E12" w14:textId="77777777" w:rsidTr="008B0214">
        <w:tc>
          <w:tcPr>
            <w:tcW w:w="586" w:type="pct"/>
          </w:tcPr>
          <w:p w14:paraId="4C679313" w14:textId="1AE40D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R4-2400601</w:t>
            </w:r>
          </w:p>
        </w:tc>
        <w:tc>
          <w:tcPr>
            <w:tcW w:w="1115" w:type="pct"/>
          </w:tcPr>
          <w:p w14:paraId="3C822714" w14:textId="39D479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correct "Supplement" to "Supplementary" in the definition of the suffix used for SUL - TS38.101-1, Rel-15, Cat-F</w:t>
            </w:r>
          </w:p>
        </w:tc>
        <w:tc>
          <w:tcPr>
            <w:tcW w:w="506" w:type="pct"/>
          </w:tcPr>
          <w:p w14:paraId="682208AC" w14:textId="275045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7CB3A997" w14:textId="4D7B65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37DF068" w14:textId="11F9A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2031</w:t>
            </w:r>
          </w:p>
        </w:tc>
        <w:tc>
          <w:tcPr>
            <w:tcW w:w="229" w:type="pct"/>
          </w:tcPr>
          <w:p w14:paraId="617C84A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F996FF" w14:textId="30E488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2225B14" w14:textId="4A5447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B0CC8B5" w14:textId="1E4F6B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47CC72B" w14:textId="67D367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59A391F" w14:textId="77777777" w:rsidTr="008B0214">
        <w:tc>
          <w:tcPr>
            <w:tcW w:w="586" w:type="pct"/>
          </w:tcPr>
          <w:p w14:paraId="5C0F03DD" w14:textId="488E2F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R4-2400602</w:t>
            </w:r>
          </w:p>
        </w:tc>
        <w:tc>
          <w:tcPr>
            <w:tcW w:w="1115" w:type="pct"/>
          </w:tcPr>
          <w:p w14:paraId="4714206F" w14:textId="11BC83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correct "Supplement" to "Supplementary" in the definition of the suffix used for SUL - TS38.101-1, Rel-16, Cat-F</w:t>
            </w:r>
          </w:p>
        </w:tc>
        <w:tc>
          <w:tcPr>
            <w:tcW w:w="506" w:type="pct"/>
          </w:tcPr>
          <w:p w14:paraId="6A2D126C" w14:textId="080498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5E2899BE" w14:textId="334ED3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69EE610" w14:textId="720E4D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2032</w:t>
            </w:r>
          </w:p>
        </w:tc>
        <w:tc>
          <w:tcPr>
            <w:tcW w:w="229" w:type="pct"/>
          </w:tcPr>
          <w:p w14:paraId="28ECDE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20FD505" w14:textId="29C6D1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46BE60D" w14:textId="4B71F5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655444" w14:textId="6DD5CB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C5EA2D9" w14:textId="3DE355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1F756E4" w14:textId="77777777" w:rsidTr="008B0214">
        <w:tc>
          <w:tcPr>
            <w:tcW w:w="586" w:type="pct"/>
          </w:tcPr>
          <w:p w14:paraId="4CBDA072" w14:textId="28CD38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R4-2400603</w:t>
            </w:r>
          </w:p>
        </w:tc>
        <w:tc>
          <w:tcPr>
            <w:tcW w:w="1115" w:type="pct"/>
          </w:tcPr>
          <w:p w14:paraId="21C11D0B" w14:textId="64023D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correct "Supplement" to "Supplementary" in the definition of the suffix used for SUL - TS38.101-1, Rel-17, Cat-F</w:t>
            </w:r>
          </w:p>
        </w:tc>
        <w:tc>
          <w:tcPr>
            <w:tcW w:w="506" w:type="pct"/>
          </w:tcPr>
          <w:p w14:paraId="0883EA7E" w14:textId="44EFB6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47C79FCA" w14:textId="3B4425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049F52E" w14:textId="4069CD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2033</w:t>
            </w:r>
          </w:p>
        </w:tc>
        <w:tc>
          <w:tcPr>
            <w:tcW w:w="229" w:type="pct"/>
          </w:tcPr>
          <w:p w14:paraId="404FB5A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CF8E6F7" w14:textId="360B3B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3C17204" w14:textId="6803E6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3FC697" w14:textId="78A4E6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CB25F1B" w14:textId="6934B1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76A1312" w14:textId="77777777" w:rsidTr="008B0214">
        <w:tc>
          <w:tcPr>
            <w:tcW w:w="586" w:type="pct"/>
          </w:tcPr>
          <w:p w14:paraId="716F1AE1" w14:textId="1B6A84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R4-2400604</w:t>
            </w:r>
          </w:p>
        </w:tc>
        <w:tc>
          <w:tcPr>
            <w:tcW w:w="1115" w:type="pct"/>
          </w:tcPr>
          <w:p w14:paraId="4E67182F" w14:textId="606B64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to correct "Supplement" to "Supplementary" in the definition of the suffix used for SUL - TS38.101-1, Rel-18, Cat-F</w:t>
            </w:r>
          </w:p>
        </w:tc>
        <w:tc>
          <w:tcPr>
            <w:tcW w:w="506" w:type="pct"/>
          </w:tcPr>
          <w:p w14:paraId="64179305" w14:textId="12F37A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77701FBF" w14:textId="219C02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37EE909" w14:textId="79292F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2034</w:t>
            </w:r>
          </w:p>
        </w:tc>
        <w:tc>
          <w:tcPr>
            <w:tcW w:w="229" w:type="pct"/>
          </w:tcPr>
          <w:p w14:paraId="56BEC17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F1162E6" w14:textId="3C0BDB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0BFBE2" w14:textId="2DEC00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BCAB6FD" w14:textId="51CF22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ADACFFE" w14:textId="127026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AB1D0C4" w14:textId="77777777" w:rsidTr="008B0214">
        <w:tc>
          <w:tcPr>
            <w:tcW w:w="586" w:type="pct"/>
          </w:tcPr>
          <w:p w14:paraId="3D27DA82" w14:textId="52A2B3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R4-2400616</w:t>
            </w:r>
          </w:p>
        </w:tc>
        <w:tc>
          <w:tcPr>
            <w:tcW w:w="1115" w:type="pct"/>
          </w:tcPr>
          <w:p w14:paraId="3CF684AB" w14:textId="46D161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FWA Big CR</w:t>
            </w:r>
          </w:p>
        </w:tc>
        <w:tc>
          <w:tcPr>
            <w:tcW w:w="506" w:type="pct"/>
          </w:tcPr>
          <w:p w14:paraId="584C6CFC" w14:textId="699C38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06FDE9B9" w14:textId="293B26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5FC2071" w14:textId="5D4D42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2035</w:t>
            </w:r>
          </w:p>
        </w:tc>
        <w:tc>
          <w:tcPr>
            <w:tcW w:w="229" w:type="pct"/>
          </w:tcPr>
          <w:p w14:paraId="44757EC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8D1EBC" w14:textId="77EF68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2E103F7" w14:textId="3699EE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D61E343" w14:textId="4A51E0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LTE_NR_HPUE_FWVM_R18-Core</w:t>
            </w:r>
          </w:p>
        </w:tc>
        <w:tc>
          <w:tcPr>
            <w:tcW w:w="586" w:type="pct"/>
          </w:tcPr>
          <w:p w14:paraId="3F585496" w14:textId="4219A2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F58B139" w14:textId="77777777" w:rsidTr="008B0214">
        <w:tc>
          <w:tcPr>
            <w:tcW w:w="586" w:type="pct"/>
          </w:tcPr>
          <w:p w14:paraId="7CB60353" w14:textId="1893BD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R4-2400620</w:t>
            </w:r>
          </w:p>
        </w:tc>
        <w:tc>
          <w:tcPr>
            <w:tcW w:w="1115" w:type="pct"/>
          </w:tcPr>
          <w:p w14:paraId="6DAA8F4B" w14:textId="76C9C5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38.101-1 addition of 2Rx XR exception for REFSENS</w:t>
            </w:r>
          </w:p>
        </w:tc>
        <w:tc>
          <w:tcPr>
            <w:tcW w:w="506" w:type="pct"/>
          </w:tcPr>
          <w:p w14:paraId="43483219" w14:textId="35AF02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43B6BAAE" w14:textId="161152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42477A2" w14:textId="319C04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2036</w:t>
            </w:r>
          </w:p>
        </w:tc>
        <w:tc>
          <w:tcPr>
            <w:tcW w:w="229" w:type="pct"/>
          </w:tcPr>
          <w:p w14:paraId="160E543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EC0F3E8" w14:textId="496CCD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B59DAC9" w14:textId="6E0506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12AF9C9" w14:textId="51E6CF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38BD404E" w14:textId="1EB00D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065D35E" w14:textId="77777777" w:rsidTr="008B0214">
        <w:tc>
          <w:tcPr>
            <w:tcW w:w="586" w:type="pct"/>
          </w:tcPr>
          <w:p w14:paraId="75E04546" w14:textId="1D6A99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R4-2403879</w:t>
            </w:r>
          </w:p>
        </w:tc>
        <w:tc>
          <w:tcPr>
            <w:tcW w:w="1115" w:type="pct"/>
          </w:tcPr>
          <w:p w14:paraId="37CE7F1F" w14:textId="1D7CD6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38.101-1 addition of 2Rx XR exception for REFSENS</w:t>
            </w:r>
          </w:p>
        </w:tc>
        <w:tc>
          <w:tcPr>
            <w:tcW w:w="506" w:type="pct"/>
          </w:tcPr>
          <w:p w14:paraId="07EFA94C" w14:textId="592E0D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103E84B5" w14:textId="56CB4C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975BACB" w14:textId="503015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2036</w:t>
            </w:r>
          </w:p>
        </w:tc>
        <w:tc>
          <w:tcPr>
            <w:tcW w:w="229" w:type="pct"/>
          </w:tcPr>
          <w:p w14:paraId="448BC993" w14:textId="5FAA97B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1C0DF59" w14:textId="2E8A9B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F453618" w14:textId="166DE0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D390B9D" w14:textId="103A6E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507F5828" w14:textId="2C9DD7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A6E0161" w14:textId="77777777" w:rsidTr="008B0214">
        <w:tc>
          <w:tcPr>
            <w:tcW w:w="586" w:type="pct"/>
          </w:tcPr>
          <w:p w14:paraId="023B3EE3" w14:textId="2937B2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R4-2400622</w:t>
            </w:r>
          </w:p>
        </w:tc>
        <w:tc>
          <w:tcPr>
            <w:tcW w:w="1115" w:type="pct"/>
          </w:tcPr>
          <w:p w14:paraId="35E84489" w14:textId="58C853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CR for 38.101-1 corrections for UL CA conigurations R16</w:t>
            </w:r>
          </w:p>
        </w:tc>
        <w:tc>
          <w:tcPr>
            <w:tcW w:w="506" w:type="pct"/>
          </w:tcPr>
          <w:p w14:paraId="2A9A0CD9" w14:textId="18440E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72EB997A" w14:textId="05F030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36BC372" w14:textId="6A83D4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2037</w:t>
            </w:r>
          </w:p>
        </w:tc>
        <w:tc>
          <w:tcPr>
            <w:tcW w:w="229" w:type="pct"/>
          </w:tcPr>
          <w:p w14:paraId="6835DC6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565700" w14:textId="5E72E0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C54A28C" w14:textId="782B2A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EC9EF7" w14:textId="2B1AAF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019B35DD" w14:textId="39CF50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033FEEC" w14:textId="77777777" w:rsidTr="008B0214">
        <w:tc>
          <w:tcPr>
            <w:tcW w:w="586" w:type="pct"/>
          </w:tcPr>
          <w:p w14:paraId="40D1805A" w14:textId="45C79A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R4-2400623</w:t>
            </w:r>
          </w:p>
        </w:tc>
        <w:tc>
          <w:tcPr>
            <w:tcW w:w="1115" w:type="pct"/>
          </w:tcPr>
          <w:p w14:paraId="4035C441" w14:textId="15900F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for 38.101-1 corrections for UL CA conigurations R17</w:t>
            </w:r>
          </w:p>
        </w:tc>
        <w:tc>
          <w:tcPr>
            <w:tcW w:w="506" w:type="pct"/>
          </w:tcPr>
          <w:p w14:paraId="69B6B6FF" w14:textId="52AAD1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2197361F" w14:textId="7E3156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10402CD" w14:textId="45E1C1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2038</w:t>
            </w:r>
          </w:p>
        </w:tc>
        <w:tc>
          <w:tcPr>
            <w:tcW w:w="229" w:type="pct"/>
          </w:tcPr>
          <w:p w14:paraId="51EC4D8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6668AA" w14:textId="00C39D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0CA25F1" w14:textId="6B7DD8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61E3C7B" w14:textId="55D50B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310321CA" w14:textId="691C02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6524A1" w14:textId="77777777" w:rsidTr="008B0214">
        <w:tc>
          <w:tcPr>
            <w:tcW w:w="586" w:type="pct"/>
          </w:tcPr>
          <w:p w14:paraId="7BC7F512" w14:textId="543B0E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R4-2400624</w:t>
            </w:r>
          </w:p>
        </w:tc>
        <w:tc>
          <w:tcPr>
            <w:tcW w:w="1115" w:type="pct"/>
          </w:tcPr>
          <w:p w14:paraId="4111AF3F" w14:textId="7895FE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(TEI18) CR for 38.101-1 corrections for  UL CA conigurations R18</w:t>
            </w:r>
          </w:p>
        </w:tc>
        <w:tc>
          <w:tcPr>
            <w:tcW w:w="506" w:type="pct"/>
          </w:tcPr>
          <w:p w14:paraId="5E7CD987" w14:textId="2D5929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76B2017B" w14:textId="5090E2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5EFCC0A" w14:textId="614E4F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2039</w:t>
            </w:r>
          </w:p>
        </w:tc>
        <w:tc>
          <w:tcPr>
            <w:tcW w:w="229" w:type="pct"/>
          </w:tcPr>
          <w:p w14:paraId="7B7354F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8EECC2" w14:textId="145347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01D9955" w14:textId="59D8FE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9016F6" w14:textId="749669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64CDC756" w14:textId="496C52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D81AB99" w14:textId="77777777" w:rsidTr="008B0214">
        <w:tc>
          <w:tcPr>
            <w:tcW w:w="586" w:type="pct"/>
          </w:tcPr>
          <w:p w14:paraId="7C226045" w14:textId="02A0E1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R4-2400629</w:t>
            </w:r>
          </w:p>
        </w:tc>
        <w:tc>
          <w:tcPr>
            <w:tcW w:w="1115" w:type="pct"/>
          </w:tcPr>
          <w:p w14:paraId="4DD4213D" w14:textId="70EB57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draftCR to 38.101-1 removal non-existent of UL CA_n66(2A)</w:t>
            </w:r>
          </w:p>
        </w:tc>
        <w:tc>
          <w:tcPr>
            <w:tcW w:w="506" w:type="pct"/>
          </w:tcPr>
          <w:p w14:paraId="5E0C09D5" w14:textId="0F9A3F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0EE22712" w14:textId="2B7C44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501863A" w14:textId="595D75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2040</w:t>
            </w:r>
          </w:p>
        </w:tc>
        <w:tc>
          <w:tcPr>
            <w:tcW w:w="229" w:type="pct"/>
          </w:tcPr>
          <w:p w14:paraId="76872AB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7FCCC2" w14:textId="716B47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3DF138E" w14:textId="3BB4EC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FE09B3" w14:textId="26D766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NR_CA_R18_Intra</w:t>
            </w:r>
          </w:p>
        </w:tc>
        <w:tc>
          <w:tcPr>
            <w:tcW w:w="586" w:type="pct"/>
          </w:tcPr>
          <w:p w14:paraId="3FC6ED12" w14:textId="3073F4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706EF59" w14:textId="77777777" w:rsidTr="008B0214">
        <w:tc>
          <w:tcPr>
            <w:tcW w:w="586" w:type="pct"/>
          </w:tcPr>
          <w:p w14:paraId="57859689" w14:textId="7018FF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R4-2400630</w:t>
            </w:r>
          </w:p>
        </w:tc>
        <w:tc>
          <w:tcPr>
            <w:tcW w:w="1115" w:type="pct"/>
          </w:tcPr>
          <w:p w14:paraId="3AECF4D1" w14:textId="0A0EA6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almost contiguous A-MPR for PC2</w:t>
            </w:r>
          </w:p>
        </w:tc>
        <w:tc>
          <w:tcPr>
            <w:tcW w:w="506" w:type="pct"/>
          </w:tcPr>
          <w:p w14:paraId="2F78BC36" w14:textId="6F2941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45D925A1" w14:textId="1CD031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6856C4D" w14:textId="7A03CA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2041</w:t>
            </w:r>
          </w:p>
        </w:tc>
        <w:tc>
          <w:tcPr>
            <w:tcW w:w="229" w:type="pct"/>
          </w:tcPr>
          <w:p w14:paraId="3798A58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123667" w14:textId="7E79B6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3BE06E1" w14:textId="1E5C27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C1AAA26" w14:textId="5063ED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45FE476D" w14:textId="249B5A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0A943EB" w14:textId="77777777" w:rsidTr="008B0214">
        <w:tc>
          <w:tcPr>
            <w:tcW w:w="586" w:type="pct"/>
          </w:tcPr>
          <w:p w14:paraId="2FA1EC24" w14:textId="489F58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R4-2403908</w:t>
            </w:r>
          </w:p>
        </w:tc>
        <w:tc>
          <w:tcPr>
            <w:tcW w:w="1115" w:type="pct"/>
          </w:tcPr>
          <w:p w14:paraId="71ECF8D1" w14:textId="2417CC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almost contiguous A-MPR for PC2</w:t>
            </w:r>
          </w:p>
        </w:tc>
        <w:tc>
          <w:tcPr>
            <w:tcW w:w="506" w:type="pct"/>
          </w:tcPr>
          <w:p w14:paraId="2B125EAA" w14:textId="400134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7AC67998" w14:textId="09354A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B33B441" w14:textId="5C7720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2041</w:t>
            </w:r>
          </w:p>
        </w:tc>
        <w:tc>
          <w:tcPr>
            <w:tcW w:w="229" w:type="pct"/>
          </w:tcPr>
          <w:p w14:paraId="7996FB26" w14:textId="6114BA7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02DE355" w14:textId="7341F5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B76F789" w14:textId="446FE3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0343CC" w14:textId="138428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6E4CBADB" w14:textId="501024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0D8F361" w14:textId="77777777" w:rsidTr="008B0214">
        <w:tc>
          <w:tcPr>
            <w:tcW w:w="586" w:type="pct"/>
          </w:tcPr>
          <w:p w14:paraId="452B84C5" w14:textId="3DFD8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R4-2403909</w:t>
            </w:r>
          </w:p>
        </w:tc>
        <w:tc>
          <w:tcPr>
            <w:tcW w:w="1115" w:type="pct"/>
          </w:tcPr>
          <w:p w14:paraId="319156B4" w14:textId="41E0D3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almost contiguous A-MPR for PC2</w:t>
            </w:r>
          </w:p>
        </w:tc>
        <w:tc>
          <w:tcPr>
            <w:tcW w:w="506" w:type="pct"/>
          </w:tcPr>
          <w:p w14:paraId="2FB808C4" w14:textId="690EB0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423504B8" w14:textId="73A1C9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702E58F" w14:textId="20B8EE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2041</w:t>
            </w:r>
          </w:p>
        </w:tc>
        <w:tc>
          <w:tcPr>
            <w:tcW w:w="229" w:type="pct"/>
          </w:tcPr>
          <w:p w14:paraId="152D42D8" w14:textId="718F77F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046A0C2C" w14:textId="27FB77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361B432" w14:textId="7522AD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4AD58F" w14:textId="4E5C6F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7FEF77EE" w14:textId="4B23BF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49D2EF2" w14:textId="77777777" w:rsidTr="008B0214">
        <w:tc>
          <w:tcPr>
            <w:tcW w:w="586" w:type="pct"/>
          </w:tcPr>
          <w:p w14:paraId="4BDF1E7D" w14:textId="3D1EB5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R4-2400631</w:t>
            </w:r>
          </w:p>
        </w:tc>
        <w:tc>
          <w:tcPr>
            <w:tcW w:w="1115" w:type="pct"/>
          </w:tcPr>
          <w:p w14:paraId="49A182D1" w14:textId="5E2DB8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almost contiguous A-MPR for PC2</w:t>
            </w:r>
          </w:p>
        </w:tc>
        <w:tc>
          <w:tcPr>
            <w:tcW w:w="506" w:type="pct"/>
          </w:tcPr>
          <w:p w14:paraId="54246ADC" w14:textId="1B116E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14245915" w14:textId="06BF85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17A4854" w14:textId="7C607B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2042</w:t>
            </w:r>
          </w:p>
        </w:tc>
        <w:tc>
          <w:tcPr>
            <w:tcW w:w="229" w:type="pct"/>
          </w:tcPr>
          <w:p w14:paraId="5B35A63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3674CE" w14:textId="1C66E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2BE119" w14:textId="33A688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66742E4" w14:textId="16C51C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327DF142" w14:textId="22F43D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304616" w14:textId="77777777" w:rsidTr="008B0214">
        <w:tc>
          <w:tcPr>
            <w:tcW w:w="586" w:type="pct"/>
          </w:tcPr>
          <w:p w14:paraId="642ACD0E" w14:textId="65FD9F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R4-2400632</w:t>
            </w:r>
          </w:p>
        </w:tc>
        <w:tc>
          <w:tcPr>
            <w:tcW w:w="1115" w:type="pct"/>
          </w:tcPr>
          <w:p w14:paraId="59097C1C" w14:textId="4DD7D0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(TEI16) almost contiguous A-MPR for PC2</w:t>
            </w:r>
          </w:p>
        </w:tc>
        <w:tc>
          <w:tcPr>
            <w:tcW w:w="506" w:type="pct"/>
          </w:tcPr>
          <w:p w14:paraId="5BEB18D5" w14:textId="6B5893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65249B56" w14:textId="4016C5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8682B07" w14:textId="44B641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2043</w:t>
            </w:r>
          </w:p>
        </w:tc>
        <w:tc>
          <w:tcPr>
            <w:tcW w:w="229" w:type="pct"/>
          </w:tcPr>
          <w:p w14:paraId="5F477D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B55F34" w14:textId="1EFE3C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D1243C1" w14:textId="1A64F3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0BE123D" w14:textId="2DE2AF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26CE80CF" w14:textId="6C7160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03D1C5" w14:textId="77777777" w:rsidTr="008B0214">
        <w:tc>
          <w:tcPr>
            <w:tcW w:w="586" w:type="pct"/>
          </w:tcPr>
          <w:p w14:paraId="452A53AD" w14:textId="37932B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R4-2400639</w:t>
            </w:r>
          </w:p>
        </w:tc>
        <w:tc>
          <w:tcPr>
            <w:tcW w:w="1115" w:type="pct"/>
          </w:tcPr>
          <w:p w14:paraId="03D8E6CC" w14:textId="23FEDB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Correction to MSD IMD test points</w:t>
            </w:r>
          </w:p>
        </w:tc>
        <w:tc>
          <w:tcPr>
            <w:tcW w:w="506" w:type="pct"/>
          </w:tcPr>
          <w:p w14:paraId="331AD682" w14:textId="034990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France</w:t>
            </w:r>
          </w:p>
        </w:tc>
        <w:tc>
          <w:tcPr>
            <w:tcW w:w="280" w:type="pct"/>
          </w:tcPr>
          <w:p w14:paraId="27A40E1F" w14:textId="383211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BBE8D62" w14:textId="73C3E3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2044</w:t>
            </w:r>
          </w:p>
        </w:tc>
        <w:tc>
          <w:tcPr>
            <w:tcW w:w="229" w:type="pct"/>
          </w:tcPr>
          <w:p w14:paraId="3842C57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49D358C" w14:textId="3CF5F2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E1C3039" w14:textId="425873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A72D7FF" w14:textId="564856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12D50A96" w14:textId="303D7A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415E399" w14:textId="77777777" w:rsidTr="008B0214">
        <w:tc>
          <w:tcPr>
            <w:tcW w:w="586" w:type="pct"/>
          </w:tcPr>
          <w:p w14:paraId="46DF291D" w14:textId="66C934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R4-2403813</w:t>
            </w:r>
          </w:p>
        </w:tc>
        <w:tc>
          <w:tcPr>
            <w:tcW w:w="1115" w:type="pct"/>
          </w:tcPr>
          <w:p w14:paraId="7A391E6A" w14:textId="4FDFD8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Correction to MSD IMD test points</w:t>
            </w:r>
          </w:p>
        </w:tc>
        <w:tc>
          <w:tcPr>
            <w:tcW w:w="506" w:type="pct"/>
          </w:tcPr>
          <w:p w14:paraId="7C50C363" w14:textId="598B36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France</w:t>
            </w:r>
          </w:p>
        </w:tc>
        <w:tc>
          <w:tcPr>
            <w:tcW w:w="280" w:type="pct"/>
          </w:tcPr>
          <w:p w14:paraId="4164A8F9" w14:textId="4CC097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DB3239C" w14:textId="13899F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2044</w:t>
            </w:r>
          </w:p>
        </w:tc>
        <w:tc>
          <w:tcPr>
            <w:tcW w:w="229" w:type="pct"/>
          </w:tcPr>
          <w:p w14:paraId="6C69F8A0" w14:textId="21C9FDE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87413FA" w14:textId="5D1E4B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82F2F6B" w14:textId="6E4268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3AEE4B" w14:textId="04BE46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60D48597" w14:textId="1299B5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8DED68C" w14:textId="77777777" w:rsidTr="008B0214">
        <w:tc>
          <w:tcPr>
            <w:tcW w:w="586" w:type="pct"/>
          </w:tcPr>
          <w:p w14:paraId="35D4304C" w14:textId="47D9AC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R4-2400640</w:t>
            </w:r>
          </w:p>
        </w:tc>
        <w:tc>
          <w:tcPr>
            <w:tcW w:w="1115" w:type="pct"/>
          </w:tcPr>
          <w:p w14:paraId="284DB159" w14:textId="04BA82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(NR_CADC_R18_2BDL_xBUL-Core) Correction for MSD IMD test points R18</w:t>
            </w:r>
          </w:p>
        </w:tc>
        <w:tc>
          <w:tcPr>
            <w:tcW w:w="506" w:type="pct"/>
          </w:tcPr>
          <w:p w14:paraId="47995FB9" w14:textId="02222C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France</w:t>
            </w:r>
          </w:p>
        </w:tc>
        <w:tc>
          <w:tcPr>
            <w:tcW w:w="280" w:type="pct"/>
          </w:tcPr>
          <w:p w14:paraId="61FA257B" w14:textId="741DB6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47CC164" w14:textId="32FC7E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2045</w:t>
            </w:r>
          </w:p>
        </w:tc>
        <w:tc>
          <w:tcPr>
            <w:tcW w:w="229" w:type="pct"/>
          </w:tcPr>
          <w:p w14:paraId="5113EDC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95939C" w14:textId="1B9837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94C7081" w14:textId="399779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48504D8" w14:textId="030FCD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7E178F3B" w14:textId="103B07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E42921" w14:textId="77777777" w:rsidTr="008B0214">
        <w:tc>
          <w:tcPr>
            <w:tcW w:w="586" w:type="pct"/>
          </w:tcPr>
          <w:p w14:paraId="2BEF8C28" w14:textId="0E0AA9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R4-2400708</w:t>
            </w:r>
          </w:p>
        </w:tc>
        <w:tc>
          <w:tcPr>
            <w:tcW w:w="1115" w:type="pct"/>
          </w:tcPr>
          <w:p w14:paraId="1FE0B738" w14:textId="4A0394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(NR_RF_FR1-Core) CA MPR correction</w:t>
            </w:r>
          </w:p>
        </w:tc>
        <w:tc>
          <w:tcPr>
            <w:tcW w:w="506" w:type="pct"/>
          </w:tcPr>
          <w:p w14:paraId="0AE1AD46" w14:textId="0656E2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0EC10650" w14:textId="4E43BA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E1BE12A" w14:textId="175C79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2046</w:t>
            </w:r>
          </w:p>
        </w:tc>
        <w:tc>
          <w:tcPr>
            <w:tcW w:w="229" w:type="pct"/>
          </w:tcPr>
          <w:p w14:paraId="2E99C14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B98A366" w14:textId="51AA2B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9C15B65" w14:textId="08407C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DBF547" w14:textId="2D03DA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NR_RF_FR1-Core</w:t>
            </w:r>
          </w:p>
        </w:tc>
        <w:tc>
          <w:tcPr>
            <w:tcW w:w="586" w:type="pct"/>
          </w:tcPr>
          <w:p w14:paraId="665D787C" w14:textId="07ED7E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5969093" w14:textId="77777777" w:rsidTr="008B0214">
        <w:tc>
          <w:tcPr>
            <w:tcW w:w="586" w:type="pct"/>
          </w:tcPr>
          <w:p w14:paraId="3B62E24D" w14:textId="7C34F8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R4-2400709</w:t>
            </w:r>
          </w:p>
        </w:tc>
        <w:tc>
          <w:tcPr>
            <w:tcW w:w="1115" w:type="pct"/>
          </w:tcPr>
          <w:p w14:paraId="5B90800F" w14:textId="171DAB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 MPR correction</w:t>
            </w:r>
          </w:p>
        </w:tc>
        <w:tc>
          <w:tcPr>
            <w:tcW w:w="506" w:type="pct"/>
          </w:tcPr>
          <w:p w14:paraId="518DADD1" w14:textId="685762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43521A1F" w14:textId="7B5976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FC0E004" w14:textId="3235F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2047</w:t>
            </w:r>
          </w:p>
        </w:tc>
        <w:tc>
          <w:tcPr>
            <w:tcW w:w="229" w:type="pct"/>
          </w:tcPr>
          <w:p w14:paraId="655EE19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01BD38" w14:textId="5B6AFA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1C4D2E0" w14:textId="320838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6DACACC" w14:textId="0073A1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NR_RF_FR1-Core</w:t>
            </w:r>
          </w:p>
        </w:tc>
        <w:tc>
          <w:tcPr>
            <w:tcW w:w="586" w:type="pct"/>
          </w:tcPr>
          <w:p w14:paraId="12A2AB69" w14:textId="6F1935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DD3BD1" w14:textId="77777777" w:rsidTr="008B0214">
        <w:tc>
          <w:tcPr>
            <w:tcW w:w="586" w:type="pct"/>
          </w:tcPr>
          <w:p w14:paraId="78300A30" w14:textId="4E4CB9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R4-2400710</w:t>
            </w:r>
          </w:p>
        </w:tc>
        <w:tc>
          <w:tcPr>
            <w:tcW w:w="1115" w:type="pct"/>
          </w:tcPr>
          <w:p w14:paraId="6603C002" w14:textId="70778D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 MPR correction</w:t>
            </w:r>
          </w:p>
        </w:tc>
        <w:tc>
          <w:tcPr>
            <w:tcW w:w="506" w:type="pct"/>
          </w:tcPr>
          <w:p w14:paraId="38E9EE36" w14:textId="358A85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01644D29" w14:textId="1E32F8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FF0D291" w14:textId="247BA9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2048</w:t>
            </w:r>
          </w:p>
        </w:tc>
        <w:tc>
          <w:tcPr>
            <w:tcW w:w="229" w:type="pct"/>
          </w:tcPr>
          <w:p w14:paraId="54CAF9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C3BD42" w14:textId="372319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54039C9" w14:textId="58970B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BF59F52" w14:textId="359129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NR_RF_FR1-Core</w:t>
            </w:r>
          </w:p>
        </w:tc>
        <w:tc>
          <w:tcPr>
            <w:tcW w:w="586" w:type="pct"/>
          </w:tcPr>
          <w:p w14:paraId="18EDFBB0" w14:textId="1D0248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295B3BD" w14:textId="77777777" w:rsidTr="008B0214">
        <w:tc>
          <w:tcPr>
            <w:tcW w:w="586" w:type="pct"/>
          </w:tcPr>
          <w:p w14:paraId="37649760" w14:textId="741D51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R4-2400719</w:t>
            </w:r>
          </w:p>
        </w:tc>
        <w:tc>
          <w:tcPr>
            <w:tcW w:w="1115" w:type="pct"/>
          </w:tcPr>
          <w:p w14:paraId="29101D1C" w14:textId="23BA14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 ) 4Tx RF issues</w:t>
            </w:r>
          </w:p>
        </w:tc>
        <w:tc>
          <w:tcPr>
            <w:tcW w:w="506" w:type="pct"/>
          </w:tcPr>
          <w:p w14:paraId="6A398FD7" w14:textId="34A955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3D500EB0" w14:textId="5F37F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35038C6" w14:textId="01020B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2049</w:t>
            </w:r>
          </w:p>
        </w:tc>
        <w:tc>
          <w:tcPr>
            <w:tcW w:w="229" w:type="pct"/>
          </w:tcPr>
          <w:p w14:paraId="779EDEA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D11EB0" w14:textId="4686C3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931464" w14:textId="3AFBE6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81FA9F" w14:textId="6CD519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73788BBC" w14:textId="46320D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471935" w14:textId="77777777" w:rsidTr="008B0214">
        <w:tc>
          <w:tcPr>
            <w:tcW w:w="586" w:type="pct"/>
          </w:tcPr>
          <w:p w14:paraId="23B05F24" w14:textId="259EEF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R4-2400720</w:t>
            </w:r>
          </w:p>
        </w:tc>
        <w:tc>
          <w:tcPr>
            <w:tcW w:w="1115" w:type="pct"/>
          </w:tcPr>
          <w:p w14:paraId="403EAD3D" w14:textId="5D57EF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 ) Power class for Lower MSD verification – TS38.101-1</w:t>
            </w:r>
          </w:p>
        </w:tc>
        <w:tc>
          <w:tcPr>
            <w:tcW w:w="506" w:type="pct"/>
          </w:tcPr>
          <w:p w14:paraId="3F88C9BD" w14:textId="11956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7DB0238F" w14:textId="2C8AE5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9512539" w14:textId="67A038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2050</w:t>
            </w:r>
          </w:p>
        </w:tc>
        <w:tc>
          <w:tcPr>
            <w:tcW w:w="229" w:type="pct"/>
          </w:tcPr>
          <w:p w14:paraId="690DFAB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57ED62" w14:textId="089CE1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03ABD91" w14:textId="05950A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8872BE9" w14:textId="41BD1D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64AC4104" w14:textId="0F22DD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75D25AF" w14:textId="77777777" w:rsidTr="008B0214">
        <w:tc>
          <w:tcPr>
            <w:tcW w:w="586" w:type="pct"/>
          </w:tcPr>
          <w:p w14:paraId="2D6C8E6A" w14:textId="0B7B7E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R4-2403663</w:t>
            </w:r>
          </w:p>
        </w:tc>
        <w:tc>
          <w:tcPr>
            <w:tcW w:w="1115" w:type="pct"/>
          </w:tcPr>
          <w:p w14:paraId="38A05199" w14:textId="1BC1D1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 ) Power class for Lower MSD verification – TS38.101-1</w:t>
            </w:r>
          </w:p>
        </w:tc>
        <w:tc>
          <w:tcPr>
            <w:tcW w:w="506" w:type="pct"/>
          </w:tcPr>
          <w:p w14:paraId="7967334B" w14:textId="759394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Qualcomm, Nokia, Nokia Shanghai Bell</w:t>
            </w:r>
          </w:p>
        </w:tc>
        <w:tc>
          <w:tcPr>
            <w:tcW w:w="280" w:type="pct"/>
          </w:tcPr>
          <w:p w14:paraId="0727C6DA" w14:textId="39A4C2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C043D63" w14:textId="00D4A5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2050</w:t>
            </w:r>
          </w:p>
        </w:tc>
        <w:tc>
          <w:tcPr>
            <w:tcW w:w="229" w:type="pct"/>
          </w:tcPr>
          <w:p w14:paraId="69B3CE89" w14:textId="78D92ED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2075A3A" w14:textId="3EE6B5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1D3198" w14:textId="33C2CC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047BD7" w14:textId="532D57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0D0FEF54" w14:textId="0D75FD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7EAA592" w14:textId="77777777" w:rsidTr="008B0214">
        <w:tc>
          <w:tcPr>
            <w:tcW w:w="586" w:type="pct"/>
          </w:tcPr>
          <w:p w14:paraId="0D5EDC28" w14:textId="0FDEAB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R4-2400721</w:t>
            </w:r>
          </w:p>
        </w:tc>
        <w:tc>
          <w:tcPr>
            <w:tcW w:w="1115" w:type="pct"/>
          </w:tcPr>
          <w:p w14:paraId="0B309398" w14:textId="6C74A8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(NR_SL_enh2-Core) Bandwidth support for SL CA</w:t>
            </w:r>
          </w:p>
        </w:tc>
        <w:tc>
          <w:tcPr>
            <w:tcW w:w="506" w:type="pct"/>
          </w:tcPr>
          <w:p w14:paraId="619AF65F" w14:textId="526D9D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10EA97A5" w14:textId="52415F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2C85575" w14:textId="30E908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2051</w:t>
            </w:r>
          </w:p>
        </w:tc>
        <w:tc>
          <w:tcPr>
            <w:tcW w:w="229" w:type="pct"/>
          </w:tcPr>
          <w:p w14:paraId="2A832C0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3D60DD" w14:textId="76EEBA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EB9C0F9" w14:textId="3F69F1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72CDD42" w14:textId="5E5F8D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6F310DC8" w14:textId="12BFB7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5582E29E" w14:textId="77777777" w:rsidTr="008B0214">
        <w:tc>
          <w:tcPr>
            <w:tcW w:w="586" w:type="pct"/>
          </w:tcPr>
          <w:p w14:paraId="6F68246A" w14:textId="193CB5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R4-2400824</w:t>
            </w:r>
          </w:p>
        </w:tc>
        <w:tc>
          <w:tcPr>
            <w:tcW w:w="1115" w:type="pct"/>
          </w:tcPr>
          <w:p w14:paraId="0949D765" w14:textId="4907BE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(NR_UAV) CR for TS 38.101-1 to correct requirements NR UAV NS</w:t>
            </w:r>
          </w:p>
        </w:tc>
        <w:tc>
          <w:tcPr>
            <w:tcW w:w="506" w:type="pct"/>
          </w:tcPr>
          <w:p w14:paraId="70D8EBEB" w14:textId="49215A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4CDF9958" w14:textId="1F9ABB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90AB24A" w14:textId="0E11F1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2052</w:t>
            </w:r>
          </w:p>
        </w:tc>
        <w:tc>
          <w:tcPr>
            <w:tcW w:w="229" w:type="pct"/>
          </w:tcPr>
          <w:p w14:paraId="6A669B3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5E9BF8" w14:textId="6171DB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92825D" w14:textId="67F16E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9FFAA2" w14:textId="34340C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NR_UAV</w:t>
            </w:r>
          </w:p>
        </w:tc>
        <w:tc>
          <w:tcPr>
            <w:tcW w:w="586" w:type="pct"/>
          </w:tcPr>
          <w:p w14:paraId="005EF252" w14:textId="4BCBCC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0ED2153" w14:textId="77777777" w:rsidTr="008B0214">
        <w:tc>
          <w:tcPr>
            <w:tcW w:w="586" w:type="pct"/>
          </w:tcPr>
          <w:p w14:paraId="1C20AE94" w14:textId="04245E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R4-2400851</w:t>
            </w:r>
          </w:p>
        </w:tc>
        <w:tc>
          <w:tcPr>
            <w:tcW w:w="1115" w:type="pct"/>
          </w:tcPr>
          <w:p w14:paraId="2CD619DE" w14:textId="024247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(NR_MC_enh-Core) CR for 38.101-1: Correction on time mask for Rel-18 Tx switching</w:t>
            </w:r>
          </w:p>
        </w:tc>
        <w:tc>
          <w:tcPr>
            <w:tcW w:w="506" w:type="pct"/>
          </w:tcPr>
          <w:p w14:paraId="2CAB12AC" w14:textId="43C674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9F80CBA" w14:textId="2F687D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C0D16E8" w14:textId="56A830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2053</w:t>
            </w:r>
          </w:p>
        </w:tc>
        <w:tc>
          <w:tcPr>
            <w:tcW w:w="229" w:type="pct"/>
          </w:tcPr>
          <w:p w14:paraId="1D34AC3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C02748" w14:textId="0D65F6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EAFB272" w14:textId="1BA8C3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55DAF95" w14:textId="3461A3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NR_MC_enh</w:t>
            </w:r>
          </w:p>
        </w:tc>
        <w:tc>
          <w:tcPr>
            <w:tcW w:w="586" w:type="pct"/>
          </w:tcPr>
          <w:p w14:paraId="3625BDBF" w14:textId="20CD2B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F135CF" w14:textId="77777777" w:rsidTr="008B0214">
        <w:tc>
          <w:tcPr>
            <w:tcW w:w="586" w:type="pct"/>
          </w:tcPr>
          <w:p w14:paraId="594C1F21" w14:textId="74AA15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R4-2400853</w:t>
            </w:r>
          </w:p>
        </w:tc>
        <w:tc>
          <w:tcPr>
            <w:tcW w:w="1115" w:type="pct"/>
          </w:tcPr>
          <w:p w14:paraId="5853289A" w14:textId="3C1223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38.101-1 on simultaneous Rx-Tx basket</w:t>
            </w:r>
          </w:p>
        </w:tc>
        <w:tc>
          <w:tcPr>
            <w:tcW w:w="506" w:type="pct"/>
          </w:tcPr>
          <w:p w14:paraId="09498034" w14:textId="1ED66B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3C7FFB7" w14:textId="22F19F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AA9EB7F" w14:textId="2A8FA5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2054</w:t>
            </w:r>
          </w:p>
        </w:tc>
        <w:tc>
          <w:tcPr>
            <w:tcW w:w="229" w:type="pct"/>
          </w:tcPr>
          <w:p w14:paraId="33BC1CB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A64716" w14:textId="63C178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001F015" w14:textId="10304B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5642E57" w14:textId="27CA9C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LTE_NR_Simult_RxTx_R18</w:t>
            </w:r>
          </w:p>
        </w:tc>
        <w:tc>
          <w:tcPr>
            <w:tcW w:w="586" w:type="pct"/>
          </w:tcPr>
          <w:p w14:paraId="1F52C235" w14:textId="22E920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8965665" w14:textId="77777777" w:rsidTr="008B0214">
        <w:tc>
          <w:tcPr>
            <w:tcW w:w="586" w:type="pct"/>
          </w:tcPr>
          <w:p w14:paraId="7FA0BD19" w14:textId="3A7D5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R4-2400869</w:t>
            </w:r>
          </w:p>
        </w:tc>
        <w:tc>
          <w:tcPr>
            <w:tcW w:w="1115" w:type="pct"/>
          </w:tcPr>
          <w:p w14:paraId="54837219" w14:textId="75A212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(NR_SL_enh2)CR to 38.101-1 on SL CA</w:t>
            </w:r>
          </w:p>
        </w:tc>
        <w:tc>
          <w:tcPr>
            <w:tcW w:w="506" w:type="pct"/>
          </w:tcPr>
          <w:p w14:paraId="51BD1966" w14:textId="65AAEE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E84429B" w14:textId="6992D9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2FC2B5F" w14:textId="41B9A8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2055</w:t>
            </w:r>
          </w:p>
        </w:tc>
        <w:tc>
          <w:tcPr>
            <w:tcW w:w="229" w:type="pct"/>
          </w:tcPr>
          <w:p w14:paraId="6F18A70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CD0812" w14:textId="0A7B23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7BB6180" w14:textId="31095F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981F81" w14:textId="4F9D2B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</w:t>
            </w:r>
          </w:p>
        </w:tc>
        <w:tc>
          <w:tcPr>
            <w:tcW w:w="586" w:type="pct"/>
          </w:tcPr>
          <w:p w14:paraId="08FD4D97" w14:textId="5B9367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489B689" w14:textId="77777777" w:rsidTr="008B0214">
        <w:tc>
          <w:tcPr>
            <w:tcW w:w="586" w:type="pct"/>
          </w:tcPr>
          <w:p w14:paraId="42CFB16E" w14:textId="722C85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R4-2400900</w:t>
            </w:r>
          </w:p>
        </w:tc>
        <w:tc>
          <w:tcPr>
            <w:tcW w:w="1115" w:type="pct"/>
          </w:tcPr>
          <w:p w14:paraId="34D68F52" w14:textId="3102CB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(Rel-17): CR for removing n48(A-C) intra-band CA configuration</w:t>
            </w:r>
          </w:p>
        </w:tc>
        <w:tc>
          <w:tcPr>
            <w:tcW w:w="506" w:type="pct"/>
          </w:tcPr>
          <w:p w14:paraId="264505C5" w14:textId="53465A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Verizon, Ericsson, Samsung</w:t>
            </w:r>
          </w:p>
        </w:tc>
        <w:tc>
          <w:tcPr>
            <w:tcW w:w="280" w:type="pct"/>
          </w:tcPr>
          <w:p w14:paraId="40FB2D42" w14:textId="4CFF28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F041CE2" w14:textId="73CD04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2056</w:t>
            </w:r>
          </w:p>
        </w:tc>
        <w:tc>
          <w:tcPr>
            <w:tcW w:w="229" w:type="pct"/>
          </w:tcPr>
          <w:p w14:paraId="5BD4F7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4194531" w14:textId="1B4125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8035FB" w14:textId="2D50F8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A3951B" w14:textId="166BA5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NR_CA_R17_Intra-Core</w:t>
            </w:r>
          </w:p>
        </w:tc>
        <w:tc>
          <w:tcPr>
            <w:tcW w:w="586" w:type="pct"/>
          </w:tcPr>
          <w:p w14:paraId="739C0C1D" w14:textId="3AAC5E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243ECA4" w14:textId="77777777" w:rsidTr="008B0214">
        <w:tc>
          <w:tcPr>
            <w:tcW w:w="586" w:type="pct"/>
          </w:tcPr>
          <w:p w14:paraId="22B98D26" w14:textId="02D9F6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R4-2400901</w:t>
            </w:r>
          </w:p>
        </w:tc>
        <w:tc>
          <w:tcPr>
            <w:tcW w:w="1115" w:type="pct"/>
          </w:tcPr>
          <w:p w14:paraId="4368AC98" w14:textId="7ED3F7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(Rel-18): CR for removing n48(A-C) intra-band CA configuration</w:t>
            </w:r>
          </w:p>
        </w:tc>
        <w:tc>
          <w:tcPr>
            <w:tcW w:w="506" w:type="pct"/>
          </w:tcPr>
          <w:p w14:paraId="21B20921" w14:textId="24C54C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Verizon, Ericsson, Samsung</w:t>
            </w:r>
          </w:p>
        </w:tc>
        <w:tc>
          <w:tcPr>
            <w:tcW w:w="280" w:type="pct"/>
          </w:tcPr>
          <w:p w14:paraId="4614FC86" w14:textId="400633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E2869BC" w14:textId="48EDDC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2057</w:t>
            </w:r>
          </w:p>
        </w:tc>
        <w:tc>
          <w:tcPr>
            <w:tcW w:w="229" w:type="pct"/>
          </w:tcPr>
          <w:p w14:paraId="5F6D2EF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AF48CA" w14:textId="68260A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885AC8" w14:textId="167B94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70F65A0" w14:textId="1E0878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NR_CA_R18_Intra-Core</w:t>
            </w:r>
          </w:p>
        </w:tc>
        <w:tc>
          <w:tcPr>
            <w:tcW w:w="586" w:type="pct"/>
          </w:tcPr>
          <w:p w14:paraId="04BA8318" w14:textId="4602D1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29E5134" w14:textId="77777777" w:rsidTr="008B0214">
        <w:tc>
          <w:tcPr>
            <w:tcW w:w="586" w:type="pct"/>
          </w:tcPr>
          <w:p w14:paraId="0DC1B8DF" w14:textId="0E9DEF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R4-2400904</w:t>
            </w:r>
          </w:p>
        </w:tc>
        <w:tc>
          <w:tcPr>
            <w:tcW w:w="1115" w:type="pct"/>
          </w:tcPr>
          <w:p w14:paraId="5BDDFE6E" w14:textId="5C07BF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06" w:type="pct"/>
          </w:tcPr>
          <w:p w14:paraId="6E769D5F" w14:textId="3039A8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780366D" w14:textId="2EF388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CB4E99B" w14:textId="4FD7BF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2058</w:t>
            </w:r>
          </w:p>
        </w:tc>
        <w:tc>
          <w:tcPr>
            <w:tcW w:w="229" w:type="pct"/>
          </w:tcPr>
          <w:p w14:paraId="7372E2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7110DA" w14:textId="22C7BF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1A04AD9" w14:textId="6410B3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1D641D88" w14:textId="6FD541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86" w:type="pct"/>
          </w:tcPr>
          <w:p w14:paraId="24CDB4D0" w14:textId="634965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FF24A15" w14:textId="77777777" w:rsidTr="008B0214">
        <w:tc>
          <w:tcPr>
            <w:tcW w:w="586" w:type="pct"/>
          </w:tcPr>
          <w:p w14:paraId="4B572C12" w14:textId="5D10C2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R4-2400909</w:t>
            </w:r>
          </w:p>
        </w:tc>
        <w:tc>
          <w:tcPr>
            <w:tcW w:w="1115" w:type="pct"/>
          </w:tcPr>
          <w:p w14:paraId="6A429DA8" w14:textId="6711BF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(NR_CADC_R17_3BDL_2BUL) CR for TS 38.101-1 on inter-band CA for n46-n48-n96 (R17)</w:t>
            </w:r>
          </w:p>
        </w:tc>
        <w:tc>
          <w:tcPr>
            <w:tcW w:w="506" w:type="pct"/>
          </w:tcPr>
          <w:p w14:paraId="18A71E2F" w14:textId="2EDA68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Charter Communications</w:t>
            </w:r>
          </w:p>
        </w:tc>
        <w:tc>
          <w:tcPr>
            <w:tcW w:w="280" w:type="pct"/>
          </w:tcPr>
          <w:p w14:paraId="5E3DB6FB" w14:textId="0BEF90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0A1A716" w14:textId="007C6B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2059</w:t>
            </w:r>
          </w:p>
        </w:tc>
        <w:tc>
          <w:tcPr>
            <w:tcW w:w="229" w:type="pct"/>
          </w:tcPr>
          <w:p w14:paraId="549399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7BAC3C" w14:textId="40262F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C8B610C" w14:textId="13F04D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A16EEBD" w14:textId="04EB27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NR_CADC_R17_3BDL_2BUL-Core</w:t>
            </w:r>
          </w:p>
        </w:tc>
        <w:tc>
          <w:tcPr>
            <w:tcW w:w="586" w:type="pct"/>
          </w:tcPr>
          <w:p w14:paraId="7CD19948" w14:textId="4C475F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1DD8A0A" w14:textId="77777777" w:rsidTr="008B0214">
        <w:tc>
          <w:tcPr>
            <w:tcW w:w="586" w:type="pct"/>
          </w:tcPr>
          <w:p w14:paraId="22C7D113" w14:textId="3B0580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R4-2400910</w:t>
            </w:r>
          </w:p>
        </w:tc>
        <w:tc>
          <w:tcPr>
            <w:tcW w:w="1115" w:type="pct"/>
          </w:tcPr>
          <w:p w14:paraId="66AC82F8" w14:textId="5D27D9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(NR_CADC_R17_3BDL_2BUL) CR for TS 38.101-1 on inter-band CA for n46-n48-n96 (R18_CAT_A)</w:t>
            </w:r>
          </w:p>
        </w:tc>
        <w:tc>
          <w:tcPr>
            <w:tcW w:w="506" w:type="pct"/>
          </w:tcPr>
          <w:p w14:paraId="03293F5C" w14:textId="5CD2C8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Charter Communications</w:t>
            </w:r>
          </w:p>
        </w:tc>
        <w:tc>
          <w:tcPr>
            <w:tcW w:w="280" w:type="pct"/>
          </w:tcPr>
          <w:p w14:paraId="6070690A" w14:textId="1D581B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37A7C73" w14:textId="5816AF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2060</w:t>
            </w:r>
          </w:p>
        </w:tc>
        <w:tc>
          <w:tcPr>
            <w:tcW w:w="229" w:type="pct"/>
          </w:tcPr>
          <w:p w14:paraId="1D0534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AD7C20" w14:textId="79506B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97FC2EB" w14:textId="1D37F1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565B5C5" w14:textId="0646EE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NR_CADC_R17_3BDL_2BUL-Core</w:t>
            </w:r>
          </w:p>
        </w:tc>
        <w:tc>
          <w:tcPr>
            <w:tcW w:w="586" w:type="pct"/>
          </w:tcPr>
          <w:p w14:paraId="19FB1EE9" w14:textId="6A2639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D17D16D" w14:textId="77777777" w:rsidTr="008B0214">
        <w:tc>
          <w:tcPr>
            <w:tcW w:w="586" w:type="pct"/>
          </w:tcPr>
          <w:p w14:paraId="6674D12C" w14:textId="35CA05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R4-2400937</w:t>
            </w:r>
          </w:p>
        </w:tc>
        <w:tc>
          <w:tcPr>
            <w:tcW w:w="1115" w:type="pct"/>
          </w:tcPr>
          <w:p w14:paraId="2A89621F" w14:textId="22422D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38.101-1: Capability update for tx switching across three or four uplink bands</w:t>
            </w:r>
          </w:p>
        </w:tc>
        <w:tc>
          <w:tcPr>
            <w:tcW w:w="506" w:type="pct"/>
          </w:tcPr>
          <w:p w14:paraId="738610A2" w14:textId="5FE8FE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</w:t>
            </w:r>
          </w:p>
        </w:tc>
        <w:tc>
          <w:tcPr>
            <w:tcW w:w="280" w:type="pct"/>
          </w:tcPr>
          <w:p w14:paraId="7938FABA" w14:textId="086F6B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9F7B6B8" w14:textId="358527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2061</w:t>
            </w:r>
          </w:p>
        </w:tc>
        <w:tc>
          <w:tcPr>
            <w:tcW w:w="229" w:type="pct"/>
          </w:tcPr>
          <w:p w14:paraId="4F29822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727BFE" w14:textId="503E8F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0B7BBD" w14:textId="0B0D1F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096F1E7" w14:textId="118E60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NR_MC_enh-Core</w:t>
            </w:r>
          </w:p>
        </w:tc>
        <w:tc>
          <w:tcPr>
            <w:tcW w:w="586" w:type="pct"/>
          </w:tcPr>
          <w:p w14:paraId="19CB08A8" w14:textId="1E0A78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396EC49F" w14:textId="77777777" w:rsidTr="008B0214">
        <w:tc>
          <w:tcPr>
            <w:tcW w:w="586" w:type="pct"/>
          </w:tcPr>
          <w:p w14:paraId="059E7AEA" w14:textId="6979E6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R4-2400940</w:t>
            </w:r>
          </w:p>
        </w:tc>
        <w:tc>
          <w:tcPr>
            <w:tcW w:w="1115" w:type="pct"/>
          </w:tcPr>
          <w:p w14:paraId="2BDE2120" w14:textId="0496F9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38.101-1 Correct P-MPR in PcmaxL calculation formula for intra-band non-contiguous CA</w:t>
            </w:r>
          </w:p>
        </w:tc>
        <w:tc>
          <w:tcPr>
            <w:tcW w:w="506" w:type="pct"/>
          </w:tcPr>
          <w:p w14:paraId="03A9925C" w14:textId="2EF5EB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</w:t>
            </w:r>
          </w:p>
        </w:tc>
        <w:tc>
          <w:tcPr>
            <w:tcW w:w="280" w:type="pct"/>
          </w:tcPr>
          <w:p w14:paraId="1B607CB6" w14:textId="2B4E91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F9D08D0" w14:textId="00347F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2062</w:t>
            </w:r>
          </w:p>
        </w:tc>
        <w:tc>
          <w:tcPr>
            <w:tcW w:w="229" w:type="pct"/>
          </w:tcPr>
          <w:p w14:paraId="2668045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F7AF283" w14:textId="791AF1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AB6904A" w14:textId="19A0FA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CA34BC" w14:textId="4FC7DF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4055DF92" w14:textId="41C76D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70C08DB" w14:textId="77777777" w:rsidTr="008B0214">
        <w:tc>
          <w:tcPr>
            <w:tcW w:w="586" w:type="pct"/>
          </w:tcPr>
          <w:p w14:paraId="67E7D4DC" w14:textId="03BCAB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R4-2400941</w:t>
            </w:r>
          </w:p>
        </w:tc>
        <w:tc>
          <w:tcPr>
            <w:tcW w:w="1115" w:type="pct"/>
          </w:tcPr>
          <w:p w14:paraId="43DDD8E8" w14:textId="77FBD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38.101-1 Correct P-MPR in PcmaxL calculation formula for intra-band non-contiguous CA</w:t>
            </w:r>
          </w:p>
        </w:tc>
        <w:tc>
          <w:tcPr>
            <w:tcW w:w="506" w:type="pct"/>
          </w:tcPr>
          <w:p w14:paraId="30D72615" w14:textId="13BB4B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</w:t>
            </w:r>
          </w:p>
        </w:tc>
        <w:tc>
          <w:tcPr>
            <w:tcW w:w="280" w:type="pct"/>
          </w:tcPr>
          <w:p w14:paraId="48DCB963" w14:textId="1348CC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6C0E8ED" w14:textId="6AE367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2063</w:t>
            </w:r>
          </w:p>
        </w:tc>
        <w:tc>
          <w:tcPr>
            <w:tcW w:w="229" w:type="pct"/>
          </w:tcPr>
          <w:p w14:paraId="41B49D6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07089A" w14:textId="310452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E1DEC7" w14:textId="0DE7CE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D2C422C" w14:textId="10E1E9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35F36F92" w14:textId="45CFDC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67C0035" w14:textId="77777777" w:rsidTr="008B0214">
        <w:tc>
          <w:tcPr>
            <w:tcW w:w="586" w:type="pct"/>
          </w:tcPr>
          <w:p w14:paraId="611D1288" w14:textId="4E20CC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R4-2400942</w:t>
            </w:r>
          </w:p>
        </w:tc>
        <w:tc>
          <w:tcPr>
            <w:tcW w:w="1115" w:type="pct"/>
          </w:tcPr>
          <w:p w14:paraId="335CDA9A" w14:textId="5B5886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38.101-1 Correct P-MPR in PcmaxL calculation formula for intra-band non-contiguous CA</w:t>
            </w:r>
          </w:p>
        </w:tc>
        <w:tc>
          <w:tcPr>
            <w:tcW w:w="506" w:type="pct"/>
          </w:tcPr>
          <w:p w14:paraId="0C3B0EB4" w14:textId="6E336A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</w:t>
            </w:r>
          </w:p>
        </w:tc>
        <w:tc>
          <w:tcPr>
            <w:tcW w:w="280" w:type="pct"/>
          </w:tcPr>
          <w:p w14:paraId="50AFD12D" w14:textId="458687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3F8979F" w14:textId="550270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2064</w:t>
            </w:r>
          </w:p>
        </w:tc>
        <w:tc>
          <w:tcPr>
            <w:tcW w:w="229" w:type="pct"/>
          </w:tcPr>
          <w:p w14:paraId="72DD744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C350AA" w14:textId="5993F7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FA677E" w14:textId="1C7C8A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8612F87" w14:textId="70E2BD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43693751" w14:textId="459E6F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562885C" w14:textId="77777777" w:rsidTr="008B0214">
        <w:tc>
          <w:tcPr>
            <w:tcW w:w="586" w:type="pct"/>
          </w:tcPr>
          <w:p w14:paraId="082DB931" w14:textId="601637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R4-2400951</w:t>
            </w:r>
          </w:p>
        </w:tc>
        <w:tc>
          <w:tcPr>
            <w:tcW w:w="1115" w:type="pct"/>
          </w:tcPr>
          <w:p w14:paraId="5D264585" w14:textId="4F4F4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TS 38.101-1 big CR for NR_bands_UL_MIMO_R18</w:t>
            </w:r>
          </w:p>
        </w:tc>
        <w:tc>
          <w:tcPr>
            <w:tcW w:w="506" w:type="pct"/>
          </w:tcPr>
          <w:p w14:paraId="2045EC6A" w14:textId="30A21F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58B63F8" w14:textId="5696CC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F86E32E" w14:textId="7234C3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2065</w:t>
            </w:r>
          </w:p>
        </w:tc>
        <w:tc>
          <w:tcPr>
            <w:tcW w:w="229" w:type="pct"/>
          </w:tcPr>
          <w:p w14:paraId="34C63D7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31E630" w14:textId="6D4994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95889FD" w14:textId="3AD5AF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4B2A4D9" w14:textId="32B23B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NR_bands_UL_MIMO_R18-Core</w:t>
            </w:r>
          </w:p>
        </w:tc>
        <w:tc>
          <w:tcPr>
            <w:tcW w:w="586" w:type="pct"/>
          </w:tcPr>
          <w:p w14:paraId="646AEF13" w14:textId="7AB25D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D6FCF48" w14:textId="77777777" w:rsidTr="008B0214">
        <w:tc>
          <w:tcPr>
            <w:tcW w:w="586" w:type="pct"/>
          </w:tcPr>
          <w:p w14:paraId="4EF32829" w14:textId="756FF5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R4-2401055</w:t>
            </w:r>
          </w:p>
        </w:tc>
        <w:tc>
          <w:tcPr>
            <w:tcW w:w="1115" w:type="pct"/>
          </w:tcPr>
          <w:p w14:paraId="61589C3C" w14:textId="6323F1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[NR_RF_FR1_enh-Core] CR to support uplink Tx switching for CA with two contiguous aggregated carriers in each band</w:t>
            </w:r>
          </w:p>
        </w:tc>
        <w:tc>
          <w:tcPr>
            <w:tcW w:w="506" w:type="pct"/>
          </w:tcPr>
          <w:p w14:paraId="1F6EA6DB" w14:textId="75052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CMCC, CBN</w:t>
            </w:r>
          </w:p>
        </w:tc>
        <w:tc>
          <w:tcPr>
            <w:tcW w:w="280" w:type="pct"/>
          </w:tcPr>
          <w:p w14:paraId="7303D91A" w14:textId="613E68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5ACA777" w14:textId="323E90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2066</w:t>
            </w:r>
          </w:p>
        </w:tc>
        <w:tc>
          <w:tcPr>
            <w:tcW w:w="229" w:type="pct"/>
          </w:tcPr>
          <w:p w14:paraId="7BA1652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9B2A324" w14:textId="25352C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529A6C5" w14:textId="03EAE0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9EFB5CC" w14:textId="64C0F6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3C1E31F8" w14:textId="59BD1D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604C7DD" w14:textId="77777777" w:rsidTr="008B0214">
        <w:tc>
          <w:tcPr>
            <w:tcW w:w="586" w:type="pct"/>
          </w:tcPr>
          <w:p w14:paraId="54F1B945" w14:textId="507429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R4-2401056</w:t>
            </w:r>
          </w:p>
        </w:tc>
        <w:tc>
          <w:tcPr>
            <w:tcW w:w="1115" w:type="pct"/>
          </w:tcPr>
          <w:p w14:paraId="585D799C" w14:textId="1368E0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 xml:space="preserve">[NR_RF_FR1_enh-Core] CR to support uplink Tx switching for CA with two contiguous aggregated carriers in each band </w:t>
            </w:r>
          </w:p>
        </w:tc>
        <w:tc>
          <w:tcPr>
            <w:tcW w:w="506" w:type="pct"/>
          </w:tcPr>
          <w:p w14:paraId="150F44F1" w14:textId="397A6A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CMCC, CBN</w:t>
            </w:r>
          </w:p>
        </w:tc>
        <w:tc>
          <w:tcPr>
            <w:tcW w:w="280" w:type="pct"/>
          </w:tcPr>
          <w:p w14:paraId="05D4A147" w14:textId="285065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93BDE75" w14:textId="2F6143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2067</w:t>
            </w:r>
          </w:p>
        </w:tc>
        <w:tc>
          <w:tcPr>
            <w:tcW w:w="229" w:type="pct"/>
          </w:tcPr>
          <w:p w14:paraId="18D21B2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68692E" w14:textId="416C37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97E485" w14:textId="6F9EE1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526C837" w14:textId="3D3F8B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5BDBB03C" w14:textId="49D0FC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48005A5" w14:textId="77777777" w:rsidTr="008B0214">
        <w:tc>
          <w:tcPr>
            <w:tcW w:w="586" w:type="pct"/>
          </w:tcPr>
          <w:p w14:paraId="70D746A0" w14:textId="3E654D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R4-2400283</w:t>
            </w:r>
          </w:p>
        </w:tc>
        <w:tc>
          <w:tcPr>
            <w:tcW w:w="1115" w:type="pct"/>
          </w:tcPr>
          <w:p w14:paraId="0DBD63E9" w14:textId="4F6B65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38.101-1 NonCol_IntraB_NR_CA</w:t>
            </w:r>
          </w:p>
        </w:tc>
        <w:tc>
          <w:tcPr>
            <w:tcW w:w="506" w:type="pct"/>
          </w:tcPr>
          <w:p w14:paraId="35AE97D2" w14:textId="662C2D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 Corporation, Samsung</w:t>
            </w:r>
          </w:p>
        </w:tc>
        <w:tc>
          <w:tcPr>
            <w:tcW w:w="280" w:type="pct"/>
          </w:tcPr>
          <w:p w14:paraId="06031348" w14:textId="47D0E5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F076947" w14:textId="340776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2068</w:t>
            </w:r>
          </w:p>
        </w:tc>
        <w:tc>
          <w:tcPr>
            <w:tcW w:w="229" w:type="pct"/>
          </w:tcPr>
          <w:p w14:paraId="1A5EA48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D9CF4A" w14:textId="1D576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DF22F56" w14:textId="3DCB70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F0ECDD5" w14:textId="40AE24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35FB4B2E" w14:textId="73B21D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7C34561" w14:textId="77777777" w:rsidTr="008B0214">
        <w:tc>
          <w:tcPr>
            <w:tcW w:w="586" w:type="pct"/>
          </w:tcPr>
          <w:p w14:paraId="3B92F8F4" w14:textId="394951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R4-2402945</w:t>
            </w:r>
          </w:p>
        </w:tc>
        <w:tc>
          <w:tcPr>
            <w:tcW w:w="1115" w:type="pct"/>
          </w:tcPr>
          <w:p w14:paraId="10656F60" w14:textId="4CCCB0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38.101-1 NonCol_IntraB_ENDC_NR_CA</w:t>
            </w:r>
          </w:p>
        </w:tc>
        <w:tc>
          <w:tcPr>
            <w:tcW w:w="506" w:type="pct"/>
          </w:tcPr>
          <w:p w14:paraId="1E6E7B56" w14:textId="63992E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KDDI, Samsung</w:t>
            </w:r>
          </w:p>
        </w:tc>
        <w:tc>
          <w:tcPr>
            <w:tcW w:w="280" w:type="pct"/>
          </w:tcPr>
          <w:p w14:paraId="0F7E5455" w14:textId="06A802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C75FC4B" w14:textId="767D21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2068</w:t>
            </w:r>
          </w:p>
        </w:tc>
        <w:tc>
          <w:tcPr>
            <w:tcW w:w="229" w:type="pct"/>
          </w:tcPr>
          <w:p w14:paraId="555CCB05" w14:textId="3972E28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3E56FBB" w14:textId="076A57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FC4EDE" w14:textId="15A3E6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16A971B" w14:textId="4BC18D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6133B568" w14:textId="5B6918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48DAA47" w14:textId="77777777" w:rsidTr="008B0214">
        <w:tc>
          <w:tcPr>
            <w:tcW w:w="586" w:type="pct"/>
          </w:tcPr>
          <w:p w14:paraId="2668E279" w14:textId="29CA60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R4-2403251</w:t>
            </w:r>
          </w:p>
        </w:tc>
        <w:tc>
          <w:tcPr>
            <w:tcW w:w="1115" w:type="pct"/>
          </w:tcPr>
          <w:p w14:paraId="20C501B8" w14:textId="53E8C2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38.101-1 NonCol_IntraB_ENDC_NR_CA</w:t>
            </w:r>
          </w:p>
        </w:tc>
        <w:tc>
          <w:tcPr>
            <w:tcW w:w="506" w:type="pct"/>
          </w:tcPr>
          <w:p w14:paraId="40DFA771" w14:textId="237F1C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KDDI, Samsung</w:t>
            </w:r>
          </w:p>
        </w:tc>
        <w:tc>
          <w:tcPr>
            <w:tcW w:w="280" w:type="pct"/>
          </w:tcPr>
          <w:p w14:paraId="5F276B59" w14:textId="5E86E2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64E123F" w14:textId="77BE9A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2068</w:t>
            </w:r>
          </w:p>
        </w:tc>
        <w:tc>
          <w:tcPr>
            <w:tcW w:w="229" w:type="pct"/>
          </w:tcPr>
          <w:p w14:paraId="7C1EB75A" w14:textId="6632D4D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416CE7F0" w14:textId="471B23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A0ABFED" w14:textId="772159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71A37D" w14:textId="557744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7799DBAE" w14:textId="5B7DA8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E55697A" w14:textId="77777777" w:rsidTr="008B0214">
        <w:tc>
          <w:tcPr>
            <w:tcW w:w="586" w:type="pct"/>
          </w:tcPr>
          <w:p w14:paraId="3625D90F" w14:textId="4DBC21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R4-2403685</w:t>
            </w:r>
          </w:p>
        </w:tc>
        <w:tc>
          <w:tcPr>
            <w:tcW w:w="1115" w:type="pct"/>
          </w:tcPr>
          <w:p w14:paraId="6504E392" w14:textId="455443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38.101-1 NonCol_IntraB_ENDC_NR_CA</w:t>
            </w:r>
          </w:p>
        </w:tc>
        <w:tc>
          <w:tcPr>
            <w:tcW w:w="506" w:type="pct"/>
          </w:tcPr>
          <w:p w14:paraId="079B510D" w14:textId="4C9B64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KDDI, Samsung, Huawei</w:t>
            </w:r>
          </w:p>
        </w:tc>
        <w:tc>
          <w:tcPr>
            <w:tcW w:w="280" w:type="pct"/>
          </w:tcPr>
          <w:p w14:paraId="6C81209C" w14:textId="006720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0CCE60D" w14:textId="0F6235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2068</w:t>
            </w:r>
          </w:p>
        </w:tc>
        <w:tc>
          <w:tcPr>
            <w:tcW w:w="229" w:type="pct"/>
          </w:tcPr>
          <w:p w14:paraId="3FA2516C" w14:textId="45A9B34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</w:t>
            </w:r>
          </w:p>
        </w:tc>
        <w:tc>
          <w:tcPr>
            <w:tcW w:w="211" w:type="pct"/>
          </w:tcPr>
          <w:p w14:paraId="511A67C3" w14:textId="1A508B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0B8146" w14:textId="1F030E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D6B47AD" w14:textId="535F70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57A98B64" w14:textId="0F58F0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C564390" w14:textId="77777777" w:rsidTr="008B0214">
        <w:tc>
          <w:tcPr>
            <w:tcW w:w="586" w:type="pct"/>
          </w:tcPr>
          <w:p w14:paraId="55AFC33A" w14:textId="746ADD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R4-2401146</w:t>
            </w:r>
          </w:p>
        </w:tc>
        <w:tc>
          <w:tcPr>
            <w:tcW w:w="1115" w:type="pct"/>
          </w:tcPr>
          <w:p w14:paraId="52E159D1" w14:textId="42D1B0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38.101-1 new combinations for Rel-18 NR HPUE Inter-band</w:t>
            </w:r>
          </w:p>
        </w:tc>
        <w:tc>
          <w:tcPr>
            <w:tcW w:w="506" w:type="pct"/>
          </w:tcPr>
          <w:p w14:paraId="2A3F8749" w14:textId="015B0D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Telecom, Huawei, HiSilicon</w:t>
            </w:r>
          </w:p>
        </w:tc>
        <w:tc>
          <w:tcPr>
            <w:tcW w:w="280" w:type="pct"/>
          </w:tcPr>
          <w:p w14:paraId="6235C59F" w14:textId="1D1D20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3EB5741" w14:textId="016ED5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2069</w:t>
            </w:r>
          </w:p>
        </w:tc>
        <w:tc>
          <w:tcPr>
            <w:tcW w:w="229" w:type="pct"/>
          </w:tcPr>
          <w:p w14:paraId="367F21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247BD1" w14:textId="1403FB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0AED753" w14:textId="77E17F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E8728D3" w14:textId="20ECC4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586" w:type="pct"/>
          </w:tcPr>
          <w:p w14:paraId="3235FDCC" w14:textId="3645DC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7E03F3E" w14:textId="77777777" w:rsidTr="008B0214">
        <w:tc>
          <w:tcPr>
            <w:tcW w:w="586" w:type="pct"/>
          </w:tcPr>
          <w:p w14:paraId="23531EC8" w14:textId="50E70A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R4-2401181</w:t>
            </w:r>
          </w:p>
        </w:tc>
        <w:tc>
          <w:tcPr>
            <w:tcW w:w="1115" w:type="pct"/>
          </w:tcPr>
          <w:p w14:paraId="46D090EF" w14:textId="4A9C46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Corrections on Pcmax tolerance for intra-band contiguous CA with UL MIMO</w:t>
            </w:r>
          </w:p>
        </w:tc>
        <w:tc>
          <w:tcPr>
            <w:tcW w:w="506" w:type="pct"/>
          </w:tcPr>
          <w:p w14:paraId="4A54F618" w14:textId="683FD8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3871C552" w14:textId="746712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FABA304" w14:textId="31301E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2070</w:t>
            </w:r>
          </w:p>
        </w:tc>
        <w:tc>
          <w:tcPr>
            <w:tcW w:w="229" w:type="pct"/>
          </w:tcPr>
          <w:p w14:paraId="7699D48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7C080F" w14:textId="1E089D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F4DCB0A" w14:textId="4B9637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6732330" w14:textId="5CE051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4A19B923" w14:textId="249944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2B6F7B9B" w14:textId="77777777" w:rsidTr="008B0214">
        <w:tc>
          <w:tcPr>
            <w:tcW w:w="586" w:type="pct"/>
          </w:tcPr>
          <w:p w14:paraId="376EA2B2" w14:textId="6EE5AE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R4-2401182</w:t>
            </w:r>
          </w:p>
        </w:tc>
        <w:tc>
          <w:tcPr>
            <w:tcW w:w="1115" w:type="pct"/>
          </w:tcPr>
          <w:p w14:paraId="2A6461EE" w14:textId="7C51BE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(NR_RF_FR1_enh-Core) CR to 38.101-1 R18 corrections on Pcmax tolerance for intra-band contiguous CA with UL MIMO</w:t>
            </w:r>
          </w:p>
        </w:tc>
        <w:tc>
          <w:tcPr>
            <w:tcW w:w="506" w:type="pct"/>
          </w:tcPr>
          <w:p w14:paraId="680DA413" w14:textId="67172E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6E5C6B14" w14:textId="7F6162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A84D9F8" w14:textId="56028C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2071</w:t>
            </w:r>
          </w:p>
        </w:tc>
        <w:tc>
          <w:tcPr>
            <w:tcW w:w="229" w:type="pct"/>
          </w:tcPr>
          <w:p w14:paraId="05AAFB1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B6FDF87" w14:textId="3AD63D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DDEF1AB" w14:textId="48065B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CEA0CBB" w14:textId="36EB18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49F73315" w14:textId="74124F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260E473" w14:textId="77777777" w:rsidTr="008B0214">
        <w:tc>
          <w:tcPr>
            <w:tcW w:w="586" w:type="pct"/>
          </w:tcPr>
          <w:p w14:paraId="1F5EA0C9" w14:textId="1A28F5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R4-2401205</w:t>
            </w:r>
          </w:p>
        </w:tc>
        <w:tc>
          <w:tcPr>
            <w:tcW w:w="1115" w:type="pct"/>
          </w:tcPr>
          <w:p w14:paraId="0C4AF5B8" w14:textId="304EF0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38.101-1 is to modify the definition for Aerial UE in clause 3.1</w:t>
            </w:r>
          </w:p>
        </w:tc>
        <w:tc>
          <w:tcPr>
            <w:tcW w:w="506" w:type="pct"/>
          </w:tcPr>
          <w:p w14:paraId="32C15E40" w14:textId="5F64E9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3F497EE3" w14:textId="3D532A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195A8CE" w14:textId="3A9A52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2072</w:t>
            </w:r>
          </w:p>
        </w:tc>
        <w:tc>
          <w:tcPr>
            <w:tcW w:w="229" w:type="pct"/>
          </w:tcPr>
          <w:p w14:paraId="65798E3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352F590" w14:textId="4D4E40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0A338C1" w14:textId="4E1F10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C51ABC" w14:textId="18C172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NR_UAV</w:t>
            </w:r>
          </w:p>
        </w:tc>
        <w:tc>
          <w:tcPr>
            <w:tcW w:w="586" w:type="pct"/>
          </w:tcPr>
          <w:p w14:paraId="149F67E1" w14:textId="505657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2BA03DEE" w14:textId="77777777" w:rsidTr="008B0214">
        <w:tc>
          <w:tcPr>
            <w:tcW w:w="586" w:type="pct"/>
          </w:tcPr>
          <w:p w14:paraId="357EDF23" w14:textId="3D74AE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R4-2401207</w:t>
            </w:r>
          </w:p>
        </w:tc>
        <w:tc>
          <w:tcPr>
            <w:tcW w:w="1115" w:type="pct"/>
          </w:tcPr>
          <w:p w14:paraId="5F431ED9" w14:textId="405732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Rel-15 38.101-1 to unify the minimum guardband symbol</w:t>
            </w:r>
          </w:p>
        </w:tc>
        <w:tc>
          <w:tcPr>
            <w:tcW w:w="506" w:type="pct"/>
          </w:tcPr>
          <w:p w14:paraId="2D036292" w14:textId="6C3C15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75E9388D" w14:textId="5814C9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F2B7E4C" w14:textId="307D3B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2073</w:t>
            </w:r>
          </w:p>
        </w:tc>
        <w:tc>
          <w:tcPr>
            <w:tcW w:w="229" w:type="pct"/>
          </w:tcPr>
          <w:p w14:paraId="1298F3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D03F5A" w14:textId="4F5F1F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201B1FE9" w14:textId="0F5387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BA3FAAC" w14:textId="1277F6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CD467D5" w14:textId="1F3816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16CCFEB" w14:textId="77777777" w:rsidTr="008B0214">
        <w:tc>
          <w:tcPr>
            <w:tcW w:w="586" w:type="pct"/>
          </w:tcPr>
          <w:p w14:paraId="7DA251D0" w14:textId="06713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R4-2401208</w:t>
            </w:r>
          </w:p>
        </w:tc>
        <w:tc>
          <w:tcPr>
            <w:tcW w:w="1115" w:type="pct"/>
          </w:tcPr>
          <w:p w14:paraId="57299C36" w14:textId="3FDFF9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Rel-16 38.101-1 to unify the minimum guardband symbol</w:t>
            </w:r>
          </w:p>
        </w:tc>
        <w:tc>
          <w:tcPr>
            <w:tcW w:w="506" w:type="pct"/>
          </w:tcPr>
          <w:p w14:paraId="725AA300" w14:textId="0E72CD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1A2C199C" w14:textId="653374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8DF2AA6" w14:textId="020752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2074</w:t>
            </w:r>
          </w:p>
        </w:tc>
        <w:tc>
          <w:tcPr>
            <w:tcW w:w="229" w:type="pct"/>
          </w:tcPr>
          <w:p w14:paraId="1473E5E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472F86" w14:textId="6DEEC9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EF6FD65" w14:textId="7CB0EF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464041B" w14:textId="2AEE45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BFE2F63" w14:textId="11F102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7B52EF6" w14:textId="77777777" w:rsidTr="008B0214">
        <w:tc>
          <w:tcPr>
            <w:tcW w:w="586" w:type="pct"/>
          </w:tcPr>
          <w:p w14:paraId="456B7FE7" w14:textId="0CD761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R4-2401209</w:t>
            </w:r>
          </w:p>
        </w:tc>
        <w:tc>
          <w:tcPr>
            <w:tcW w:w="1115" w:type="pct"/>
          </w:tcPr>
          <w:p w14:paraId="4816A0AD" w14:textId="3DD34F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Rel-17 38.101-1 to unify the minimum guardband symbol</w:t>
            </w:r>
          </w:p>
        </w:tc>
        <w:tc>
          <w:tcPr>
            <w:tcW w:w="506" w:type="pct"/>
          </w:tcPr>
          <w:p w14:paraId="271EEBEF" w14:textId="6E9BF6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684DF68E" w14:textId="705F77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1F89169" w14:textId="1965C1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2075</w:t>
            </w:r>
          </w:p>
        </w:tc>
        <w:tc>
          <w:tcPr>
            <w:tcW w:w="229" w:type="pct"/>
          </w:tcPr>
          <w:p w14:paraId="07EF2B3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5A5836" w14:textId="6FB66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DF71165" w14:textId="432CB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A631A3E" w14:textId="252338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6F2B276" w14:textId="5339C6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9A96800" w14:textId="77777777" w:rsidTr="008B0214">
        <w:tc>
          <w:tcPr>
            <w:tcW w:w="586" w:type="pct"/>
          </w:tcPr>
          <w:p w14:paraId="2FE00322" w14:textId="330788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R4-2401210</w:t>
            </w:r>
          </w:p>
        </w:tc>
        <w:tc>
          <w:tcPr>
            <w:tcW w:w="1115" w:type="pct"/>
          </w:tcPr>
          <w:p w14:paraId="3FE4F57C" w14:textId="430CF2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38.101-1 to unify the minimum guardband symbol</w:t>
            </w:r>
          </w:p>
        </w:tc>
        <w:tc>
          <w:tcPr>
            <w:tcW w:w="506" w:type="pct"/>
          </w:tcPr>
          <w:p w14:paraId="4DAA707C" w14:textId="62BF8A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1EAA281B" w14:textId="693678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0D14C3C" w14:textId="69B095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2076</w:t>
            </w:r>
          </w:p>
        </w:tc>
        <w:tc>
          <w:tcPr>
            <w:tcW w:w="229" w:type="pct"/>
          </w:tcPr>
          <w:p w14:paraId="786644A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64B6FB" w14:textId="366456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0CC6105" w14:textId="425DD2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BB2F29B" w14:textId="244F7D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B11EC77" w14:textId="187C8C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21AAFB2" w14:textId="77777777" w:rsidTr="008B0214">
        <w:tc>
          <w:tcPr>
            <w:tcW w:w="586" w:type="pct"/>
          </w:tcPr>
          <w:p w14:paraId="0451F31C" w14:textId="24D2FF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R4-2403797</w:t>
            </w:r>
          </w:p>
        </w:tc>
        <w:tc>
          <w:tcPr>
            <w:tcW w:w="1115" w:type="pct"/>
          </w:tcPr>
          <w:p w14:paraId="56E83D5B" w14:textId="4D8F89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38.101-1 to unify the minimum guardband symbol</w:t>
            </w:r>
          </w:p>
        </w:tc>
        <w:tc>
          <w:tcPr>
            <w:tcW w:w="506" w:type="pct"/>
          </w:tcPr>
          <w:p w14:paraId="2686B124" w14:textId="168ECC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184666D5" w14:textId="7F51EB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FE3A80F" w14:textId="04C60E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2076</w:t>
            </w:r>
          </w:p>
        </w:tc>
        <w:tc>
          <w:tcPr>
            <w:tcW w:w="229" w:type="pct"/>
          </w:tcPr>
          <w:p w14:paraId="3BB32782" w14:textId="3D310B9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2FF7AD2" w14:textId="1D971F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17A6E6" w14:textId="498F75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C6AB2DF" w14:textId="1FAB68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545D15D0" w14:textId="0DCE1B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A0C8A86" w14:textId="77777777" w:rsidTr="008B0214">
        <w:tc>
          <w:tcPr>
            <w:tcW w:w="586" w:type="pct"/>
          </w:tcPr>
          <w:p w14:paraId="08F2CFD5" w14:textId="2E2B16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R4-2401215</w:t>
            </w:r>
          </w:p>
        </w:tc>
        <w:tc>
          <w:tcPr>
            <w:tcW w:w="1115" w:type="pct"/>
          </w:tcPr>
          <w:p w14:paraId="661BC125" w14:textId="4608A5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38.101-1 is to introduce the missed abbreviations and modify the arrangement of clause for SL-U</w:t>
            </w:r>
          </w:p>
        </w:tc>
        <w:tc>
          <w:tcPr>
            <w:tcW w:w="506" w:type="pct"/>
          </w:tcPr>
          <w:p w14:paraId="51CD8D12" w14:textId="54CC63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55A9C334" w14:textId="401836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CB28FA8" w14:textId="7BE4C4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2077</w:t>
            </w:r>
          </w:p>
        </w:tc>
        <w:tc>
          <w:tcPr>
            <w:tcW w:w="229" w:type="pct"/>
          </w:tcPr>
          <w:p w14:paraId="193E243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FFFC89C" w14:textId="125091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2C01431" w14:textId="37F401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D357AB" w14:textId="26EAD0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5FD719FB" w14:textId="193EB3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423C6FC" w14:textId="77777777" w:rsidTr="008B0214">
        <w:tc>
          <w:tcPr>
            <w:tcW w:w="586" w:type="pct"/>
          </w:tcPr>
          <w:p w14:paraId="633BCFDD" w14:textId="6B9565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R4-2403677</w:t>
            </w:r>
          </w:p>
        </w:tc>
        <w:tc>
          <w:tcPr>
            <w:tcW w:w="1115" w:type="pct"/>
          </w:tcPr>
          <w:p w14:paraId="08A24C8C" w14:textId="5D73E7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38.101-1 is to introduce the missed abbreviations and modify the arrangement of clause for SL-U</w:t>
            </w:r>
          </w:p>
        </w:tc>
        <w:tc>
          <w:tcPr>
            <w:tcW w:w="506" w:type="pct"/>
          </w:tcPr>
          <w:p w14:paraId="555F429E" w14:textId="427D43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428B843C" w14:textId="5A9066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D5CCDA8" w14:textId="70C81E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2077</w:t>
            </w:r>
          </w:p>
        </w:tc>
        <w:tc>
          <w:tcPr>
            <w:tcW w:w="229" w:type="pct"/>
          </w:tcPr>
          <w:p w14:paraId="6C4A9A64" w14:textId="4852A6D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511F1FB" w14:textId="25D776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7CE335" w14:textId="55E6F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25247E" w14:textId="17D6A3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71F5F779" w14:textId="203B28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746A2669" w14:textId="77777777" w:rsidTr="008B0214">
        <w:tc>
          <w:tcPr>
            <w:tcW w:w="586" w:type="pct"/>
          </w:tcPr>
          <w:p w14:paraId="3FD08EF8" w14:textId="275092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R4-2401216</w:t>
            </w:r>
          </w:p>
        </w:tc>
        <w:tc>
          <w:tcPr>
            <w:tcW w:w="1115" w:type="pct"/>
          </w:tcPr>
          <w:p w14:paraId="3F098733" w14:textId="59005C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38.101-1 is to modify the requirements for eRedCap</w:t>
            </w:r>
          </w:p>
        </w:tc>
        <w:tc>
          <w:tcPr>
            <w:tcW w:w="506" w:type="pct"/>
          </w:tcPr>
          <w:p w14:paraId="6B9497D3" w14:textId="7DF63C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3E9173DC" w14:textId="6A7190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D16A2A6" w14:textId="21AE57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2078</w:t>
            </w:r>
          </w:p>
        </w:tc>
        <w:tc>
          <w:tcPr>
            <w:tcW w:w="229" w:type="pct"/>
          </w:tcPr>
          <w:p w14:paraId="186AB17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260EB2" w14:textId="386CDF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0EA9EA" w14:textId="43C21A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995B63" w14:textId="088161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NR_redcap_enh-Core</w:t>
            </w:r>
          </w:p>
        </w:tc>
        <w:tc>
          <w:tcPr>
            <w:tcW w:w="586" w:type="pct"/>
          </w:tcPr>
          <w:p w14:paraId="2653B597" w14:textId="667E84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945E999" w14:textId="77777777" w:rsidTr="008B0214">
        <w:tc>
          <w:tcPr>
            <w:tcW w:w="586" w:type="pct"/>
          </w:tcPr>
          <w:p w14:paraId="509834C1" w14:textId="3A1F80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R4-2403683</w:t>
            </w:r>
          </w:p>
        </w:tc>
        <w:tc>
          <w:tcPr>
            <w:tcW w:w="1115" w:type="pct"/>
          </w:tcPr>
          <w:p w14:paraId="7A2CB2F1" w14:textId="658EBA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38.101-1 is to modify the requirements for eRedCap</w:t>
            </w:r>
          </w:p>
        </w:tc>
        <w:tc>
          <w:tcPr>
            <w:tcW w:w="506" w:type="pct"/>
          </w:tcPr>
          <w:p w14:paraId="1FD9B7CC" w14:textId="2F90DA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7E6CC47A" w14:textId="631A5F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DBA8571" w14:textId="05DBE6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2078</w:t>
            </w:r>
          </w:p>
        </w:tc>
        <w:tc>
          <w:tcPr>
            <w:tcW w:w="229" w:type="pct"/>
          </w:tcPr>
          <w:p w14:paraId="679E031C" w14:textId="60226D0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3EA38D1" w14:textId="23BCC8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B927621" w14:textId="1C52C0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CCA9F69" w14:textId="2DB8C0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NR_redcap_enh-Core</w:t>
            </w:r>
          </w:p>
        </w:tc>
        <w:tc>
          <w:tcPr>
            <w:tcW w:w="586" w:type="pct"/>
          </w:tcPr>
          <w:p w14:paraId="04526DAB" w14:textId="23B8A8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8CE4F82" w14:textId="77777777" w:rsidTr="008B0214">
        <w:tc>
          <w:tcPr>
            <w:tcW w:w="586" w:type="pct"/>
          </w:tcPr>
          <w:p w14:paraId="0600A8C4" w14:textId="7DCD20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R4-2401252</w:t>
            </w:r>
          </w:p>
        </w:tc>
        <w:tc>
          <w:tcPr>
            <w:tcW w:w="1115" w:type="pct"/>
          </w:tcPr>
          <w:p w14:paraId="6257101D" w14:textId="41645B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on the NOTE for harmonic mixing MSD valid test point</w:t>
            </w:r>
          </w:p>
        </w:tc>
        <w:tc>
          <w:tcPr>
            <w:tcW w:w="506" w:type="pct"/>
          </w:tcPr>
          <w:p w14:paraId="4112091E" w14:textId="421E47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BF4A2E8" w14:textId="1EACCE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31A8469" w14:textId="6668FD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2079</w:t>
            </w:r>
          </w:p>
        </w:tc>
        <w:tc>
          <w:tcPr>
            <w:tcW w:w="229" w:type="pct"/>
          </w:tcPr>
          <w:p w14:paraId="4B5679C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8B7627" w14:textId="64E01C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440975A" w14:textId="04A854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FB21BA" w14:textId="48B54A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949A1BB" w14:textId="6E00D1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375EACC" w14:textId="77777777" w:rsidTr="008B0214">
        <w:tc>
          <w:tcPr>
            <w:tcW w:w="586" w:type="pct"/>
          </w:tcPr>
          <w:p w14:paraId="5E9347B0" w14:textId="5DBD41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R4-2401253</w:t>
            </w:r>
          </w:p>
        </w:tc>
        <w:tc>
          <w:tcPr>
            <w:tcW w:w="1115" w:type="pct"/>
          </w:tcPr>
          <w:p w14:paraId="53321F60" w14:textId="4092C1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the equation in the NOTE for harmonic mixing MSD</w:t>
            </w:r>
          </w:p>
        </w:tc>
        <w:tc>
          <w:tcPr>
            <w:tcW w:w="506" w:type="pct"/>
          </w:tcPr>
          <w:p w14:paraId="44EA8A0E" w14:textId="5907A6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74BF0F4D" w14:textId="157AB1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0BB0378" w14:textId="1F0852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2080</w:t>
            </w:r>
          </w:p>
        </w:tc>
        <w:tc>
          <w:tcPr>
            <w:tcW w:w="229" w:type="pct"/>
          </w:tcPr>
          <w:p w14:paraId="0180EE3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A402CE4" w14:textId="1D5B43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B071068" w14:textId="51291A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0D2218" w14:textId="30D753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NR_newRAT-Core, NR_CADC_R16_2BDL_xBUL-Core, NR_6GHz_unlic_full</w:t>
            </w:r>
          </w:p>
        </w:tc>
        <w:tc>
          <w:tcPr>
            <w:tcW w:w="586" w:type="pct"/>
          </w:tcPr>
          <w:p w14:paraId="07E1FB64" w14:textId="4FB03B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B8A0C6" w14:textId="77777777" w:rsidTr="008B0214">
        <w:tc>
          <w:tcPr>
            <w:tcW w:w="586" w:type="pct"/>
          </w:tcPr>
          <w:p w14:paraId="6425063F" w14:textId="58FC9F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R4-2401254</w:t>
            </w:r>
          </w:p>
        </w:tc>
        <w:tc>
          <w:tcPr>
            <w:tcW w:w="1115" w:type="pct"/>
          </w:tcPr>
          <w:p w14:paraId="7B6D8A41" w14:textId="6E7913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the equation in the NOTE for harmonic mixing MSD</w:t>
            </w:r>
          </w:p>
        </w:tc>
        <w:tc>
          <w:tcPr>
            <w:tcW w:w="506" w:type="pct"/>
          </w:tcPr>
          <w:p w14:paraId="345DEAFB" w14:textId="35E892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20C7355" w14:textId="365A6F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2B136AF" w14:textId="46646D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2081</w:t>
            </w:r>
          </w:p>
        </w:tc>
        <w:tc>
          <w:tcPr>
            <w:tcW w:w="229" w:type="pct"/>
          </w:tcPr>
          <w:p w14:paraId="638B90E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42794E" w14:textId="15D008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D34AD8F" w14:textId="68DC0B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8F3031F" w14:textId="5CAE51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NR_newRAT-Core, NR_CADC_R16_2BDL_xBUL-Core, NR_6GHz_unlic_full, NR_CADC_R17_2BDL_xBUL-Core, NR_UE_PC2_R17_CADC_SUL_xBDL_yBUL-Core</w:t>
            </w:r>
          </w:p>
        </w:tc>
        <w:tc>
          <w:tcPr>
            <w:tcW w:w="586" w:type="pct"/>
          </w:tcPr>
          <w:p w14:paraId="6DCB6A44" w14:textId="267B4D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8A07F47" w14:textId="77777777" w:rsidTr="008B0214">
        <w:tc>
          <w:tcPr>
            <w:tcW w:w="586" w:type="pct"/>
          </w:tcPr>
          <w:p w14:paraId="254D2D21" w14:textId="703FA6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R4-2401255</w:t>
            </w:r>
          </w:p>
        </w:tc>
        <w:tc>
          <w:tcPr>
            <w:tcW w:w="1115" w:type="pct"/>
          </w:tcPr>
          <w:p w14:paraId="1CC90A61" w14:textId="54EDED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the equation in the NOTE for harmonic mixing MSD</w:t>
            </w:r>
          </w:p>
        </w:tc>
        <w:tc>
          <w:tcPr>
            <w:tcW w:w="506" w:type="pct"/>
          </w:tcPr>
          <w:p w14:paraId="679FF856" w14:textId="46CD31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7F06F7EB" w14:textId="48E19F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961FC2A" w14:textId="12AC9D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2082</w:t>
            </w:r>
          </w:p>
        </w:tc>
        <w:tc>
          <w:tcPr>
            <w:tcW w:w="229" w:type="pct"/>
          </w:tcPr>
          <w:p w14:paraId="4F13B29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B75B2B" w14:textId="031811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2315451" w14:textId="4D5CE4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97C7D25" w14:textId="7FBFBC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NR_newRAT-Core, NR_CADC_R16_2BDL_xBUL-Core, NR_6GHz_unlic_full, NR_CADC_R17_2BDL_xBUL-Core, NR_CADC_R18_2BDL_xBUL-Core, NR_UE_PC2_R17_CADC_SUL_xBDL_yBUL-Core, HPUE_FR1_TDD_NR_CADC_SUL_R18</w:t>
            </w:r>
          </w:p>
        </w:tc>
        <w:tc>
          <w:tcPr>
            <w:tcW w:w="586" w:type="pct"/>
          </w:tcPr>
          <w:p w14:paraId="27D9C67D" w14:textId="79AB2C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3A77928" w14:textId="77777777" w:rsidTr="008B0214">
        <w:tc>
          <w:tcPr>
            <w:tcW w:w="586" w:type="pct"/>
          </w:tcPr>
          <w:p w14:paraId="4B00BB2E" w14:textId="2ADFD1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R4-2401256</w:t>
            </w:r>
          </w:p>
        </w:tc>
        <w:tc>
          <w:tcPr>
            <w:tcW w:w="1115" w:type="pct"/>
          </w:tcPr>
          <w:p w14:paraId="7619BD6F" w14:textId="67777F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the Pcmax tolerance for inter-band CA</w:t>
            </w:r>
          </w:p>
        </w:tc>
        <w:tc>
          <w:tcPr>
            <w:tcW w:w="506" w:type="pct"/>
          </w:tcPr>
          <w:p w14:paraId="5485307A" w14:textId="6E7419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4A19A8E" w14:textId="76FD01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6B2F216" w14:textId="633B4E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2083</w:t>
            </w:r>
          </w:p>
        </w:tc>
        <w:tc>
          <w:tcPr>
            <w:tcW w:w="229" w:type="pct"/>
          </w:tcPr>
          <w:p w14:paraId="69FDE7D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CB3351C" w14:textId="754F7C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12095A80" w14:textId="05732F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E1A67D" w14:textId="2EE094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ABCAF8C" w14:textId="78BE69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8B17FD9" w14:textId="77777777" w:rsidTr="008B0214">
        <w:tc>
          <w:tcPr>
            <w:tcW w:w="586" w:type="pct"/>
          </w:tcPr>
          <w:p w14:paraId="63EB353A" w14:textId="7C829C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R4-2401257</w:t>
            </w:r>
          </w:p>
        </w:tc>
        <w:tc>
          <w:tcPr>
            <w:tcW w:w="1115" w:type="pct"/>
          </w:tcPr>
          <w:p w14:paraId="5165DD84" w14:textId="39B7BD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the Pcmax tolerance for inter-band CA</w:t>
            </w:r>
          </w:p>
        </w:tc>
        <w:tc>
          <w:tcPr>
            <w:tcW w:w="506" w:type="pct"/>
          </w:tcPr>
          <w:p w14:paraId="4BEFFCED" w14:textId="59007C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0C6E01F" w14:textId="02AEB8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890DECC" w14:textId="03E9B8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2084</w:t>
            </w:r>
          </w:p>
        </w:tc>
        <w:tc>
          <w:tcPr>
            <w:tcW w:w="229" w:type="pct"/>
          </w:tcPr>
          <w:p w14:paraId="68C03A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19642E0" w14:textId="386685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C906609" w14:textId="501D6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AA75F3A" w14:textId="13A61B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1FD2CEF" w14:textId="667CE2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BAE8815" w14:textId="77777777" w:rsidTr="008B0214">
        <w:tc>
          <w:tcPr>
            <w:tcW w:w="586" w:type="pct"/>
          </w:tcPr>
          <w:p w14:paraId="33B1C791" w14:textId="21A78A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R4-2401258</w:t>
            </w:r>
          </w:p>
        </w:tc>
        <w:tc>
          <w:tcPr>
            <w:tcW w:w="1115" w:type="pct"/>
          </w:tcPr>
          <w:p w14:paraId="4641C969" w14:textId="337A7B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the Pcmax tolerance for inter-band CA and TxD</w:t>
            </w:r>
          </w:p>
        </w:tc>
        <w:tc>
          <w:tcPr>
            <w:tcW w:w="506" w:type="pct"/>
          </w:tcPr>
          <w:p w14:paraId="64D8A2C6" w14:textId="7CECD6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5E979C4" w14:textId="24F909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8F14D5D" w14:textId="00F718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2085</w:t>
            </w:r>
          </w:p>
        </w:tc>
        <w:tc>
          <w:tcPr>
            <w:tcW w:w="229" w:type="pct"/>
          </w:tcPr>
          <w:p w14:paraId="6C31B79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A5DB8CF" w14:textId="2278E6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887AEA6" w14:textId="133198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843DACA" w14:textId="70A2EE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NR_newRAT-Core, NR_RF_TxD-Core</w:t>
            </w:r>
          </w:p>
        </w:tc>
        <w:tc>
          <w:tcPr>
            <w:tcW w:w="586" w:type="pct"/>
          </w:tcPr>
          <w:p w14:paraId="3E2D51F9" w14:textId="3595F0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0442854" w14:textId="77777777" w:rsidTr="008B0214">
        <w:tc>
          <w:tcPr>
            <w:tcW w:w="586" w:type="pct"/>
          </w:tcPr>
          <w:p w14:paraId="0A45DE90" w14:textId="51CBD8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R4-2401259</w:t>
            </w:r>
          </w:p>
        </w:tc>
        <w:tc>
          <w:tcPr>
            <w:tcW w:w="1115" w:type="pct"/>
          </w:tcPr>
          <w:p w14:paraId="3577E313" w14:textId="144963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 the Pcmax tolerance for inter-band CA and TxD</w:t>
            </w:r>
          </w:p>
        </w:tc>
        <w:tc>
          <w:tcPr>
            <w:tcW w:w="506" w:type="pct"/>
          </w:tcPr>
          <w:p w14:paraId="534F228C" w14:textId="5E6EA5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DED3C1D" w14:textId="55D92F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127E38D" w14:textId="07F3EA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2086</w:t>
            </w:r>
          </w:p>
        </w:tc>
        <w:tc>
          <w:tcPr>
            <w:tcW w:w="229" w:type="pct"/>
          </w:tcPr>
          <w:p w14:paraId="625168D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301164" w14:textId="337DD4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7180AE3" w14:textId="7D50BE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666CFA" w14:textId="1DBA6F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NR_newRAT-Core, NR_RF_TxD-Core</w:t>
            </w:r>
          </w:p>
        </w:tc>
        <w:tc>
          <w:tcPr>
            <w:tcW w:w="586" w:type="pct"/>
          </w:tcPr>
          <w:p w14:paraId="446F6360" w14:textId="144BF2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A4E5929" w14:textId="77777777" w:rsidTr="008B0214">
        <w:tc>
          <w:tcPr>
            <w:tcW w:w="586" w:type="pct"/>
          </w:tcPr>
          <w:p w14:paraId="7686FA0E" w14:textId="1ABF53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R4-2401260</w:t>
            </w:r>
          </w:p>
        </w:tc>
        <w:tc>
          <w:tcPr>
            <w:tcW w:w="1115" w:type="pct"/>
          </w:tcPr>
          <w:p w14:paraId="3333E405" w14:textId="38F0A5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NR_ENDC_RF_FR1_enh2-Core) Update TxD capabilities name and correct the requirements</w:t>
            </w:r>
          </w:p>
        </w:tc>
        <w:tc>
          <w:tcPr>
            <w:tcW w:w="506" w:type="pct"/>
          </w:tcPr>
          <w:p w14:paraId="68BF743F" w14:textId="03096F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3DB8C53" w14:textId="1C177D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8A31428" w14:textId="4C34F1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2087</w:t>
            </w:r>
          </w:p>
        </w:tc>
        <w:tc>
          <w:tcPr>
            <w:tcW w:w="229" w:type="pct"/>
          </w:tcPr>
          <w:p w14:paraId="534931B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057554" w14:textId="262995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72D94D" w14:textId="24566D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7074B3F" w14:textId="22AB58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NR_ENDC_RF_FR1_enh2-Core, 4Rx_low_NR_band_handheld_3Tx_NR_CA_ENDC-Core</w:t>
            </w:r>
          </w:p>
        </w:tc>
        <w:tc>
          <w:tcPr>
            <w:tcW w:w="586" w:type="pct"/>
          </w:tcPr>
          <w:p w14:paraId="0DDE7580" w14:textId="2271A4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955E780" w14:textId="77777777" w:rsidTr="008B0214">
        <w:tc>
          <w:tcPr>
            <w:tcW w:w="586" w:type="pct"/>
          </w:tcPr>
          <w:p w14:paraId="02CA7911" w14:textId="0F9ED6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R4-2401261</w:t>
            </w:r>
          </w:p>
        </w:tc>
        <w:tc>
          <w:tcPr>
            <w:tcW w:w="1115" w:type="pct"/>
          </w:tcPr>
          <w:p w14:paraId="2C933D58" w14:textId="5BA2F3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NR_ENDC_RF_FR1_enh2-Core) Add four SRS ports description for ?TRxSRS requirement of 8Rx</w:t>
            </w:r>
          </w:p>
        </w:tc>
        <w:tc>
          <w:tcPr>
            <w:tcW w:w="506" w:type="pct"/>
          </w:tcPr>
          <w:p w14:paraId="27A52D58" w14:textId="15663E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6C94152" w14:textId="0E8597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1DB8AAD" w14:textId="360072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2088</w:t>
            </w:r>
          </w:p>
        </w:tc>
        <w:tc>
          <w:tcPr>
            <w:tcW w:w="229" w:type="pct"/>
          </w:tcPr>
          <w:p w14:paraId="0E640F4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FAAD728" w14:textId="4A278D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0CF47E" w14:textId="6A6080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40C733F" w14:textId="133DA0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5CADF9D2" w14:textId="3E5035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71FA24AD" w14:textId="77777777" w:rsidTr="008B0214">
        <w:tc>
          <w:tcPr>
            <w:tcW w:w="586" w:type="pct"/>
          </w:tcPr>
          <w:p w14:paraId="02D3CE6A" w14:textId="245E02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R4-2401282</w:t>
            </w:r>
          </w:p>
        </w:tc>
        <w:tc>
          <w:tcPr>
            <w:tcW w:w="1115" w:type="pct"/>
          </w:tcPr>
          <w:p w14:paraId="12A27B7F" w14:textId="458BFF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TS 38.101-1 big CR for NR_CADC_R18_2BDL_xBUL</w:t>
            </w:r>
          </w:p>
        </w:tc>
        <w:tc>
          <w:tcPr>
            <w:tcW w:w="506" w:type="pct"/>
          </w:tcPr>
          <w:p w14:paraId="7E687972" w14:textId="26CA0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908181B" w14:textId="2E9DBC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69189DF" w14:textId="744DB2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2089</w:t>
            </w:r>
          </w:p>
        </w:tc>
        <w:tc>
          <w:tcPr>
            <w:tcW w:w="229" w:type="pct"/>
          </w:tcPr>
          <w:p w14:paraId="6862DD1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C9AF13" w14:textId="63C8EB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B4E4A50" w14:textId="2DFD75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585B3CE" w14:textId="6F86A2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554FD062" w14:textId="1B0312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03EC67" w14:textId="77777777" w:rsidTr="008B0214">
        <w:tc>
          <w:tcPr>
            <w:tcW w:w="586" w:type="pct"/>
          </w:tcPr>
          <w:p w14:paraId="1649DEFE" w14:textId="6790FD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R4-2401288</w:t>
            </w:r>
          </w:p>
        </w:tc>
        <w:tc>
          <w:tcPr>
            <w:tcW w:w="1115" w:type="pct"/>
          </w:tcPr>
          <w:p w14:paraId="2AFC8660" w14:textId="4066F3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reflect the completed 4Rx support for NR FR1 bands (&lt;2.6GHz) into TS 38.101-1</w:t>
            </w:r>
          </w:p>
        </w:tc>
        <w:tc>
          <w:tcPr>
            <w:tcW w:w="506" w:type="pct"/>
          </w:tcPr>
          <w:p w14:paraId="34BBCB05" w14:textId="489674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236856DC" w14:textId="4F00E1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4D8F9CE" w14:textId="6FE3DE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2090</w:t>
            </w:r>
          </w:p>
        </w:tc>
        <w:tc>
          <w:tcPr>
            <w:tcW w:w="229" w:type="pct"/>
          </w:tcPr>
          <w:p w14:paraId="42F4436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FCAB217" w14:textId="13CA6B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1EF6DF" w14:textId="5785DC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4F18CAC" w14:textId="4567FA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4Rx_NR_bands_R18-Core</w:t>
            </w:r>
          </w:p>
        </w:tc>
        <w:tc>
          <w:tcPr>
            <w:tcW w:w="586" w:type="pct"/>
          </w:tcPr>
          <w:p w14:paraId="51AE7D26" w14:textId="40FA4E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A66BFAD" w14:textId="77777777" w:rsidTr="008B0214">
        <w:tc>
          <w:tcPr>
            <w:tcW w:w="586" w:type="pct"/>
          </w:tcPr>
          <w:p w14:paraId="1D9B3652" w14:textId="22D402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R4-2401380</w:t>
            </w:r>
          </w:p>
        </w:tc>
        <w:tc>
          <w:tcPr>
            <w:tcW w:w="1115" w:type="pct"/>
          </w:tcPr>
          <w:p w14:paraId="667F9D23" w14:textId="3A722A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"capable" in "power class x capable UE" - TS38.101-1, Rel-15, Cat-F</w:t>
            </w:r>
          </w:p>
        </w:tc>
        <w:tc>
          <w:tcPr>
            <w:tcW w:w="506" w:type="pct"/>
          </w:tcPr>
          <w:p w14:paraId="48BC2E24" w14:textId="48C918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76430087" w14:textId="65B1DA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3783900" w14:textId="730A05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2091</w:t>
            </w:r>
          </w:p>
        </w:tc>
        <w:tc>
          <w:tcPr>
            <w:tcW w:w="229" w:type="pct"/>
          </w:tcPr>
          <w:p w14:paraId="362F758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BC0B7D" w14:textId="626F73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2A119FA4" w14:textId="68A611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1261945" w14:textId="460CA3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DA41282" w14:textId="6DFA6B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7EE3DA9B" w14:textId="77777777" w:rsidTr="008B0214">
        <w:tc>
          <w:tcPr>
            <w:tcW w:w="586" w:type="pct"/>
          </w:tcPr>
          <w:p w14:paraId="173C0EC1" w14:textId="064661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R4-2401381</w:t>
            </w:r>
          </w:p>
        </w:tc>
        <w:tc>
          <w:tcPr>
            <w:tcW w:w="1115" w:type="pct"/>
          </w:tcPr>
          <w:p w14:paraId="760ED1AF" w14:textId="552581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"capable" in "power class x capable UE" - TS38.101-1, Rel-16, Cat-F</w:t>
            </w:r>
          </w:p>
        </w:tc>
        <w:tc>
          <w:tcPr>
            <w:tcW w:w="506" w:type="pct"/>
          </w:tcPr>
          <w:p w14:paraId="318F2308" w14:textId="1AED9A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5B3FB881" w14:textId="283E9F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6961B75" w14:textId="057074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2092</w:t>
            </w:r>
          </w:p>
        </w:tc>
        <w:tc>
          <w:tcPr>
            <w:tcW w:w="229" w:type="pct"/>
          </w:tcPr>
          <w:p w14:paraId="37A8353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0F47EA" w14:textId="463058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446C549" w14:textId="47D0BE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0B3CDD" w14:textId="2E1656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C2ABEBB" w14:textId="29F6C0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23A5C064" w14:textId="77777777" w:rsidTr="008B0214">
        <w:tc>
          <w:tcPr>
            <w:tcW w:w="586" w:type="pct"/>
          </w:tcPr>
          <w:p w14:paraId="1DEF6154" w14:textId="28D27C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R4-2401382</w:t>
            </w:r>
          </w:p>
        </w:tc>
        <w:tc>
          <w:tcPr>
            <w:tcW w:w="1115" w:type="pct"/>
          </w:tcPr>
          <w:p w14:paraId="0375A4E4" w14:textId="2E00AD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"capable" in "power class x capable UE" - TS38.101-1, Rel-17, Cat-F</w:t>
            </w:r>
          </w:p>
        </w:tc>
        <w:tc>
          <w:tcPr>
            <w:tcW w:w="506" w:type="pct"/>
          </w:tcPr>
          <w:p w14:paraId="53437C58" w14:textId="6B0DBD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5F061AAD" w14:textId="09199D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83A4F78" w14:textId="36AC7C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2093</w:t>
            </w:r>
          </w:p>
        </w:tc>
        <w:tc>
          <w:tcPr>
            <w:tcW w:w="229" w:type="pct"/>
          </w:tcPr>
          <w:p w14:paraId="4007624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52BDD2" w14:textId="123AEC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F4914AD" w14:textId="7991C1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1AB2690" w14:textId="67B560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DF3237F" w14:textId="34492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73C3AA8" w14:textId="77777777" w:rsidTr="008B0214">
        <w:tc>
          <w:tcPr>
            <w:tcW w:w="586" w:type="pct"/>
          </w:tcPr>
          <w:p w14:paraId="7FBFF419" w14:textId="0CA32C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R4-2401383</w:t>
            </w:r>
          </w:p>
        </w:tc>
        <w:tc>
          <w:tcPr>
            <w:tcW w:w="1115" w:type="pct"/>
          </w:tcPr>
          <w:p w14:paraId="02046F94" w14:textId="6AF1F2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"capable" in "power class x capable UE" - TS38.101-1, Rel-18, Cat-F</w:t>
            </w:r>
          </w:p>
        </w:tc>
        <w:tc>
          <w:tcPr>
            <w:tcW w:w="506" w:type="pct"/>
          </w:tcPr>
          <w:p w14:paraId="7F39240E" w14:textId="5EF780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4E291C22" w14:textId="57FE55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A291640" w14:textId="531A97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2094</w:t>
            </w:r>
          </w:p>
        </w:tc>
        <w:tc>
          <w:tcPr>
            <w:tcW w:w="229" w:type="pct"/>
          </w:tcPr>
          <w:p w14:paraId="35475D2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CE95F1" w14:textId="3E3E7B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95AE510" w14:textId="7E220E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F127E97" w14:textId="7B98AF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38F3049" w14:textId="2B90A5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4E5D1FA" w14:textId="77777777" w:rsidTr="008B0214">
        <w:tc>
          <w:tcPr>
            <w:tcW w:w="586" w:type="pct"/>
          </w:tcPr>
          <w:p w14:paraId="7D33C44A" w14:textId="4FB530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R4-2401384</w:t>
            </w:r>
          </w:p>
        </w:tc>
        <w:tc>
          <w:tcPr>
            <w:tcW w:w="1115" w:type="pct"/>
          </w:tcPr>
          <w:p w14:paraId="45FE3595" w14:textId="7505E5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CR to correct carrier frequencies used in REFSENS exceptions due to IMD for CA_n26-n70 - TS38.101-1, Rel-17, Cat-F</w:t>
            </w:r>
          </w:p>
        </w:tc>
        <w:tc>
          <w:tcPr>
            <w:tcW w:w="506" w:type="pct"/>
          </w:tcPr>
          <w:p w14:paraId="445A61C8" w14:textId="7E3C47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5A660887" w14:textId="698613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761F8D7" w14:textId="57A616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2095</w:t>
            </w:r>
          </w:p>
        </w:tc>
        <w:tc>
          <w:tcPr>
            <w:tcW w:w="229" w:type="pct"/>
          </w:tcPr>
          <w:p w14:paraId="249402C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3A9E39" w14:textId="19AE65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CD4D111" w14:textId="5267FC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B654347" w14:textId="7A3CF4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76D2ED48" w14:textId="0F83AA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C839892" w14:textId="77777777" w:rsidTr="008B0214">
        <w:tc>
          <w:tcPr>
            <w:tcW w:w="586" w:type="pct"/>
          </w:tcPr>
          <w:p w14:paraId="7185FB40" w14:textId="2F80CB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R4-2401385</w:t>
            </w:r>
          </w:p>
        </w:tc>
        <w:tc>
          <w:tcPr>
            <w:tcW w:w="1115" w:type="pct"/>
          </w:tcPr>
          <w:p w14:paraId="3C04C51B" w14:textId="7B1037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CR to correct carrier frequencies used in REFSENS exceptions due to IMD for CA_n26-n70 - TS38.101-1, Rel-18, Cat-A</w:t>
            </w:r>
          </w:p>
        </w:tc>
        <w:tc>
          <w:tcPr>
            <w:tcW w:w="506" w:type="pct"/>
          </w:tcPr>
          <w:p w14:paraId="1E0A6438" w14:textId="38219D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0FB36FCB" w14:textId="7CB097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1D4821B" w14:textId="1DBD29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2096</w:t>
            </w:r>
          </w:p>
        </w:tc>
        <w:tc>
          <w:tcPr>
            <w:tcW w:w="229" w:type="pct"/>
          </w:tcPr>
          <w:p w14:paraId="00902AF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CD0199" w14:textId="7CFD82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C32972" w14:textId="24798F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E19B7B5" w14:textId="66826C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5BA9648F" w14:textId="349000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6B7BF3D" w14:textId="77777777" w:rsidTr="008B0214">
        <w:tc>
          <w:tcPr>
            <w:tcW w:w="586" w:type="pct"/>
          </w:tcPr>
          <w:p w14:paraId="37C367E6" w14:textId="12305F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R4-2401386</w:t>
            </w:r>
          </w:p>
        </w:tc>
        <w:tc>
          <w:tcPr>
            <w:tcW w:w="1115" w:type="pct"/>
          </w:tcPr>
          <w:p w14:paraId="5E75C4C9" w14:textId="64DDD0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(NR_FR1_lessthan_5MHz_BW-Core) CR to add 3MHz CBW parameter values for EVM window length - TS38.101-1, Rel-18, Cat-F</w:t>
            </w:r>
          </w:p>
        </w:tc>
        <w:tc>
          <w:tcPr>
            <w:tcW w:w="506" w:type="pct"/>
          </w:tcPr>
          <w:p w14:paraId="670B31E0" w14:textId="2C93EB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33855CEE" w14:textId="41BABD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E4AE849" w14:textId="340EB8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2097</w:t>
            </w:r>
          </w:p>
        </w:tc>
        <w:tc>
          <w:tcPr>
            <w:tcW w:w="229" w:type="pct"/>
          </w:tcPr>
          <w:p w14:paraId="3ABDF97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18D008" w14:textId="33CA19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F18F68" w14:textId="6B39FF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177415" w14:textId="2AFBAD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0FCD014E" w14:textId="143B34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83CF451" w14:textId="77777777" w:rsidTr="008B0214">
        <w:tc>
          <w:tcPr>
            <w:tcW w:w="586" w:type="pct"/>
          </w:tcPr>
          <w:p w14:paraId="4B7ECF7B" w14:textId="757596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R4-2401387</w:t>
            </w:r>
          </w:p>
        </w:tc>
        <w:tc>
          <w:tcPr>
            <w:tcW w:w="1115" w:type="pct"/>
          </w:tcPr>
          <w:p w14:paraId="5AEA8E41" w14:textId="3B2051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(NR_n48-Core) CR to correct or add note applicable for specific channel bandwidths for CA including band n48 - TS38.101-1, Rel-16, Cat-F</w:t>
            </w:r>
          </w:p>
        </w:tc>
        <w:tc>
          <w:tcPr>
            <w:tcW w:w="506" w:type="pct"/>
          </w:tcPr>
          <w:p w14:paraId="73603504" w14:textId="61ECA2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4CDEDFC0" w14:textId="4E2E05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D3AA7FC" w14:textId="5687DC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2098</w:t>
            </w:r>
          </w:p>
        </w:tc>
        <w:tc>
          <w:tcPr>
            <w:tcW w:w="229" w:type="pct"/>
          </w:tcPr>
          <w:p w14:paraId="6E4B433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5E788F" w14:textId="352F14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B43EF39" w14:textId="6A2871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3D3F6A" w14:textId="2CA878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NR_n48-Core</w:t>
            </w:r>
          </w:p>
        </w:tc>
        <w:tc>
          <w:tcPr>
            <w:tcW w:w="586" w:type="pct"/>
          </w:tcPr>
          <w:p w14:paraId="20B699F4" w14:textId="563318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F94E922" w14:textId="77777777" w:rsidTr="008B0214">
        <w:tc>
          <w:tcPr>
            <w:tcW w:w="586" w:type="pct"/>
          </w:tcPr>
          <w:p w14:paraId="70314A88" w14:textId="5EC080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R4-2401388</w:t>
            </w:r>
          </w:p>
        </w:tc>
        <w:tc>
          <w:tcPr>
            <w:tcW w:w="1115" w:type="pct"/>
          </w:tcPr>
          <w:p w14:paraId="2E0538D2" w14:textId="1A10EB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(NR_n48-Core) CR to correct or add note applicable for specific channel bandwidths for CA including band n48 - TS38.101-1, Rel-17, Cat-F</w:t>
            </w:r>
          </w:p>
        </w:tc>
        <w:tc>
          <w:tcPr>
            <w:tcW w:w="506" w:type="pct"/>
          </w:tcPr>
          <w:p w14:paraId="19619C0B" w14:textId="162884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50AC1DF9" w14:textId="2B6ADA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606BA56" w14:textId="3D4663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2099</w:t>
            </w:r>
          </w:p>
        </w:tc>
        <w:tc>
          <w:tcPr>
            <w:tcW w:w="229" w:type="pct"/>
          </w:tcPr>
          <w:p w14:paraId="7B2770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055145" w14:textId="505AFB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E0B8F38" w14:textId="4D73ED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C82384D" w14:textId="7366B4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NR_n48-Core</w:t>
            </w:r>
          </w:p>
        </w:tc>
        <w:tc>
          <w:tcPr>
            <w:tcW w:w="586" w:type="pct"/>
          </w:tcPr>
          <w:p w14:paraId="3AB6BD9C" w14:textId="462D1B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DD3525E" w14:textId="77777777" w:rsidTr="008B0214">
        <w:tc>
          <w:tcPr>
            <w:tcW w:w="586" w:type="pct"/>
          </w:tcPr>
          <w:p w14:paraId="338DE4F5" w14:textId="5F0BE3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R4-2401389</w:t>
            </w:r>
          </w:p>
        </w:tc>
        <w:tc>
          <w:tcPr>
            <w:tcW w:w="1115" w:type="pct"/>
          </w:tcPr>
          <w:p w14:paraId="6595666A" w14:textId="6631DF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(NR_n48-Core) CR to correct or add note applicable for specific channel bandwidths for CA including band n48 - TS38.101-1, Rel-18, Cat-F</w:t>
            </w:r>
          </w:p>
        </w:tc>
        <w:tc>
          <w:tcPr>
            <w:tcW w:w="506" w:type="pct"/>
          </w:tcPr>
          <w:p w14:paraId="2F86E16D" w14:textId="2252EE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6482E22B" w14:textId="62970D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C2B8815" w14:textId="57E2B6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2100</w:t>
            </w:r>
          </w:p>
        </w:tc>
        <w:tc>
          <w:tcPr>
            <w:tcW w:w="229" w:type="pct"/>
          </w:tcPr>
          <w:p w14:paraId="7D1035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EC6E02" w14:textId="2F9226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4524A9" w14:textId="14DED7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9C2A74" w14:textId="43FD49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NR_n48-Core</w:t>
            </w:r>
          </w:p>
        </w:tc>
        <w:tc>
          <w:tcPr>
            <w:tcW w:w="586" w:type="pct"/>
          </w:tcPr>
          <w:p w14:paraId="031593CA" w14:textId="670309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7206964" w14:textId="77777777" w:rsidTr="008B0214">
        <w:tc>
          <w:tcPr>
            <w:tcW w:w="586" w:type="pct"/>
          </w:tcPr>
          <w:p w14:paraId="142723FA" w14:textId="417807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R4-2401390</w:t>
            </w:r>
          </w:p>
        </w:tc>
        <w:tc>
          <w:tcPr>
            <w:tcW w:w="1115" w:type="pct"/>
          </w:tcPr>
          <w:p w14:paraId="3C9BF035" w14:textId="34BA3D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(NR_RF_FR1_enh-Core) CR to add clarification regarding the configurations of the UL CCs for suffix H - TS38.101-1, Rel-17, Cat-F</w:t>
            </w:r>
          </w:p>
        </w:tc>
        <w:tc>
          <w:tcPr>
            <w:tcW w:w="506" w:type="pct"/>
          </w:tcPr>
          <w:p w14:paraId="455AF88C" w14:textId="67D519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4DFDDDCA" w14:textId="752E2C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F325A70" w14:textId="075E1C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2101</w:t>
            </w:r>
          </w:p>
        </w:tc>
        <w:tc>
          <w:tcPr>
            <w:tcW w:w="229" w:type="pct"/>
          </w:tcPr>
          <w:p w14:paraId="69C43C2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8455ABF" w14:textId="406D23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7B72768" w14:textId="360158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86F8857" w14:textId="6CA5CD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09CE36FE" w14:textId="2FCB87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CDAB6B1" w14:textId="77777777" w:rsidTr="008B0214">
        <w:tc>
          <w:tcPr>
            <w:tcW w:w="586" w:type="pct"/>
          </w:tcPr>
          <w:p w14:paraId="7EBA36BC" w14:textId="3D9F53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R4-2403872</w:t>
            </w:r>
          </w:p>
        </w:tc>
        <w:tc>
          <w:tcPr>
            <w:tcW w:w="1115" w:type="pct"/>
          </w:tcPr>
          <w:p w14:paraId="48D2D477" w14:textId="245086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(NR_RF_FR1_enh-Core) CR to add clarification regarding the configurations of the UL CCs for suffix H - TS38.101-1, Rel-17, Cat-F</w:t>
            </w:r>
          </w:p>
        </w:tc>
        <w:tc>
          <w:tcPr>
            <w:tcW w:w="506" w:type="pct"/>
          </w:tcPr>
          <w:p w14:paraId="5B2DB0F8" w14:textId="404365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02EB0ED6" w14:textId="74983E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EA4DB12" w14:textId="0FAB3D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2101</w:t>
            </w:r>
          </w:p>
        </w:tc>
        <w:tc>
          <w:tcPr>
            <w:tcW w:w="229" w:type="pct"/>
          </w:tcPr>
          <w:p w14:paraId="65750546" w14:textId="376D33B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5584710" w14:textId="7366A1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6AB1B96" w14:textId="435206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4E1D1C" w14:textId="3CC020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</w:t>
            </w:r>
          </w:p>
        </w:tc>
        <w:tc>
          <w:tcPr>
            <w:tcW w:w="586" w:type="pct"/>
          </w:tcPr>
          <w:p w14:paraId="18BFB04A" w14:textId="31AEBC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AB70485" w14:textId="77777777" w:rsidTr="008B0214">
        <w:tc>
          <w:tcPr>
            <w:tcW w:w="586" w:type="pct"/>
          </w:tcPr>
          <w:p w14:paraId="0355802E" w14:textId="7A3513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R4-2401391</w:t>
            </w:r>
          </w:p>
        </w:tc>
        <w:tc>
          <w:tcPr>
            <w:tcW w:w="1115" w:type="pct"/>
          </w:tcPr>
          <w:p w14:paraId="0223277A" w14:textId="612D42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(NR_RF_FR1_enh-Core, 4Rx_low_NR_band_handheld_3Tx_NR_CA_ENDC-Core) CR to add clarification regarding the configurations of the UL CCs for suffix H - TS38.101-1, Rel-18, Cat-F</w:t>
            </w:r>
          </w:p>
        </w:tc>
        <w:tc>
          <w:tcPr>
            <w:tcW w:w="506" w:type="pct"/>
          </w:tcPr>
          <w:p w14:paraId="19AE20BB" w14:textId="206E0E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482A5C42" w14:textId="392229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C2234E8" w14:textId="6E98BE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2102</w:t>
            </w:r>
          </w:p>
        </w:tc>
        <w:tc>
          <w:tcPr>
            <w:tcW w:w="229" w:type="pct"/>
          </w:tcPr>
          <w:p w14:paraId="675475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2AE6CB" w14:textId="74CD60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EE4B2B1" w14:textId="05F8AB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6A80BF0" w14:textId="2FC63A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NR_RF_FR1_enh-Core, 4Rx_low_NR_band_handheld_3Tx_NR_CA_ENDC-Core</w:t>
            </w:r>
          </w:p>
        </w:tc>
        <w:tc>
          <w:tcPr>
            <w:tcW w:w="586" w:type="pct"/>
          </w:tcPr>
          <w:p w14:paraId="57DED5A5" w14:textId="62C7F6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E337AA0" w14:textId="77777777" w:rsidTr="008B0214">
        <w:tc>
          <w:tcPr>
            <w:tcW w:w="586" w:type="pct"/>
          </w:tcPr>
          <w:p w14:paraId="04F294B1" w14:textId="37F41A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R4-2403873</w:t>
            </w:r>
          </w:p>
        </w:tc>
        <w:tc>
          <w:tcPr>
            <w:tcW w:w="1115" w:type="pct"/>
          </w:tcPr>
          <w:p w14:paraId="693EF5E8" w14:textId="2AB7D9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(NR_RF_FR1_enh-Core, 4Rx_low_NR_band_handheld_3Tx_NR_CA_ENDC-Core) CR to add clarification regarding the configurations of the UL CCs for suffix H - TS38.101-1, Rel-18, Cat-F</w:t>
            </w:r>
          </w:p>
        </w:tc>
        <w:tc>
          <w:tcPr>
            <w:tcW w:w="506" w:type="pct"/>
          </w:tcPr>
          <w:p w14:paraId="2F6CBA8C" w14:textId="6A217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793D4A99" w14:textId="221193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F63C332" w14:textId="17512B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2102</w:t>
            </w:r>
          </w:p>
        </w:tc>
        <w:tc>
          <w:tcPr>
            <w:tcW w:w="229" w:type="pct"/>
          </w:tcPr>
          <w:p w14:paraId="7144397E" w14:textId="2007D08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15E78EE" w14:textId="66D756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0521A82" w14:textId="6E1E8B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CF8ABF" w14:textId="24C932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NR_RF_FR1_enh-Core, 4Rx_low_NR_band_handheld_3Tx_NR_CA_ENDC-Core</w:t>
            </w:r>
          </w:p>
        </w:tc>
        <w:tc>
          <w:tcPr>
            <w:tcW w:w="586" w:type="pct"/>
          </w:tcPr>
          <w:p w14:paraId="7D0AB0F4" w14:textId="55AA4F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7488DB4" w14:textId="77777777" w:rsidTr="008B0214">
        <w:tc>
          <w:tcPr>
            <w:tcW w:w="586" w:type="pct"/>
          </w:tcPr>
          <w:p w14:paraId="527CBE84" w14:textId="357136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R4-2401392</w:t>
            </w:r>
          </w:p>
        </w:tc>
        <w:tc>
          <w:tcPr>
            <w:tcW w:w="1115" w:type="pct"/>
          </w:tcPr>
          <w:p w14:paraId="16A5B761" w14:textId="5338BC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"Supplement" to "Supplementary" in the definition of the suffix used for SUL - TS38.101-1, Rel-15, Cat-F</w:t>
            </w:r>
          </w:p>
        </w:tc>
        <w:tc>
          <w:tcPr>
            <w:tcW w:w="506" w:type="pct"/>
          </w:tcPr>
          <w:p w14:paraId="6E78CD84" w14:textId="42AE38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2B713385" w14:textId="30C76C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0D244D1" w14:textId="6D8E76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2103</w:t>
            </w:r>
          </w:p>
        </w:tc>
        <w:tc>
          <w:tcPr>
            <w:tcW w:w="229" w:type="pct"/>
          </w:tcPr>
          <w:p w14:paraId="0DA6D50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48265E" w14:textId="0D6CCE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EF4CB66" w14:textId="223EC3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02BED6F" w14:textId="5CDE48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0408C05" w14:textId="568503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4AD19AD" w14:textId="77777777" w:rsidTr="008B0214">
        <w:tc>
          <w:tcPr>
            <w:tcW w:w="586" w:type="pct"/>
          </w:tcPr>
          <w:p w14:paraId="74FF6EBD" w14:textId="7FBEBB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R4-2401393</w:t>
            </w:r>
          </w:p>
        </w:tc>
        <w:tc>
          <w:tcPr>
            <w:tcW w:w="1115" w:type="pct"/>
          </w:tcPr>
          <w:p w14:paraId="06485049" w14:textId="53392E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"Supplement" to "Supplementary" in the definition of the suffix used for SUL - TS38.101-1, Rel-16, Cat-F</w:t>
            </w:r>
          </w:p>
        </w:tc>
        <w:tc>
          <w:tcPr>
            <w:tcW w:w="506" w:type="pct"/>
          </w:tcPr>
          <w:p w14:paraId="1F3CAB4E" w14:textId="53BC4A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75849E4F" w14:textId="7994BA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BBA27C5" w14:textId="59D0FD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2104</w:t>
            </w:r>
          </w:p>
        </w:tc>
        <w:tc>
          <w:tcPr>
            <w:tcW w:w="229" w:type="pct"/>
          </w:tcPr>
          <w:p w14:paraId="2F94A02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D02405" w14:textId="41A7B1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302D4B2" w14:textId="59502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EA67452" w14:textId="73C9DC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2C96ED2" w14:textId="221E6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41EE43C" w14:textId="77777777" w:rsidTr="008B0214">
        <w:tc>
          <w:tcPr>
            <w:tcW w:w="586" w:type="pct"/>
          </w:tcPr>
          <w:p w14:paraId="452F4D88" w14:textId="7026A4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R4-2403825</w:t>
            </w:r>
          </w:p>
        </w:tc>
        <w:tc>
          <w:tcPr>
            <w:tcW w:w="1115" w:type="pct"/>
          </w:tcPr>
          <w:p w14:paraId="42BE25DC" w14:textId="157C8A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"Supplement" to "Supplementary" in the definition of the suffix used for SUL - TS38.101-1, Rel-16, Cat-F</w:t>
            </w:r>
          </w:p>
        </w:tc>
        <w:tc>
          <w:tcPr>
            <w:tcW w:w="506" w:type="pct"/>
          </w:tcPr>
          <w:p w14:paraId="13BF3F64" w14:textId="65D787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2AEFAA55" w14:textId="187769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76651E6" w14:textId="3829D2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2104</w:t>
            </w:r>
          </w:p>
        </w:tc>
        <w:tc>
          <w:tcPr>
            <w:tcW w:w="229" w:type="pct"/>
          </w:tcPr>
          <w:p w14:paraId="3B60C849" w14:textId="378B853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AF0694C" w14:textId="7E8143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40434BE" w14:textId="40094C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0683656" w14:textId="3FBAEB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8F96EDC" w14:textId="00F11E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51CD3DB" w14:textId="77777777" w:rsidTr="008B0214">
        <w:tc>
          <w:tcPr>
            <w:tcW w:w="586" w:type="pct"/>
          </w:tcPr>
          <w:p w14:paraId="4C4EE5D9" w14:textId="6DF87A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R4-2401394</w:t>
            </w:r>
          </w:p>
        </w:tc>
        <w:tc>
          <w:tcPr>
            <w:tcW w:w="1115" w:type="pct"/>
          </w:tcPr>
          <w:p w14:paraId="09D497FE" w14:textId="70771F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"Supplement" to "Supplementary" in the definition of the suffix used for SUL - TS38.101-1, Rel-17, Cat-F</w:t>
            </w:r>
          </w:p>
        </w:tc>
        <w:tc>
          <w:tcPr>
            <w:tcW w:w="506" w:type="pct"/>
          </w:tcPr>
          <w:p w14:paraId="3BD79CCD" w14:textId="25137A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59A740C8" w14:textId="77587D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06D3079" w14:textId="18CBC8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2105</w:t>
            </w:r>
          </w:p>
        </w:tc>
        <w:tc>
          <w:tcPr>
            <w:tcW w:w="229" w:type="pct"/>
          </w:tcPr>
          <w:p w14:paraId="77E9301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E649DB" w14:textId="5CCDC1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8AC2CCD" w14:textId="5C7C70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3F90EF" w14:textId="2CF873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1A80036" w14:textId="526383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CF12D36" w14:textId="77777777" w:rsidTr="008B0214">
        <w:tc>
          <w:tcPr>
            <w:tcW w:w="586" w:type="pct"/>
          </w:tcPr>
          <w:p w14:paraId="380ADFBD" w14:textId="5B6062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R4-2403802</w:t>
            </w:r>
          </w:p>
        </w:tc>
        <w:tc>
          <w:tcPr>
            <w:tcW w:w="1115" w:type="pct"/>
          </w:tcPr>
          <w:p w14:paraId="143638F1" w14:textId="1B9EB3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"Supplement" to "Supplementary" in the definition of the suffix used for SUL - TS38.101-1, Rel-17, Cat-F</w:t>
            </w:r>
          </w:p>
        </w:tc>
        <w:tc>
          <w:tcPr>
            <w:tcW w:w="506" w:type="pct"/>
          </w:tcPr>
          <w:p w14:paraId="7F3342E0" w14:textId="3256AF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6C997698" w14:textId="428FC7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667A2B9" w14:textId="20EF2C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2105</w:t>
            </w:r>
          </w:p>
        </w:tc>
        <w:tc>
          <w:tcPr>
            <w:tcW w:w="229" w:type="pct"/>
          </w:tcPr>
          <w:p w14:paraId="60DA76A3" w14:textId="128922D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806267A" w14:textId="320ACE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EFEF94D" w14:textId="639A2A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AED6C9" w14:textId="2C6812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C72D8BA" w14:textId="2F93C1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0A65997" w14:textId="77777777" w:rsidTr="008B0214">
        <w:tc>
          <w:tcPr>
            <w:tcW w:w="586" w:type="pct"/>
          </w:tcPr>
          <w:p w14:paraId="15C6FE3B" w14:textId="58C7A0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R4-2401395</w:t>
            </w:r>
          </w:p>
        </w:tc>
        <w:tc>
          <w:tcPr>
            <w:tcW w:w="1115" w:type="pct"/>
          </w:tcPr>
          <w:p w14:paraId="0E13E6F1" w14:textId="7D5663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"Supplement" to "Supplementary" in the definition of the suffix used for SUL - TS38.101-1, Rel-18, Cat-F</w:t>
            </w:r>
          </w:p>
        </w:tc>
        <w:tc>
          <w:tcPr>
            <w:tcW w:w="506" w:type="pct"/>
          </w:tcPr>
          <w:p w14:paraId="2C8F664C" w14:textId="763261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145434AC" w14:textId="05C269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D7573C3" w14:textId="0E5505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2106</w:t>
            </w:r>
          </w:p>
        </w:tc>
        <w:tc>
          <w:tcPr>
            <w:tcW w:w="229" w:type="pct"/>
          </w:tcPr>
          <w:p w14:paraId="1DE6F26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EE4F48" w14:textId="6EC1B2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4644C48" w14:textId="17F75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CF38CE" w14:textId="071835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6C2F7B9" w14:textId="46D6CE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5EE6A3E" w14:textId="77777777" w:rsidTr="008B0214">
        <w:tc>
          <w:tcPr>
            <w:tcW w:w="586" w:type="pct"/>
          </w:tcPr>
          <w:p w14:paraId="7A5CF7C5" w14:textId="766E82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R4-2403803</w:t>
            </w:r>
          </w:p>
        </w:tc>
        <w:tc>
          <w:tcPr>
            <w:tcW w:w="1115" w:type="pct"/>
          </w:tcPr>
          <w:p w14:paraId="5B9A3142" w14:textId="089BAC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"Supplement" to "Supplementary" in the definition of the suffix used for SUL - TS38.101-1, Rel-18, Cat-F</w:t>
            </w:r>
          </w:p>
        </w:tc>
        <w:tc>
          <w:tcPr>
            <w:tcW w:w="506" w:type="pct"/>
          </w:tcPr>
          <w:p w14:paraId="45609202" w14:textId="57445A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Limited</w:t>
            </w:r>
          </w:p>
        </w:tc>
        <w:tc>
          <w:tcPr>
            <w:tcW w:w="280" w:type="pct"/>
          </w:tcPr>
          <w:p w14:paraId="24CE392F" w14:textId="746032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6748D7A" w14:textId="29905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2106</w:t>
            </w:r>
          </w:p>
        </w:tc>
        <w:tc>
          <w:tcPr>
            <w:tcW w:w="229" w:type="pct"/>
          </w:tcPr>
          <w:p w14:paraId="10644D27" w14:textId="21BC70D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2F07DBF" w14:textId="554105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150B84" w14:textId="3A7158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56775A2" w14:textId="29578B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D18A7E8" w14:textId="1E87E6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5E81F78" w14:textId="77777777" w:rsidTr="008B0214">
        <w:tc>
          <w:tcPr>
            <w:tcW w:w="586" w:type="pct"/>
          </w:tcPr>
          <w:p w14:paraId="49E18747" w14:textId="450C2E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R4-2401458</w:t>
            </w:r>
          </w:p>
        </w:tc>
        <w:tc>
          <w:tcPr>
            <w:tcW w:w="1115" w:type="pct"/>
          </w:tcPr>
          <w:p w14:paraId="6C0F87CE" w14:textId="7F4E06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(HPUE_NR_FR1_TDD_R18) CR for TS 38.101-1 to add n39 power class and mpr behavior modified</w:t>
            </w:r>
          </w:p>
        </w:tc>
        <w:tc>
          <w:tcPr>
            <w:tcW w:w="506" w:type="pct"/>
          </w:tcPr>
          <w:p w14:paraId="2AD9E1F3" w14:textId="6F65CF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280" w:type="pct"/>
          </w:tcPr>
          <w:p w14:paraId="03BDE15A" w14:textId="2FD7A8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67AE468" w14:textId="7F5E14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2107</w:t>
            </w:r>
          </w:p>
        </w:tc>
        <w:tc>
          <w:tcPr>
            <w:tcW w:w="229" w:type="pct"/>
          </w:tcPr>
          <w:p w14:paraId="539931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17DB37" w14:textId="5746A6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94195BD" w14:textId="4C7181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41A3572" w14:textId="398820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HPUE_NR_FR1_TDD_R18</w:t>
            </w:r>
          </w:p>
        </w:tc>
        <w:tc>
          <w:tcPr>
            <w:tcW w:w="586" w:type="pct"/>
          </w:tcPr>
          <w:p w14:paraId="0C8142B0" w14:textId="36646A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C72C6B2" w14:textId="77777777" w:rsidTr="008B0214">
        <w:tc>
          <w:tcPr>
            <w:tcW w:w="586" w:type="pct"/>
          </w:tcPr>
          <w:p w14:paraId="444B27E2" w14:textId="6A3D7A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R4-2401467</w:t>
            </w:r>
          </w:p>
        </w:tc>
        <w:tc>
          <w:tcPr>
            <w:tcW w:w="1115" w:type="pct"/>
          </w:tcPr>
          <w:p w14:paraId="1245E677" w14:textId="538000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38.101-1 new combinations Rel-18 NR Intra-band</w:t>
            </w:r>
          </w:p>
        </w:tc>
        <w:tc>
          <w:tcPr>
            <w:tcW w:w="506" w:type="pct"/>
          </w:tcPr>
          <w:p w14:paraId="1EA72326" w14:textId="70B1DF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CFC19F6" w14:textId="72C779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E7CABD6" w14:textId="697E94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2108</w:t>
            </w:r>
          </w:p>
        </w:tc>
        <w:tc>
          <w:tcPr>
            <w:tcW w:w="229" w:type="pct"/>
          </w:tcPr>
          <w:p w14:paraId="4FD916C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64C52B8" w14:textId="3812A3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90E490A" w14:textId="3E1077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414E990" w14:textId="18D591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NR_CA_R18_Intra</w:t>
            </w:r>
          </w:p>
        </w:tc>
        <w:tc>
          <w:tcPr>
            <w:tcW w:w="586" w:type="pct"/>
          </w:tcPr>
          <w:p w14:paraId="7151067C" w14:textId="543F4D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ED8C863" w14:textId="77777777" w:rsidTr="008B0214">
        <w:tc>
          <w:tcPr>
            <w:tcW w:w="586" w:type="pct"/>
          </w:tcPr>
          <w:p w14:paraId="24369F81" w14:textId="7D8C4F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R4-2401489</w:t>
            </w:r>
          </w:p>
        </w:tc>
        <w:tc>
          <w:tcPr>
            <w:tcW w:w="1115" w:type="pct"/>
          </w:tcPr>
          <w:p w14:paraId="5E91D0BB" w14:textId="0AC3DA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38.101-1 for corrections in tables 5.2-1 and 5.3.5-1</w:t>
            </w:r>
          </w:p>
        </w:tc>
        <w:tc>
          <w:tcPr>
            <w:tcW w:w="506" w:type="pct"/>
          </w:tcPr>
          <w:p w14:paraId="1B0190F8" w14:textId="16A298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6233750" w14:textId="76BF4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00DBAE6" w14:textId="23A71C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2109</w:t>
            </w:r>
          </w:p>
        </w:tc>
        <w:tc>
          <w:tcPr>
            <w:tcW w:w="229" w:type="pct"/>
          </w:tcPr>
          <w:p w14:paraId="19C7E44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8DE9D0" w14:textId="5D0AD6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4F9EDC" w14:textId="03C27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8E5701" w14:textId="568487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NR_bands_R18_BWs</w:t>
            </w:r>
          </w:p>
        </w:tc>
        <w:tc>
          <w:tcPr>
            <w:tcW w:w="586" w:type="pct"/>
          </w:tcPr>
          <w:p w14:paraId="7FACAF94" w14:textId="355F7C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276C3FD" w14:textId="77777777" w:rsidTr="008B0214">
        <w:tc>
          <w:tcPr>
            <w:tcW w:w="586" w:type="pct"/>
          </w:tcPr>
          <w:p w14:paraId="46793DB2" w14:textId="0149BE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R4-2401491</w:t>
            </w:r>
          </w:p>
        </w:tc>
        <w:tc>
          <w:tcPr>
            <w:tcW w:w="1115" w:type="pct"/>
          </w:tcPr>
          <w:p w14:paraId="3440A6E3" w14:textId="050C6C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38.101-1 correcting 2 bands configuration tables</w:t>
            </w:r>
          </w:p>
        </w:tc>
        <w:tc>
          <w:tcPr>
            <w:tcW w:w="506" w:type="pct"/>
          </w:tcPr>
          <w:p w14:paraId="2F4F2869" w14:textId="48ABA0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ACE04BC" w14:textId="7B2ADC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C9869CE" w14:textId="365432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2110</w:t>
            </w:r>
          </w:p>
        </w:tc>
        <w:tc>
          <w:tcPr>
            <w:tcW w:w="229" w:type="pct"/>
          </w:tcPr>
          <w:p w14:paraId="1E1FBE9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DF1D31" w14:textId="571F4F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6FAA16" w14:textId="673000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DCB3D5" w14:textId="37A134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</w:t>
            </w:r>
          </w:p>
        </w:tc>
        <w:tc>
          <w:tcPr>
            <w:tcW w:w="586" w:type="pct"/>
          </w:tcPr>
          <w:p w14:paraId="0FEBC1CE" w14:textId="3E6EDF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BA5568B" w14:textId="77777777" w:rsidTr="008B0214">
        <w:tc>
          <w:tcPr>
            <w:tcW w:w="586" w:type="pct"/>
          </w:tcPr>
          <w:p w14:paraId="32F6BD1A" w14:textId="20F5DF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R4-2401492</w:t>
            </w:r>
          </w:p>
        </w:tc>
        <w:tc>
          <w:tcPr>
            <w:tcW w:w="1115" w:type="pct"/>
          </w:tcPr>
          <w:p w14:paraId="3EC15674" w14:textId="138167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38.101-1 correcting 3 bands configuration tables</w:t>
            </w:r>
          </w:p>
        </w:tc>
        <w:tc>
          <w:tcPr>
            <w:tcW w:w="506" w:type="pct"/>
          </w:tcPr>
          <w:p w14:paraId="1A1E68F9" w14:textId="666E37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BADE137" w14:textId="2D5535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8A5BCC4" w14:textId="38FDA1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2111</w:t>
            </w:r>
          </w:p>
        </w:tc>
        <w:tc>
          <w:tcPr>
            <w:tcW w:w="229" w:type="pct"/>
          </w:tcPr>
          <w:p w14:paraId="0947977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8AE8EE" w14:textId="75232B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E16C27C" w14:textId="615BA1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A2FE896" w14:textId="1353E5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NR_CADC_R18_3BDL_xBUL</w:t>
            </w:r>
          </w:p>
        </w:tc>
        <w:tc>
          <w:tcPr>
            <w:tcW w:w="586" w:type="pct"/>
          </w:tcPr>
          <w:p w14:paraId="0AFA9EA8" w14:textId="14879F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B7EC7B1" w14:textId="77777777" w:rsidTr="008B0214">
        <w:tc>
          <w:tcPr>
            <w:tcW w:w="586" w:type="pct"/>
          </w:tcPr>
          <w:p w14:paraId="5E28FA6A" w14:textId="39BF9F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R4-2401493</w:t>
            </w:r>
          </w:p>
        </w:tc>
        <w:tc>
          <w:tcPr>
            <w:tcW w:w="1115" w:type="pct"/>
          </w:tcPr>
          <w:p w14:paraId="651B9444" w14:textId="076349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38.101-1 correcting 4 and 5 bands configuration tables</w:t>
            </w:r>
          </w:p>
        </w:tc>
        <w:tc>
          <w:tcPr>
            <w:tcW w:w="506" w:type="pct"/>
          </w:tcPr>
          <w:p w14:paraId="6E13D3C9" w14:textId="06FF0A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9B0B31E" w14:textId="014864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AD44B5B" w14:textId="514B7A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2112</w:t>
            </w:r>
          </w:p>
        </w:tc>
        <w:tc>
          <w:tcPr>
            <w:tcW w:w="229" w:type="pct"/>
          </w:tcPr>
          <w:p w14:paraId="1D5BCA8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74BF02" w14:textId="57A25E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D08B24" w14:textId="0B0EB2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D76AEA2" w14:textId="4DF220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NR_CADC_R18_yBDL_xBUL</w:t>
            </w:r>
          </w:p>
        </w:tc>
        <w:tc>
          <w:tcPr>
            <w:tcW w:w="586" w:type="pct"/>
          </w:tcPr>
          <w:p w14:paraId="0D164C6E" w14:textId="5CC983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A9CC05" w14:textId="77777777" w:rsidTr="008B0214">
        <w:tc>
          <w:tcPr>
            <w:tcW w:w="586" w:type="pct"/>
          </w:tcPr>
          <w:p w14:paraId="52D494E2" w14:textId="5404DF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R4-2401762</w:t>
            </w:r>
          </w:p>
        </w:tc>
        <w:tc>
          <w:tcPr>
            <w:tcW w:w="1115" w:type="pct"/>
          </w:tcPr>
          <w:p w14:paraId="4060848F" w14:textId="59FAD7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Introduction of completed SUL band combinations into TS 38.101-1</w:t>
            </w:r>
          </w:p>
        </w:tc>
        <w:tc>
          <w:tcPr>
            <w:tcW w:w="506" w:type="pct"/>
          </w:tcPr>
          <w:p w14:paraId="51CA2F59" w14:textId="07309A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4875B86" w14:textId="6EB288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7CEF6A0" w14:textId="5237CD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2113</w:t>
            </w:r>
          </w:p>
        </w:tc>
        <w:tc>
          <w:tcPr>
            <w:tcW w:w="229" w:type="pct"/>
          </w:tcPr>
          <w:p w14:paraId="09D834E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71BD5C" w14:textId="41CF14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7A448C" w14:textId="404F5B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1A46555" w14:textId="3F7D2A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NR_SUL_combos_R18-Core</w:t>
            </w:r>
          </w:p>
        </w:tc>
        <w:tc>
          <w:tcPr>
            <w:tcW w:w="586" w:type="pct"/>
          </w:tcPr>
          <w:p w14:paraId="0AD049BF" w14:textId="3FCEC0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48A7EE" w14:textId="77777777" w:rsidTr="008B0214">
        <w:tc>
          <w:tcPr>
            <w:tcW w:w="586" w:type="pct"/>
          </w:tcPr>
          <w:p w14:paraId="4CE1A45D" w14:textId="605F37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R4-2401769</w:t>
            </w:r>
          </w:p>
        </w:tc>
        <w:tc>
          <w:tcPr>
            <w:tcW w:w="1115" w:type="pct"/>
          </w:tcPr>
          <w:p w14:paraId="076B5948" w14:textId="3FE580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(NR_CA_R17_3BDL_1BUL-Core) CR for TS 38.101-1 to add missing combo CA_n3A-n8A-n79A (R17)</w:t>
            </w:r>
          </w:p>
        </w:tc>
        <w:tc>
          <w:tcPr>
            <w:tcW w:w="506" w:type="pct"/>
          </w:tcPr>
          <w:p w14:paraId="3C4CDC4C" w14:textId="627773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BAC31D7" w14:textId="1B8B16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800E3F7" w14:textId="41EF49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2114</w:t>
            </w:r>
          </w:p>
        </w:tc>
        <w:tc>
          <w:tcPr>
            <w:tcW w:w="229" w:type="pct"/>
          </w:tcPr>
          <w:p w14:paraId="653653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1DB94B" w14:textId="13E44D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F5A77B2" w14:textId="388D87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AEAE7A" w14:textId="28A3CC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NR_CA_R17_3BDL_1BUL-Core</w:t>
            </w:r>
          </w:p>
        </w:tc>
        <w:tc>
          <w:tcPr>
            <w:tcW w:w="586" w:type="pct"/>
          </w:tcPr>
          <w:p w14:paraId="24682463" w14:textId="2EDD1F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DF840B" w14:textId="77777777" w:rsidTr="008B0214">
        <w:tc>
          <w:tcPr>
            <w:tcW w:w="586" w:type="pct"/>
          </w:tcPr>
          <w:p w14:paraId="62B10B80" w14:textId="28D984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R4-2401770</w:t>
            </w:r>
          </w:p>
        </w:tc>
        <w:tc>
          <w:tcPr>
            <w:tcW w:w="1115" w:type="pct"/>
          </w:tcPr>
          <w:p w14:paraId="3D131AD2" w14:textId="3BB8ED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(NR_CA_R17_3BDL_1BUL-Core) CR for TS 38.101-1 to add missing combo CA_n3A-n8A-n79A (R18)</w:t>
            </w:r>
          </w:p>
        </w:tc>
        <w:tc>
          <w:tcPr>
            <w:tcW w:w="506" w:type="pct"/>
          </w:tcPr>
          <w:p w14:paraId="20F8C4A8" w14:textId="4088E7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29D16C2" w14:textId="5F2EEB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F7ECD04" w14:textId="2610E6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2115</w:t>
            </w:r>
          </w:p>
        </w:tc>
        <w:tc>
          <w:tcPr>
            <w:tcW w:w="229" w:type="pct"/>
          </w:tcPr>
          <w:p w14:paraId="1E8C09A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5BAF39" w14:textId="71791C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15E1033" w14:textId="4E451A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A03CFB" w14:textId="4C0E00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NR_CA_R17_3BDL_1BUL-Core</w:t>
            </w:r>
          </w:p>
        </w:tc>
        <w:tc>
          <w:tcPr>
            <w:tcW w:w="586" w:type="pct"/>
          </w:tcPr>
          <w:p w14:paraId="2E505BD3" w14:textId="50274F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B3D8C1" w14:textId="77777777" w:rsidTr="008B0214">
        <w:tc>
          <w:tcPr>
            <w:tcW w:w="586" w:type="pct"/>
          </w:tcPr>
          <w:p w14:paraId="3722240D" w14:textId="448F23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R4-2401771</w:t>
            </w:r>
          </w:p>
        </w:tc>
        <w:tc>
          <w:tcPr>
            <w:tcW w:w="1115" w:type="pct"/>
          </w:tcPr>
          <w:p w14:paraId="33CDC8F6" w14:textId="424C19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TS 38.101-1 to correct the Finterferer (offset) for intra-band CA ACS and IBB requirements (R15)</w:t>
            </w:r>
          </w:p>
        </w:tc>
        <w:tc>
          <w:tcPr>
            <w:tcW w:w="506" w:type="pct"/>
          </w:tcPr>
          <w:p w14:paraId="78A34EB8" w14:textId="7C707E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C0FE261" w14:textId="02A8D9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86C6EB0" w14:textId="22A866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2116</w:t>
            </w:r>
          </w:p>
        </w:tc>
        <w:tc>
          <w:tcPr>
            <w:tcW w:w="229" w:type="pct"/>
          </w:tcPr>
          <w:p w14:paraId="72DF52C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771AB7" w14:textId="318397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048E5E1" w14:textId="206A5F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A7A4E9" w14:textId="2BD08B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56E2CA7" w14:textId="7A79C4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DB39B5D" w14:textId="77777777" w:rsidTr="008B0214">
        <w:tc>
          <w:tcPr>
            <w:tcW w:w="586" w:type="pct"/>
          </w:tcPr>
          <w:p w14:paraId="3F6134CD" w14:textId="1E5C38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R4-2401772</w:t>
            </w:r>
          </w:p>
        </w:tc>
        <w:tc>
          <w:tcPr>
            <w:tcW w:w="1115" w:type="pct"/>
          </w:tcPr>
          <w:p w14:paraId="0F336AED" w14:textId="53006C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TS 38.101-1 to correct the Finterferer (offset) for intra-band CA ACS and IBB requirements (R16)</w:t>
            </w:r>
          </w:p>
        </w:tc>
        <w:tc>
          <w:tcPr>
            <w:tcW w:w="506" w:type="pct"/>
          </w:tcPr>
          <w:p w14:paraId="4299C064" w14:textId="524409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F76A24F" w14:textId="171E91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53D6C58" w14:textId="0AD001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2117</w:t>
            </w:r>
          </w:p>
        </w:tc>
        <w:tc>
          <w:tcPr>
            <w:tcW w:w="229" w:type="pct"/>
          </w:tcPr>
          <w:p w14:paraId="407235E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88B8349" w14:textId="68E094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B387E95" w14:textId="0AAF78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15CE5BB" w14:textId="08A534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3E61B56" w14:textId="44E37D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E6513B" w14:textId="77777777" w:rsidTr="008B0214">
        <w:tc>
          <w:tcPr>
            <w:tcW w:w="586" w:type="pct"/>
          </w:tcPr>
          <w:p w14:paraId="6EF27BD7" w14:textId="18C719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R4-2401773</w:t>
            </w:r>
          </w:p>
        </w:tc>
        <w:tc>
          <w:tcPr>
            <w:tcW w:w="1115" w:type="pct"/>
          </w:tcPr>
          <w:p w14:paraId="6785E967" w14:textId="2934BC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TS 38.101-1 to correct the Finterferer (offset) for intra-band CA ACS and IBB requirements (R17)</w:t>
            </w:r>
          </w:p>
        </w:tc>
        <w:tc>
          <w:tcPr>
            <w:tcW w:w="506" w:type="pct"/>
          </w:tcPr>
          <w:p w14:paraId="17580FD4" w14:textId="673E2E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863F1B6" w14:textId="5786B6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D3CA7B7" w14:textId="661FB5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2118</w:t>
            </w:r>
          </w:p>
        </w:tc>
        <w:tc>
          <w:tcPr>
            <w:tcW w:w="229" w:type="pct"/>
          </w:tcPr>
          <w:p w14:paraId="3AFACD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B345E4" w14:textId="698AB5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28D1630" w14:textId="095ED3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99931E4" w14:textId="15F0BB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51BB471" w14:textId="4F6002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4045422" w14:textId="77777777" w:rsidTr="008B0214">
        <w:tc>
          <w:tcPr>
            <w:tcW w:w="586" w:type="pct"/>
          </w:tcPr>
          <w:p w14:paraId="71BEEB4E" w14:textId="451C8B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R4-2401774</w:t>
            </w:r>
          </w:p>
        </w:tc>
        <w:tc>
          <w:tcPr>
            <w:tcW w:w="1115" w:type="pct"/>
          </w:tcPr>
          <w:p w14:paraId="4455F95C" w14:textId="731103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TS 38.101-1 to correct the Finterferer (offset) for intra-band CA ACS and IBB requirements (R18)</w:t>
            </w:r>
          </w:p>
        </w:tc>
        <w:tc>
          <w:tcPr>
            <w:tcW w:w="506" w:type="pct"/>
          </w:tcPr>
          <w:p w14:paraId="314C1929" w14:textId="6EBBED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F6E1276" w14:textId="3AA03B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CC7072B" w14:textId="30093B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2119</w:t>
            </w:r>
          </w:p>
        </w:tc>
        <w:tc>
          <w:tcPr>
            <w:tcW w:w="229" w:type="pct"/>
          </w:tcPr>
          <w:p w14:paraId="0A6ACF5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EA12AD3" w14:textId="6D4527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7F4C1E9" w14:textId="10FB38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3BFD8A5" w14:textId="10A0C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1E6F2FB" w14:textId="02959A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1260DF1" w14:textId="77777777" w:rsidTr="008B0214">
        <w:tc>
          <w:tcPr>
            <w:tcW w:w="586" w:type="pct"/>
          </w:tcPr>
          <w:p w14:paraId="09029CC9" w14:textId="3BF1BF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R4-2401775</w:t>
            </w:r>
          </w:p>
        </w:tc>
        <w:tc>
          <w:tcPr>
            <w:tcW w:w="1115" w:type="pct"/>
          </w:tcPr>
          <w:p w14:paraId="44458D2E" w14:textId="44395B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CR for TS 38.101-1 to clarify the applicable SCS when UE testing (R17)</w:t>
            </w:r>
          </w:p>
        </w:tc>
        <w:tc>
          <w:tcPr>
            <w:tcW w:w="506" w:type="pct"/>
          </w:tcPr>
          <w:p w14:paraId="3B460676" w14:textId="678300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872B42A" w14:textId="27B1E1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37653D3" w14:textId="6E25C7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2120</w:t>
            </w:r>
          </w:p>
        </w:tc>
        <w:tc>
          <w:tcPr>
            <w:tcW w:w="229" w:type="pct"/>
          </w:tcPr>
          <w:p w14:paraId="5D7A91B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348E3E" w14:textId="3A64EE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541B0EB" w14:textId="4D231C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2D23C0" w14:textId="5705A9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02C16AAD" w14:textId="0F327D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02989F6" w14:textId="77777777" w:rsidTr="008B0214">
        <w:tc>
          <w:tcPr>
            <w:tcW w:w="586" w:type="pct"/>
          </w:tcPr>
          <w:p w14:paraId="6D570567" w14:textId="049EA7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R4-2401776</w:t>
            </w:r>
          </w:p>
        </w:tc>
        <w:tc>
          <w:tcPr>
            <w:tcW w:w="1115" w:type="pct"/>
          </w:tcPr>
          <w:p w14:paraId="3E772100" w14:textId="558784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CR for TS 38.101-1 to clarify the applicable SCS when UE testing (R18)</w:t>
            </w:r>
          </w:p>
        </w:tc>
        <w:tc>
          <w:tcPr>
            <w:tcW w:w="506" w:type="pct"/>
          </w:tcPr>
          <w:p w14:paraId="7B39DC15" w14:textId="4AF354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5BCFEB9" w14:textId="73F8EF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E84EB07" w14:textId="3001ED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2121</w:t>
            </w:r>
          </w:p>
        </w:tc>
        <w:tc>
          <w:tcPr>
            <w:tcW w:w="229" w:type="pct"/>
          </w:tcPr>
          <w:p w14:paraId="7C39541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E5AF900" w14:textId="55093F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0F5356" w14:textId="5ED7D5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DFCD805" w14:textId="191E8C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27F80020" w14:textId="440552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34DCBA1" w14:textId="77777777" w:rsidTr="008B0214">
        <w:tc>
          <w:tcPr>
            <w:tcW w:w="586" w:type="pct"/>
          </w:tcPr>
          <w:p w14:paraId="5A5E0725" w14:textId="6A89C3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R4-2401786</w:t>
            </w:r>
          </w:p>
        </w:tc>
        <w:tc>
          <w:tcPr>
            <w:tcW w:w="1115" w:type="pct"/>
          </w:tcPr>
          <w:p w14:paraId="64450A21" w14:textId="422CEA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3Tx NR inter-band UL CA and EN-DC basket WI (38.101-1)</w:t>
            </w:r>
          </w:p>
        </w:tc>
        <w:tc>
          <w:tcPr>
            <w:tcW w:w="506" w:type="pct"/>
          </w:tcPr>
          <w:p w14:paraId="47A27F36" w14:textId="503E66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3FF711AF" w14:textId="04EBA6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46E42F7" w14:textId="5F6C07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2122</w:t>
            </w:r>
          </w:p>
        </w:tc>
        <w:tc>
          <w:tcPr>
            <w:tcW w:w="229" w:type="pct"/>
          </w:tcPr>
          <w:p w14:paraId="150BAF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637261" w14:textId="4E6111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27F491" w14:textId="7CEC37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DDE25EF" w14:textId="0D0F8B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R18_3Tx_NR_CA_ENDC-Core</w:t>
            </w:r>
          </w:p>
        </w:tc>
        <w:tc>
          <w:tcPr>
            <w:tcW w:w="586" w:type="pct"/>
          </w:tcPr>
          <w:p w14:paraId="3E6211B3" w14:textId="2865C3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CDF745" w14:textId="77777777" w:rsidTr="008B0214">
        <w:tc>
          <w:tcPr>
            <w:tcW w:w="586" w:type="pct"/>
          </w:tcPr>
          <w:p w14:paraId="26B90B1B" w14:textId="1093FE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R4-2401790</w:t>
            </w:r>
          </w:p>
        </w:tc>
        <w:tc>
          <w:tcPr>
            <w:tcW w:w="1115" w:type="pct"/>
          </w:tcPr>
          <w:p w14:paraId="23EBE300" w14:textId="18A254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Low band 4Rx for handheld UE and 3Tx for inter-band UL CA and EN-DC (38.101-1)</w:t>
            </w:r>
          </w:p>
        </w:tc>
        <w:tc>
          <w:tcPr>
            <w:tcW w:w="506" w:type="pct"/>
          </w:tcPr>
          <w:p w14:paraId="2B7048D3" w14:textId="268E2A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0DA6879E" w14:textId="36FB74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8AD7E62" w14:textId="67A290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2123</w:t>
            </w:r>
          </w:p>
        </w:tc>
        <w:tc>
          <w:tcPr>
            <w:tcW w:w="229" w:type="pct"/>
          </w:tcPr>
          <w:p w14:paraId="42D6421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B2CABE" w14:textId="62866E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618B90F" w14:textId="5A4CFB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D804CB8" w14:textId="566218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0E0BE146" w14:textId="0C47C3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2C08943" w14:textId="77777777" w:rsidTr="008B0214">
        <w:tc>
          <w:tcPr>
            <w:tcW w:w="586" w:type="pct"/>
          </w:tcPr>
          <w:p w14:paraId="34C586DF" w14:textId="3F5EC3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R4-2401813</w:t>
            </w:r>
          </w:p>
        </w:tc>
        <w:tc>
          <w:tcPr>
            <w:tcW w:w="1115" w:type="pct"/>
          </w:tcPr>
          <w:p w14:paraId="18D3D735" w14:textId="31898D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(NR_SL_enh2-Core) BigCR to TS38.101-1 for Sidelink enhancement</w:t>
            </w:r>
          </w:p>
        </w:tc>
        <w:tc>
          <w:tcPr>
            <w:tcW w:w="506" w:type="pct"/>
          </w:tcPr>
          <w:p w14:paraId="11F3C218" w14:textId="05052F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4F69C688" w14:textId="32EFB1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7F22D41" w14:textId="307897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2124</w:t>
            </w:r>
          </w:p>
        </w:tc>
        <w:tc>
          <w:tcPr>
            <w:tcW w:w="229" w:type="pct"/>
          </w:tcPr>
          <w:p w14:paraId="10BEF0A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24036E" w14:textId="1D4F24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8A4399F" w14:textId="003364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F437E78" w14:textId="4EA60B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5B57CF82" w14:textId="5322A4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FADEEE" w14:textId="77777777" w:rsidTr="008B0214">
        <w:tc>
          <w:tcPr>
            <w:tcW w:w="586" w:type="pct"/>
          </w:tcPr>
          <w:p w14:paraId="0839996B" w14:textId="494702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R4-2401836</w:t>
            </w:r>
          </w:p>
        </w:tc>
        <w:tc>
          <w:tcPr>
            <w:tcW w:w="1115" w:type="pct"/>
          </w:tcPr>
          <w:p w14:paraId="24BF41D7" w14:textId="443562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Minimum requirements for uplink TX switching with dual TAG [UL TX switching]</w:t>
            </w:r>
          </w:p>
        </w:tc>
        <w:tc>
          <w:tcPr>
            <w:tcW w:w="506" w:type="pct"/>
          </w:tcPr>
          <w:p w14:paraId="584D8FC6" w14:textId="4F0E8E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2918163" w14:textId="7C7D8B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31D805E" w14:textId="775342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2125</w:t>
            </w:r>
          </w:p>
        </w:tc>
        <w:tc>
          <w:tcPr>
            <w:tcW w:w="229" w:type="pct"/>
          </w:tcPr>
          <w:p w14:paraId="6DD261F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0586C4" w14:textId="5021A0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E0FEA0A" w14:textId="350947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3925D7F" w14:textId="400A57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41199F23" w14:textId="67C784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350F333" w14:textId="77777777" w:rsidTr="008B0214">
        <w:tc>
          <w:tcPr>
            <w:tcW w:w="586" w:type="pct"/>
          </w:tcPr>
          <w:p w14:paraId="2240B638" w14:textId="338EE3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R4-2401837</w:t>
            </w:r>
          </w:p>
        </w:tc>
        <w:tc>
          <w:tcPr>
            <w:tcW w:w="1115" w:type="pct"/>
          </w:tcPr>
          <w:p w14:paraId="279B475B" w14:textId="0BAE85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Minimum requirements for uplink TX switching with dual TAG [UL TX switching]</w:t>
            </w:r>
          </w:p>
        </w:tc>
        <w:tc>
          <w:tcPr>
            <w:tcW w:w="506" w:type="pct"/>
          </w:tcPr>
          <w:p w14:paraId="0B0D2CB4" w14:textId="413E8A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378A32D" w14:textId="174737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618A827" w14:textId="221B17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2126</w:t>
            </w:r>
          </w:p>
        </w:tc>
        <w:tc>
          <w:tcPr>
            <w:tcW w:w="229" w:type="pct"/>
          </w:tcPr>
          <w:p w14:paraId="4AF7997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C82887" w14:textId="0459B9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4C78DE5" w14:textId="01396B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69B75A4" w14:textId="12ED37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34FCDA56" w14:textId="317778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9C2345B" w14:textId="77777777" w:rsidTr="008B0214">
        <w:tc>
          <w:tcPr>
            <w:tcW w:w="586" w:type="pct"/>
          </w:tcPr>
          <w:p w14:paraId="41210992" w14:textId="2A5F81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R4-2401838</w:t>
            </w:r>
          </w:p>
        </w:tc>
        <w:tc>
          <w:tcPr>
            <w:tcW w:w="1115" w:type="pct"/>
          </w:tcPr>
          <w:p w14:paraId="2B79037A" w14:textId="2CF4B1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of the channel raster for RedCap by added entries</w:t>
            </w:r>
          </w:p>
        </w:tc>
        <w:tc>
          <w:tcPr>
            <w:tcW w:w="506" w:type="pct"/>
          </w:tcPr>
          <w:p w14:paraId="5C872633" w14:textId="423DD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7D16C49" w14:textId="58F631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8340CBA" w14:textId="77E862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2127</w:t>
            </w:r>
          </w:p>
        </w:tc>
        <w:tc>
          <w:tcPr>
            <w:tcW w:w="229" w:type="pct"/>
          </w:tcPr>
          <w:p w14:paraId="0FD91E1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649FD1" w14:textId="2923D6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A53DCA3" w14:textId="5EF064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44062C" w14:textId="4754E2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22AD9F3A" w14:textId="1E9270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3A88087" w14:textId="77777777" w:rsidTr="008B0214">
        <w:tc>
          <w:tcPr>
            <w:tcW w:w="586" w:type="pct"/>
          </w:tcPr>
          <w:p w14:paraId="0547D5D8" w14:textId="32579F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R4-2403812</w:t>
            </w:r>
          </w:p>
        </w:tc>
        <w:tc>
          <w:tcPr>
            <w:tcW w:w="1115" w:type="pct"/>
          </w:tcPr>
          <w:p w14:paraId="2FE3756B" w14:textId="668701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of the channel raster for RedCap by added entries</w:t>
            </w:r>
          </w:p>
        </w:tc>
        <w:tc>
          <w:tcPr>
            <w:tcW w:w="506" w:type="pct"/>
          </w:tcPr>
          <w:p w14:paraId="441C5B51" w14:textId="645CCB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EE81D47" w14:textId="56E940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9B7E104" w14:textId="4D50B9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2127</w:t>
            </w:r>
          </w:p>
        </w:tc>
        <w:tc>
          <w:tcPr>
            <w:tcW w:w="229" w:type="pct"/>
          </w:tcPr>
          <w:p w14:paraId="1E404773" w14:textId="2CE9163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301B6F5" w14:textId="050687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3D4A6FA" w14:textId="669406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01693B8" w14:textId="57C0DC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D2DDDF2" w14:textId="1CD63D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AE1DDDB" w14:textId="77777777" w:rsidTr="008B0214">
        <w:tc>
          <w:tcPr>
            <w:tcW w:w="586" w:type="pct"/>
          </w:tcPr>
          <w:p w14:paraId="4E1F7677" w14:textId="460923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R4-2401839</w:t>
            </w:r>
          </w:p>
        </w:tc>
        <w:tc>
          <w:tcPr>
            <w:tcW w:w="1115" w:type="pct"/>
          </w:tcPr>
          <w:p w14:paraId="28109F47" w14:textId="67AD6D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of the channel raster for RedCap by added entries</w:t>
            </w:r>
          </w:p>
        </w:tc>
        <w:tc>
          <w:tcPr>
            <w:tcW w:w="506" w:type="pct"/>
          </w:tcPr>
          <w:p w14:paraId="20BB3DC9" w14:textId="033E0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A3E1D70" w14:textId="7E081B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BFC2E39" w14:textId="1818E1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2128</w:t>
            </w:r>
          </w:p>
        </w:tc>
        <w:tc>
          <w:tcPr>
            <w:tcW w:w="229" w:type="pct"/>
          </w:tcPr>
          <w:p w14:paraId="248627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9548EF" w14:textId="0D8B3A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F1BD488" w14:textId="3159C2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9B57232" w14:textId="5B96C1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70EACDB0" w14:textId="419004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481BEAB" w14:textId="77777777" w:rsidTr="008B0214">
        <w:tc>
          <w:tcPr>
            <w:tcW w:w="586" w:type="pct"/>
          </w:tcPr>
          <w:p w14:paraId="02B16240" w14:textId="507C66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R4-2401841</w:t>
            </w:r>
          </w:p>
        </w:tc>
        <w:tc>
          <w:tcPr>
            <w:tcW w:w="1115" w:type="pct"/>
          </w:tcPr>
          <w:p w14:paraId="6A12F091" w14:textId="4F747E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(NR_channel_raster_enh-Core) Correction to the definition of the enhanced channel raster</w:t>
            </w:r>
          </w:p>
        </w:tc>
        <w:tc>
          <w:tcPr>
            <w:tcW w:w="506" w:type="pct"/>
          </w:tcPr>
          <w:p w14:paraId="73A3C7CE" w14:textId="431300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D3519ED" w14:textId="4AFB66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9308F1D" w14:textId="2996B7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2129</w:t>
            </w:r>
          </w:p>
        </w:tc>
        <w:tc>
          <w:tcPr>
            <w:tcW w:w="229" w:type="pct"/>
          </w:tcPr>
          <w:p w14:paraId="46EF024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386212" w14:textId="15FA37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017306B" w14:textId="3B3232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4A95794" w14:textId="0FD1EC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7F91B961" w14:textId="03739A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B5ECEE7" w14:textId="77777777" w:rsidTr="008B0214">
        <w:tc>
          <w:tcPr>
            <w:tcW w:w="586" w:type="pct"/>
          </w:tcPr>
          <w:p w14:paraId="334CD93D" w14:textId="7F3468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R4-2401848</w:t>
            </w:r>
          </w:p>
        </w:tc>
        <w:tc>
          <w:tcPr>
            <w:tcW w:w="1115" w:type="pct"/>
          </w:tcPr>
          <w:p w14:paraId="2636B867" w14:textId="189FCE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(Power_Limit_CA_DC) Corrections to configured maximum power for serving cells of UL CA</w:t>
            </w:r>
          </w:p>
        </w:tc>
        <w:tc>
          <w:tcPr>
            <w:tcW w:w="506" w:type="pct"/>
          </w:tcPr>
          <w:p w14:paraId="1C4D0696" w14:textId="45D012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20260B0" w14:textId="5A6C7C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044229E" w14:textId="0EFDE7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2130</w:t>
            </w:r>
          </w:p>
        </w:tc>
        <w:tc>
          <w:tcPr>
            <w:tcW w:w="229" w:type="pct"/>
          </w:tcPr>
          <w:p w14:paraId="10F0E9B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428439" w14:textId="3DB43B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3D72C69" w14:textId="466D14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CFB0B4" w14:textId="61C4AE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4ABACD32" w14:textId="5177B6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160F152" w14:textId="77777777" w:rsidTr="008B0214">
        <w:tc>
          <w:tcPr>
            <w:tcW w:w="586" w:type="pct"/>
          </w:tcPr>
          <w:p w14:paraId="5213FD25" w14:textId="2F16D5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R4-2403886</w:t>
            </w:r>
          </w:p>
        </w:tc>
        <w:tc>
          <w:tcPr>
            <w:tcW w:w="1115" w:type="pct"/>
          </w:tcPr>
          <w:p w14:paraId="63E363A2" w14:textId="19FAC3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(Power_Limit_CA_DC) Corrections to configured maximum power for serving cells of UL CA</w:t>
            </w:r>
          </w:p>
        </w:tc>
        <w:tc>
          <w:tcPr>
            <w:tcW w:w="506" w:type="pct"/>
          </w:tcPr>
          <w:p w14:paraId="25722CF9" w14:textId="442448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8340E3F" w14:textId="3F08DD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0134CCB" w14:textId="521D9E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2130</w:t>
            </w:r>
          </w:p>
        </w:tc>
        <w:tc>
          <w:tcPr>
            <w:tcW w:w="229" w:type="pct"/>
          </w:tcPr>
          <w:p w14:paraId="2F75F3A5" w14:textId="554CAC3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B10C9FF" w14:textId="797829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E22194C" w14:textId="11C9CF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315465" w14:textId="062933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187F9417" w14:textId="759BD2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D060B05" w14:textId="77777777" w:rsidTr="008B0214">
        <w:tc>
          <w:tcPr>
            <w:tcW w:w="586" w:type="pct"/>
          </w:tcPr>
          <w:p w14:paraId="4940D1BA" w14:textId="4BE1A6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R4-2401849</w:t>
            </w:r>
          </w:p>
        </w:tc>
        <w:tc>
          <w:tcPr>
            <w:tcW w:w="1115" w:type="pct"/>
          </w:tcPr>
          <w:p w14:paraId="56BA9AB8" w14:textId="2AC69E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(Power_Limit_CA_DC) Corrections to configured maximum power for serving cells of UL CA</w:t>
            </w:r>
          </w:p>
        </w:tc>
        <w:tc>
          <w:tcPr>
            <w:tcW w:w="506" w:type="pct"/>
          </w:tcPr>
          <w:p w14:paraId="4FCE6FFE" w14:textId="20B734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DAB335F" w14:textId="2F5B5D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BDEA404" w14:textId="5F0BB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2131</w:t>
            </w:r>
          </w:p>
        </w:tc>
        <w:tc>
          <w:tcPr>
            <w:tcW w:w="229" w:type="pct"/>
          </w:tcPr>
          <w:p w14:paraId="57472BD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06A5AE1" w14:textId="5E9ACA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B2D6046" w14:textId="73688D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6D344E8" w14:textId="0D1088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32074C47" w14:textId="4E5A48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E6B22F1" w14:textId="77777777" w:rsidTr="008B0214">
        <w:tc>
          <w:tcPr>
            <w:tcW w:w="586" w:type="pct"/>
          </w:tcPr>
          <w:p w14:paraId="6F8A5CD4" w14:textId="7F2848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R4-2401850</w:t>
            </w:r>
          </w:p>
        </w:tc>
        <w:tc>
          <w:tcPr>
            <w:tcW w:w="1115" w:type="pct"/>
          </w:tcPr>
          <w:p w14:paraId="2A182FA5" w14:textId="47712A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(Power_Limit_CA_DC) Correction to HPUE requirements for CA configurations</w:t>
            </w:r>
          </w:p>
        </w:tc>
        <w:tc>
          <w:tcPr>
            <w:tcW w:w="506" w:type="pct"/>
          </w:tcPr>
          <w:p w14:paraId="7CE8A5E1" w14:textId="5B740F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43099E2" w14:textId="0E828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78C315E" w14:textId="41004A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2132</w:t>
            </w:r>
          </w:p>
        </w:tc>
        <w:tc>
          <w:tcPr>
            <w:tcW w:w="229" w:type="pct"/>
          </w:tcPr>
          <w:p w14:paraId="384EBAD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61AB55" w14:textId="432FF4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0F6B9B1" w14:textId="21D3C0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43E7EAA" w14:textId="53799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5C8DFE8C" w14:textId="7ABC42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0538A6B6" w14:textId="77777777" w:rsidTr="008B0214">
        <w:tc>
          <w:tcPr>
            <w:tcW w:w="586" w:type="pct"/>
          </w:tcPr>
          <w:p w14:paraId="6BE0DA46" w14:textId="696056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R4-2401851</w:t>
            </w:r>
          </w:p>
        </w:tc>
        <w:tc>
          <w:tcPr>
            <w:tcW w:w="1115" w:type="pct"/>
          </w:tcPr>
          <w:p w14:paraId="2C229BB4" w14:textId="2FE36A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(Power_Limit_CA_DC) Correction to HPUE requirements for CA configurations</w:t>
            </w:r>
          </w:p>
        </w:tc>
        <w:tc>
          <w:tcPr>
            <w:tcW w:w="506" w:type="pct"/>
          </w:tcPr>
          <w:p w14:paraId="46BC198A" w14:textId="426C4B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92C921C" w14:textId="4F97B9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DEE00E1" w14:textId="0AC454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2133</w:t>
            </w:r>
          </w:p>
        </w:tc>
        <w:tc>
          <w:tcPr>
            <w:tcW w:w="229" w:type="pct"/>
          </w:tcPr>
          <w:p w14:paraId="2EA4A73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B0670F" w14:textId="28DFDF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6EA87A" w14:textId="2F7EE4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7423E3D" w14:textId="321D60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435A95FB" w14:textId="2C0EAC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6A609EF" w14:textId="77777777" w:rsidTr="008B0214">
        <w:tc>
          <w:tcPr>
            <w:tcW w:w="586" w:type="pct"/>
          </w:tcPr>
          <w:p w14:paraId="435B9EF1" w14:textId="0AD804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R4-2401852</w:t>
            </w:r>
          </w:p>
        </w:tc>
        <w:tc>
          <w:tcPr>
            <w:tcW w:w="1115" w:type="pct"/>
          </w:tcPr>
          <w:p w14:paraId="2CED6E06" w14:textId="1C2E5A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(Power_Limit_CA_DC) Applicability of exceptions to REFSENS for CA and SUL to HPUE</w:t>
            </w:r>
          </w:p>
        </w:tc>
        <w:tc>
          <w:tcPr>
            <w:tcW w:w="506" w:type="pct"/>
          </w:tcPr>
          <w:p w14:paraId="2BA2BA4B" w14:textId="3956CF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CD1881F" w14:textId="525282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D5FBB92" w14:textId="425567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2134</w:t>
            </w:r>
          </w:p>
        </w:tc>
        <w:tc>
          <w:tcPr>
            <w:tcW w:w="229" w:type="pct"/>
          </w:tcPr>
          <w:p w14:paraId="4CAB8D4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C56DFCF" w14:textId="617812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BD5094D" w14:textId="56697A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D2A79E" w14:textId="279268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2A75074E" w14:textId="36AE94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3398DA6A" w14:textId="77777777" w:rsidTr="008B0214">
        <w:tc>
          <w:tcPr>
            <w:tcW w:w="586" w:type="pct"/>
          </w:tcPr>
          <w:p w14:paraId="07FE2829" w14:textId="09FFE3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R4-2401853</w:t>
            </w:r>
          </w:p>
        </w:tc>
        <w:tc>
          <w:tcPr>
            <w:tcW w:w="1115" w:type="pct"/>
          </w:tcPr>
          <w:p w14:paraId="3C57677D" w14:textId="38D250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(Power_Limit_CA_DC) Applicability of exceptions to REFSENS for CA and SUL to HPUE</w:t>
            </w:r>
          </w:p>
        </w:tc>
        <w:tc>
          <w:tcPr>
            <w:tcW w:w="506" w:type="pct"/>
          </w:tcPr>
          <w:p w14:paraId="002A01E7" w14:textId="775D13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697A613" w14:textId="48B53E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2CB18B8" w14:textId="6C3515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2135</w:t>
            </w:r>
          </w:p>
        </w:tc>
        <w:tc>
          <w:tcPr>
            <w:tcW w:w="229" w:type="pct"/>
          </w:tcPr>
          <w:p w14:paraId="24802F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B2AC3C" w14:textId="4B82FF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5865B34" w14:textId="7B8F33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E65B8D2" w14:textId="3FAC03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1F7055D0" w14:textId="450EDC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167B4DC" w14:textId="77777777" w:rsidTr="008B0214">
        <w:tc>
          <w:tcPr>
            <w:tcW w:w="586" w:type="pct"/>
          </w:tcPr>
          <w:p w14:paraId="1509C3A8" w14:textId="429221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R4-2402056</w:t>
            </w:r>
          </w:p>
        </w:tc>
        <w:tc>
          <w:tcPr>
            <w:tcW w:w="1115" w:type="pct"/>
          </w:tcPr>
          <w:p w14:paraId="32A3B868" w14:textId="7B11AE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38.101-1 to maintain ATG UE RF requirements</w:t>
            </w:r>
          </w:p>
        </w:tc>
        <w:tc>
          <w:tcPr>
            <w:tcW w:w="506" w:type="pct"/>
          </w:tcPr>
          <w:p w14:paraId="4DE64659" w14:textId="707163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62592A3" w14:textId="4913C8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A772393" w14:textId="171004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2136</w:t>
            </w:r>
          </w:p>
        </w:tc>
        <w:tc>
          <w:tcPr>
            <w:tcW w:w="229" w:type="pct"/>
          </w:tcPr>
          <w:p w14:paraId="079C864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D7733C" w14:textId="5C929B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66C95CB" w14:textId="7F74C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BB7426" w14:textId="3E2BD6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1863A2C2" w14:textId="32BF41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D49F025" w14:textId="77777777" w:rsidTr="008B0214">
        <w:tc>
          <w:tcPr>
            <w:tcW w:w="586" w:type="pct"/>
          </w:tcPr>
          <w:p w14:paraId="4B02AFBA" w14:textId="288EAB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R4-2402059</w:t>
            </w:r>
          </w:p>
        </w:tc>
        <w:tc>
          <w:tcPr>
            <w:tcW w:w="1115" w:type="pct"/>
          </w:tcPr>
          <w:p w14:paraId="411C46F1" w14:textId="045A56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38.101-1 to maintain low band combos</w:t>
            </w:r>
          </w:p>
        </w:tc>
        <w:tc>
          <w:tcPr>
            <w:tcW w:w="506" w:type="pct"/>
          </w:tcPr>
          <w:p w14:paraId="74DA5341" w14:textId="18AD2D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6B8DE4B" w14:textId="46C3C2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D34E2DA" w14:textId="5F06DA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2137</w:t>
            </w:r>
          </w:p>
        </w:tc>
        <w:tc>
          <w:tcPr>
            <w:tcW w:w="229" w:type="pct"/>
          </w:tcPr>
          <w:p w14:paraId="60EF858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FE399E9" w14:textId="24F6EA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9946D1E" w14:textId="2F99CA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2AD9D7" w14:textId="39F2EF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NR_700800900_combo_enh-Core</w:t>
            </w:r>
          </w:p>
        </w:tc>
        <w:tc>
          <w:tcPr>
            <w:tcW w:w="586" w:type="pct"/>
          </w:tcPr>
          <w:p w14:paraId="1CF3BA97" w14:textId="37D6E6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6109D42" w14:textId="77777777" w:rsidTr="008B0214">
        <w:tc>
          <w:tcPr>
            <w:tcW w:w="586" w:type="pct"/>
          </w:tcPr>
          <w:p w14:paraId="0B90AE8F" w14:textId="166D9F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R4-2403823</w:t>
            </w:r>
          </w:p>
        </w:tc>
        <w:tc>
          <w:tcPr>
            <w:tcW w:w="1115" w:type="pct"/>
          </w:tcPr>
          <w:p w14:paraId="48854B83" w14:textId="06864C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38.101-1 to maintain low band combos</w:t>
            </w:r>
          </w:p>
        </w:tc>
        <w:tc>
          <w:tcPr>
            <w:tcW w:w="506" w:type="pct"/>
          </w:tcPr>
          <w:p w14:paraId="3CAEB6D5" w14:textId="693B6F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CATT, Skyworks Solutions. Inc</w:t>
            </w:r>
          </w:p>
        </w:tc>
        <w:tc>
          <w:tcPr>
            <w:tcW w:w="280" w:type="pct"/>
          </w:tcPr>
          <w:p w14:paraId="15A8E5D8" w14:textId="284047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B86487E" w14:textId="44FA89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2137</w:t>
            </w:r>
          </w:p>
        </w:tc>
        <w:tc>
          <w:tcPr>
            <w:tcW w:w="229" w:type="pct"/>
          </w:tcPr>
          <w:p w14:paraId="3997C604" w14:textId="5A6B0B1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E9462CB" w14:textId="5794ED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D9EC954" w14:textId="076970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F9E9592" w14:textId="730D75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NR_700800900_combo_enh-Core</w:t>
            </w:r>
          </w:p>
        </w:tc>
        <w:tc>
          <w:tcPr>
            <w:tcW w:w="586" w:type="pct"/>
          </w:tcPr>
          <w:p w14:paraId="01DCFE33" w14:textId="666D26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CBF7CB" w14:textId="77777777" w:rsidTr="008B0214">
        <w:tc>
          <w:tcPr>
            <w:tcW w:w="586" w:type="pct"/>
          </w:tcPr>
          <w:p w14:paraId="3DBCBAB6" w14:textId="0DEE02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R4-2402080</w:t>
            </w:r>
          </w:p>
        </w:tc>
        <w:tc>
          <w:tcPr>
            <w:tcW w:w="1115" w:type="pct"/>
          </w:tcPr>
          <w:p w14:paraId="0C53A599" w14:textId="7EE9C8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to 38.101-1 Corrections for aerial NR UEs</w:t>
            </w:r>
          </w:p>
        </w:tc>
        <w:tc>
          <w:tcPr>
            <w:tcW w:w="506" w:type="pct"/>
          </w:tcPr>
          <w:p w14:paraId="00048B05" w14:textId="69BF55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4955E747" w14:textId="6C4334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F966BED" w14:textId="693991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2138</w:t>
            </w:r>
          </w:p>
        </w:tc>
        <w:tc>
          <w:tcPr>
            <w:tcW w:w="229" w:type="pct"/>
          </w:tcPr>
          <w:p w14:paraId="48B768B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384969" w14:textId="608A63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D650554" w14:textId="380A4B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78A4C98" w14:textId="7DFC44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NR_UAV</w:t>
            </w:r>
          </w:p>
        </w:tc>
        <w:tc>
          <w:tcPr>
            <w:tcW w:w="586" w:type="pct"/>
          </w:tcPr>
          <w:p w14:paraId="6FA93E67" w14:textId="51ED18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9C03FEB" w14:textId="77777777" w:rsidTr="008B0214">
        <w:tc>
          <w:tcPr>
            <w:tcW w:w="586" w:type="pct"/>
          </w:tcPr>
          <w:p w14:paraId="18F215AF" w14:textId="6F6108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R4-2402085</w:t>
            </w:r>
          </w:p>
        </w:tc>
        <w:tc>
          <w:tcPr>
            <w:tcW w:w="1115" w:type="pct"/>
          </w:tcPr>
          <w:p w14:paraId="1A36A9DA" w14:textId="789649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to 38.101 for Corrections for MPR reduction</w:t>
            </w:r>
          </w:p>
        </w:tc>
        <w:tc>
          <w:tcPr>
            <w:tcW w:w="506" w:type="pct"/>
          </w:tcPr>
          <w:p w14:paraId="3E1ECA6A" w14:textId="38A115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Huawei, HiSilicon, vivo, Ericsson</w:t>
            </w:r>
          </w:p>
        </w:tc>
        <w:tc>
          <w:tcPr>
            <w:tcW w:w="280" w:type="pct"/>
          </w:tcPr>
          <w:p w14:paraId="3E482384" w14:textId="16C297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0876514" w14:textId="424C5E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2139</w:t>
            </w:r>
          </w:p>
        </w:tc>
        <w:tc>
          <w:tcPr>
            <w:tcW w:w="229" w:type="pct"/>
          </w:tcPr>
          <w:p w14:paraId="153DA0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837F97A" w14:textId="06C9C6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6AB090" w14:textId="05D2D3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0445E1" w14:textId="03FF62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NR_cov_enh2</w:t>
            </w:r>
          </w:p>
        </w:tc>
        <w:tc>
          <w:tcPr>
            <w:tcW w:w="586" w:type="pct"/>
          </w:tcPr>
          <w:p w14:paraId="3CF979BE" w14:textId="7763FC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E5BB715" w14:textId="77777777" w:rsidTr="008B0214">
        <w:tc>
          <w:tcPr>
            <w:tcW w:w="586" w:type="pct"/>
          </w:tcPr>
          <w:p w14:paraId="48C28953" w14:textId="5F8B7C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R4-2402106</w:t>
            </w:r>
          </w:p>
        </w:tc>
        <w:tc>
          <w:tcPr>
            <w:tcW w:w="1115" w:type="pct"/>
          </w:tcPr>
          <w:p w14:paraId="6A1B06D2" w14:textId="053C5B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38.101-1: correction on enhanced channel raster</w:t>
            </w:r>
          </w:p>
        </w:tc>
        <w:tc>
          <w:tcPr>
            <w:tcW w:w="506" w:type="pct"/>
          </w:tcPr>
          <w:p w14:paraId="29E1A60B" w14:textId="778AB5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0ABC238" w14:textId="1F6DC6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846D075" w14:textId="5152CF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2140</w:t>
            </w:r>
          </w:p>
        </w:tc>
        <w:tc>
          <w:tcPr>
            <w:tcW w:w="229" w:type="pct"/>
          </w:tcPr>
          <w:p w14:paraId="7FB80AD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84E15A" w14:textId="70FE0D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EC60E4A" w14:textId="5D46D6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1F097F" w14:textId="019B25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04BC1419" w14:textId="37F786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8FE74E2" w14:textId="77777777" w:rsidTr="008B0214">
        <w:tc>
          <w:tcPr>
            <w:tcW w:w="586" w:type="pct"/>
          </w:tcPr>
          <w:p w14:paraId="52F1FE9A" w14:textId="74D6B5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R4-2403835</w:t>
            </w:r>
          </w:p>
        </w:tc>
        <w:tc>
          <w:tcPr>
            <w:tcW w:w="1115" w:type="pct"/>
          </w:tcPr>
          <w:p w14:paraId="28C139EE" w14:textId="6C03A0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38.101-1: correction on enhanced channel raster</w:t>
            </w:r>
          </w:p>
        </w:tc>
        <w:tc>
          <w:tcPr>
            <w:tcW w:w="506" w:type="pct"/>
          </w:tcPr>
          <w:p w14:paraId="17D82D17" w14:textId="6229CC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B4685B9" w14:textId="788597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B84F727" w14:textId="381739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2140</w:t>
            </w:r>
          </w:p>
        </w:tc>
        <w:tc>
          <w:tcPr>
            <w:tcW w:w="229" w:type="pct"/>
          </w:tcPr>
          <w:p w14:paraId="770A710D" w14:textId="6E0BBC2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69FF06A" w14:textId="533EAB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0D6F38B" w14:textId="263959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49D796" w14:textId="01321F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38E08942" w14:textId="7AEF9A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C0CAEE" w14:textId="77777777" w:rsidTr="008B0214">
        <w:tc>
          <w:tcPr>
            <w:tcW w:w="586" w:type="pct"/>
          </w:tcPr>
          <w:p w14:paraId="156FC446" w14:textId="6435CE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R4-2402143</w:t>
            </w:r>
          </w:p>
        </w:tc>
        <w:tc>
          <w:tcPr>
            <w:tcW w:w="1115" w:type="pct"/>
          </w:tcPr>
          <w:p w14:paraId="7BC96880" w14:textId="7F41B2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38.101-1: Channel raster to resource element mapping</w:t>
            </w:r>
          </w:p>
        </w:tc>
        <w:tc>
          <w:tcPr>
            <w:tcW w:w="506" w:type="pct"/>
          </w:tcPr>
          <w:p w14:paraId="78BAE3BE" w14:textId="166F18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4BFE9EF" w14:textId="3F1E92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17E3DAE" w14:textId="12F39E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2141</w:t>
            </w:r>
          </w:p>
        </w:tc>
        <w:tc>
          <w:tcPr>
            <w:tcW w:w="229" w:type="pct"/>
          </w:tcPr>
          <w:p w14:paraId="23111D7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A45597" w14:textId="2717DC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5746941" w14:textId="598424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F6D5ED" w14:textId="3D84B4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3179D3D8" w14:textId="26FE04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82A9C9A" w14:textId="77777777" w:rsidTr="008B0214">
        <w:tc>
          <w:tcPr>
            <w:tcW w:w="586" w:type="pct"/>
          </w:tcPr>
          <w:p w14:paraId="47074296" w14:textId="15C6C5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R4-2403801</w:t>
            </w:r>
          </w:p>
        </w:tc>
        <w:tc>
          <w:tcPr>
            <w:tcW w:w="1115" w:type="pct"/>
          </w:tcPr>
          <w:p w14:paraId="7C925C44" w14:textId="05A0B9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38.101-1: Channel raster to resource element mapping</w:t>
            </w:r>
          </w:p>
        </w:tc>
        <w:tc>
          <w:tcPr>
            <w:tcW w:w="506" w:type="pct"/>
          </w:tcPr>
          <w:p w14:paraId="15EA8C80" w14:textId="0201C8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21CBE46" w14:textId="196CE5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3BC70FB" w14:textId="01B2B7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2141</w:t>
            </w:r>
          </w:p>
        </w:tc>
        <w:tc>
          <w:tcPr>
            <w:tcW w:w="229" w:type="pct"/>
          </w:tcPr>
          <w:p w14:paraId="6F46EFB9" w14:textId="40488B7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F67824C" w14:textId="3A1A72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0FE5B47" w14:textId="23B6D4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9007914" w14:textId="37FA38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7231B646" w14:textId="15539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607392" w14:textId="77777777" w:rsidTr="008B0214">
        <w:tc>
          <w:tcPr>
            <w:tcW w:w="586" w:type="pct"/>
          </w:tcPr>
          <w:p w14:paraId="28CF4B0D" w14:textId="713E8C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R4-2402144</w:t>
            </w:r>
          </w:p>
        </w:tc>
        <w:tc>
          <w:tcPr>
            <w:tcW w:w="1115" w:type="pct"/>
          </w:tcPr>
          <w:p w14:paraId="337F0D10" w14:textId="07AFF3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38.101-1: Channel raster to resource element mapping</w:t>
            </w:r>
          </w:p>
        </w:tc>
        <w:tc>
          <w:tcPr>
            <w:tcW w:w="506" w:type="pct"/>
          </w:tcPr>
          <w:p w14:paraId="2C24E266" w14:textId="041971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E0E36C1" w14:textId="5F257A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2573978" w14:textId="3BDFF3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2142</w:t>
            </w:r>
          </w:p>
        </w:tc>
        <w:tc>
          <w:tcPr>
            <w:tcW w:w="229" w:type="pct"/>
          </w:tcPr>
          <w:p w14:paraId="074482A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54A372" w14:textId="198E29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C0F2C66" w14:textId="7DE4B5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D2712AD" w14:textId="4A0BD2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5F047DF1" w14:textId="4295FF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2F910A" w14:textId="77777777" w:rsidTr="008B0214">
        <w:tc>
          <w:tcPr>
            <w:tcW w:w="586" w:type="pct"/>
          </w:tcPr>
          <w:p w14:paraId="344AB79B" w14:textId="15DBFD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R4-2402145</w:t>
            </w:r>
          </w:p>
        </w:tc>
        <w:tc>
          <w:tcPr>
            <w:tcW w:w="1115" w:type="pct"/>
          </w:tcPr>
          <w:p w14:paraId="317274C6" w14:textId="339271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38.101-1: Channel raster to resource element mapping</w:t>
            </w:r>
          </w:p>
        </w:tc>
        <w:tc>
          <w:tcPr>
            <w:tcW w:w="506" w:type="pct"/>
          </w:tcPr>
          <w:p w14:paraId="0EF6A401" w14:textId="141580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6FE6633" w14:textId="17E4AB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8A36FF9" w14:textId="3A89A3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2143</w:t>
            </w:r>
          </w:p>
        </w:tc>
        <w:tc>
          <w:tcPr>
            <w:tcW w:w="229" w:type="pct"/>
          </w:tcPr>
          <w:p w14:paraId="010B54D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C2641E" w14:textId="4D50EC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87AC96" w14:textId="348B67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5F4EC18" w14:textId="6303A3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10121EAD" w14:textId="1DAC6B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336139E" w14:textId="77777777" w:rsidTr="008B0214">
        <w:tc>
          <w:tcPr>
            <w:tcW w:w="586" w:type="pct"/>
          </w:tcPr>
          <w:p w14:paraId="3BD5877F" w14:textId="6C9B6A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R4-2402208</w:t>
            </w:r>
          </w:p>
        </w:tc>
        <w:tc>
          <w:tcPr>
            <w:tcW w:w="1115" w:type="pct"/>
          </w:tcPr>
          <w:p w14:paraId="09BBF18D" w14:textId="2156F2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(NR_RF_FR1-Core) CR for TS38101-1 Clarifying transmitted power requirements for NR CA</w:t>
            </w:r>
          </w:p>
        </w:tc>
        <w:tc>
          <w:tcPr>
            <w:tcW w:w="506" w:type="pct"/>
          </w:tcPr>
          <w:p w14:paraId="0A2E5C9B" w14:textId="1F9049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FA36A7F" w14:textId="7D53C0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B3948DA" w14:textId="11184B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2144</w:t>
            </w:r>
          </w:p>
        </w:tc>
        <w:tc>
          <w:tcPr>
            <w:tcW w:w="229" w:type="pct"/>
          </w:tcPr>
          <w:p w14:paraId="4FACAE4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A7E1BF" w14:textId="6C17E4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98C1614" w14:textId="6BA3E3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37F83A" w14:textId="09578E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NR_RF_FR1-Core, NR_PC2_CA_R17_2BDL_2BUL-Core, NR_UE_PC2_R17_CADC_SUL_xBDL_yBUL-Core, NR_intra_HPUE_R17-Core</w:t>
            </w:r>
          </w:p>
        </w:tc>
        <w:tc>
          <w:tcPr>
            <w:tcW w:w="586" w:type="pct"/>
          </w:tcPr>
          <w:p w14:paraId="143A7F65" w14:textId="7F0E4B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34754708" w14:textId="77777777" w:rsidTr="008B0214">
        <w:tc>
          <w:tcPr>
            <w:tcW w:w="586" w:type="pct"/>
          </w:tcPr>
          <w:p w14:paraId="07EE9328" w14:textId="1232C4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R4-2402209</w:t>
            </w:r>
          </w:p>
        </w:tc>
        <w:tc>
          <w:tcPr>
            <w:tcW w:w="1115" w:type="pct"/>
          </w:tcPr>
          <w:p w14:paraId="6690103D" w14:textId="40BA0C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(NR_RF_FR1-Core) CR for TS38101-1 Clarifying transmitted power requirements for NR CA</w:t>
            </w:r>
          </w:p>
        </w:tc>
        <w:tc>
          <w:tcPr>
            <w:tcW w:w="506" w:type="pct"/>
          </w:tcPr>
          <w:p w14:paraId="3FCBE288" w14:textId="3C7F22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BBE443D" w14:textId="745307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D4CA0EB" w14:textId="305121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2145</w:t>
            </w:r>
          </w:p>
        </w:tc>
        <w:tc>
          <w:tcPr>
            <w:tcW w:w="229" w:type="pct"/>
          </w:tcPr>
          <w:p w14:paraId="1FC6192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BFFFCE" w14:textId="336C5B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9C5475F" w14:textId="5EF7E3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04FD091" w14:textId="66D145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NR_RF_FR1-Core, NR_PC2_CA_R17_2BDL_2BUL-Core, NR_UE_PC2_R17_CADC_SUL_xBDL_yBUL-Core, NR_intra_HPUE_R17-Core</w:t>
            </w:r>
          </w:p>
        </w:tc>
        <w:tc>
          <w:tcPr>
            <w:tcW w:w="586" w:type="pct"/>
          </w:tcPr>
          <w:p w14:paraId="51012856" w14:textId="055F4C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CB1CA65" w14:textId="77777777" w:rsidTr="008B0214">
        <w:tc>
          <w:tcPr>
            <w:tcW w:w="586" w:type="pct"/>
          </w:tcPr>
          <w:p w14:paraId="72F66AC5" w14:textId="5BAE52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R4-2402215</w:t>
            </w:r>
          </w:p>
        </w:tc>
        <w:tc>
          <w:tcPr>
            <w:tcW w:w="1115" w:type="pct"/>
          </w:tcPr>
          <w:p w14:paraId="726AF7A8" w14:textId="49AA0D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(NR_ENDC_RF_FR1_enh2-Core) Correction of Lower-MSD requirements for NR CA</w:t>
            </w:r>
          </w:p>
        </w:tc>
        <w:tc>
          <w:tcPr>
            <w:tcW w:w="506" w:type="pct"/>
          </w:tcPr>
          <w:p w14:paraId="0CABDE0C" w14:textId="1BD03C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8722922" w14:textId="1EBA24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EA0CEBA" w14:textId="66141E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2146</w:t>
            </w:r>
          </w:p>
        </w:tc>
        <w:tc>
          <w:tcPr>
            <w:tcW w:w="229" w:type="pct"/>
          </w:tcPr>
          <w:p w14:paraId="4A27731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76F1B3" w14:textId="2CEE50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C2350A4" w14:textId="4D96EB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D9A401" w14:textId="31CCD9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4575A117" w14:textId="1AC609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761A077" w14:textId="77777777" w:rsidTr="008B0214">
        <w:tc>
          <w:tcPr>
            <w:tcW w:w="586" w:type="pct"/>
          </w:tcPr>
          <w:p w14:paraId="6620F8A4" w14:textId="7755DE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R4-2402219</w:t>
            </w:r>
          </w:p>
        </w:tc>
        <w:tc>
          <w:tcPr>
            <w:tcW w:w="1115" w:type="pct"/>
          </w:tcPr>
          <w:p w14:paraId="19EFA052" w14:textId="343A5D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capable in power class related requirements</w:t>
            </w:r>
          </w:p>
        </w:tc>
        <w:tc>
          <w:tcPr>
            <w:tcW w:w="506" w:type="pct"/>
          </w:tcPr>
          <w:p w14:paraId="18E61D1E" w14:textId="3E14D9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EF7CBA2" w14:textId="40F6E9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34BE77C" w14:textId="5B6F45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2147</w:t>
            </w:r>
          </w:p>
        </w:tc>
        <w:tc>
          <w:tcPr>
            <w:tcW w:w="229" w:type="pct"/>
          </w:tcPr>
          <w:p w14:paraId="61FC4D8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736E07A" w14:textId="56B7D3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F4E7724" w14:textId="65339A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03DA395" w14:textId="07BA2D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7B93636" w14:textId="0C6CE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A434467" w14:textId="77777777" w:rsidTr="008B0214">
        <w:tc>
          <w:tcPr>
            <w:tcW w:w="586" w:type="pct"/>
          </w:tcPr>
          <w:p w14:paraId="205311EE" w14:textId="61A411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R4-2402220</w:t>
            </w:r>
          </w:p>
        </w:tc>
        <w:tc>
          <w:tcPr>
            <w:tcW w:w="1115" w:type="pct"/>
          </w:tcPr>
          <w:p w14:paraId="2DE39700" w14:textId="6E39FB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capable in power class related requirements</w:t>
            </w:r>
          </w:p>
        </w:tc>
        <w:tc>
          <w:tcPr>
            <w:tcW w:w="506" w:type="pct"/>
          </w:tcPr>
          <w:p w14:paraId="0F24B60B" w14:textId="4184FA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E686BB6" w14:textId="2586B4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6F8E2EF" w14:textId="3BBFF6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2148</w:t>
            </w:r>
          </w:p>
        </w:tc>
        <w:tc>
          <w:tcPr>
            <w:tcW w:w="229" w:type="pct"/>
          </w:tcPr>
          <w:p w14:paraId="2526BF0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7BE921" w14:textId="4E5A57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EAB728D" w14:textId="7AEBDD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25663B6" w14:textId="459530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73C2ACF" w14:textId="07758F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CE0EF1" w14:textId="77777777" w:rsidTr="008B0214">
        <w:tc>
          <w:tcPr>
            <w:tcW w:w="586" w:type="pct"/>
          </w:tcPr>
          <w:p w14:paraId="2E52B5EA" w14:textId="43203B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R4-2402221</w:t>
            </w:r>
          </w:p>
        </w:tc>
        <w:tc>
          <w:tcPr>
            <w:tcW w:w="1115" w:type="pct"/>
          </w:tcPr>
          <w:p w14:paraId="3619A5B4" w14:textId="46A1D7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capable in power class related requirements</w:t>
            </w:r>
          </w:p>
        </w:tc>
        <w:tc>
          <w:tcPr>
            <w:tcW w:w="506" w:type="pct"/>
          </w:tcPr>
          <w:p w14:paraId="10F6C01D" w14:textId="49C5AE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534C437" w14:textId="3FC25F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4586E36" w14:textId="1EE3DB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2149</w:t>
            </w:r>
          </w:p>
        </w:tc>
        <w:tc>
          <w:tcPr>
            <w:tcW w:w="229" w:type="pct"/>
          </w:tcPr>
          <w:p w14:paraId="3F88ED9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30FFA93" w14:textId="265B40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70C93C6" w14:textId="15C2BC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88DD983" w14:textId="6AC3C2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4DE6B7A" w14:textId="73028F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A5B9BDB" w14:textId="77777777" w:rsidTr="008B0214">
        <w:tc>
          <w:tcPr>
            <w:tcW w:w="586" w:type="pct"/>
          </w:tcPr>
          <w:p w14:paraId="54553AA2" w14:textId="6776FD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R4-2402222</w:t>
            </w:r>
          </w:p>
        </w:tc>
        <w:tc>
          <w:tcPr>
            <w:tcW w:w="1115" w:type="pct"/>
          </w:tcPr>
          <w:p w14:paraId="64B73C94" w14:textId="5AE3E7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remove the word capable in power class related requirements</w:t>
            </w:r>
          </w:p>
        </w:tc>
        <w:tc>
          <w:tcPr>
            <w:tcW w:w="506" w:type="pct"/>
          </w:tcPr>
          <w:p w14:paraId="649BF0E6" w14:textId="743700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D75A06A" w14:textId="7D1E57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497DBD3" w14:textId="10176C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2150</w:t>
            </w:r>
          </w:p>
        </w:tc>
        <w:tc>
          <w:tcPr>
            <w:tcW w:w="229" w:type="pct"/>
          </w:tcPr>
          <w:p w14:paraId="40D8F4E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385E84" w14:textId="6DB321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38EDFEC" w14:textId="0C2342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B311EC7" w14:textId="3FB1A0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6767B0D" w14:textId="1C7046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828F2D0" w14:textId="77777777" w:rsidTr="008B0214">
        <w:tc>
          <w:tcPr>
            <w:tcW w:w="586" w:type="pct"/>
          </w:tcPr>
          <w:p w14:paraId="3ED27719" w14:textId="35F80B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R4-2402227</w:t>
            </w:r>
          </w:p>
        </w:tc>
        <w:tc>
          <w:tcPr>
            <w:tcW w:w="1115" w:type="pct"/>
          </w:tcPr>
          <w:p w14:paraId="2B2FC430" w14:textId="07CFA4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06" w:type="pct"/>
          </w:tcPr>
          <w:p w14:paraId="62863190" w14:textId="43DC9B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1285021" w14:textId="013E4B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296F4A2" w14:textId="4DE879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2151</w:t>
            </w:r>
          </w:p>
        </w:tc>
        <w:tc>
          <w:tcPr>
            <w:tcW w:w="229" w:type="pct"/>
          </w:tcPr>
          <w:p w14:paraId="44339AE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AC99424" w14:textId="6A82EE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244D9DB" w14:textId="3C0DDD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6689EA" w14:textId="7B0753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6C5AA74" w14:textId="631FA6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125437A" w14:textId="77777777" w:rsidTr="008B0214">
        <w:tc>
          <w:tcPr>
            <w:tcW w:w="586" w:type="pct"/>
          </w:tcPr>
          <w:p w14:paraId="5182F601" w14:textId="7D9A77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R4-2402228</w:t>
            </w:r>
          </w:p>
        </w:tc>
        <w:tc>
          <w:tcPr>
            <w:tcW w:w="1115" w:type="pct"/>
          </w:tcPr>
          <w:p w14:paraId="28247249" w14:textId="29F32D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06" w:type="pct"/>
          </w:tcPr>
          <w:p w14:paraId="19411FE8" w14:textId="713481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7271C266" w14:textId="0646FD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13BA8F6" w14:textId="6C8193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2152</w:t>
            </w:r>
          </w:p>
        </w:tc>
        <w:tc>
          <w:tcPr>
            <w:tcW w:w="229" w:type="pct"/>
          </w:tcPr>
          <w:p w14:paraId="38CD9A0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9B6612" w14:textId="420B47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EA7A4B7" w14:textId="45BE7E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066FB10" w14:textId="3803FC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9BA74F1" w14:textId="0BF2E9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399FD00" w14:textId="77777777" w:rsidTr="008B0214">
        <w:tc>
          <w:tcPr>
            <w:tcW w:w="586" w:type="pct"/>
          </w:tcPr>
          <w:p w14:paraId="4ACEFCDC" w14:textId="558BDD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R4-2402229</w:t>
            </w:r>
          </w:p>
        </w:tc>
        <w:tc>
          <w:tcPr>
            <w:tcW w:w="1115" w:type="pct"/>
          </w:tcPr>
          <w:p w14:paraId="01C75D8A" w14:textId="71B815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06" w:type="pct"/>
          </w:tcPr>
          <w:p w14:paraId="585C33E6" w14:textId="3E30AF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43FE44F" w14:textId="6CDBE9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2268ECF" w14:textId="4B9F91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2153</w:t>
            </w:r>
          </w:p>
        </w:tc>
        <w:tc>
          <w:tcPr>
            <w:tcW w:w="229" w:type="pct"/>
          </w:tcPr>
          <w:p w14:paraId="1C41421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E912A40" w14:textId="43A628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20EA513" w14:textId="587E85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6DFC336" w14:textId="08E24B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150CB74" w14:textId="6C895D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37F5120" w14:textId="77777777" w:rsidTr="008B0214">
        <w:tc>
          <w:tcPr>
            <w:tcW w:w="586" w:type="pct"/>
          </w:tcPr>
          <w:p w14:paraId="59066029" w14:textId="6657ED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R4-2402230</w:t>
            </w:r>
          </w:p>
        </w:tc>
        <w:tc>
          <w:tcPr>
            <w:tcW w:w="1115" w:type="pct"/>
          </w:tcPr>
          <w:p w14:paraId="64A3F6EF" w14:textId="563771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06" w:type="pct"/>
          </w:tcPr>
          <w:p w14:paraId="01451A33" w14:textId="27F8BD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30AD52B" w14:textId="0C8C2B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1A0A6C4" w14:textId="7867FB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2154</w:t>
            </w:r>
          </w:p>
        </w:tc>
        <w:tc>
          <w:tcPr>
            <w:tcW w:w="229" w:type="pct"/>
          </w:tcPr>
          <w:p w14:paraId="6B2A91D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B29700B" w14:textId="4834CF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BC43EA" w14:textId="2D0C39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48653C1" w14:textId="490320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047F498" w14:textId="17F161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AED4DE" w14:textId="77777777" w:rsidTr="008B0214">
        <w:tc>
          <w:tcPr>
            <w:tcW w:w="586" w:type="pct"/>
          </w:tcPr>
          <w:p w14:paraId="3BF20E93" w14:textId="392946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R4-2402319</w:t>
            </w:r>
          </w:p>
        </w:tc>
        <w:tc>
          <w:tcPr>
            <w:tcW w:w="1115" w:type="pct"/>
          </w:tcPr>
          <w:p w14:paraId="5025EA81" w14:textId="7F6F69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TS38.101-1 Addition of intra-band CA Combinations</w:t>
            </w:r>
          </w:p>
        </w:tc>
        <w:tc>
          <w:tcPr>
            <w:tcW w:w="506" w:type="pct"/>
          </w:tcPr>
          <w:p w14:paraId="59A22D2E" w14:textId="7039FA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DAC2124" w14:textId="7B4010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F803D58" w14:textId="63BB66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2155</w:t>
            </w:r>
          </w:p>
        </w:tc>
        <w:tc>
          <w:tcPr>
            <w:tcW w:w="229" w:type="pct"/>
          </w:tcPr>
          <w:p w14:paraId="45BE159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84EF34F" w14:textId="275BDA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D8F30A" w14:textId="09CF59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8F0C290" w14:textId="72AE53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HPUE_NR_FR1_TDD_intra_CA_R18</w:t>
            </w:r>
          </w:p>
        </w:tc>
        <w:tc>
          <w:tcPr>
            <w:tcW w:w="586" w:type="pct"/>
          </w:tcPr>
          <w:p w14:paraId="2764F8F0" w14:textId="24CCD3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20F7C6" w14:textId="77777777" w:rsidTr="008B0214">
        <w:tc>
          <w:tcPr>
            <w:tcW w:w="586" w:type="pct"/>
          </w:tcPr>
          <w:p w14:paraId="3BEE44B2" w14:textId="2ECE76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R4-2402373</w:t>
            </w:r>
          </w:p>
        </w:tc>
        <w:tc>
          <w:tcPr>
            <w:tcW w:w="1115" w:type="pct"/>
          </w:tcPr>
          <w:p w14:paraId="3ECE41C6" w14:textId="419EDA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38.101-1 new combinations Rel-18 NR Inter-band CA/DC for y bands DL with x bands UL (y=4,5,6, x=1,2)</w:t>
            </w:r>
          </w:p>
        </w:tc>
        <w:tc>
          <w:tcPr>
            <w:tcW w:w="506" w:type="pct"/>
          </w:tcPr>
          <w:p w14:paraId="09BE0BFF" w14:textId="064158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ADED88D" w14:textId="13DE3C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2268BCA" w14:textId="4FB89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2156</w:t>
            </w:r>
          </w:p>
        </w:tc>
        <w:tc>
          <w:tcPr>
            <w:tcW w:w="229" w:type="pct"/>
          </w:tcPr>
          <w:p w14:paraId="0BCD93C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AC345A" w14:textId="77A324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615DD4" w14:textId="48B19F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F594E86" w14:textId="6149C1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86" w:type="pct"/>
          </w:tcPr>
          <w:p w14:paraId="202679F2" w14:textId="657FA3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98D7C15" w14:textId="77777777" w:rsidTr="008B0214">
        <w:tc>
          <w:tcPr>
            <w:tcW w:w="586" w:type="pct"/>
          </w:tcPr>
          <w:p w14:paraId="0004E332" w14:textId="13DDE4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R4-2402402</w:t>
            </w:r>
          </w:p>
        </w:tc>
        <w:tc>
          <w:tcPr>
            <w:tcW w:w="1115" w:type="pct"/>
          </w:tcPr>
          <w:p w14:paraId="568CAAD0" w14:textId="42940F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(NR_SL_enh2)CR to 38.101-1 on SL CA</w:t>
            </w:r>
          </w:p>
        </w:tc>
        <w:tc>
          <w:tcPr>
            <w:tcW w:w="506" w:type="pct"/>
          </w:tcPr>
          <w:p w14:paraId="6D81C980" w14:textId="45240E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 Device Co., Ltd</w:t>
            </w:r>
          </w:p>
        </w:tc>
        <w:tc>
          <w:tcPr>
            <w:tcW w:w="280" w:type="pct"/>
          </w:tcPr>
          <w:p w14:paraId="271C1655" w14:textId="135E4B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B9184D4" w14:textId="23837B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2157</w:t>
            </w:r>
          </w:p>
        </w:tc>
        <w:tc>
          <w:tcPr>
            <w:tcW w:w="229" w:type="pct"/>
          </w:tcPr>
          <w:p w14:paraId="18A1C3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E678AD" w14:textId="0630CB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B037F2" w14:textId="190556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75F3A79" w14:textId="7CD9E6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</w:t>
            </w:r>
          </w:p>
        </w:tc>
        <w:tc>
          <w:tcPr>
            <w:tcW w:w="586" w:type="pct"/>
          </w:tcPr>
          <w:p w14:paraId="0B52FBAB" w14:textId="4E6274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1812350" w14:textId="77777777" w:rsidTr="008B0214">
        <w:tc>
          <w:tcPr>
            <w:tcW w:w="586" w:type="pct"/>
          </w:tcPr>
          <w:p w14:paraId="34A1DD1B" w14:textId="623485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R4-2402407</w:t>
            </w:r>
          </w:p>
        </w:tc>
        <w:tc>
          <w:tcPr>
            <w:tcW w:w="1115" w:type="pct"/>
          </w:tcPr>
          <w:p w14:paraId="40AC3790" w14:textId="13F59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(NR_FR1_lessthan_5MHz_BW) NS_17 correction on Band n28 3 MHz operation in Japan</w:t>
            </w:r>
          </w:p>
        </w:tc>
        <w:tc>
          <w:tcPr>
            <w:tcW w:w="506" w:type="pct"/>
          </w:tcPr>
          <w:p w14:paraId="29DC7897" w14:textId="4FAC98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Skyworks Solutions Inc.</w:t>
            </w:r>
          </w:p>
        </w:tc>
        <w:tc>
          <w:tcPr>
            <w:tcW w:w="280" w:type="pct"/>
          </w:tcPr>
          <w:p w14:paraId="0A0AF434" w14:textId="2B5EB2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1471CF8" w14:textId="6AF6B7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2158</w:t>
            </w:r>
          </w:p>
        </w:tc>
        <w:tc>
          <w:tcPr>
            <w:tcW w:w="229" w:type="pct"/>
          </w:tcPr>
          <w:p w14:paraId="002F4B2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162268D" w14:textId="15E3F5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D6DC8D7" w14:textId="65444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7BEAB43" w14:textId="06C0FF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</w:t>
            </w:r>
          </w:p>
        </w:tc>
        <w:tc>
          <w:tcPr>
            <w:tcW w:w="586" w:type="pct"/>
          </w:tcPr>
          <w:p w14:paraId="08BCE3F0" w14:textId="3520B1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331BE1A" w14:textId="77777777" w:rsidTr="008B0214">
        <w:tc>
          <w:tcPr>
            <w:tcW w:w="586" w:type="pct"/>
          </w:tcPr>
          <w:p w14:paraId="5F94CD7C" w14:textId="26568C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R4-2402935</w:t>
            </w:r>
          </w:p>
        </w:tc>
        <w:tc>
          <w:tcPr>
            <w:tcW w:w="1115" w:type="pct"/>
          </w:tcPr>
          <w:p w14:paraId="6A9C075A" w14:textId="615B55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NS_17 correction on Band n28 3 MHz operation in Japan</w:t>
            </w:r>
          </w:p>
        </w:tc>
        <w:tc>
          <w:tcPr>
            <w:tcW w:w="506" w:type="pct"/>
          </w:tcPr>
          <w:p w14:paraId="7ED30AD1" w14:textId="07DC4F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Skyworks Solutions Inc.</w:t>
            </w:r>
          </w:p>
        </w:tc>
        <w:tc>
          <w:tcPr>
            <w:tcW w:w="280" w:type="pct"/>
          </w:tcPr>
          <w:p w14:paraId="0152EF30" w14:textId="29F46C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5AEB045" w14:textId="20FFE0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2158</w:t>
            </w:r>
          </w:p>
        </w:tc>
        <w:tc>
          <w:tcPr>
            <w:tcW w:w="229" w:type="pct"/>
          </w:tcPr>
          <w:p w14:paraId="79AD2ADE" w14:textId="13508BA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3529039" w14:textId="140AAD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1737AB4" w14:textId="78B7C8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371460" w14:textId="3DA259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</w:t>
            </w:r>
          </w:p>
        </w:tc>
        <w:tc>
          <w:tcPr>
            <w:tcW w:w="586" w:type="pct"/>
          </w:tcPr>
          <w:p w14:paraId="5A156E35" w14:textId="185BBC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33B79EE9" w14:textId="77777777" w:rsidTr="008B0214">
        <w:tc>
          <w:tcPr>
            <w:tcW w:w="586" w:type="pct"/>
          </w:tcPr>
          <w:p w14:paraId="7C39E856" w14:textId="265816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R4-2402411</w:t>
            </w:r>
          </w:p>
        </w:tc>
        <w:tc>
          <w:tcPr>
            <w:tcW w:w="1115" w:type="pct"/>
          </w:tcPr>
          <w:p w14:paraId="5493260C" w14:textId="1C68EA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(NR_SL_enh2)CR to 38.101-1 on SL CA</w:t>
            </w:r>
          </w:p>
        </w:tc>
        <w:tc>
          <w:tcPr>
            <w:tcW w:w="506" w:type="pct"/>
          </w:tcPr>
          <w:p w14:paraId="2C278F79" w14:textId="000BD7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4B7EB21" w14:textId="614BEA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EC4001F" w14:textId="3867F1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2159</w:t>
            </w:r>
          </w:p>
        </w:tc>
        <w:tc>
          <w:tcPr>
            <w:tcW w:w="229" w:type="pct"/>
          </w:tcPr>
          <w:p w14:paraId="6045626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0DCEBA6" w14:textId="069B25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491E2B" w14:textId="08F02D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170974" w14:textId="011D35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</w:t>
            </w:r>
          </w:p>
        </w:tc>
        <w:tc>
          <w:tcPr>
            <w:tcW w:w="586" w:type="pct"/>
          </w:tcPr>
          <w:p w14:paraId="24D2529A" w14:textId="588940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58FC701E" w14:textId="77777777" w:rsidTr="008B0214">
        <w:tc>
          <w:tcPr>
            <w:tcW w:w="586" w:type="pct"/>
          </w:tcPr>
          <w:p w14:paraId="266E5B9A" w14:textId="676626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R4-2402419</w:t>
            </w:r>
          </w:p>
        </w:tc>
        <w:tc>
          <w:tcPr>
            <w:tcW w:w="1115" w:type="pct"/>
          </w:tcPr>
          <w:p w14:paraId="72BCE1BC" w14:textId="54ED98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R18 Cat-F CR 38.101-1 correction CR for 4Tx requirements</w:t>
            </w:r>
          </w:p>
        </w:tc>
        <w:tc>
          <w:tcPr>
            <w:tcW w:w="506" w:type="pct"/>
          </w:tcPr>
          <w:p w14:paraId="532CCB61" w14:textId="39FA3A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883193C" w14:textId="4F9C00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86BFA32" w14:textId="2ED7AE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2160</w:t>
            </w:r>
          </w:p>
        </w:tc>
        <w:tc>
          <w:tcPr>
            <w:tcW w:w="229" w:type="pct"/>
          </w:tcPr>
          <w:p w14:paraId="416A437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AB8E11" w14:textId="2347E8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475E77C" w14:textId="18AA30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A3E5A90" w14:textId="541EC2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652509F9" w14:textId="3B2B96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3187DBA" w14:textId="77777777" w:rsidTr="008B0214">
        <w:tc>
          <w:tcPr>
            <w:tcW w:w="586" w:type="pct"/>
          </w:tcPr>
          <w:p w14:paraId="786E8F80" w14:textId="5D9BF2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R4-2403667</w:t>
            </w:r>
          </w:p>
        </w:tc>
        <w:tc>
          <w:tcPr>
            <w:tcW w:w="1115" w:type="pct"/>
          </w:tcPr>
          <w:p w14:paraId="44840E39" w14:textId="42A00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R18 Cat-F CR 38.101-1 correction CR for 4Tx requirements</w:t>
            </w:r>
          </w:p>
        </w:tc>
        <w:tc>
          <w:tcPr>
            <w:tcW w:w="506" w:type="pct"/>
          </w:tcPr>
          <w:p w14:paraId="192269C4" w14:textId="10A255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vivo, ZTE</w:t>
            </w:r>
          </w:p>
        </w:tc>
        <w:tc>
          <w:tcPr>
            <w:tcW w:w="280" w:type="pct"/>
          </w:tcPr>
          <w:p w14:paraId="58403B80" w14:textId="3EA79E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337794A" w14:textId="3F6C65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2160</w:t>
            </w:r>
          </w:p>
        </w:tc>
        <w:tc>
          <w:tcPr>
            <w:tcW w:w="229" w:type="pct"/>
          </w:tcPr>
          <w:p w14:paraId="7234D2E9" w14:textId="3C8AB64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F8C3C56" w14:textId="307E9F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F3ADA5" w14:textId="04B3FA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597D44" w14:textId="07AFA3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002769F5" w14:textId="7814FB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06058DE" w14:textId="77777777" w:rsidTr="008B0214">
        <w:tc>
          <w:tcPr>
            <w:tcW w:w="586" w:type="pct"/>
          </w:tcPr>
          <w:p w14:paraId="0B77AD68" w14:textId="1B3E2D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R4-2402422</w:t>
            </w:r>
          </w:p>
        </w:tc>
        <w:tc>
          <w:tcPr>
            <w:tcW w:w="1115" w:type="pct"/>
          </w:tcPr>
          <w:p w14:paraId="09441C44" w14:textId="3B6123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Introduction of 2Rx relaxation for XR devices</w:t>
            </w:r>
          </w:p>
        </w:tc>
        <w:tc>
          <w:tcPr>
            <w:tcW w:w="506" w:type="pct"/>
          </w:tcPr>
          <w:p w14:paraId="14FD19FF" w14:textId="189C10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Telecom Italia, Telia Company, T-Mobile USA, Telefonica, BT plc, CMCC, Orange, Spark (NZ)</w:t>
            </w:r>
          </w:p>
        </w:tc>
        <w:tc>
          <w:tcPr>
            <w:tcW w:w="280" w:type="pct"/>
          </w:tcPr>
          <w:p w14:paraId="4CDB1571" w14:textId="363432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BD266AC" w14:textId="0B7264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2161</w:t>
            </w:r>
          </w:p>
        </w:tc>
        <w:tc>
          <w:tcPr>
            <w:tcW w:w="229" w:type="pct"/>
          </w:tcPr>
          <w:p w14:paraId="21B987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7F3B97" w14:textId="3E8C8C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D1DF455" w14:textId="30E779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13350F8" w14:textId="3B354B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08B6301C" w14:textId="06900F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1D3BEF72" w14:textId="77777777" w:rsidTr="008B0214">
        <w:tc>
          <w:tcPr>
            <w:tcW w:w="586" w:type="pct"/>
          </w:tcPr>
          <w:p w14:paraId="2C07CC65" w14:textId="1F5DA7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R4-2402423</w:t>
            </w:r>
          </w:p>
        </w:tc>
        <w:tc>
          <w:tcPr>
            <w:tcW w:w="1115" w:type="pct"/>
          </w:tcPr>
          <w:p w14:paraId="42390832" w14:textId="66E743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R18 Cat-F CR 38.101-1 correction CR for 3Tx requirements</w:t>
            </w:r>
          </w:p>
        </w:tc>
        <w:tc>
          <w:tcPr>
            <w:tcW w:w="506" w:type="pct"/>
          </w:tcPr>
          <w:p w14:paraId="20FC4746" w14:textId="510F62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OPPO</w:t>
            </w:r>
          </w:p>
        </w:tc>
        <w:tc>
          <w:tcPr>
            <w:tcW w:w="280" w:type="pct"/>
          </w:tcPr>
          <w:p w14:paraId="09470B7F" w14:textId="563F84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590AA0F" w14:textId="5DBCB6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2162</w:t>
            </w:r>
          </w:p>
        </w:tc>
        <w:tc>
          <w:tcPr>
            <w:tcW w:w="229" w:type="pct"/>
          </w:tcPr>
          <w:p w14:paraId="19D8A74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796914F" w14:textId="2BC4C8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6514BDB" w14:textId="375DDF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D7E754" w14:textId="2749A2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00D24208" w14:textId="4EF7F1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6EABDA48" w14:textId="77777777" w:rsidTr="008B0214">
        <w:tc>
          <w:tcPr>
            <w:tcW w:w="586" w:type="pct"/>
          </w:tcPr>
          <w:p w14:paraId="06876BC0" w14:textId="51E1F3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R4-2402446</w:t>
            </w:r>
          </w:p>
        </w:tc>
        <w:tc>
          <w:tcPr>
            <w:tcW w:w="1115" w:type="pct"/>
          </w:tcPr>
          <w:p w14:paraId="143D63C5" w14:textId="644516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Compensating for post antenna connector gain impact to unwanted emissions for n101 band</w:t>
            </w:r>
          </w:p>
        </w:tc>
        <w:tc>
          <w:tcPr>
            <w:tcW w:w="506" w:type="pct"/>
          </w:tcPr>
          <w:p w14:paraId="122926D4" w14:textId="497C64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Vodafone, Deutsche Telekom, Orange, Telia Company, KPN, Telecom Italia</w:t>
            </w:r>
          </w:p>
        </w:tc>
        <w:tc>
          <w:tcPr>
            <w:tcW w:w="280" w:type="pct"/>
          </w:tcPr>
          <w:p w14:paraId="4FC35793" w14:textId="4419C1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40383F6" w14:textId="2B183C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2163</w:t>
            </w:r>
          </w:p>
        </w:tc>
        <w:tc>
          <w:tcPr>
            <w:tcW w:w="229" w:type="pct"/>
          </w:tcPr>
          <w:p w14:paraId="65EA3AD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E17A4A" w14:textId="5BE50C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61D5DB3" w14:textId="7D161A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FA05651" w14:textId="5410E3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</w:t>
            </w:r>
          </w:p>
        </w:tc>
        <w:tc>
          <w:tcPr>
            <w:tcW w:w="586" w:type="pct"/>
          </w:tcPr>
          <w:p w14:paraId="451C6DC4" w14:textId="26E548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D1A2449" w14:textId="77777777" w:rsidTr="008B0214">
        <w:tc>
          <w:tcPr>
            <w:tcW w:w="586" w:type="pct"/>
          </w:tcPr>
          <w:p w14:paraId="591B6014" w14:textId="1EEEE2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R4-2403694</w:t>
            </w:r>
          </w:p>
        </w:tc>
        <w:tc>
          <w:tcPr>
            <w:tcW w:w="1115" w:type="pct"/>
          </w:tcPr>
          <w:p w14:paraId="0A41B955" w14:textId="4D8499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Compensating for post antenna connector gain impact to unwanted emissions for n101 band</w:t>
            </w:r>
          </w:p>
        </w:tc>
        <w:tc>
          <w:tcPr>
            <w:tcW w:w="506" w:type="pct"/>
          </w:tcPr>
          <w:p w14:paraId="166FB218" w14:textId="72F64A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Vodafone, Deutsche Telekom, Orange, Telia Company, KPN, Telecom Italia</w:t>
            </w:r>
          </w:p>
        </w:tc>
        <w:tc>
          <w:tcPr>
            <w:tcW w:w="280" w:type="pct"/>
          </w:tcPr>
          <w:p w14:paraId="56100FBE" w14:textId="6D928F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138E1BC" w14:textId="2AA22D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2163</w:t>
            </w:r>
          </w:p>
        </w:tc>
        <w:tc>
          <w:tcPr>
            <w:tcW w:w="229" w:type="pct"/>
          </w:tcPr>
          <w:p w14:paraId="3E38D0D9" w14:textId="2AB4316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4B0EFB9" w14:textId="5DD892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2E94C59" w14:textId="5875BD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22B864" w14:textId="37EE25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</w:t>
            </w:r>
          </w:p>
        </w:tc>
        <w:tc>
          <w:tcPr>
            <w:tcW w:w="586" w:type="pct"/>
          </w:tcPr>
          <w:p w14:paraId="3E08A7CC" w14:textId="46225A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A2B76F4" w14:textId="77777777" w:rsidTr="008B0214">
        <w:tc>
          <w:tcPr>
            <w:tcW w:w="586" w:type="pct"/>
          </w:tcPr>
          <w:p w14:paraId="0A816441" w14:textId="107F3D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R4-2402449</w:t>
            </w:r>
          </w:p>
        </w:tc>
        <w:tc>
          <w:tcPr>
            <w:tcW w:w="1115" w:type="pct"/>
          </w:tcPr>
          <w:p w14:paraId="20EFC8F4" w14:textId="7C549C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Compensating for post antenna connector gain impact to unwanted emissions for n101 band</w:t>
            </w:r>
          </w:p>
        </w:tc>
        <w:tc>
          <w:tcPr>
            <w:tcW w:w="506" w:type="pct"/>
          </w:tcPr>
          <w:p w14:paraId="29FCF55D" w14:textId="54F6FB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Vodafone, Deutsche Telekom, Orange, Telia Company, KPN, Telecom Italia</w:t>
            </w:r>
          </w:p>
        </w:tc>
        <w:tc>
          <w:tcPr>
            <w:tcW w:w="280" w:type="pct"/>
          </w:tcPr>
          <w:p w14:paraId="685DB09F" w14:textId="220ECE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D4DBAAC" w14:textId="2D2740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2164</w:t>
            </w:r>
          </w:p>
        </w:tc>
        <w:tc>
          <w:tcPr>
            <w:tcW w:w="229" w:type="pct"/>
          </w:tcPr>
          <w:p w14:paraId="59FF3C7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FBE7A84" w14:textId="55E86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96EEE06" w14:textId="4FA534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FAE2E60" w14:textId="0FE0BB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NR_RAIL_HPUE_n100_n101, NR_RAIL_EU_1900MHz_TDD</w:t>
            </w:r>
          </w:p>
        </w:tc>
        <w:tc>
          <w:tcPr>
            <w:tcW w:w="586" w:type="pct"/>
          </w:tcPr>
          <w:p w14:paraId="0835FCAF" w14:textId="3B7CCA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3EB8ACF" w14:textId="77777777" w:rsidTr="008B0214">
        <w:tc>
          <w:tcPr>
            <w:tcW w:w="586" w:type="pct"/>
          </w:tcPr>
          <w:p w14:paraId="06432AE4" w14:textId="2E3918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R4-2402451</w:t>
            </w:r>
          </w:p>
        </w:tc>
        <w:tc>
          <w:tcPr>
            <w:tcW w:w="1115" w:type="pct"/>
          </w:tcPr>
          <w:p w14:paraId="59D124B9" w14:textId="5F61E6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[4Rx_low_NR_band_handheld_3Tx_NR_CA_ENDC] CR for 38.101-1 Add the missing CA_n41A-n77A configuration for ULCA and TxD scenario with 3Tx</w:t>
            </w:r>
          </w:p>
        </w:tc>
        <w:tc>
          <w:tcPr>
            <w:tcW w:w="506" w:type="pct"/>
          </w:tcPr>
          <w:p w14:paraId="477ABA61" w14:textId="49CE8F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4A4CE7AA" w14:textId="1474DF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3604917" w14:textId="62AD22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2165</w:t>
            </w:r>
          </w:p>
        </w:tc>
        <w:tc>
          <w:tcPr>
            <w:tcW w:w="229" w:type="pct"/>
          </w:tcPr>
          <w:p w14:paraId="1FE0B32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A4590B3" w14:textId="272005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9CCD8FA" w14:textId="127A31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ACC045" w14:textId="74DB12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2858DB8D" w14:textId="13603B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1255959" w14:textId="77777777" w:rsidTr="008B0214">
        <w:tc>
          <w:tcPr>
            <w:tcW w:w="586" w:type="pct"/>
          </w:tcPr>
          <w:p w14:paraId="1747FA2C" w14:textId="30E167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R4-2403640</w:t>
            </w:r>
          </w:p>
        </w:tc>
        <w:tc>
          <w:tcPr>
            <w:tcW w:w="1115" w:type="pct"/>
          </w:tcPr>
          <w:p w14:paraId="3F552B06" w14:textId="5246AE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[4Rx_low_NR_band_handheld_3Tx_NR_CA_ENDC] CR for 38.101-1 Add the missing CA_n41A-n77A configuration for ULCA and TxD scenario with 3Tx</w:t>
            </w:r>
          </w:p>
        </w:tc>
        <w:tc>
          <w:tcPr>
            <w:tcW w:w="506" w:type="pct"/>
          </w:tcPr>
          <w:p w14:paraId="41605222" w14:textId="7C92F7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273BAABC" w14:textId="2D3E84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711B39B" w14:textId="5277E6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2165</w:t>
            </w:r>
          </w:p>
        </w:tc>
        <w:tc>
          <w:tcPr>
            <w:tcW w:w="229" w:type="pct"/>
          </w:tcPr>
          <w:p w14:paraId="3D241BD3" w14:textId="5CE249B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D4C3150" w14:textId="7032DF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0CA4B9" w14:textId="6AC277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18452C" w14:textId="415D10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5522550B" w14:textId="2A471B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3E8A468E" w14:textId="77777777" w:rsidTr="008B0214">
        <w:tc>
          <w:tcPr>
            <w:tcW w:w="586" w:type="pct"/>
          </w:tcPr>
          <w:p w14:paraId="6979D9C5" w14:textId="59C18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R4-2402453</w:t>
            </w:r>
          </w:p>
        </w:tc>
        <w:tc>
          <w:tcPr>
            <w:tcW w:w="1115" w:type="pct"/>
          </w:tcPr>
          <w:p w14:paraId="02A4547B" w14:textId="706628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[NR_CADC_R17_2BDL_xBUL] CR for 38.101-1: Correct missing CA_n71-n77 Harmonic</w:t>
            </w:r>
          </w:p>
        </w:tc>
        <w:tc>
          <w:tcPr>
            <w:tcW w:w="506" w:type="pct"/>
          </w:tcPr>
          <w:p w14:paraId="75499419" w14:textId="1A364E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22C383BD" w14:textId="30761A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1A1AF6B" w14:textId="3DD3E8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2166</w:t>
            </w:r>
          </w:p>
        </w:tc>
        <w:tc>
          <w:tcPr>
            <w:tcW w:w="229" w:type="pct"/>
          </w:tcPr>
          <w:p w14:paraId="72D379D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F5B1AD" w14:textId="0580ED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AE16D6" w14:textId="3E1BD8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AED32E" w14:textId="4D58C4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6FE85177" w14:textId="6170A9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765DFE8" w14:textId="77777777" w:rsidTr="008B0214">
        <w:tc>
          <w:tcPr>
            <w:tcW w:w="586" w:type="pct"/>
          </w:tcPr>
          <w:p w14:paraId="77B0B043" w14:textId="6A4B6E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R4-2402454</w:t>
            </w:r>
          </w:p>
        </w:tc>
        <w:tc>
          <w:tcPr>
            <w:tcW w:w="1115" w:type="pct"/>
          </w:tcPr>
          <w:p w14:paraId="5066F6A5" w14:textId="6AD12B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[NR_CADC_R17_2BDL_xBUL] CR for 38.101-1: Correct missing CA_n71-n77 Harmonic</w:t>
            </w:r>
          </w:p>
        </w:tc>
        <w:tc>
          <w:tcPr>
            <w:tcW w:w="506" w:type="pct"/>
          </w:tcPr>
          <w:p w14:paraId="1910FEF8" w14:textId="758815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3C124091" w14:textId="00ABDF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343D7AA" w14:textId="5CB0D6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2167</w:t>
            </w:r>
          </w:p>
        </w:tc>
        <w:tc>
          <w:tcPr>
            <w:tcW w:w="229" w:type="pct"/>
          </w:tcPr>
          <w:p w14:paraId="7CB5583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053BEC" w14:textId="071920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7D8AAC4" w14:textId="6A0F6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E1C1FD4" w14:textId="6B0F1A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17FE072C" w14:textId="3D7166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AE637B3" w14:textId="77777777" w:rsidTr="008B0214">
        <w:tc>
          <w:tcPr>
            <w:tcW w:w="586" w:type="pct"/>
          </w:tcPr>
          <w:p w14:paraId="002F1B6F" w14:textId="6CF3D6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R4-2402455</w:t>
            </w:r>
          </w:p>
        </w:tc>
        <w:tc>
          <w:tcPr>
            <w:tcW w:w="1115" w:type="pct"/>
          </w:tcPr>
          <w:p w14:paraId="2A3C3104" w14:textId="6177B0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[NR_CADC_R18_2BDL_xBUL] CR for 38.101-1: Correct n25 instead of n41 for CA_n41(3A)-n85A</w:t>
            </w:r>
          </w:p>
        </w:tc>
        <w:tc>
          <w:tcPr>
            <w:tcW w:w="506" w:type="pct"/>
          </w:tcPr>
          <w:p w14:paraId="62312910" w14:textId="47CC68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13014566" w14:textId="07C31A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2D013D3" w14:textId="62E8AE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2168</w:t>
            </w:r>
          </w:p>
        </w:tc>
        <w:tc>
          <w:tcPr>
            <w:tcW w:w="229" w:type="pct"/>
          </w:tcPr>
          <w:p w14:paraId="739561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4BF5379" w14:textId="137D1C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F2105C" w14:textId="41CAC7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36A9D99" w14:textId="1B4B9D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</w:t>
            </w:r>
          </w:p>
        </w:tc>
        <w:tc>
          <w:tcPr>
            <w:tcW w:w="586" w:type="pct"/>
          </w:tcPr>
          <w:p w14:paraId="1C2CB9F2" w14:textId="3EF36A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F4C9A7" w14:textId="77777777" w:rsidTr="008B0214">
        <w:tc>
          <w:tcPr>
            <w:tcW w:w="586" w:type="pct"/>
          </w:tcPr>
          <w:p w14:paraId="1FA042B5" w14:textId="53E8C0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R4-2402456</w:t>
            </w:r>
          </w:p>
        </w:tc>
        <w:tc>
          <w:tcPr>
            <w:tcW w:w="1115" w:type="pct"/>
          </w:tcPr>
          <w:p w14:paraId="622BEFC5" w14:textId="233EBD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[NR_BCS4-Core] CR for 38.101-1: Maximum Aggregated BW for BCS5</w:t>
            </w:r>
          </w:p>
        </w:tc>
        <w:tc>
          <w:tcPr>
            <w:tcW w:w="506" w:type="pct"/>
          </w:tcPr>
          <w:p w14:paraId="4A9A467C" w14:textId="38E5D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1B8EEECC" w14:textId="65B464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56BC33A" w14:textId="54746F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2169</w:t>
            </w:r>
          </w:p>
        </w:tc>
        <w:tc>
          <w:tcPr>
            <w:tcW w:w="229" w:type="pct"/>
          </w:tcPr>
          <w:p w14:paraId="222D6D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3E0C47F" w14:textId="11F05C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0DF0A37" w14:textId="4D06C6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</w:t>
            </w:r>
          </w:p>
        </w:tc>
        <w:tc>
          <w:tcPr>
            <w:tcW w:w="1050" w:type="pct"/>
          </w:tcPr>
          <w:p w14:paraId="27979DCC" w14:textId="17FC7C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NR_BCS4-Core</w:t>
            </w:r>
          </w:p>
        </w:tc>
        <w:tc>
          <w:tcPr>
            <w:tcW w:w="586" w:type="pct"/>
          </w:tcPr>
          <w:p w14:paraId="7E8D6F53" w14:textId="4C44BD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99D7786" w14:textId="77777777" w:rsidTr="008B0214">
        <w:tc>
          <w:tcPr>
            <w:tcW w:w="586" w:type="pct"/>
          </w:tcPr>
          <w:p w14:paraId="63BC2A96" w14:textId="38FF2F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R4-2402457</w:t>
            </w:r>
          </w:p>
        </w:tc>
        <w:tc>
          <w:tcPr>
            <w:tcW w:w="1115" w:type="pct"/>
          </w:tcPr>
          <w:p w14:paraId="44BA9E6C" w14:textId="30CE9A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[NR_BCS4-Core] CR for 38.101-1: Maximum Aggregated BW for BCS5</w:t>
            </w:r>
          </w:p>
        </w:tc>
        <w:tc>
          <w:tcPr>
            <w:tcW w:w="506" w:type="pct"/>
          </w:tcPr>
          <w:p w14:paraId="465C7E95" w14:textId="010F6E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657102CD" w14:textId="481103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B856929" w14:textId="4FBD04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2170</w:t>
            </w:r>
          </w:p>
        </w:tc>
        <w:tc>
          <w:tcPr>
            <w:tcW w:w="229" w:type="pct"/>
          </w:tcPr>
          <w:p w14:paraId="082018F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69C797" w14:textId="216E05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F1AD73A" w14:textId="14C6FE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3BFB114" w14:textId="3129F3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NR_BCS4-Core</w:t>
            </w:r>
          </w:p>
        </w:tc>
        <w:tc>
          <w:tcPr>
            <w:tcW w:w="586" w:type="pct"/>
          </w:tcPr>
          <w:p w14:paraId="6BF8FA0B" w14:textId="316CD7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B75C5D0" w14:textId="77777777" w:rsidTr="008B0214">
        <w:tc>
          <w:tcPr>
            <w:tcW w:w="586" w:type="pct"/>
          </w:tcPr>
          <w:p w14:paraId="556EC34E" w14:textId="2032B7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R4-2402494</w:t>
            </w:r>
          </w:p>
        </w:tc>
        <w:tc>
          <w:tcPr>
            <w:tcW w:w="1115" w:type="pct"/>
          </w:tcPr>
          <w:p w14:paraId="15475DA8" w14:textId="54ABC6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[NR_unlic-Core] Correction CR for NS_59 in TS38.101-1</w:t>
            </w:r>
          </w:p>
        </w:tc>
        <w:tc>
          <w:tcPr>
            <w:tcW w:w="506" w:type="pct"/>
          </w:tcPr>
          <w:p w14:paraId="6DE0B318" w14:textId="5CEBBA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</w:t>
            </w:r>
          </w:p>
        </w:tc>
        <w:tc>
          <w:tcPr>
            <w:tcW w:w="280" w:type="pct"/>
          </w:tcPr>
          <w:p w14:paraId="6043A158" w14:textId="5A6746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D91901A" w14:textId="470155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2171</w:t>
            </w:r>
          </w:p>
        </w:tc>
        <w:tc>
          <w:tcPr>
            <w:tcW w:w="229" w:type="pct"/>
          </w:tcPr>
          <w:p w14:paraId="7451F4D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2A82D9" w14:textId="193E26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4EA6EDD" w14:textId="00616E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ABD852" w14:textId="34E6E9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4B9698EE" w14:textId="19921B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244F904" w14:textId="77777777" w:rsidTr="008B0214">
        <w:tc>
          <w:tcPr>
            <w:tcW w:w="586" w:type="pct"/>
          </w:tcPr>
          <w:p w14:paraId="6203ACF2" w14:textId="7B11CA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R4-2403818</w:t>
            </w:r>
          </w:p>
        </w:tc>
        <w:tc>
          <w:tcPr>
            <w:tcW w:w="1115" w:type="pct"/>
          </w:tcPr>
          <w:p w14:paraId="420EA72A" w14:textId="7482EB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Correction CR for NS_59 in TS38.101-1</w:t>
            </w:r>
          </w:p>
        </w:tc>
        <w:tc>
          <w:tcPr>
            <w:tcW w:w="506" w:type="pct"/>
          </w:tcPr>
          <w:p w14:paraId="472FDBA3" w14:textId="5D7F9C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</w:t>
            </w:r>
          </w:p>
        </w:tc>
        <w:tc>
          <w:tcPr>
            <w:tcW w:w="280" w:type="pct"/>
          </w:tcPr>
          <w:p w14:paraId="1209CCD7" w14:textId="03B2FB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D0418AB" w14:textId="045F60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2171</w:t>
            </w:r>
          </w:p>
        </w:tc>
        <w:tc>
          <w:tcPr>
            <w:tcW w:w="229" w:type="pct"/>
          </w:tcPr>
          <w:p w14:paraId="41331351" w14:textId="5A187D3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F78D0EF" w14:textId="788950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8F437BE" w14:textId="46F142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0B427A" w14:textId="309D66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2701FC9E" w14:textId="2166B2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40E0194" w14:textId="77777777" w:rsidTr="008B0214">
        <w:tc>
          <w:tcPr>
            <w:tcW w:w="586" w:type="pct"/>
          </w:tcPr>
          <w:p w14:paraId="4E6F7ADF" w14:textId="185F47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R4-2402544</w:t>
            </w:r>
          </w:p>
        </w:tc>
        <w:tc>
          <w:tcPr>
            <w:tcW w:w="1115" w:type="pct"/>
          </w:tcPr>
          <w:p w14:paraId="25C99C79" w14:textId="1A4812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Correction CR for NS_59 in TS38.101-1_V2</w:t>
            </w:r>
          </w:p>
        </w:tc>
        <w:tc>
          <w:tcPr>
            <w:tcW w:w="506" w:type="pct"/>
          </w:tcPr>
          <w:p w14:paraId="4284912B" w14:textId="59ED7B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 UK</w:t>
            </w:r>
          </w:p>
        </w:tc>
        <w:tc>
          <w:tcPr>
            <w:tcW w:w="280" w:type="pct"/>
          </w:tcPr>
          <w:p w14:paraId="72C1F5D6" w14:textId="06BABB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600FD11" w14:textId="44C963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2172</w:t>
            </w:r>
          </w:p>
        </w:tc>
        <w:tc>
          <w:tcPr>
            <w:tcW w:w="229" w:type="pct"/>
          </w:tcPr>
          <w:p w14:paraId="3EF9456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BE92EAD" w14:textId="7CEA84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BB09903" w14:textId="4BF58F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0EACCCE" w14:textId="268D2D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4ABF9D9A" w14:textId="110568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988749F" w14:textId="77777777" w:rsidTr="008B0214">
        <w:tc>
          <w:tcPr>
            <w:tcW w:w="586" w:type="pct"/>
          </w:tcPr>
          <w:p w14:paraId="56D1806D" w14:textId="02EEFD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R4-2403841</w:t>
            </w:r>
          </w:p>
        </w:tc>
        <w:tc>
          <w:tcPr>
            <w:tcW w:w="1115" w:type="pct"/>
          </w:tcPr>
          <w:p w14:paraId="3E38B1AF" w14:textId="259186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 Correction CR for NS_59 in TS38.101-1_V2</w:t>
            </w:r>
          </w:p>
        </w:tc>
        <w:tc>
          <w:tcPr>
            <w:tcW w:w="506" w:type="pct"/>
          </w:tcPr>
          <w:p w14:paraId="2005697B" w14:textId="5AD38F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 UK</w:t>
            </w:r>
          </w:p>
        </w:tc>
        <w:tc>
          <w:tcPr>
            <w:tcW w:w="280" w:type="pct"/>
          </w:tcPr>
          <w:p w14:paraId="0AAC6489" w14:textId="01459C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2998EE0" w14:textId="669336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2172</w:t>
            </w:r>
          </w:p>
        </w:tc>
        <w:tc>
          <w:tcPr>
            <w:tcW w:w="229" w:type="pct"/>
          </w:tcPr>
          <w:p w14:paraId="280AD635" w14:textId="3899A4F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2C876E3" w14:textId="795B78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F85AED2" w14:textId="45249A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6906549" w14:textId="283B21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4C8A87CC" w14:textId="7F731A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4C9AAA" w14:textId="77777777" w:rsidTr="008B0214">
        <w:tc>
          <w:tcPr>
            <w:tcW w:w="586" w:type="pct"/>
          </w:tcPr>
          <w:p w14:paraId="1BBDB315" w14:textId="38D673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R4-2402545</w:t>
            </w:r>
          </w:p>
        </w:tc>
        <w:tc>
          <w:tcPr>
            <w:tcW w:w="1115" w:type="pct"/>
          </w:tcPr>
          <w:p w14:paraId="578BE5DF" w14:textId="162380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(NR_unlic_enh-Core) Correction CR for NS_63, NS_64 in TS38.101-1</w:t>
            </w:r>
          </w:p>
        </w:tc>
        <w:tc>
          <w:tcPr>
            <w:tcW w:w="506" w:type="pct"/>
          </w:tcPr>
          <w:p w14:paraId="2CFE9386" w14:textId="6B0BD3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</w:t>
            </w:r>
          </w:p>
        </w:tc>
        <w:tc>
          <w:tcPr>
            <w:tcW w:w="280" w:type="pct"/>
          </w:tcPr>
          <w:p w14:paraId="3D6E4AA8" w14:textId="3FBE86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B32D3BD" w14:textId="0B363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2173</w:t>
            </w:r>
          </w:p>
        </w:tc>
        <w:tc>
          <w:tcPr>
            <w:tcW w:w="229" w:type="pct"/>
          </w:tcPr>
          <w:p w14:paraId="77F1E92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68A61CD" w14:textId="3A8975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D6A6D9" w14:textId="466430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CBC792" w14:textId="0C9742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72B405BA" w14:textId="21F019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BF3AE2B" w14:textId="77777777" w:rsidTr="008B0214">
        <w:tc>
          <w:tcPr>
            <w:tcW w:w="586" w:type="pct"/>
          </w:tcPr>
          <w:p w14:paraId="66CDDCA7" w14:textId="0E6D79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R4-2403840</w:t>
            </w:r>
          </w:p>
        </w:tc>
        <w:tc>
          <w:tcPr>
            <w:tcW w:w="1115" w:type="pct"/>
          </w:tcPr>
          <w:p w14:paraId="0296E6BC" w14:textId="18CA6C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(NR_unlic_enh-Core) Correction CR for NS_63, NS_64 in TS38.101-1</w:t>
            </w:r>
          </w:p>
        </w:tc>
        <w:tc>
          <w:tcPr>
            <w:tcW w:w="506" w:type="pct"/>
          </w:tcPr>
          <w:p w14:paraId="721E7BA2" w14:textId="289EFC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</w:t>
            </w:r>
          </w:p>
        </w:tc>
        <w:tc>
          <w:tcPr>
            <w:tcW w:w="280" w:type="pct"/>
          </w:tcPr>
          <w:p w14:paraId="1679DEAE" w14:textId="7653DC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5C60881C" w14:textId="0A3340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2173</w:t>
            </w:r>
          </w:p>
        </w:tc>
        <w:tc>
          <w:tcPr>
            <w:tcW w:w="229" w:type="pct"/>
          </w:tcPr>
          <w:p w14:paraId="7E527E46" w14:textId="6B4631C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DC3370B" w14:textId="7EF15B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238554" w14:textId="0C49F8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EBEA34F" w14:textId="0CD846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328BE597" w14:textId="600DB1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4DF9446" w14:textId="77777777" w:rsidTr="008B0214">
        <w:tc>
          <w:tcPr>
            <w:tcW w:w="586" w:type="pct"/>
          </w:tcPr>
          <w:p w14:paraId="0FC2896B" w14:textId="604802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R4-2402610</w:t>
            </w:r>
          </w:p>
        </w:tc>
        <w:tc>
          <w:tcPr>
            <w:tcW w:w="1115" w:type="pct"/>
          </w:tcPr>
          <w:p w14:paraId="351E877E" w14:textId="459F02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(TEI-18) CR to TS 38.101-1 for 2Rx non-REDCAP XR devices</w:t>
            </w:r>
          </w:p>
        </w:tc>
        <w:tc>
          <w:tcPr>
            <w:tcW w:w="506" w:type="pct"/>
          </w:tcPr>
          <w:p w14:paraId="6F40BA66" w14:textId="001DA4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13BBBCA" w14:textId="0C4839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B9FFB0B" w14:textId="49D83B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2174</w:t>
            </w:r>
          </w:p>
        </w:tc>
        <w:tc>
          <w:tcPr>
            <w:tcW w:w="229" w:type="pct"/>
          </w:tcPr>
          <w:p w14:paraId="136E937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41CE89F" w14:textId="076A77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414D6CE" w14:textId="1A84DA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1E817BC6" w14:textId="75C45D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687613B9" w14:textId="0931D0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322AA11" w14:textId="77777777" w:rsidTr="008B0214">
        <w:tc>
          <w:tcPr>
            <w:tcW w:w="586" w:type="pct"/>
          </w:tcPr>
          <w:p w14:paraId="6D146229" w14:textId="03E317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R4-2402635</w:t>
            </w:r>
          </w:p>
        </w:tc>
        <w:tc>
          <w:tcPr>
            <w:tcW w:w="1115" w:type="pct"/>
          </w:tcPr>
          <w:p w14:paraId="4206A133" w14:textId="3A0A8F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(TEI-18) CR to TS 38.101-1 for 2Rx non-REDCAP XR devices</w:t>
            </w:r>
          </w:p>
        </w:tc>
        <w:tc>
          <w:tcPr>
            <w:tcW w:w="506" w:type="pct"/>
          </w:tcPr>
          <w:p w14:paraId="1363075C" w14:textId="4232EC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91E0220" w14:textId="369737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F447E2F" w14:textId="622880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2174</w:t>
            </w:r>
          </w:p>
        </w:tc>
        <w:tc>
          <w:tcPr>
            <w:tcW w:w="229" w:type="pct"/>
          </w:tcPr>
          <w:p w14:paraId="31A9B4E1" w14:textId="46E1714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68CF37A" w14:textId="51C40E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865840E" w14:textId="697316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9880D23" w14:textId="7F38D3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236CE1E4" w14:textId="421386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3D8E0333" w14:textId="77777777" w:rsidTr="008B0214">
        <w:tc>
          <w:tcPr>
            <w:tcW w:w="586" w:type="pct"/>
          </w:tcPr>
          <w:p w14:paraId="17411D98" w14:textId="0C1D8B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R4-2402611</w:t>
            </w:r>
          </w:p>
        </w:tc>
        <w:tc>
          <w:tcPr>
            <w:tcW w:w="1115" w:type="pct"/>
          </w:tcPr>
          <w:p w14:paraId="3818FCE0" w14:textId="64711A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(NR_channel_raster_enh-Core) CR to TS 38.101-1 for enhanced channel raster</w:t>
            </w:r>
          </w:p>
        </w:tc>
        <w:tc>
          <w:tcPr>
            <w:tcW w:w="506" w:type="pct"/>
          </w:tcPr>
          <w:p w14:paraId="31AA011B" w14:textId="620EF8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61F93994" w14:textId="7361FA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122DBA0" w14:textId="10E1A8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2175</w:t>
            </w:r>
          </w:p>
        </w:tc>
        <w:tc>
          <w:tcPr>
            <w:tcW w:w="229" w:type="pct"/>
          </w:tcPr>
          <w:p w14:paraId="2150627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DD504F" w14:textId="3C00B9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C5EB692" w14:textId="02E5C9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88EF101" w14:textId="4467FC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7EC097D7" w14:textId="644D40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6F9B6B3" w14:textId="77777777" w:rsidTr="008B0214">
        <w:tc>
          <w:tcPr>
            <w:tcW w:w="586" w:type="pct"/>
          </w:tcPr>
          <w:p w14:paraId="7B581D06" w14:textId="34E2AF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R4-2402636</w:t>
            </w:r>
          </w:p>
        </w:tc>
        <w:tc>
          <w:tcPr>
            <w:tcW w:w="1115" w:type="pct"/>
          </w:tcPr>
          <w:p w14:paraId="7E5E79DE" w14:textId="776E87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(NR_channel_raster_enh-Core) CR to TS 38.101-1 for enhanced channel raster</w:t>
            </w:r>
          </w:p>
        </w:tc>
        <w:tc>
          <w:tcPr>
            <w:tcW w:w="506" w:type="pct"/>
          </w:tcPr>
          <w:p w14:paraId="0976423F" w14:textId="665BED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8D82376" w14:textId="6FABA7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6D51EAA" w14:textId="274C3F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2175</w:t>
            </w:r>
          </w:p>
        </w:tc>
        <w:tc>
          <w:tcPr>
            <w:tcW w:w="229" w:type="pct"/>
          </w:tcPr>
          <w:p w14:paraId="29062D76" w14:textId="3323B5C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D0AC934" w14:textId="7C021F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D5B8B7" w14:textId="787AEF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F1C22D2" w14:textId="1F3D60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457079B4" w14:textId="10AD1F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301D3B11" w14:textId="77777777" w:rsidTr="008B0214">
        <w:tc>
          <w:tcPr>
            <w:tcW w:w="586" w:type="pct"/>
          </w:tcPr>
          <w:p w14:paraId="05D26CDD" w14:textId="6C6FBD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R4-2402615</w:t>
            </w:r>
          </w:p>
        </w:tc>
        <w:tc>
          <w:tcPr>
            <w:tcW w:w="1115" w:type="pct"/>
          </w:tcPr>
          <w:p w14:paraId="74A6FD6C" w14:textId="15D673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38.101-1 for sub 5MHz channel bandwidth</w:t>
            </w:r>
          </w:p>
        </w:tc>
        <w:tc>
          <w:tcPr>
            <w:tcW w:w="506" w:type="pct"/>
          </w:tcPr>
          <w:p w14:paraId="45551FB4" w14:textId="5F2B5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6DAE25D0" w14:textId="1D48C5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CED8C35" w14:textId="0BDF89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2176</w:t>
            </w:r>
          </w:p>
        </w:tc>
        <w:tc>
          <w:tcPr>
            <w:tcW w:w="229" w:type="pct"/>
          </w:tcPr>
          <w:p w14:paraId="5028999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099ACAB" w14:textId="199B3A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2820265" w14:textId="733094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A2DA92" w14:textId="29C95C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72A7F2DF" w14:textId="2CE422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51AC34E" w14:textId="77777777" w:rsidTr="008B0214">
        <w:tc>
          <w:tcPr>
            <w:tcW w:w="586" w:type="pct"/>
          </w:tcPr>
          <w:p w14:paraId="747DDFF3" w14:textId="5EC34C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R4-2402638</w:t>
            </w:r>
          </w:p>
        </w:tc>
        <w:tc>
          <w:tcPr>
            <w:tcW w:w="1115" w:type="pct"/>
          </w:tcPr>
          <w:p w14:paraId="1C055EF2" w14:textId="056030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(NR_FR1_lessthan_5MHz_BW-Core) CR to TS 38.101-1 for sub 5MHz channel bandwidth</w:t>
            </w:r>
          </w:p>
        </w:tc>
        <w:tc>
          <w:tcPr>
            <w:tcW w:w="506" w:type="pct"/>
          </w:tcPr>
          <w:p w14:paraId="15183286" w14:textId="562FBC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C56F287" w14:textId="005271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EA3198F" w14:textId="75E93C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2176</w:t>
            </w:r>
          </w:p>
        </w:tc>
        <w:tc>
          <w:tcPr>
            <w:tcW w:w="229" w:type="pct"/>
          </w:tcPr>
          <w:p w14:paraId="221847BC" w14:textId="0FBC5B4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884C766" w14:textId="480779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E24E33" w14:textId="61D4DB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DED291" w14:textId="3DEF50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6B40EEEC" w14:textId="20E1CC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6885FF0" w14:textId="77777777" w:rsidTr="008B0214">
        <w:tc>
          <w:tcPr>
            <w:tcW w:w="586" w:type="pct"/>
          </w:tcPr>
          <w:p w14:paraId="1FF29452" w14:textId="78D564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R4-2403861</w:t>
            </w:r>
          </w:p>
        </w:tc>
        <w:tc>
          <w:tcPr>
            <w:tcW w:w="1115" w:type="pct"/>
          </w:tcPr>
          <w:p w14:paraId="3830C4A3" w14:textId="2D80A5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(NR_FR1_lessthan_5MHz_BW-Core) CR to TS 38.101-1 for sub 5MHz channel bandwidth</w:t>
            </w:r>
          </w:p>
        </w:tc>
        <w:tc>
          <w:tcPr>
            <w:tcW w:w="506" w:type="pct"/>
          </w:tcPr>
          <w:p w14:paraId="41F4798E" w14:textId="3B5F1B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AE81C58" w14:textId="4AA674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5943B0E" w14:textId="6ECD0F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2176</w:t>
            </w:r>
          </w:p>
        </w:tc>
        <w:tc>
          <w:tcPr>
            <w:tcW w:w="229" w:type="pct"/>
          </w:tcPr>
          <w:p w14:paraId="72AA4ED1" w14:textId="4BE5F60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0A9E93C0" w14:textId="501BA6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096EEEA" w14:textId="4FCCC5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9584965" w14:textId="7DD0A6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0B047EFD" w14:textId="4888B6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718148" w14:textId="77777777" w:rsidTr="008B0214">
        <w:tc>
          <w:tcPr>
            <w:tcW w:w="586" w:type="pct"/>
          </w:tcPr>
          <w:p w14:paraId="7E9D684F" w14:textId="3579B1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R4-2402617</w:t>
            </w:r>
          </w:p>
        </w:tc>
        <w:tc>
          <w:tcPr>
            <w:tcW w:w="1115" w:type="pct"/>
          </w:tcPr>
          <w:p w14:paraId="77B79289" w14:textId="188BF5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(NR_ENDC_RF_FR1_enh2-Core) CR to TS 38.101-1 on 8Rx insertion loss</w:t>
            </w:r>
          </w:p>
        </w:tc>
        <w:tc>
          <w:tcPr>
            <w:tcW w:w="506" w:type="pct"/>
          </w:tcPr>
          <w:p w14:paraId="587D8B14" w14:textId="4C5085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634D5B1A" w14:textId="482884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9ACD04F" w14:textId="5575A2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2177</w:t>
            </w:r>
          </w:p>
        </w:tc>
        <w:tc>
          <w:tcPr>
            <w:tcW w:w="229" w:type="pct"/>
          </w:tcPr>
          <w:p w14:paraId="65C034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B2943E" w14:textId="1CFA46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EDC07F" w14:textId="486AF7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FECE43" w14:textId="4A9ADC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3B3B9936" w14:textId="31FB03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5C022A9D" w14:textId="77777777" w:rsidTr="008B0214">
        <w:tc>
          <w:tcPr>
            <w:tcW w:w="586" w:type="pct"/>
          </w:tcPr>
          <w:p w14:paraId="4180634F" w14:textId="5A29A4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R4-2402618</w:t>
            </w:r>
          </w:p>
        </w:tc>
        <w:tc>
          <w:tcPr>
            <w:tcW w:w="1115" w:type="pct"/>
          </w:tcPr>
          <w:p w14:paraId="756EB3D3" w14:textId="0AA4F9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(NR_cov_enh2-Core) CR to TS38.101-1 on higher power limit for inter-band CA with an intra-band component</w:t>
            </w:r>
          </w:p>
        </w:tc>
        <w:tc>
          <w:tcPr>
            <w:tcW w:w="506" w:type="pct"/>
          </w:tcPr>
          <w:p w14:paraId="32F59599" w14:textId="760B8F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278D072" w14:textId="349C8F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FE1724A" w14:textId="753047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2178</w:t>
            </w:r>
          </w:p>
        </w:tc>
        <w:tc>
          <w:tcPr>
            <w:tcW w:w="229" w:type="pct"/>
          </w:tcPr>
          <w:p w14:paraId="46EA68A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BDE4D3" w14:textId="582CC9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004CCA" w14:textId="494248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78ECEEE" w14:textId="0ED399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NR_cov_enh2-Core</w:t>
            </w:r>
          </w:p>
        </w:tc>
        <w:tc>
          <w:tcPr>
            <w:tcW w:w="586" w:type="pct"/>
          </w:tcPr>
          <w:p w14:paraId="2CA54984" w14:textId="66C50C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277774E" w14:textId="77777777" w:rsidTr="008B0214">
        <w:tc>
          <w:tcPr>
            <w:tcW w:w="586" w:type="pct"/>
          </w:tcPr>
          <w:p w14:paraId="4A4BB9EA" w14:textId="1C28DB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R4-2402634</w:t>
            </w:r>
          </w:p>
        </w:tc>
        <w:tc>
          <w:tcPr>
            <w:tcW w:w="1115" w:type="pct"/>
          </w:tcPr>
          <w:p w14:paraId="562814FB" w14:textId="667F7A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R18 38101-1 to correct Note on PC2 CA_n71-n77 IMD5 MSD</w:t>
            </w:r>
          </w:p>
        </w:tc>
        <w:tc>
          <w:tcPr>
            <w:tcW w:w="506" w:type="pct"/>
          </w:tcPr>
          <w:p w14:paraId="5AB9CC41" w14:textId="4380AD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280" w:type="pct"/>
          </w:tcPr>
          <w:p w14:paraId="24DDC91C" w14:textId="3A893A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6B78F56F" w14:textId="3D8EC6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2179</w:t>
            </w:r>
          </w:p>
        </w:tc>
        <w:tc>
          <w:tcPr>
            <w:tcW w:w="229" w:type="pct"/>
          </w:tcPr>
          <w:p w14:paraId="1A6CA15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76E79D" w14:textId="2953F3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A05DC8" w14:textId="14B507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3AA323" w14:textId="7FFFE2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0B915BB2" w14:textId="168F09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05F3024" w14:textId="77777777" w:rsidTr="008B0214">
        <w:tc>
          <w:tcPr>
            <w:tcW w:w="586" w:type="pct"/>
          </w:tcPr>
          <w:p w14:paraId="7AE43952" w14:textId="2EC69A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R4-2403754</w:t>
            </w:r>
          </w:p>
        </w:tc>
        <w:tc>
          <w:tcPr>
            <w:tcW w:w="1115" w:type="pct"/>
          </w:tcPr>
          <w:p w14:paraId="2077FCF8" w14:textId="1434A1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R18 38101-1 to correct Note on PC2 CA_n71-n77 IMD5 MSD</w:t>
            </w:r>
          </w:p>
        </w:tc>
        <w:tc>
          <w:tcPr>
            <w:tcW w:w="506" w:type="pct"/>
          </w:tcPr>
          <w:p w14:paraId="36308B70" w14:textId="42225B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280" w:type="pct"/>
          </w:tcPr>
          <w:p w14:paraId="7F621D41" w14:textId="3B1BE8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2093115" w14:textId="38A9E1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2179</w:t>
            </w:r>
          </w:p>
        </w:tc>
        <w:tc>
          <w:tcPr>
            <w:tcW w:w="229" w:type="pct"/>
          </w:tcPr>
          <w:p w14:paraId="65ACF72D" w14:textId="6838F37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7935FA0" w14:textId="6BE064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BC854A5" w14:textId="1A6D5E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F63F769" w14:textId="70C148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79175D32" w14:textId="41F98E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859E06B" w14:textId="77777777" w:rsidTr="008B0214">
        <w:tc>
          <w:tcPr>
            <w:tcW w:w="586" w:type="pct"/>
          </w:tcPr>
          <w:p w14:paraId="3FB08001" w14:textId="6B032D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R4-2402740</w:t>
            </w:r>
          </w:p>
        </w:tc>
        <w:tc>
          <w:tcPr>
            <w:tcW w:w="1115" w:type="pct"/>
          </w:tcPr>
          <w:p w14:paraId="712B806D" w14:textId="73E73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[NR_PC2_CA_R17_2BDL_2BUL-Core] CR to TS 38.101-1: PHR and power classes</w:t>
            </w:r>
          </w:p>
        </w:tc>
        <w:tc>
          <w:tcPr>
            <w:tcW w:w="506" w:type="pct"/>
          </w:tcPr>
          <w:p w14:paraId="2CEABC2D" w14:textId="08372B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</w:t>
            </w:r>
          </w:p>
        </w:tc>
        <w:tc>
          <w:tcPr>
            <w:tcW w:w="280" w:type="pct"/>
          </w:tcPr>
          <w:p w14:paraId="4441D773" w14:textId="47893E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CF32D19" w14:textId="773268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2180</w:t>
            </w:r>
          </w:p>
        </w:tc>
        <w:tc>
          <w:tcPr>
            <w:tcW w:w="229" w:type="pct"/>
          </w:tcPr>
          <w:p w14:paraId="0815D52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9EEE11" w14:textId="63E624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41FE529" w14:textId="0F1C3E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A70759" w14:textId="499883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586" w:type="pct"/>
          </w:tcPr>
          <w:p w14:paraId="70D1B6AC" w14:textId="7AFAF0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C3D1F9B" w14:textId="77777777" w:rsidTr="008B0214">
        <w:tc>
          <w:tcPr>
            <w:tcW w:w="586" w:type="pct"/>
          </w:tcPr>
          <w:p w14:paraId="6C04261F" w14:textId="5FF26D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R4-2402741</w:t>
            </w:r>
          </w:p>
        </w:tc>
        <w:tc>
          <w:tcPr>
            <w:tcW w:w="1115" w:type="pct"/>
          </w:tcPr>
          <w:p w14:paraId="763766F3" w14:textId="726D17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[NR_PC2_CA_R17_2BDL_2BUL-Core] CR to TS 38.101-1: PHR and power classes - rel18 cat A</w:t>
            </w:r>
          </w:p>
        </w:tc>
        <w:tc>
          <w:tcPr>
            <w:tcW w:w="506" w:type="pct"/>
          </w:tcPr>
          <w:p w14:paraId="46756380" w14:textId="5E235C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</w:t>
            </w:r>
          </w:p>
        </w:tc>
        <w:tc>
          <w:tcPr>
            <w:tcW w:w="280" w:type="pct"/>
          </w:tcPr>
          <w:p w14:paraId="2076FCA5" w14:textId="0DA38C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FC702F0" w14:textId="565CA7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2181</w:t>
            </w:r>
          </w:p>
        </w:tc>
        <w:tc>
          <w:tcPr>
            <w:tcW w:w="229" w:type="pct"/>
          </w:tcPr>
          <w:p w14:paraId="60C85F1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F5E901" w14:textId="3B93BB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F87C71" w14:textId="2D99D9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4CAD3EB" w14:textId="0243B9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586" w:type="pct"/>
          </w:tcPr>
          <w:p w14:paraId="3430B92F" w14:textId="7B25A0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D47BC09" w14:textId="77777777" w:rsidTr="008B0214">
        <w:tc>
          <w:tcPr>
            <w:tcW w:w="586" w:type="pct"/>
          </w:tcPr>
          <w:p w14:paraId="704E26EF" w14:textId="34056A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R4-2402791</w:t>
            </w:r>
          </w:p>
        </w:tc>
        <w:tc>
          <w:tcPr>
            <w:tcW w:w="1115" w:type="pct"/>
          </w:tcPr>
          <w:p w14:paraId="013892AB" w14:textId="4EDF2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R18 38101-1 to correct Note on PC2 CA_n71-n77 IMD5 MSD</w:t>
            </w:r>
          </w:p>
        </w:tc>
        <w:tc>
          <w:tcPr>
            <w:tcW w:w="506" w:type="pct"/>
          </w:tcPr>
          <w:p w14:paraId="725F56B3" w14:textId="6256ED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280" w:type="pct"/>
          </w:tcPr>
          <w:p w14:paraId="4E8E1427" w14:textId="3BE1B0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BA7FC9A" w14:textId="5C315B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2182</w:t>
            </w:r>
          </w:p>
        </w:tc>
        <w:tc>
          <w:tcPr>
            <w:tcW w:w="229" w:type="pct"/>
          </w:tcPr>
          <w:p w14:paraId="3692710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B0694D3" w14:textId="6C925E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6882B7C" w14:textId="4637C8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0F8FCCE" w14:textId="650530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0B072CA0" w14:textId="1329D1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2F2ED57" w14:textId="77777777" w:rsidTr="008B0214">
        <w:tc>
          <w:tcPr>
            <w:tcW w:w="586" w:type="pct"/>
          </w:tcPr>
          <w:p w14:paraId="027FCA82" w14:textId="1C880B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R4-2402815</w:t>
            </w:r>
          </w:p>
        </w:tc>
        <w:tc>
          <w:tcPr>
            <w:tcW w:w="1115" w:type="pct"/>
          </w:tcPr>
          <w:p w14:paraId="7B889B7D" w14:textId="2A2599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(NR_CADC_R18_2BDL_xBUL) CR to R18 38101-1 to correct channel bandwidths in MSD test points</w:t>
            </w:r>
          </w:p>
        </w:tc>
        <w:tc>
          <w:tcPr>
            <w:tcW w:w="506" w:type="pct"/>
          </w:tcPr>
          <w:p w14:paraId="42C20871" w14:textId="7F7DD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280" w:type="pct"/>
          </w:tcPr>
          <w:p w14:paraId="28CAB589" w14:textId="190A41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03A3247C" w14:textId="3991D8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2183</w:t>
            </w:r>
          </w:p>
        </w:tc>
        <w:tc>
          <w:tcPr>
            <w:tcW w:w="229" w:type="pct"/>
          </w:tcPr>
          <w:p w14:paraId="24BB69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4BC3CA0" w14:textId="2B3DE1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6E9DB8" w14:textId="000AC1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2A55C49" w14:textId="37B76F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3CD21817" w14:textId="134E22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9F64B48" w14:textId="77777777" w:rsidTr="008B0214">
        <w:tc>
          <w:tcPr>
            <w:tcW w:w="586" w:type="pct"/>
          </w:tcPr>
          <w:p w14:paraId="4D79BC5B" w14:textId="08B2E2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R4-2403755</w:t>
            </w:r>
          </w:p>
        </w:tc>
        <w:tc>
          <w:tcPr>
            <w:tcW w:w="1115" w:type="pct"/>
          </w:tcPr>
          <w:p w14:paraId="523BC8AC" w14:textId="51A151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(NR_CADC_R18_2BDL_xBUL) CR to R18 38101-1 to correct channel bandwidths in MSD test points</w:t>
            </w:r>
          </w:p>
        </w:tc>
        <w:tc>
          <w:tcPr>
            <w:tcW w:w="506" w:type="pct"/>
          </w:tcPr>
          <w:p w14:paraId="5A8E519D" w14:textId="34B179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280" w:type="pct"/>
          </w:tcPr>
          <w:p w14:paraId="20DDD9CA" w14:textId="179058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9F8E77B" w14:textId="17ADAC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2183</w:t>
            </w:r>
          </w:p>
        </w:tc>
        <w:tc>
          <w:tcPr>
            <w:tcW w:w="229" w:type="pct"/>
          </w:tcPr>
          <w:p w14:paraId="5CD5565D" w14:textId="7CBE221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F5F1136" w14:textId="252E3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24463D" w14:textId="785D05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A79BA7" w14:textId="23A04A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000B3B80" w14:textId="575196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ECC4137" w14:textId="77777777" w:rsidTr="008B0214">
        <w:tc>
          <w:tcPr>
            <w:tcW w:w="586" w:type="pct"/>
          </w:tcPr>
          <w:p w14:paraId="54E69AA3" w14:textId="7CEEC7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R4-2403858</w:t>
            </w:r>
          </w:p>
        </w:tc>
        <w:tc>
          <w:tcPr>
            <w:tcW w:w="1115" w:type="pct"/>
          </w:tcPr>
          <w:p w14:paraId="2DC747AB" w14:textId="6F72ED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38.101-1 for SRS aggregation for positioning</w:t>
            </w:r>
          </w:p>
        </w:tc>
        <w:tc>
          <w:tcPr>
            <w:tcW w:w="506" w:type="pct"/>
          </w:tcPr>
          <w:p w14:paraId="5115268A" w14:textId="270436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Ericsson, CATT</w:t>
            </w:r>
          </w:p>
        </w:tc>
        <w:tc>
          <w:tcPr>
            <w:tcW w:w="280" w:type="pct"/>
          </w:tcPr>
          <w:p w14:paraId="3374578C" w14:textId="679EF6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14F606B" w14:textId="58748E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2184</w:t>
            </w:r>
          </w:p>
        </w:tc>
        <w:tc>
          <w:tcPr>
            <w:tcW w:w="229" w:type="pct"/>
          </w:tcPr>
          <w:p w14:paraId="2D32921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1B05BA" w14:textId="0A826C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B758BC" w14:textId="48965F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D3E590" w14:textId="4BD6D0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671A80CE" w14:textId="0B07CA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6026F4" w14:textId="77777777" w:rsidTr="008B0214">
        <w:tc>
          <w:tcPr>
            <w:tcW w:w="586" w:type="pct"/>
          </w:tcPr>
          <w:p w14:paraId="6AA4A42A" w14:textId="51C320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R4-2403893</w:t>
            </w:r>
          </w:p>
        </w:tc>
        <w:tc>
          <w:tcPr>
            <w:tcW w:w="1115" w:type="pct"/>
          </w:tcPr>
          <w:p w14:paraId="493AE142" w14:textId="45D121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lower MSD for inter-band CA/EN-DC/DC</w:t>
            </w:r>
          </w:p>
        </w:tc>
        <w:tc>
          <w:tcPr>
            <w:tcW w:w="506" w:type="pct"/>
          </w:tcPr>
          <w:p w14:paraId="72E0806F" w14:textId="02EF68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29AC0BE6" w14:textId="3597BE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8514DD9" w14:textId="1965E6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2185</w:t>
            </w:r>
          </w:p>
        </w:tc>
        <w:tc>
          <w:tcPr>
            <w:tcW w:w="229" w:type="pct"/>
          </w:tcPr>
          <w:p w14:paraId="722448C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082CE4" w14:textId="755756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AF0EC1" w14:textId="329883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7D5D98E" w14:textId="2008FA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2207F574" w14:textId="13745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E381B0C" w14:textId="77777777" w:rsidTr="008B0214">
        <w:tc>
          <w:tcPr>
            <w:tcW w:w="586" w:type="pct"/>
          </w:tcPr>
          <w:p w14:paraId="594F2662" w14:textId="09727A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R4-2403898</w:t>
            </w:r>
          </w:p>
        </w:tc>
        <w:tc>
          <w:tcPr>
            <w:tcW w:w="1115" w:type="pct"/>
          </w:tcPr>
          <w:p w14:paraId="4C8062D5" w14:textId="07C1CE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38.101-1 on less than 5MHz</w:t>
            </w:r>
          </w:p>
        </w:tc>
        <w:tc>
          <w:tcPr>
            <w:tcW w:w="506" w:type="pct"/>
          </w:tcPr>
          <w:p w14:paraId="745C5F11" w14:textId="31271B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16B7F947" w14:textId="4462BA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2AE2D410" w14:textId="1AA431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2186</w:t>
            </w:r>
          </w:p>
        </w:tc>
        <w:tc>
          <w:tcPr>
            <w:tcW w:w="229" w:type="pct"/>
          </w:tcPr>
          <w:p w14:paraId="5AEE374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FCBE4AD" w14:textId="2804E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C10B609" w14:textId="5EFDB4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245468" w14:textId="45F96F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64C6EB27" w14:textId="0D3AD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2DBBB45" w14:textId="77777777" w:rsidTr="008B0214">
        <w:tc>
          <w:tcPr>
            <w:tcW w:w="586" w:type="pct"/>
          </w:tcPr>
          <w:p w14:paraId="596C92D8" w14:textId="32AC02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R4-2403900</w:t>
            </w:r>
          </w:p>
        </w:tc>
        <w:tc>
          <w:tcPr>
            <w:tcW w:w="1115" w:type="pct"/>
          </w:tcPr>
          <w:p w14:paraId="354A5305" w14:textId="0BEFCB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38.101-1 on MC</w:t>
            </w:r>
          </w:p>
        </w:tc>
        <w:tc>
          <w:tcPr>
            <w:tcW w:w="506" w:type="pct"/>
          </w:tcPr>
          <w:p w14:paraId="7F5FA587" w14:textId="095A90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Telecom, Huawei</w:t>
            </w:r>
          </w:p>
        </w:tc>
        <w:tc>
          <w:tcPr>
            <w:tcW w:w="280" w:type="pct"/>
          </w:tcPr>
          <w:p w14:paraId="135E2D86" w14:textId="726CEC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1F051C5D" w14:textId="57A899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2187</w:t>
            </w:r>
          </w:p>
        </w:tc>
        <w:tc>
          <w:tcPr>
            <w:tcW w:w="229" w:type="pct"/>
          </w:tcPr>
          <w:p w14:paraId="221DD57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93A446" w14:textId="7A09F1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4121467" w14:textId="6A7CC9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4A5A0BD" w14:textId="504C5D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NR_MC_enh-Core</w:t>
            </w:r>
          </w:p>
        </w:tc>
        <w:tc>
          <w:tcPr>
            <w:tcW w:w="586" w:type="pct"/>
          </w:tcPr>
          <w:p w14:paraId="71144D05" w14:textId="1CA4D0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A3DE0F" w14:textId="77777777" w:rsidTr="008B0214">
        <w:tc>
          <w:tcPr>
            <w:tcW w:w="586" w:type="pct"/>
          </w:tcPr>
          <w:p w14:paraId="7733D086" w14:textId="2B8ACC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R4-2403902</w:t>
            </w:r>
          </w:p>
        </w:tc>
        <w:tc>
          <w:tcPr>
            <w:tcW w:w="1115" w:type="pct"/>
          </w:tcPr>
          <w:p w14:paraId="19D38AE2" w14:textId="06D054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38.101-1 on slidelink evolution</w:t>
            </w:r>
          </w:p>
        </w:tc>
        <w:tc>
          <w:tcPr>
            <w:tcW w:w="506" w:type="pct"/>
          </w:tcPr>
          <w:p w14:paraId="6383D0A6" w14:textId="0156C2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LGE</w:t>
            </w:r>
          </w:p>
        </w:tc>
        <w:tc>
          <w:tcPr>
            <w:tcW w:w="280" w:type="pct"/>
          </w:tcPr>
          <w:p w14:paraId="52E85442" w14:textId="787D9B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35F54DA8" w14:textId="05C479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2188</w:t>
            </w:r>
          </w:p>
        </w:tc>
        <w:tc>
          <w:tcPr>
            <w:tcW w:w="229" w:type="pct"/>
          </w:tcPr>
          <w:p w14:paraId="1EB0EC2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60E1B3" w14:textId="5D7D2C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BF4CB9" w14:textId="2627D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EF0DA1" w14:textId="626C9D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69EAAAB5" w14:textId="7BD6D7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5851A46" w14:textId="77777777" w:rsidTr="008B0214">
        <w:tc>
          <w:tcPr>
            <w:tcW w:w="586" w:type="pct"/>
          </w:tcPr>
          <w:p w14:paraId="2BEA148D" w14:textId="4E4DCE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R4-2403904</w:t>
            </w:r>
          </w:p>
        </w:tc>
        <w:tc>
          <w:tcPr>
            <w:tcW w:w="1115" w:type="pct"/>
          </w:tcPr>
          <w:p w14:paraId="4E232D3B" w14:textId="1A06C4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Compensating for post antenna connector gain impact to unwanted emissions for n101 band</w:t>
            </w:r>
          </w:p>
        </w:tc>
        <w:tc>
          <w:tcPr>
            <w:tcW w:w="506" w:type="pct"/>
          </w:tcPr>
          <w:p w14:paraId="368B1045" w14:textId="109B8A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Vodafone, Deutsche Telekom, Orange, Telia Company, KPN, Telecom Italia</w:t>
            </w:r>
          </w:p>
        </w:tc>
        <w:tc>
          <w:tcPr>
            <w:tcW w:w="280" w:type="pct"/>
          </w:tcPr>
          <w:p w14:paraId="0FFBE6C2" w14:textId="3A2A9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4DD06316" w14:textId="0E0F7B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2189</w:t>
            </w:r>
          </w:p>
        </w:tc>
        <w:tc>
          <w:tcPr>
            <w:tcW w:w="229" w:type="pct"/>
          </w:tcPr>
          <w:p w14:paraId="4E762F3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6FD295E" w14:textId="03098F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928C853" w14:textId="20E10B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C99F571" w14:textId="7485A4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NR_RAIL_EU_1900MHz_TDD, NR_RAIL_HPUE_n100_n101</w:t>
            </w:r>
          </w:p>
        </w:tc>
        <w:tc>
          <w:tcPr>
            <w:tcW w:w="586" w:type="pct"/>
          </w:tcPr>
          <w:p w14:paraId="0969A900" w14:textId="45FCFA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E320C60" w14:textId="77777777" w:rsidTr="008B0214">
        <w:tc>
          <w:tcPr>
            <w:tcW w:w="586" w:type="pct"/>
          </w:tcPr>
          <w:p w14:paraId="01B019C1" w14:textId="11119E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R4-2403906</w:t>
            </w:r>
          </w:p>
        </w:tc>
        <w:tc>
          <w:tcPr>
            <w:tcW w:w="1115" w:type="pct"/>
          </w:tcPr>
          <w:p w14:paraId="5BD8BDF4" w14:textId="6C054B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38.101-1 for two SUL cells</w:t>
            </w:r>
          </w:p>
        </w:tc>
        <w:tc>
          <w:tcPr>
            <w:tcW w:w="506" w:type="pct"/>
          </w:tcPr>
          <w:p w14:paraId="24FC265E" w14:textId="223510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78589DC4" w14:textId="68CE8F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38.101-1</w:t>
            </w:r>
          </w:p>
        </w:tc>
        <w:tc>
          <w:tcPr>
            <w:tcW w:w="222" w:type="pct"/>
          </w:tcPr>
          <w:p w14:paraId="7AA95C30" w14:textId="576D81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2190</w:t>
            </w:r>
          </w:p>
        </w:tc>
        <w:tc>
          <w:tcPr>
            <w:tcW w:w="229" w:type="pct"/>
          </w:tcPr>
          <w:p w14:paraId="4E42A48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AEE26D" w14:textId="1F16B9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9315473" w14:textId="45DC0F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81AC80" w14:textId="263992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NR_2SUL_cell_combos_R18</w:t>
            </w:r>
          </w:p>
        </w:tc>
        <w:tc>
          <w:tcPr>
            <w:tcW w:w="586" w:type="pct"/>
          </w:tcPr>
          <w:p w14:paraId="1DC3737C" w14:textId="09C672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B06C4D4" w14:textId="77777777" w:rsidTr="008B0214">
        <w:tc>
          <w:tcPr>
            <w:tcW w:w="586" w:type="pct"/>
          </w:tcPr>
          <w:p w14:paraId="747A1AAC" w14:textId="6DB9C3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R4-2400427</w:t>
            </w:r>
          </w:p>
        </w:tc>
        <w:tc>
          <w:tcPr>
            <w:tcW w:w="1115" w:type="pct"/>
          </w:tcPr>
          <w:p w14:paraId="0B5E4115" w14:textId="0A8228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FR2 multi-RX</w:t>
            </w:r>
          </w:p>
        </w:tc>
        <w:tc>
          <w:tcPr>
            <w:tcW w:w="506" w:type="pct"/>
          </w:tcPr>
          <w:p w14:paraId="39F37B33" w14:textId="3E4F5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CCA32B0" w14:textId="04BFD7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040757A4" w14:textId="4EB626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0691</w:t>
            </w:r>
          </w:p>
        </w:tc>
        <w:tc>
          <w:tcPr>
            <w:tcW w:w="229" w:type="pct"/>
          </w:tcPr>
          <w:p w14:paraId="28B9EFE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35CCD6" w14:textId="3CE6AE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AFFE5A4" w14:textId="78C186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198B63" w14:textId="335A24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</w:t>
            </w:r>
          </w:p>
        </w:tc>
        <w:tc>
          <w:tcPr>
            <w:tcW w:w="586" w:type="pct"/>
          </w:tcPr>
          <w:p w14:paraId="0D052FC8" w14:textId="24314C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8B4A479" w14:textId="77777777" w:rsidTr="008B0214">
        <w:tc>
          <w:tcPr>
            <w:tcW w:w="586" w:type="pct"/>
          </w:tcPr>
          <w:p w14:paraId="4C370F01" w14:textId="651665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R4-2400445</w:t>
            </w:r>
          </w:p>
        </w:tc>
        <w:tc>
          <w:tcPr>
            <w:tcW w:w="1115" w:type="pct"/>
          </w:tcPr>
          <w:p w14:paraId="77478256" w14:textId="273980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receiver sensitivity reference antenna - R15</w:t>
            </w:r>
          </w:p>
        </w:tc>
        <w:tc>
          <w:tcPr>
            <w:tcW w:w="506" w:type="pct"/>
          </w:tcPr>
          <w:p w14:paraId="0D600971" w14:textId="63F488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856F29E" w14:textId="3713C7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AA66492" w14:textId="0CDDC6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0692</w:t>
            </w:r>
          </w:p>
        </w:tc>
        <w:tc>
          <w:tcPr>
            <w:tcW w:w="229" w:type="pct"/>
          </w:tcPr>
          <w:p w14:paraId="5C6D38B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249752" w14:textId="3302B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7CE0765" w14:textId="09E33B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5FE8907" w14:textId="6D71ED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0DBBB7E" w14:textId="46BA5C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FE5B113" w14:textId="77777777" w:rsidTr="008B0214">
        <w:tc>
          <w:tcPr>
            <w:tcW w:w="586" w:type="pct"/>
          </w:tcPr>
          <w:p w14:paraId="12567B43" w14:textId="29C71B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R4-2403796</w:t>
            </w:r>
          </w:p>
        </w:tc>
        <w:tc>
          <w:tcPr>
            <w:tcW w:w="1115" w:type="pct"/>
          </w:tcPr>
          <w:p w14:paraId="1AC38339" w14:textId="5680FD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receiver sensitivity reference antenna - R15</w:t>
            </w:r>
          </w:p>
        </w:tc>
        <w:tc>
          <w:tcPr>
            <w:tcW w:w="506" w:type="pct"/>
          </w:tcPr>
          <w:p w14:paraId="598DD8EE" w14:textId="2D8632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Qualcomm</w:t>
            </w:r>
          </w:p>
        </w:tc>
        <w:tc>
          <w:tcPr>
            <w:tcW w:w="280" w:type="pct"/>
          </w:tcPr>
          <w:p w14:paraId="31C7F748" w14:textId="103A40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F66504F" w14:textId="25B77F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0692</w:t>
            </w:r>
          </w:p>
        </w:tc>
        <w:tc>
          <w:tcPr>
            <w:tcW w:w="229" w:type="pct"/>
          </w:tcPr>
          <w:p w14:paraId="7323C7A7" w14:textId="0B90D64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EAF5385" w14:textId="4E795E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723E6E9" w14:textId="212A2B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75E716D" w14:textId="69CF50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D325B4F" w14:textId="5145A4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B7622C" w14:textId="77777777" w:rsidTr="008B0214">
        <w:tc>
          <w:tcPr>
            <w:tcW w:w="586" w:type="pct"/>
          </w:tcPr>
          <w:p w14:paraId="5D0D52EF" w14:textId="453E24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R4-2400446</w:t>
            </w:r>
          </w:p>
        </w:tc>
        <w:tc>
          <w:tcPr>
            <w:tcW w:w="1115" w:type="pct"/>
          </w:tcPr>
          <w:p w14:paraId="6333727D" w14:textId="7C0FE4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receiver sensitivity reference antenna - R16</w:t>
            </w:r>
          </w:p>
        </w:tc>
        <w:tc>
          <w:tcPr>
            <w:tcW w:w="506" w:type="pct"/>
          </w:tcPr>
          <w:p w14:paraId="47BC132E" w14:textId="08C446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Qualcomm</w:t>
            </w:r>
          </w:p>
        </w:tc>
        <w:tc>
          <w:tcPr>
            <w:tcW w:w="280" w:type="pct"/>
          </w:tcPr>
          <w:p w14:paraId="1538A986" w14:textId="6CC1D5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39CC3D0A" w14:textId="6332B2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0693</w:t>
            </w:r>
          </w:p>
        </w:tc>
        <w:tc>
          <w:tcPr>
            <w:tcW w:w="229" w:type="pct"/>
          </w:tcPr>
          <w:p w14:paraId="6B4E8D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A23A1A" w14:textId="2AECE0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D9BC871" w14:textId="5C5BF8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C657E73" w14:textId="4F69DB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CB0F518" w14:textId="2B06DB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457135" w14:textId="77777777" w:rsidTr="008B0214">
        <w:tc>
          <w:tcPr>
            <w:tcW w:w="586" w:type="pct"/>
          </w:tcPr>
          <w:p w14:paraId="7DABA8E4" w14:textId="6814CB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R4-2400447</w:t>
            </w:r>
          </w:p>
        </w:tc>
        <w:tc>
          <w:tcPr>
            <w:tcW w:w="1115" w:type="pct"/>
          </w:tcPr>
          <w:p w14:paraId="3D7B32CE" w14:textId="00CFF8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receiver sensitivity reference antenna - R17</w:t>
            </w:r>
          </w:p>
        </w:tc>
        <w:tc>
          <w:tcPr>
            <w:tcW w:w="506" w:type="pct"/>
          </w:tcPr>
          <w:p w14:paraId="3A58EBF7" w14:textId="456E72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Qualcomm</w:t>
            </w:r>
          </w:p>
        </w:tc>
        <w:tc>
          <w:tcPr>
            <w:tcW w:w="280" w:type="pct"/>
          </w:tcPr>
          <w:p w14:paraId="0061487D" w14:textId="391B92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2F268A26" w14:textId="71BD17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0694</w:t>
            </w:r>
          </w:p>
        </w:tc>
        <w:tc>
          <w:tcPr>
            <w:tcW w:w="229" w:type="pct"/>
          </w:tcPr>
          <w:p w14:paraId="748EAA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215914" w14:textId="7E4587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A632ACF" w14:textId="4C5ED1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96E192D" w14:textId="6CAAA3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FC87BE2" w14:textId="69461E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25FBF33" w14:textId="77777777" w:rsidTr="008B0214">
        <w:tc>
          <w:tcPr>
            <w:tcW w:w="586" w:type="pct"/>
          </w:tcPr>
          <w:p w14:paraId="1DFEAAED" w14:textId="2E36BF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R4-2400448</w:t>
            </w:r>
          </w:p>
        </w:tc>
        <w:tc>
          <w:tcPr>
            <w:tcW w:w="1115" w:type="pct"/>
          </w:tcPr>
          <w:p w14:paraId="4DF004BD" w14:textId="0551DF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receiver sensitivity reference antenna - R18</w:t>
            </w:r>
          </w:p>
        </w:tc>
        <w:tc>
          <w:tcPr>
            <w:tcW w:w="506" w:type="pct"/>
          </w:tcPr>
          <w:p w14:paraId="0BF29ACF" w14:textId="31035E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Qualcomm</w:t>
            </w:r>
          </w:p>
        </w:tc>
        <w:tc>
          <w:tcPr>
            <w:tcW w:w="280" w:type="pct"/>
          </w:tcPr>
          <w:p w14:paraId="7529A9FF" w14:textId="694EAE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A6BA1AF" w14:textId="0A807A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0695</w:t>
            </w:r>
          </w:p>
        </w:tc>
        <w:tc>
          <w:tcPr>
            <w:tcW w:w="229" w:type="pct"/>
          </w:tcPr>
          <w:p w14:paraId="6E268EC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3FC706" w14:textId="7DECA1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1C31882" w14:textId="7A0D6A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48FF935" w14:textId="6FB2E3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258591F" w14:textId="3CCCEC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4CA59CF" w14:textId="77777777" w:rsidTr="008B0214">
        <w:tc>
          <w:tcPr>
            <w:tcW w:w="586" w:type="pct"/>
          </w:tcPr>
          <w:p w14:paraId="3BDF7E15" w14:textId="71E449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R4-2400512</w:t>
            </w:r>
          </w:p>
        </w:tc>
        <w:tc>
          <w:tcPr>
            <w:tcW w:w="1115" w:type="pct"/>
          </w:tcPr>
          <w:p w14:paraId="07F4C180" w14:textId="5DE630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to CA A-MPR requirements</w:t>
            </w:r>
          </w:p>
        </w:tc>
        <w:tc>
          <w:tcPr>
            <w:tcW w:w="506" w:type="pct"/>
          </w:tcPr>
          <w:p w14:paraId="53B0051E" w14:textId="62D381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22C143E4" w14:textId="6718D9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6B563C32" w14:textId="3F6AAD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0696</w:t>
            </w:r>
          </w:p>
        </w:tc>
        <w:tc>
          <w:tcPr>
            <w:tcW w:w="229" w:type="pct"/>
          </w:tcPr>
          <w:p w14:paraId="6650371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5F0B35" w14:textId="7A94CC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F3DC886" w14:textId="397A80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426F1B" w14:textId="2BB0A8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FAD4204" w14:textId="332F2E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FF572D0" w14:textId="77777777" w:rsidTr="008B0214">
        <w:tc>
          <w:tcPr>
            <w:tcW w:w="586" w:type="pct"/>
          </w:tcPr>
          <w:p w14:paraId="0803951E" w14:textId="664276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R4-2400513</w:t>
            </w:r>
          </w:p>
        </w:tc>
        <w:tc>
          <w:tcPr>
            <w:tcW w:w="1115" w:type="pct"/>
          </w:tcPr>
          <w:p w14:paraId="0C7C5EC4" w14:textId="1EBB48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to CA A-MPR requirements</w:t>
            </w:r>
          </w:p>
        </w:tc>
        <w:tc>
          <w:tcPr>
            <w:tcW w:w="506" w:type="pct"/>
          </w:tcPr>
          <w:p w14:paraId="1A4C47E4" w14:textId="11D749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7B6EC2A0" w14:textId="0B3B12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632D7B4B" w14:textId="744F69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0697</w:t>
            </w:r>
          </w:p>
        </w:tc>
        <w:tc>
          <w:tcPr>
            <w:tcW w:w="229" w:type="pct"/>
          </w:tcPr>
          <w:p w14:paraId="62DFE02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A75EA9" w14:textId="25A240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CE74419" w14:textId="5CA227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F2C5097" w14:textId="53C6E4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21CA512" w14:textId="104986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AB35B1" w14:textId="77777777" w:rsidTr="008B0214">
        <w:tc>
          <w:tcPr>
            <w:tcW w:w="586" w:type="pct"/>
          </w:tcPr>
          <w:p w14:paraId="750E1379" w14:textId="283791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R4-2400514</w:t>
            </w:r>
          </w:p>
        </w:tc>
        <w:tc>
          <w:tcPr>
            <w:tcW w:w="1115" w:type="pct"/>
          </w:tcPr>
          <w:p w14:paraId="380DFF6B" w14:textId="76CF2F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to CA A-MPR requirements</w:t>
            </w:r>
          </w:p>
        </w:tc>
        <w:tc>
          <w:tcPr>
            <w:tcW w:w="506" w:type="pct"/>
          </w:tcPr>
          <w:p w14:paraId="0C0C8C75" w14:textId="054C5F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58751D26" w14:textId="5DED66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1FEC20EF" w14:textId="778895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0698</w:t>
            </w:r>
          </w:p>
        </w:tc>
        <w:tc>
          <w:tcPr>
            <w:tcW w:w="229" w:type="pct"/>
          </w:tcPr>
          <w:p w14:paraId="40B83A6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A5697E" w14:textId="4DEE41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2CCEC14" w14:textId="486144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A8984EB" w14:textId="569389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8BD1A6B" w14:textId="750304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0FDA781" w14:textId="77777777" w:rsidTr="008B0214">
        <w:tc>
          <w:tcPr>
            <w:tcW w:w="586" w:type="pct"/>
          </w:tcPr>
          <w:p w14:paraId="3D12DA46" w14:textId="6E0FB9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R4-2400515</w:t>
            </w:r>
          </w:p>
        </w:tc>
        <w:tc>
          <w:tcPr>
            <w:tcW w:w="1115" w:type="pct"/>
          </w:tcPr>
          <w:p w14:paraId="174C81B4" w14:textId="6C42F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to CA A-MPR requirements</w:t>
            </w:r>
          </w:p>
        </w:tc>
        <w:tc>
          <w:tcPr>
            <w:tcW w:w="506" w:type="pct"/>
          </w:tcPr>
          <w:p w14:paraId="6D189ACC" w14:textId="603344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63F77E17" w14:textId="29DC54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28AD2D78" w14:textId="04997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0699</w:t>
            </w:r>
          </w:p>
        </w:tc>
        <w:tc>
          <w:tcPr>
            <w:tcW w:w="229" w:type="pct"/>
          </w:tcPr>
          <w:p w14:paraId="16B62AC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935055" w14:textId="0EDC40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7DB062" w14:textId="3299AF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3E481D4" w14:textId="4CEF33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055A73E" w14:textId="0FA0E3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A1E4B1D" w14:textId="77777777" w:rsidTr="008B0214">
        <w:tc>
          <w:tcPr>
            <w:tcW w:w="586" w:type="pct"/>
          </w:tcPr>
          <w:p w14:paraId="7F5E02E1" w14:textId="773485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R4-2400524</w:t>
            </w:r>
          </w:p>
        </w:tc>
        <w:tc>
          <w:tcPr>
            <w:tcW w:w="1115" w:type="pct"/>
          </w:tcPr>
          <w:p w14:paraId="54A167D3" w14:textId="34DF5F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38.101-2 Correction on beam correspondence for RedCap Rel-17</w:t>
            </w:r>
          </w:p>
        </w:tc>
        <w:tc>
          <w:tcPr>
            <w:tcW w:w="506" w:type="pct"/>
          </w:tcPr>
          <w:p w14:paraId="4F18EDAE" w14:textId="7868B0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Sony, Ericsson</w:t>
            </w:r>
          </w:p>
        </w:tc>
        <w:tc>
          <w:tcPr>
            <w:tcW w:w="280" w:type="pct"/>
          </w:tcPr>
          <w:p w14:paraId="0A6318DC" w14:textId="6349D1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16BD71F0" w14:textId="21F1A2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0700</w:t>
            </w:r>
          </w:p>
        </w:tc>
        <w:tc>
          <w:tcPr>
            <w:tcW w:w="229" w:type="pct"/>
          </w:tcPr>
          <w:p w14:paraId="7CC8B8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6024C0" w14:textId="4E010B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26EA400" w14:textId="1933DD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996946E" w14:textId="75C017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40C90053" w14:textId="6546AD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92B05DA" w14:textId="77777777" w:rsidTr="008B0214">
        <w:tc>
          <w:tcPr>
            <w:tcW w:w="586" w:type="pct"/>
          </w:tcPr>
          <w:p w14:paraId="183CB7D6" w14:textId="628C7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R4-2403816</w:t>
            </w:r>
          </w:p>
        </w:tc>
        <w:tc>
          <w:tcPr>
            <w:tcW w:w="1115" w:type="pct"/>
          </w:tcPr>
          <w:p w14:paraId="6C654F0D" w14:textId="40EC59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38.101-2 Correction on beam correspondence for RedCap Rel-17</w:t>
            </w:r>
          </w:p>
        </w:tc>
        <w:tc>
          <w:tcPr>
            <w:tcW w:w="506" w:type="pct"/>
          </w:tcPr>
          <w:p w14:paraId="05969C6A" w14:textId="46318C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Sony, Ericsson</w:t>
            </w:r>
          </w:p>
        </w:tc>
        <w:tc>
          <w:tcPr>
            <w:tcW w:w="280" w:type="pct"/>
          </w:tcPr>
          <w:p w14:paraId="7DFB3731" w14:textId="75F3EC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298144D8" w14:textId="29B8EB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0700</w:t>
            </w:r>
          </w:p>
        </w:tc>
        <w:tc>
          <w:tcPr>
            <w:tcW w:w="229" w:type="pct"/>
          </w:tcPr>
          <w:p w14:paraId="5F3AD7A0" w14:textId="362E222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F6F0810" w14:textId="22E0F7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1954015" w14:textId="2B85BD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C81942" w14:textId="44CB88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087DB23A" w14:textId="4F3880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BA97C3D" w14:textId="77777777" w:rsidTr="008B0214">
        <w:tc>
          <w:tcPr>
            <w:tcW w:w="586" w:type="pct"/>
          </w:tcPr>
          <w:p w14:paraId="18CBC834" w14:textId="601014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R4-2400525</w:t>
            </w:r>
          </w:p>
        </w:tc>
        <w:tc>
          <w:tcPr>
            <w:tcW w:w="1115" w:type="pct"/>
          </w:tcPr>
          <w:p w14:paraId="5CCC1F9F" w14:textId="63EEE1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38.101-2 Correction on beam correspondence for RedCap Rel-18</w:t>
            </w:r>
          </w:p>
        </w:tc>
        <w:tc>
          <w:tcPr>
            <w:tcW w:w="506" w:type="pct"/>
          </w:tcPr>
          <w:p w14:paraId="1DE60176" w14:textId="5E532F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Sony, Ericsson</w:t>
            </w:r>
          </w:p>
        </w:tc>
        <w:tc>
          <w:tcPr>
            <w:tcW w:w="280" w:type="pct"/>
          </w:tcPr>
          <w:p w14:paraId="1BD2D885" w14:textId="384FB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02C93931" w14:textId="64B490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0701</w:t>
            </w:r>
          </w:p>
        </w:tc>
        <w:tc>
          <w:tcPr>
            <w:tcW w:w="229" w:type="pct"/>
          </w:tcPr>
          <w:p w14:paraId="7CA3BC3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78FC74" w14:textId="7E1AA5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C79B09B" w14:textId="5F435A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378E234" w14:textId="35FE50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F8AD20F" w14:textId="787426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698FB3D" w14:textId="77777777" w:rsidTr="008B0214">
        <w:tc>
          <w:tcPr>
            <w:tcW w:w="586" w:type="pct"/>
          </w:tcPr>
          <w:p w14:paraId="67B24925" w14:textId="15EB52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R4-2400565</w:t>
            </w:r>
          </w:p>
        </w:tc>
        <w:tc>
          <w:tcPr>
            <w:tcW w:w="1115" w:type="pct"/>
          </w:tcPr>
          <w:p w14:paraId="3DAD0781" w14:textId="7FD2E9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FR2 ACS interferer specification fix</w:t>
            </w:r>
          </w:p>
        </w:tc>
        <w:tc>
          <w:tcPr>
            <w:tcW w:w="506" w:type="pct"/>
          </w:tcPr>
          <w:p w14:paraId="3205AB64" w14:textId="59545A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E8CF8C4" w14:textId="142B02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21303E16" w14:textId="5119ED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0702</w:t>
            </w:r>
          </w:p>
        </w:tc>
        <w:tc>
          <w:tcPr>
            <w:tcW w:w="229" w:type="pct"/>
          </w:tcPr>
          <w:p w14:paraId="52CAA56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337A72C" w14:textId="6ABAC0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9152584" w14:textId="19810B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B4D0D52" w14:textId="069B27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604F0DB" w14:textId="0934BE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B6F3554" w14:textId="77777777" w:rsidTr="008B0214">
        <w:tc>
          <w:tcPr>
            <w:tcW w:w="586" w:type="pct"/>
          </w:tcPr>
          <w:p w14:paraId="10A4C90A" w14:textId="045DB1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R4-2400566</w:t>
            </w:r>
          </w:p>
        </w:tc>
        <w:tc>
          <w:tcPr>
            <w:tcW w:w="1115" w:type="pct"/>
          </w:tcPr>
          <w:p w14:paraId="1CC146B9" w14:textId="197261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FR2 ACS interferer specification fix</w:t>
            </w:r>
          </w:p>
        </w:tc>
        <w:tc>
          <w:tcPr>
            <w:tcW w:w="506" w:type="pct"/>
          </w:tcPr>
          <w:p w14:paraId="3DC2E2A0" w14:textId="540D39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787CEF89" w14:textId="1A76BA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6BFE4BAF" w14:textId="57F03D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0703</w:t>
            </w:r>
          </w:p>
        </w:tc>
        <w:tc>
          <w:tcPr>
            <w:tcW w:w="229" w:type="pct"/>
          </w:tcPr>
          <w:p w14:paraId="15AA6E9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614DA1" w14:textId="3664C2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DEBEADD" w14:textId="52988A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E9DDDCC" w14:textId="4109D5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952E030" w14:textId="3155C8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B74F05C" w14:textId="77777777" w:rsidTr="008B0214">
        <w:tc>
          <w:tcPr>
            <w:tcW w:w="586" w:type="pct"/>
          </w:tcPr>
          <w:p w14:paraId="752489B7" w14:textId="2035BF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R4-2400567</w:t>
            </w:r>
          </w:p>
        </w:tc>
        <w:tc>
          <w:tcPr>
            <w:tcW w:w="1115" w:type="pct"/>
          </w:tcPr>
          <w:p w14:paraId="15C42E17" w14:textId="490B24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FR2 ACS interferer specification fix</w:t>
            </w:r>
          </w:p>
        </w:tc>
        <w:tc>
          <w:tcPr>
            <w:tcW w:w="506" w:type="pct"/>
          </w:tcPr>
          <w:p w14:paraId="2228DE88" w14:textId="4B8957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4EDC766" w14:textId="6EFE3F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01074C2E" w14:textId="2ACB01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0704</w:t>
            </w:r>
          </w:p>
        </w:tc>
        <w:tc>
          <w:tcPr>
            <w:tcW w:w="229" w:type="pct"/>
          </w:tcPr>
          <w:p w14:paraId="100236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E0C3E1" w14:textId="4903CA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CC75955" w14:textId="3179D1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6BAD1B7" w14:textId="2966F8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80C5063" w14:textId="6E6316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0B393F2" w14:textId="77777777" w:rsidTr="008B0214">
        <w:tc>
          <w:tcPr>
            <w:tcW w:w="586" w:type="pct"/>
          </w:tcPr>
          <w:p w14:paraId="33262D5F" w14:textId="043F59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R4-2400568</w:t>
            </w:r>
          </w:p>
        </w:tc>
        <w:tc>
          <w:tcPr>
            <w:tcW w:w="1115" w:type="pct"/>
          </w:tcPr>
          <w:p w14:paraId="5AA76F80" w14:textId="0D5FDC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FR2 ACS interferer specification fix</w:t>
            </w:r>
          </w:p>
        </w:tc>
        <w:tc>
          <w:tcPr>
            <w:tcW w:w="506" w:type="pct"/>
          </w:tcPr>
          <w:p w14:paraId="646D611B" w14:textId="318D79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53334052" w14:textId="1B8584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03758C3" w14:textId="6C49DF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0705</w:t>
            </w:r>
          </w:p>
        </w:tc>
        <w:tc>
          <w:tcPr>
            <w:tcW w:w="229" w:type="pct"/>
          </w:tcPr>
          <w:p w14:paraId="16551BE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1CA936" w14:textId="6917C1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8946838" w14:textId="4F5AAB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6ED987" w14:textId="6475D4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79BD7D4" w14:textId="176C4D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8C2BC11" w14:textId="77777777" w:rsidTr="008B0214">
        <w:tc>
          <w:tcPr>
            <w:tcW w:w="586" w:type="pct"/>
          </w:tcPr>
          <w:p w14:paraId="702AD75A" w14:textId="11B5D3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R4-2400958</w:t>
            </w:r>
          </w:p>
        </w:tc>
        <w:tc>
          <w:tcPr>
            <w:tcW w:w="1115" w:type="pct"/>
          </w:tcPr>
          <w:p w14:paraId="3694987F" w14:textId="0782D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Rel-15 TS 38.101-2: Introduction of ?TRxSRS</w:t>
            </w:r>
          </w:p>
        </w:tc>
        <w:tc>
          <w:tcPr>
            <w:tcW w:w="506" w:type="pct"/>
          </w:tcPr>
          <w:p w14:paraId="7DAB2343" w14:textId="421F95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974CD75" w14:textId="50A530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00FACEC2" w14:textId="6C4325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0706</w:t>
            </w:r>
          </w:p>
        </w:tc>
        <w:tc>
          <w:tcPr>
            <w:tcW w:w="229" w:type="pct"/>
          </w:tcPr>
          <w:p w14:paraId="30DAA65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2D3F56" w14:textId="66F9C8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15E3ADC2" w14:textId="1798EF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8DAFA9" w14:textId="613B61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898CB7A" w14:textId="3E0612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A534779" w14:textId="77777777" w:rsidTr="008B0214">
        <w:tc>
          <w:tcPr>
            <w:tcW w:w="586" w:type="pct"/>
          </w:tcPr>
          <w:p w14:paraId="3FDB878B" w14:textId="57E9B9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R4-2400959</w:t>
            </w:r>
          </w:p>
        </w:tc>
        <w:tc>
          <w:tcPr>
            <w:tcW w:w="1115" w:type="pct"/>
          </w:tcPr>
          <w:p w14:paraId="63EBB9EF" w14:textId="3C7129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Rel-16 TS 38.101-2: Introduction of ?TRxSRS</w:t>
            </w:r>
          </w:p>
        </w:tc>
        <w:tc>
          <w:tcPr>
            <w:tcW w:w="506" w:type="pct"/>
          </w:tcPr>
          <w:p w14:paraId="6548E8E1" w14:textId="5C4AF6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91ADE86" w14:textId="42F078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6D78BE7" w14:textId="1E5292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0707</w:t>
            </w:r>
          </w:p>
        </w:tc>
        <w:tc>
          <w:tcPr>
            <w:tcW w:w="229" w:type="pct"/>
          </w:tcPr>
          <w:p w14:paraId="261EF2D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57C8E0" w14:textId="60BB3E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EC202E2" w14:textId="0A6896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3F552D9" w14:textId="695180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57811E5" w14:textId="76AD8B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20249A3" w14:textId="77777777" w:rsidTr="008B0214">
        <w:tc>
          <w:tcPr>
            <w:tcW w:w="586" w:type="pct"/>
          </w:tcPr>
          <w:p w14:paraId="46052AED" w14:textId="5CCFEC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R4-2400960</w:t>
            </w:r>
          </w:p>
        </w:tc>
        <w:tc>
          <w:tcPr>
            <w:tcW w:w="1115" w:type="pct"/>
          </w:tcPr>
          <w:p w14:paraId="4F4CA242" w14:textId="2FBC3C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Rel-17 TS 38.101-2: Introduction of ?TRxSRS</w:t>
            </w:r>
          </w:p>
        </w:tc>
        <w:tc>
          <w:tcPr>
            <w:tcW w:w="506" w:type="pct"/>
          </w:tcPr>
          <w:p w14:paraId="49F9A7DA" w14:textId="636EC3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9A922ED" w14:textId="2B457B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38AD9193" w14:textId="239F53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0708</w:t>
            </w:r>
          </w:p>
        </w:tc>
        <w:tc>
          <w:tcPr>
            <w:tcW w:w="229" w:type="pct"/>
          </w:tcPr>
          <w:p w14:paraId="75B686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42604A" w14:textId="324BE2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B74EB8B" w14:textId="244D87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F7D2CA7" w14:textId="4D4689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026F7EF" w14:textId="2619E0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1FB0D3F" w14:textId="77777777" w:rsidTr="008B0214">
        <w:tc>
          <w:tcPr>
            <w:tcW w:w="586" w:type="pct"/>
          </w:tcPr>
          <w:p w14:paraId="2BAC725A" w14:textId="1737E3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R4-2400961</w:t>
            </w:r>
          </w:p>
        </w:tc>
        <w:tc>
          <w:tcPr>
            <w:tcW w:w="1115" w:type="pct"/>
          </w:tcPr>
          <w:p w14:paraId="11ABA5A3" w14:textId="561720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Rel-18 TS 38.101-2: Introduction of ?TRxSRS</w:t>
            </w:r>
          </w:p>
        </w:tc>
        <w:tc>
          <w:tcPr>
            <w:tcW w:w="506" w:type="pct"/>
          </w:tcPr>
          <w:p w14:paraId="00FE27E0" w14:textId="503CC8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14C5EB2" w14:textId="46DB6E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9D98D7C" w14:textId="6B33E5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0709</w:t>
            </w:r>
          </w:p>
        </w:tc>
        <w:tc>
          <w:tcPr>
            <w:tcW w:w="229" w:type="pct"/>
          </w:tcPr>
          <w:p w14:paraId="0A15A39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B313888" w14:textId="40ED03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A52BC75" w14:textId="5FBDC8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314A281" w14:textId="0ECDA2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9AB0C14" w14:textId="01D5CD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E8F6FD2" w14:textId="77777777" w:rsidTr="008B0214">
        <w:tc>
          <w:tcPr>
            <w:tcW w:w="586" w:type="pct"/>
          </w:tcPr>
          <w:p w14:paraId="23DF0DC7" w14:textId="1FC190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R4-2401204</w:t>
            </w:r>
          </w:p>
        </w:tc>
        <w:tc>
          <w:tcPr>
            <w:tcW w:w="1115" w:type="pct"/>
          </w:tcPr>
          <w:p w14:paraId="3F205134" w14:textId="5FC3D8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38.101-2 to change the suffix K to M for simultaneous reception or transmission in multiple directions.</w:t>
            </w:r>
          </w:p>
        </w:tc>
        <w:tc>
          <w:tcPr>
            <w:tcW w:w="506" w:type="pct"/>
          </w:tcPr>
          <w:p w14:paraId="55D7FD6C" w14:textId="7763BF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5A2207A7" w14:textId="48B284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668C6F54" w14:textId="0390D6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0710</w:t>
            </w:r>
          </w:p>
        </w:tc>
        <w:tc>
          <w:tcPr>
            <w:tcW w:w="229" w:type="pct"/>
          </w:tcPr>
          <w:p w14:paraId="3497C54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79085E" w14:textId="667AE2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742DF7A" w14:textId="1359CD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8449A7" w14:textId="7722C5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6D0A4895" w14:textId="0C051E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3F242F7B" w14:textId="77777777" w:rsidTr="008B0214">
        <w:tc>
          <w:tcPr>
            <w:tcW w:w="586" w:type="pct"/>
          </w:tcPr>
          <w:p w14:paraId="025DF02E" w14:textId="6A3E59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R4-2401211</w:t>
            </w:r>
          </w:p>
        </w:tc>
        <w:tc>
          <w:tcPr>
            <w:tcW w:w="1115" w:type="pct"/>
          </w:tcPr>
          <w:p w14:paraId="68D3B3BB" w14:textId="750AB8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Rel-15 38.101-2 to unify the minimum guardband symbol.</w:t>
            </w:r>
          </w:p>
        </w:tc>
        <w:tc>
          <w:tcPr>
            <w:tcW w:w="506" w:type="pct"/>
          </w:tcPr>
          <w:p w14:paraId="1CA2EE6C" w14:textId="37493D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31A1556A" w14:textId="0FC8D0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1556957B" w14:textId="26004E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0711</w:t>
            </w:r>
          </w:p>
        </w:tc>
        <w:tc>
          <w:tcPr>
            <w:tcW w:w="229" w:type="pct"/>
          </w:tcPr>
          <w:p w14:paraId="35B15E9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865E3B" w14:textId="74DDC2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DD9F10C" w14:textId="7A68A5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013DB0" w14:textId="1B9404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3A86B2C" w14:textId="187BE7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ACF458C" w14:textId="77777777" w:rsidTr="008B0214">
        <w:tc>
          <w:tcPr>
            <w:tcW w:w="586" w:type="pct"/>
          </w:tcPr>
          <w:p w14:paraId="68BF82F3" w14:textId="3CABCD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R4-2401212</w:t>
            </w:r>
          </w:p>
        </w:tc>
        <w:tc>
          <w:tcPr>
            <w:tcW w:w="1115" w:type="pct"/>
          </w:tcPr>
          <w:p w14:paraId="160F8A1C" w14:textId="25E620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Rel-16 38.101-2 to unify the minimum guardband symbol</w:t>
            </w:r>
          </w:p>
        </w:tc>
        <w:tc>
          <w:tcPr>
            <w:tcW w:w="506" w:type="pct"/>
          </w:tcPr>
          <w:p w14:paraId="6D3201E0" w14:textId="086FF7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327EE6F0" w14:textId="4A727D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496E42B4" w14:textId="254112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0712</w:t>
            </w:r>
          </w:p>
        </w:tc>
        <w:tc>
          <w:tcPr>
            <w:tcW w:w="229" w:type="pct"/>
          </w:tcPr>
          <w:p w14:paraId="2601D21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E5F9B3" w14:textId="4C6D13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7A92217" w14:textId="0F91F3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E8DB2EF" w14:textId="6D4706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D1647D9" w14:textId="58CCEE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48D994F" w14:textId="77777777" w:rsidTr="008B0214">
        <w:tc>
          <w:tcPr>
            <w:tcW w:w="586" w:type="pct"/>
          </w:tcPr>
          <w:p w14:paraId="3FA0E417" w14:textId="573F55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R4-2401213</w:t>
            </w:r>
          </w:p>
        </w:tc>
        <w:tc>
          <w:tcPr>
            <w:tcW w:w="1115" w:type="pct"/>
          </w:tcPr>
          <w:p w14:paraId="1A5B21D8" w14:textId="33C2B5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Rel-17 38.101-2 to unify the minimum guardband symbol</w:t>
            </w:r>
          </w:p>
        </w:tc>
        <w:tc>
          <w:tcPr>
            <w:tcW w:w="506" w:type="pct"/>
          </w:tcPr>
          <w:p w14:paraId="352E2CFE" w14:textId="4FAB8C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4780D7BA" w14:textId="034672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34E0D10A" w14:textId="40AAA3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0713</w:t>
            </w:r>
          </w:p>
        </w:tc>
        <w:tc>
          <w:tcPr>
            <w:tcW w:w="229" w:type="pct"/>
          </w:tcPr>
          <w:p w14:paraId="2FC037A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233B3B" w14:textId="6D489B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EA45086" w14:textId="158BAA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0B21BE4" w14:textId="2A237D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BE4D35E" w14:textId="2E9AC5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AE71EF2" w14:textId="77777777" w:rsidTr="008B0214">
        <w:tc>
          <w:tcPr>
            <w:tcW w:w="586" w:type="pct"/>
          </w:tcPr>
          <w:p w14:paraId="276FB938" w14:textId="3F9B15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R4-2401214</w:t>
            </w:r>
          </w:p>
        </w:tc>
        <w:tc>
          <w:tcPr>
            <w:tcW w:w="1115" w:type="pct"/>
          </w:tcPr>
          <w:p w14:paraId="04215AAF" w14:textId="3B9516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38.101-2 to unify the minimum guardband symbol</w:t>
            </w:r>
          </w:p>
        </w:tc>
        <w:tc>
          <w:tcPr>
            <w:tcW w:w="506" w:type="pct"/>
          </w:tcPr>
          <w:p w14:paraId="0EA0AE0A" w14:textId="617F04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45416D88" w14:textId="60DC56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A13C136" w14:textId="7FEC68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0714</w:t>
            </w:r>
          </w:p>
        </w:tc>
        <w:tc>
          <w:tcPr>
            <w:tcW w:w="229" w:type="pct"/>
          </w:tcPr>
          <w:p w14:paraId="62E8276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F3CA51B" w14:textId="2B7A1B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4970554" w14:textId="067E1A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0B43F8F" w14:textId="2ED601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DF714D5" w14:textId="631320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E3D6674" w14:textId="77777777" w:rsidTr="008B0214">
        <w:tc>
          <w:tcPr>
            <w:tcW w:w="586" w:type="pct"/>
          </w:tcPr>
          <w:p w14:paraId="51908604" w14:textId="549046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R4-2403798</w:t>
            </w:r>
          </w:p>
        </w:tc>
        <w:tc>
          <w:tcPr>
            <w:tcW w:w="1115" w:type="pct"/>
          </w:tcPr>
          <w:p w14:paraId="30721EE5" w14:textId="3DE61A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Rel-18 38.101-2 to unify the minimum guardband symbol.</w:t>
            </w:r>
          </w:p>
        </w:tc>
        <w:tc>
          <w:tcPr>
            <w:tcW w:w="506" w:type="pct"/>
          </w:tcPr>
          <w:p w14:paraId="2518100F" w14:textId="3F87AD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272CD343" w14:textId="53106B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DB17393" w14:textId="37FB78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0714</w:t>
            </w:r>
          </w:p>
        </w:tc>
        <w:tc>
          <w:tcPr>
            <w:tcW w:w="229" w:type="pct"/>
          </w:tcPr>
          <w:p w14:paraId="1BABBE1F" w14:textId="454BF7F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6A97E82" w14:textId="0E746A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F67137F" w14:textId="231A9A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063D9E9" w14:textId="4EB017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51AB9344" w14:textId="547658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D447C14" w14:textId="77777777" w:rsidTr="008B0214">
        <w:tc>
          <w:tcPr>
            <w:tcW w:w="586" w:type="pct"/>
          </w:tcPr>
          <w:p w14:paraId="6D196623" w14:textId="2758FC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R4-2401242</w:t>
            </w:r>
          </w:p>
        </w:tc>
        <w:tc>
          <w:tcPr>
            <w:tcW w:w="1115" w:type="pct"/>
          </w:tcPr>
          <w:p w14:paraId="0270394A" w14:textId="1BDAE6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(NR_MIMO_evo_DL_UL-Core) CR for TS38.101-2: Remove redundant illustration from the statement of tolerance in configured transmitted power for STxMP</w:t>
            </w:r>
          </w:p>
        </w:tc>
        <w:tc>
          <w:tcPr>
            <w:tcW w:w="506" w:type="pct"/>
          </w:tcPr>
          <w:p w14:paraId="26528701" w14:textId="37BB6B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4711F0E8" w14:textId="2C298C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1653BFF6" w14:textId="50FBB1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0715</w:t>
            </w:r>
          </w:p>
        </w:tc>
        <w:tc>
          <w:tcPr>
            <w:tcW w:w="229" w:type="pct"/>
          </w:tcPr>
          <w:p w14:paraId="25F8056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F318E1" w14:textId="62E36D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70E43E2" w14:textId="49F888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94F0E44" w14:textId="5E890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18E32664" w14:textId="4ADCB3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F80BE1" w14:textId="77777777" w:rsidTr="008B0214">
        <w:tc>
          <w:tcPr>
            <w:tcW w:w="586" w:type="pct"/>
          </w:tcPr>
          <w:p w14:paraId="59FE94EC" w14:textId="31EC97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R4-2401283</w:t>
            </w:r>
          </w:p>
        </w:tc>
        <w:tc>
          <w:tcPr>
            <w:tcW w:w="1115" w:type="pct"/>
          </w:tcPr>
          <w:p w14:paraId="16A3F4E8" w14:textId="5C78E3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TS 38.101-2 big CR for NR_CADC_R18_2BDL_xBUL</w:t>
            </w:r>
          </w:p>
        </w:tc>
        <w:tc>
          <w:tcPr>
            <w:tcW w:w="506" w:type="pct"/>
          </w:tcPr>
          <w:p w14:paraId="2AF73396" w14:textId="24C2F9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882CA05" w14:textId="66DC30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C8D1B6C" w14:textId="284E72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0716</w:t>
            </w:r>
          </w:p>
        </w:tc>
        <w:tc>
          <w:tcPr>
            <w:tcW w:w="229" w:type="pct"/>
          </w:tcPr>
          <w:p w14:paraId="4C61F6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488D92" w14:textId="647C46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B6BFB99" w14:textId="0EA9B4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89FE316" w14:textId="1F882D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58D7C045" w14:textId="464841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53D95B5" w14:textId="77777777" w:rsidTr="008B0214">
        <w:tc>
          <w:tcPr>
            <w:tcW w:w="586" w:type="pct"/>
          </w:tcPr>
          <w:p w14:paraId="5336F979" w14:textId="06A527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R4-2401468</w:t>
            </w:r>
          </w:p>
        </w:tc>
        <w:tc>
          <w:tcPr>
            <w:tcW w:w="1115" w:type="pct"/>
          </w:tcPr>
          <w:p w14:paraId="7F0D68C6" w14:textId="08EB54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38.101-2 new combinations Rel-18 NR Intra-band</w:t>
            </w:r>
          </w:p>
        </w:tc>
        <w:tc>
          <w:tcPr>
            <w:tcW w:w="506" w:type="pct"/>
          </w:tcPr>
          <w:p w14:paraId="4079819F" w14:textId="471635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06E76D3" w14:textId="3A07B3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8D129C2" w14:textId="5483B7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0717</w:t>
            </w:r>
          </w:p>
        </w:tc>
        <w:tc>
          <w:tcPr>
            <w:tcW w:w="229" w:type="pct"/>
          </w:tcPr>
          <w:p w14:paraId="0B3BDEA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D98B28" w14:textId="5C286A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EBC32E1" w14:textId="158BFB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4F8C82A" w14:textId="36481F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NR_CA_R18_Intra</w:t>
            </w:r>
          </w:p>
        </w:tc>
        <w:tc>
          <w:tcPr>
            <w:tcW w:w="586" w:type="pct"/>
          </w:tcPr>
          <w:p w14:paraId="6723D8B5" w14:textId="07F009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1D7DDA4" w14:textId="77777777" w:rsidTr="008B0214">
        <w:tc>
          <w:tcPr>
            <w:tcW w:w="586" w:type="pct"/>
          </w:tcPr>
          <w:p w14:paraId="2E8BBC25" w14:textId="515E81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R4-2401884</w:t>
            </w:r>
          </w:p>
        </w:tc>
        <w:tc>
          <w:tcPr>
            <w:tcW w:w="1115" w:type="pct"/>
          </w:tcPr>
          <w:p w14:paraId="41BDA42B" w14:textId="3192F4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Rel-15 TS 38.101-2: Introduction of ?TRxSRS</w:t>
            </w:r>
          </w:p>
        </w:tc>
        <w:tc>
          <w:tcPr>
            <w:tcW w:w="506" w:type="pct"/>
          </w:tcPr>
          <w:p w14:paraId="234FDF76" w14:textId="6DB098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A3C838A" w14:textId="2AD3BC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0E8F1E87" w14:textId="17E8CD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0718</w:t>
            </w:r>
          </w:p>
        </w:tc>
        <w:tc>
          <w:tcPr>
            <w:tcW w:w="229" w:type="pct"/>
          </w:tcPr>
          <w:p w14:paraId="2392C8E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323808" w14:textId="590E0B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E9C7D40" w14:textId="0AD7B5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7DBAC5" w14:textId="10511B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672EC17" w14:textId="129475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9A7C133" w14:textId="77777777" w:rsidTr="008B0214">
        <w:tc>
          <w:tcPr>
            <w:tcW w:w="586" w:type="pct"/>
          </w:tcPr>
          <w:p w14:paraId="3CE0E884" w14:textId="13ABB9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R4-2401885</w:t>
            </w:r>
          </w:p>
        </w:tc>
        <w:tc>
          <w:tcPr>
            <w:tcW w:w="1115" w:type="pct"/>
          </w:tcPr>
          <w:p w14:paraId="1B44D783" w14:textId="3DF203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Rel-16 TS 38.101-2: Introduction of ?TRxSRS</w:t>
            </w:r>
          </w:p>
        </w:tc>
        <w:tc>
          <w:tcPr>
            <w:tcW w:w="506" w:type="pct"/>
          </w:tcPr>
          <w:p w14:paraId="3B0C81F9" w14:textId="086D63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9E30EF0" w14:textId="67A005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46C0F317" w14:textId="01017C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0719</w:t>
            </w:r>
          </w:p>
        </w:tc>
        <w:tc>
          <w:tcPr>
            <w:tcW w:w="229" w:type="pct"/>
          </w:tcPr>
          <w:p w14:paraId="733A946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5BB4C5" w14:textId="31005D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E32A788" w14:textId="7613D2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851EE90" w14:textId="71742A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A39E234" w14:textId="109D15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EA71487" w14:textId="77777777" w:rsidTr="008B0214">
        <w:tc>
          <w:tcPr>
            <w:tcW w:w="586" w:type="pct"/>
          </w:tcPr>
          <w:p w14:paraId="783E6DAE" w14:textId="0ACB2F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R4-2401886</w:t>
            </w:r>
          </w:p>
        </w:tc>
        <w:tc>
          <w:tcPr>
            <w:tcW w:w="1115" w:type="pct"/>
          </w:tcPr>
          <w:p w14:paraId="0E02B0C3" w14:textId="2FD9AF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Rel-17 TS 38.101-2: Introduction of ?TRxSRS</w:t>
            </w:r>
          </w:p>
        </w:tc>
        <w:tc>
          <w:tcPr>
            <w:tcW w:w="506" w:type="pct"/>
          </w:tcPr>
          <w:p w14:paraId="1843E8C2" w14:textId="4D3F61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0450BA2" w14:textId="1385B6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3DBFF52" w14:textId="0BC55D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0720</w:t>
            </w:r>
          </w:p>
        </w:tc>
        <w:tc>
          <w:tcPr>
            <w:tcW w:w="229" w:type="pct"/>
          </w:tcPr>
          <w:p w14:paraId="59DED2D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4B7977" w14:textId="2D9960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E7FB1A1" w14:textId="701580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3CE60CE" w14:textId="03E14A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F64874B" w14:textId="750177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C87A309" w14:textId="77777777" w:rsidTr="008B0214">
        <w:tc>
          <w:tcPr>
            <w:tcW w:w="586" w:type="pct"/>
          </w:tcPr>
          <w:p w14:paraId="302893D6" w14:textId="2A8689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R4-2401887</w:t>
            </w:r>
          </w:p>
        </w:tc>
        <w:tc>
          <w:tcPr>
            <w:tcW w:w="1115" w:type="pct"/>
          </w:tcPr>
          <w:p w14:paraId="1FBC343D" w14:textId="064D50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Rel-18 TS 38.101-2: Introduction of ?TRxSRS</w:t>
            </w:r>
          </w:p>
        </w:tc>
        <w:tc>
          <w:tcPr>
            <w:tcW w:w="506" w:type="pct"/>
          </w:tcPr>
          <w:p w14:paraId="122CC42E" w14:textId="5F077B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A6EDF24" w14:textId="3D0FEC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6A735E63" w14:textId="26EC7D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0721</w:t>
            </w:r>
          </w:p>
        </w:tc>
        <w:tc>
          <w:tcPr>
            <w:tcW w:w="229" w:type="pct"/>
          </w:tcPr>
          <w:p w14:paraId="66F8F4E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D7FBD6" w14:textId="598E51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3E52A3E" w14:textId="43D4A8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9925CC5" w14:textId="504345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EFDE002" w14:textId="3FDC3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A68B874" w14:textId="77777777" w:rsidTr="008B0214">
        <w:tc>
          <w:tcPr>
            <w:tcW w:w="586" w:type="pct"/>
          </w:tcPr>
          <w:p w14:paraId="74CDF6CA" w14:textId="1E792B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R4-2402258</w:t>
            </w:r>
          </w:p>
        </w:tc>
        <w:tc>
          <w:tcPr>
            <w:tcW w:w="1115" w:type="pct"/>
          </w:tcPr>
          <w:p w14:paraId="1C818EFB" w14:textId="298F8C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Clarification on requirements for initial access and RRC_Inactive</w:t>
            </w:r>
          </w:p>
        </w:tc>
        <w:tc>
          <w:tcPr>
            <w:tcW w:w="506" w:type="pct"/>
          </w:tcPr>
          <w:p w14:paraId="315706BB" w14:textId="031BAB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72A9FBB6" w14:textId="578707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E2A75C4" w14:textId="72424B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0722</w:t>
            </w:r>
          </w:p>
        </w:tc>
        <w:tc>
          <w:tcPr>
            <w:tcW w:w="229" w:type="pct"/>
          </w:tcPr>
          <w:p w14:paraId="3DF4DBC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9F8F8B" w14:textId="745AB8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552C12F" w14:textId="576D55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2C9DAF3" w14:textId="186922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4E182EE" w14:textId="146B8D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3E9F80E" w14:textId="77777777" w:rsidTr="008B0214">
        <w:tc>
          <w:tcPr>
            <w:tcW w:w="586" w:type="pct"/>
          </w:tcPr>
          <w:p w14:paraId="2CD4DE7E" w14:textId="41DDE4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R4-2403800</w:t>
            </w:r>
          </w:p>
        </w:tc>
        <w:tc>
          <w:tcPr>
            <w:tcW w:w="1115" w:type="pct"/>
          </w:tcPr>
          <w:p w14:paraId="7D6849A2" w14:textId="78A1B9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Clarification on requirements for initial access and RRC_Inactive</w:t>
            </w:r>
          </w:p>
        </w:tc>
        <w:tc>
          <w:tcPr>
            <w:tcW w:w="506" w:type="pct"/>
          </w:tcPr>
          <w:p w14:paraId="24DDBF18" w14:textId="6F54F9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69F8BD47" w14:textId="29F473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06824A87" w14:textId="21F815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0722</w:t>
            </w:r>
          </w:p>
        </w:tc>
        <w:tc>
          <w:tcPr>
            <w:tcW w:w="229" w:type="pct"/>
          </w:tcPr>
          <w:p w14:paraId="4F71C893" w14:textId="4564A3B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B289DB2" w14:textId="40E915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0369DE4" w14:textId="48D838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5400B5" w14:textId="29FBB4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3ABE12A" w14:textId="3846A3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C570B2" w14:textId="77777777" w:rsidTr="008B0214">
        <w:tc>
          <w:tcPr>
            <w:tcW w:w="586" w:type="pct"/>
          </w:tcPr>
          <w:p w14:paraId="6DF7D950" w14:textId="60815C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R4-2402259</w:t>
            </w:r>
          </w:p>
        </w:tc>
        <w:tc>
          <w:tcPr>
            <w:tcW w:w="1115" w:type="pct"/>
          </w:tcPr>
          <w:p w14:paraId="5858B9D7" w14:textId="5DC902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Clarification on requirements for initial access and RRC_Inactive</w:t>
            </w:r>
          </w:p>
        </w:tc>
        <w:tc>
          <w:tcPr>
            <w:tcW w:w="506" w:type="pct"/>
          </w:tcPr>
          <w:p w14:paraId="5EDE4D89" w14:textId="038195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11517835" w14:textId="1D50A5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7D7D5142" w14:textId="39D764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0723</w:t>
            </w:r>
          </w:p>
        </w:tc>
        <w:tc>
          <w:tcPr>
            <w:tcW w:w="229" w:type="pct"/>
          </w:tcPr>
          <w:p w14:paraId="4BA3402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E1A0BD" w14:textId="173DC2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AE05ACF" w14:textId="3752BC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C08A379" w14:textId="7C0B5A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2741E91" w14:textId="5A8B91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7E30F71" w14:textId="77777777" w:rsidTr="008B0214">
        <w:tc>
          <w:tcPr>
            <w:tcW w:w="586" w:type="pct"/>
          </w:tcPr>
          <w:p w14:paraId="4B13A7CD" w14:textId="7CD414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R4-2402260</w:t>
            </w:r>
          </w:p>
        </w:tc>
        <w:tc>
          <w:tcPr>
            <w:tcW w:w="1115" w:type="pct"/>
          </w:tcPr>
          <w:p w14:paraId="4C19481A" w14:textId="6F33AE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Clarification on requirements for initial access and RRC_Inactive</w:t>
            </w:r>
          </w:p>
        </w:tc>
        <w:tc>
          <w:tcPr>
            <w:tcW w:w="506" w:type="pct"/>
          </w:tcPr>
          <w:p w14:paraId="00EFE51E" w14:textId="2CC3CF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0E3550F2" w14:textId="6F0B5D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2E6F0B5D" w14:textId="220C2B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0724</w:t>
            </w:r>
          </w:p>
        </w:tc>
        <w:tc>
          <w:tcPr>
            <w:tcW w:w="229" w:type="pct"/>
          </w:tcPr>
          <w:p w14:paraId="7513BDA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15F56BF" w14:textId="47F1FA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18F998F" w14:textId="29178F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D02B0F4" w14:textId="07F764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B4B6EB5" w14:textId="38C66B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F7C80D" w14:textId="77777777" w:rsidTr="008B0214">
        <w:tc>
          <w:tcPr>
            <w:tcW w:w="586" w:type="pct"/>
          </w:tcPr>
          <w:p w14:paraId="777E941E" w14:textId="3AC248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R4-2402261</w:t>
            </w:r>
          </w:p>
        </w:tc>
        <w:tc>
          <w:tcPr>
            <w:tcW w:w="1115" w:type="pct"/>
          </w:tcPr>
          <w:p w14:paraId="4E052BF3" w14:textId="4A6735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Clarification on requirements for initial access and RRC_Inactive</w:t>
            </w:r>
          </w:p>
        </w:tc>
        <w:tc>
          <w:tcPr>
            <w:tcW w:w="506" w:type="pct"/>
          </w:tcPr>
          <w:p w14:paraId="3773D63B" w14:textId="748B94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71EE5DD0" w14:textId="29BE1B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6091E03C" w14:textId="7D2D9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0725</w:t>
            </w:r>
          </w:p>
        </w:tc>
        <w:tc>
          <w:tcPr>
            <w:tcW w:w="229" w:type="pct"/>
          </w:tcPr>
          <w:p w14:paraId="5754386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03F898" w14:textId="586314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64B5C4" w14:textId="6C0739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69DCBCF" w14:textId="6C36FB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EA0B977" w14:textId="145D7F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E33ECB2" w14:textId="77777777" w:rsidTr="008B0214">
        <w:tc>
          <w:tcPr>
            <w:tcW w:w="586" w:type="pct"/>
          </w:tcPr>
          <w:p w14:paraId="2A29357A" w14:textId="090C4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R4-2402371</w:t>
            </w:r>
          </w:p>
        </w:tc>
        <w:tc>
          <w:tcPr>
            <w:tcW w:w="1115" w:type="pct"/>
          </w:tcPr>
          <w:p w14:paraId="09F55573" w14:textId="363AC2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  CR for Rel-15 TS 38.101-2 on correction of MPR reqirement for CA</w:t>
            </w:r>
          </w:p>
        </w:tc>
        <w:tc>
          <w:tcPr>
            <w:tcW w:w="506" w:type="pct"/>
          </w:tcPr>
          <w:p w14:paraId="23DBE53C" w14:textId="0739A0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45F5FB13" w14:textId="48D23D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08ADDE4C" w14:textId="448D91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0726</w:t>
            </w:r>
          </w:p>
        </w:tc>
        <w:tc>
          <w:tcPr>
            <w:tcW w:w="229" w:type="pct"/>
          </w:tcPr>
          <w:p w14:paraId="1135CDA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1F0A15" w14:textId="0608DC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9D2AAFC" w14:textId="1D0594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1F659D7" w14:textId="7A2BA8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2E17435" w14:textId="77FEC4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5ED098B" w14:textId="77777777" w:rsidTr="008B0214">
        <w:tc>
          <w:tcPr>
            <w:tcW w:w="586" w:type="pct"/>
          </w:tcPr>
          <w:p w14:paraId="642EC921" w14:textId="1193D2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R4-2402377</w:t>
            </w:r>
          </w:p>
        </w:tc>
        <w:tc>
          <w:tcPr>
            <w:tcW w:w="1115" w:type="pct"/>
          </w:tcPr>
          <w:p w14:paraId="71E6ED72" w14:textId="6EEEB5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Rel-16 TS 38.101-2 on correction of MPR requirement for CA</w:t>
            </w:r>
          </w:p>
        </w:tc>
        <w:tc>
          <w:tcPr>
            <w:tcW w:w="506" w:type="pct"/>
          </w:tcPr>
          <w:p w14:paraId="43303549" w14:textId="56AF71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2B790990" w14:textId="23B31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D709D32" w14:textId="27D2E9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0727</w:t>
            </w:r>
          </w:p>
        </w:tc>
        <w:tc>
          <w:tcPr>
            <w:tcW w:w="229" w:type="pct"/>
          </w:tcPr>
          <w:p w14:paraId="444B76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16CF88" w14:textId="6165C3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C2467F3" w14:textId="17F8B7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BB4C36C" w14:textId="3B9B9A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0B9E0AC" w14:textId="5B9512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7A270E7" w14:textId="77777777" w:rsidTr="008B0214">
        <w:tc>
          <w:tcPr>
            <w:tcW w:w="586" w:type="pct"/>
          </w:tcPr>
          <w:p w14:paraId="05A06723" w14:textId="1DD20F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R4-2402378</w:t>
            </w:r>
          </w:p>
        </w:tc>
        <w:tc>
          <w:tcPr>
            <w:tcW w:w="1115" w:type="pct"/>
          </w:tcPr>
          <w:p w14:paraId="75A16B46" w14:textId="1EAB98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Rel-17 TS 38.101-2 on correction of MPR requirement for CA</w:t>
            </w:r>
          </w:p>
        </w:tc>
        <w:tc>
          <w:tcPr>
            <w:tcW w:w="506" w:type="pct"/>
          </w:tcPr>
          <w:p w14:paraId="4C9D5A29" w14:textId="381663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4B98A8F1" w14:textId="4DF460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3A95FB6B" w14:textId="333615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0728</w:t>
            </w:r>
          </w:p>
        </w:tc>
        <w:tc>
          <w:tcPr>
            <w:tcW w:w="229" w:type="pct"/>
          </w:tcPr>
          <w:p w14:paraId="26DB17D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E2EFA2F" w14:textId="3CF2D0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B40BDCF" w14:textId="4A4218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DBE74C7" w14:textId="64AB20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E92FA8B" w14:textId="13FD84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77F234" w14:textId="77777777" w:rsidTr="008B0214">
        <w:tc>
          <w:tcPr>
            <w:tcW w:w="586" w:type="pct"/>
          </w:tcPr>
          <w:p w14:paraId="731FAAE5" w14:textId="1E936D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R4-2402379</w:t>
            </w:r>
          </w:p>
        </w:tc>
        <w:tc>
          <w:tcPr>
            <w:tcW w:w="1115" w:type="pct"/>
          </w:tcPr>
          <w:p w14:paraId="20EC02E9" w14:textId="18D847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Rel-18 TS 38.101-2 on correction of MPR requirement for CA</w:t>
            </w:r>
          </w:p>
        </w:tc>
        <w:tc>
          <w:tcPr>
            <w:tcW w:w="506" w:type="pct"/>
          </w:tcPr>
          <w:p w14:paraId="193877E4" w14:textId="3C2E9B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265C381A" w14:textId="630AB3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3AE101DB" w14:textId="2C82B3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0729</w:t>
            </w:r>
          </w:p>
        </w:tc>
        <w:tc>
          <w:tcPr>
            <w:tcW w:w="229" w:type="pct"/>
          </w:tcPr>
          <w:p w14:paraId="6511022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8D6D76" w14:textId="2D201E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4AD1E09" w14:textId="4448E3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06614C3" w14:textId="3B5700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7376059" w14:textId="13CCDC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5ADB3FC" w14:textId="77777777" w:rsidTr="008B0214">
        <w:tc>
          <w:tcPr>
            <w:tcW w:w="586" w:type="pct"/>
          </w:tcPr>
          <w:p w14:paraId="597C744D" w14:textId="03DEA4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R4-2402408</w:t>
            </w:r>
          </w:p>
        </w:tc>
        <w:tc>
          <w:tcPr>
            <w:tcW w:w="1115" w:type="pct"/>
          </w:tcPr>
          <w:p w14:paraId="16868CC3" w14:textId="0F581B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(NR_HST_FR2) Clarification of highSpeedMeasFlag-r17 in PC6 spherical coverage requirement</w:t>
            </w:r>
          </w:p>
        </w:tc>
        <w:tc>
          <w:tcPr>
            <w:tcW w:w="506" w:type="pct"/>
          </w:tcPr>
          <w:p w14:paraId="42D2BFB3" w14:textId="42241F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A110BF9" w14:textId="7ED91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6B05100B" w14:textId="69BD2F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0730</w:t>
            </w:r>
          </w:p>
        </w:tc>
        <w:tc>
          <w:tcPr>
            <w:tcW w:w="229" w:type="pct"/>
          </w:tcPr>
          <w:p w14:paraId="3C4565D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D61B077" w14:textId="19E31B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7BBB5A0" w14:textId="38A546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7338049" w14:textId="377DE3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NR_HST_FR2-Core</w:t>
            </w:r>
          </w:p>
        </w:tc>
        <w:tc>
          <w:tcPr>
            <w:tcW w:w="586" w:type="pct"/>
          </w:tcPr>
          <w:p w14:paraId="4DCD3D19" w14:textId="738B94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942B8A6" w14:textId="77777777" w:rsidTr="008B0214">
        <w:tc>
          <w:tcPr>
            <w:tcW w:w="586" w:type="pct"/>
          </w:tcPr>
          <w:p w14:paraId="49E466FA" w14:textId="7FB285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R4-2402936</w:t>
            </w:r>
          </w:p>
        </w:tc>
        <w:tc>
          <w:tcPr>
            <w:tcW w:w="1115" w:type="pct"/>
          </w:tcPr>
          <w:p w14:paraId="5A4F5152" w14:textId="7EC8DC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of highSpeedMeasFlag-r17 in PC6 spherical coverage requirement</w:t>
            </w:r>
          </w:p>
        </w:tc>
        <w:tc>
          <w:tcPr>
            <w:tcW w:w="506" w:type="pct"/>
          </w:tcPr>
          <w:p w14:paraId="2FEFA216" w14:textId="7AB430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72A0408" w14:textId="6DC1CD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41E958CF" w14:textId="3EEAAA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0730</w:t>
            </w:r>
          </w:p>
        </w:tc>
        <w:tc>
          <w:tcPr>
            <w:tcW w:w="229" w:type="pct"/>
          </w:tcPr>
          <w:p w14:paraId="3000D5FE" w14:textId="4B9F6D8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B1E2E1E" w14:textId="3E3A76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FDBFB42" w14:textId="63CE4F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42DBF4" w14:textId="7CC6BF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NR_HST_FR2-Core</w:t>
            </w:r>
          </w:p>
        </w:tc>
        <w:tc>
          <w:tcPr>
            <w:tcW w:w="586" w:type="pct"/>
          </w:tcPr>
          <w:p w14:paraId="20FD1CB3" w14:textId="6FA4FE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EE17D55" w14:textId="77777777" w:rsidTr="008B0214">
        <w:tc>
          <w:tcPr>
            <w:tcW w:w="586" w:type="pct"/>
          </w:tcPr>
          <w:p w14:paraId="3970058F" w14:textId="4B91F0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R4-2402409</w:t>
            </w:r>
          </w:p>
        </w:tc>
        <w:tc>
          <w:tcPr>
            <w:tcW w:w="1115" w:type="pct"/>
          </w:tcPr>
          <w:p w14:paraId="19921E7C" w14:textId="38BEC2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of highSpeedMeasFlag-r17 in PC6 spherical coverage requirement</w:t>
            </w:r>
          </w:p>
        </w:tc>
        <w:tc>
          <w:tcPr>
            <w:tcW w:w="506" w:type="pct"/>
          </w:tcPr>
          <w:p w14:paraId="15A8453B" w14:textId="09266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374952A" w14:textId="205AC0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A8B56F4" w14:textId="549CA5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0731</w:t>
            </w:r>
          </w:p>
        </w:tc>
        <w:tc>
          <w:tcPr>
            <w:tcW w:w="229" w:type="pct"/>
          </w:tcPr>
          <w:p w14:paraId="2E93C1A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791CE6" w14:textId="187D3E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2569FB6" w14:textId="17D4A1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39E236" w14:textId="534676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NR_HST_FR2-Core</w:t>
            </w:r>
          </w:p>
        </w:tc>
        <w:tc>
          <w:tcPr>
            <w:tcW w:w="586" w:type="pct"/>
          </w:tcPr>
          <w:p w14:paraId="17A7E3F9" w14:textId="5133D2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49506B7" w14:textId="77777777" w:rsidTr="008B0214">
        <w:tc>
          <w:tcPr>
            <w:tcW w:w="586" w:type="pct"/>
          </w:tcPr>
          <w:p w14:paraId="24100EC3" w14:textId="442F97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R4-2402410</w:t>
            </w:r>
          </w:p>
        </w:tc>
        <w:tc>
          <w:tcPr>
            <w:tcW w:w="1115" w:type="pct"/>
          </w:tcPr>
          <w:p w14:paraId="171309F6" w14:textId="70DB02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(FR2_req_Ph3) Beam correspondence requirement for power classes other than PC3 in initial access and RRC_INACTIVE</w:t>
            </w:r>
          </w:p>
        </w:tc>
        <w:tc>
          <w:tcPr>
            <w:tcW w:w="506" w:type="pct"/>
          </w:tcPr>
          <w:p w14:paraId="5071E1E8" w14:textId="1CF8A7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BF45C52" w14:textId="0A4470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288683DE" w14:textId="7EAF39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0732</w:t>
            </w:r>
          </w:p>
        </w:tc>
        <w:tc>
          <w:tcPr>
            <w:tcW w:w="229" w:type="pct"/>
          </w:tcPr>
          <w:p w14:paraId="4B7D997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C753E74" w14:textId="2344A2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8E9A1E9" w14:textId="1B209D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F54335" w14:textId="4D4491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NR_RF_FR2_req_Ph3-Core</w:t>
            </w:r>
          </w:p>
        </w:tc>
        <w:tc>
          <w:tcPr>
            <w:tcW w:w="586" w:type="pct"/>
          </w:tcPr>
          <w:p w14:paraId="4D2020BE" w14:textId="5A7E79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7929971" w14:textId="77777777" w:rsidTr="008B0214">
        <w:tc>
          <w:tcPr>
            <w:tcW w:w="586" w:type="pct"/>
          </w:tcPr>
          <w:p w14:paraId="6B9ADDAF" w14:textId="6E1532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R4-2402937</w:t>
            </w:r>
          </w:p>
        </w:tc>
        <w:tc>
          <w:tcPr>
            <w:tcW w:w="1115" w:type="pct"/>
          </w:tcPr>
          <w:p w14:paraId="2F3777FD" w14:textId="3E4530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(FR2_req_Ph3) Beam correspondence requirement for power classes other than PC3 in initial access and RRC_INACTIVE</w:t>
            </w:r>
          </w:p>
        </w:tc>
        <w:tc>
          <w:tcPr>
            <w:tcW w:w="506" w:type="pct"/>
          </w:tcPr>
          <w:p w14:paraId="7E02F0A9" w14:textId="7F53EE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1D775BC" w14:textId="51E04B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1CC8E54" w14:textId="24CDAF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0732</w:t>
            </w:r>
          </w:p>
        </w:tc>
        <w:tc>
          <w:tcPr>
            <w:tcW w:w="229" w:type="pct"/>
          </w:tcPr>
          <w:p w14:paraId="2F7D0EF9" w14:textId="01DED44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BB433DB" w14:textId="5C8231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B364ABF" w14:textId="09BBBF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CDE7AB1" w14:textId="02AA16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NR_RF_FR2_req_Ph3-Core</w:t>
            </w:r>
          </w:p>
        </w:tc>
        <w:tc>
          <w:tcPr>
            <w:tcW w:w="586" w:type="pct"/>
          </w:tcPr>
          <w:p w14:paraId="2E15DB80" w14:textId="5232D3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8D6389F" w14:textId="77777777" w:rsidTr="008B0214">
        <w:tc>
          <w:tcPr>
            <w:tcW w:w="586" w:type="pct"/>
          </w:tcPr>
          <w:p w14:paraId="64B6EE87" w14:textId="3D46E5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R4-2403634</w:t>
            </w:r>
          </w:p>
        </w:tc>
        <w:tc>
          <w:tcPr>
            <w:tcW w:w="1115" w:type="pct"/>
          </w:tcPr>
          <w:p w14:paraId="58E9A914" w14:textId="63CC4E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 correspondence requirement for power classes other than PC3 in initial access and RRC_INACTIVE</w:t>
            </w:r>
          </w:p>
        </w:tc>
        <w:tc>
          <w:tcPr>
            <w:tcW w:w="506" w:type="pct"/>
          </w:tcPr>
          <w:p w14:paraId="17083DA8" w14:textId="2FFAB6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2322442" w14:textId="40325F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48A5C3BB" w14:textId="6782E1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0732</w:t>
            </w:r>
          </w:p>
        </w:tc>
        <w:tc>
          <w:tcPr>
            <w:tcW w:w="229" w:type="pct"/>
          </w:tcPr>
          <w:p w14:paraId="1A52A8EA" w14:textId="23218C4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7026D386" w14:textId="590F31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8DB691" w14:textId="36DB53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A187F6" w14:textId="171EC0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NR_RF_FR2_req_Ph3-Core</w:t>
            </w:r>
          </w:p>
        </w:tc>
        <w:tc>
          <w:tcPr>
            <w:tcW w:w="586" w:type="pct"/>
          </w:tcPr>
          <w:p w14:paraId="66E98D14" w14:textId="11C10E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BF50B6" w14:textId="77777777" w:rsidTr="008B0214">
        <w:tc>
          <w:tcPr>
            <w:tcW w:w="586" w:type="pct"/>
          </w:tcPr>
          <w:p w14:paraId="31847468" w14:textId="7C8832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R4-2403895</w:t>
            </w:r>
          </w:p>
        </w:tc>
        <w:tc>
          <w:tcPr>
            <w:tcW w:w="1115" w:type="pct"/>
          </w:tcPr>
          <w:p w14:paraId="417282D6" w14:textId="1014B6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38.101-2 on RMC for UL 256QAM</w:t>
            </w:r>
          </w:p>
        </w:tc>
        <w:tc>
          <w:tcPr>
            <w:tcW w:w="506" w:type="pct"/>
          </w:tcPr>
          <w:p w14:paraId="61122967" w14:textId="05AF37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0CB3035" w14:textId="2DDFAB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5E052849" w14:textId="78B641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0733</w:t>
            </w:r>
          </w:p>
        </w:tc>
        <w:tc>
          <w:tcPr>
            <w:tcW w:w="229" w:type="pct"/>
          </w:tcPr>
          <w:p w14:paraId="06E759D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46ED829" w14:textId="030EC8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B67802C" w14:textId="6929E4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AD0BC0" w14:textId="073812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NR_RF_FR2_req_Ph3-Core</w:t>
            </w:r>
          </w:p>
        </w:tc>
        <w:tc>
          <w:tcPr>
            <w:tcW w:w="586" w:type="pct"/>
          </w:tcPr>
          <w:p w14:paraId="05A89095" w14:textId="0D1D52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047B1EE" w14:textId="77777777" w:rsidTr="008B0214">
        <w:tc>
          <w:tcPr>
            <w:tcW w:w="586" w:type="pct"/>
          </w:tcPr>
          <w:p w14:paraId="72506223" w14:textId="6981D2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R4-2403901</w:t>
            </w:r>
          </w:p>
        </w:tc>
        <w:tc>
          <w:tcPr>
            <w:tcW w:w="1115" w:type="pct"/>
          </w:tcPr>
          <w:p w14:paraId="10D1BA6D" w14:textId="347DE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38.101-2 on FR2 sTxMP</w:t>
            </w:r>
          </w:p>
        </w:tc>
        <w:tc>
          <w:tcPr>
            <w:tcW w:w="506" w:type="pct"/>
          </w:tcPr>
          <w:p w14:paraId="58E995AD" w14:textId="5CF497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42002E3" w14:textId="2E5B6D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2B1B8DAA" w14:textId="049625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0734</w:t>
            </w:r>
          </w:p>
        </w:tc>
        <w:tc>
          <w:tcPr>
            <w:tcW w:w="229" w:type="pct"/>
          </w:tcPr>
          <w:p w14:paraId="5B168C5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B13FBA5" w14:textId="0F2C3C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8A9A855" w14:textId="2F1A4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FAB91FB" w14:textId="1ED6F1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340C2081" w14:textId="36F26C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671D5F" w14:textId="77777777" w:rsidTr="008B0214">
        <w:tc>
          <w:tcPr>
            <w:tcW w:w="586" w:type="pct"/>
          </w:tcPr>
          <w:p w14:paraId="461C8E1C" w14:textId="71DE94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R4-2403907</w:t>
            </w:r>
          </w:p>
        </w:tc>
        <w:tc>
          <w:tcPr>
            <w:tcW w:w="1115" w:type="pct"/>
          </w:tcPr>
          <w:p w14:paraId="5084908D" w14:textId="02FBE3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38.101-2 MultiRx PC3 RF requirement applicable frequency range</w:t>
            </w:r>
          </w:p>
        </w:tc>
        <w:tc>
          <w:tcPr>
            <w:tcW w:w="506" w:type="pct"/>
          </w:tcPr>
          <w:p w14:paraId="08AA5CE6" w14:textId="145C60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ABA97B5" w14:textId="36DE2B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38.101-2</w:t>
            </w:r>
          </w:p>
        </w:tc>
        <w:tc>
          <w:tcPr>
            <w:tcW w:w="222" w:type="pct"/>
          </w:tcPr>
          <w:p w14:paraId="335ABE6A" w14:textId="043A3D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0735</w:t>
            </w:r>
          </w:p>
        </w:tc>
        <w:tc>
          <w:tcPr>
            <w:tcW w:w="229" w:type="pct"/>
          </w:tcPr>
          <w:p w14:paraId="3B47C32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174095" w14:textId="4960EE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615668D" w14:textId="26BA1E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0C0192" w14:textId="4D3248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7DA5096A" w14:textId="1D25BB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2D888C4" w14:textId="77777777" w:rsidTr="008B0214">
        <w:tc>
          <w:tcPr>
            <w:tcW w:w="586" w:type="pct"/>
          </w:tcPr>
          <w:p w14:paraId="426288C5" w14:textId="2803BE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R4-2400143</w:t>
            </w:r>
          </w:p>
        </w:tc>
        <w:tc>
          <w:tcPr>
            <w:tcW w:w="1115" w:type="pct"/>
          </w:tcPr>
          <w:p w14:paraId="5925CE13" w14:textId="329E62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38.101-3 Spurious Emissions for Inter-band EN-DC within FR1 R16</w:t>
            </w:r>
          </w:p>
        </w:tc>
        <w:tc>
          <w:tcPr>
            <w:tcW w:w="506" w:type="pct"/>
          </w:tcPr>
          <w:p w14:paraId="1A5F86F2" w14:textId="013A31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5DC8B5CC" w14:textId="307E37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7F342AD" w14:textId="751BC9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1095</w:t>
            </w:r>
          </w:p>
        </w:tc>
        <w:tc>
          <w:tcPr>
            <w:tcW w:w="229" w:type="pct"/>
          </w:tcPr>
          <w:p w14:paraId="4A51D27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00332F6" w14:textId="460D50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5C6CF26" w14:textId="07D56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05BF18" w14:textId="215DFF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</w:t>
            </w:r>
          </w:p>
        </w:tc>
        <w:tc>
          <w:tcPr>
            <w:tcW w:w="586" w:type="pct"/>
          </w:tcPr>
          <w:p w14:paraId="4280D0D6" w14:textId="2E226E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50C3EA9" w14:textId="77777777" w:rsidTr="008B0214">
        <w:tc>
          <w:tcPr>
            <w:tcW w:w="586" w:type="pct"/>
          </w:tcPr>
          <w:p w14:paraId="39B3CD1B" w14:textId="11CC9F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R4-2400144</w:t>
            </w:r>
          </w:p>
        </w:tc>
        <w:tc>
          <w:tcPr>
            <w:tcW w:w="1115" w:type="pct"/>
          </w:tcPr>
          <w:p w14:paraId="41D0549C" w14:textId="720DF8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38.101-3 Spurious Emissions for Inter-band EN-DC within FR1 R17</w:t>
            </w:r>
          </w:p>
        </w:tc>
        <w:tc>
          <w:tcPr>
            <w:tcW w:w="506" w:type="pct"/>
          </w:tcPr>
          <w:p w14:paraId="704AA94E" w14:textId="1D075F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7B4DFDDC" w14:textId="3EF4E6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A10C9BE" w14:textId="54348D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1096</w:t>
            </w:r>
          </w:p>
        </w:tc>
        <w:tc>
          <w:tcPr>
            <w:tcW w:w="229" w:type="pct"/>
          </w:tcPr>
          <w:p w14:paraId="711882B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5BC10E" w14:textId="7F175E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F0A2BCC" w14:textId="3E8370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43F18AA" w14:textId="5380E9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DC_R17_1BLTE_1BNR_2DL2UL</w:t>
            </w:r>
          </w:p>
        </w:tc>
        <w:tc>
          <w:tcPr>
            <w:tcW w:w="586" w:type="pct"/>
          </w:tcPr>
          <w:p w14:paraId="23A1E649" w14:textId="137D25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D96F52A" w14:textId="77777777" w:rsidTr="008B0214">
        <w:tc>
          <w:tcPr>
            <w:tcW w:w="586" w:type="pct"/>
          </w:tcPr>
          <w:p w14:paraId="4A05AAC0" w14:textId="734814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R4-2400145</w:t>
            </w:r>
          </w:p>
        </w:tc>
        <w:tc>
          <w:tcPr>
            <w:tcW w:w="1115" w:type="pct"/>
          </w:tcPr>
          <w:p w14:paraId="56745EAA" w14:textId="2F387D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38.101-3 Spurious Emissions for Inter-band EN-DC within FR1 R18</w:t>
            </w:r>
          </w:p>
        </w:tc>
        <w:tc>
          <w:tcPr>
            <w:tcW w:w="506" w:type="pct"/>
          </w:tcPr>
          <w:p w14:paraId="49609492" w14:textId="253EA5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193085B3" w14:textId="6F6F11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585E3A3" w14:textId="12F263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1097</w:t>
            </w:r>
          </w:p>
        </w:tc>
        <w:tc>
          <w:tcPr>
            <w:tcW w:w="229" w:type="pct"/>
          </w:tcPr>
          <w:p w14:paraId="2C7AEC9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D30073" w14:textId="77D97D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C4F9F7" w14:textId="6DA07A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6B66FCB" w14:textId="407DD6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586" w:type="pct"/>
          </w:tcPr>
          <w:p w14:paraId="7FEBA146" w14:textId="369F33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5B9566A" w14:textId="77777777" w:rsidTr="008B0214">
        <w:tc>
          <w:tcPr>
            <w:tcW w:w="586" w:type="pct"/>
          </w:tcPr>
          <w:p w14:paraId="27293732" w14:textId="0234EE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R4-2400158</w:t>
            </w:r>
          </w:p>
        </w:tc>
        <w:tc>
          <w:tcPr>
            <w:tcW w:w="1115" w:type="pct"/>
          </w:tcPr>
          <w:p w14:paraId="73373388" w14:textId="43A06F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Rel-15 CAT-F: Introducing missing Rel-15 MSD requirements</w:t>
            </w:r>
          </w:p>
        </w:tc>
        <w:tc>
          <w:tcPr>
            <w:tcW w:w="506" w:type="pct"/>
          </w:tcPr>
          <w:p w14:paraId="27C0D55B" w14:textId="7CD265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BC5BBBB" w14:textId="2E8FAD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BBFCD33" w14:textId="58F7D7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1098</w:t>
            </w:r>
          </w:p>
        </w:tc>
        <w:tc>
          <w:tcPr>
            <w:tcW w:w="229" w:type="pct"/>
          </w:tcPr>
          <w:p w14:paraId="682FF65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30964A2" w14:textId="371378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A666135" w14:textId="00F2A0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AC1D98" w14:textId="76F159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9F84D47" w14:textId="240439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BD404B0" w14:textId="77777777" w:rsidTr="008B0214">
        <w:tc>
          <w:tcPr>
            <w:tcW w:w="586" w:type="pct"/>
          </w:tcPr>
          <w:p w14:paraId="55C28CC6" w14:textId="3FC4C4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R4-2400159</w:t>
            </w:r>
          </w:p>
        </w:tc>
        <w:tc>
          <w:tcPr>
            <w:tcW w:w="1115" w:type="pct"/>
          </w:tcPr>
          <w:p w14:paraId="239F5B8D" w14:textId="7AAF95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Rel-16 CAT-A: Introducing missing Rel-15 MSD requirements</w:t>
            </w:r>
          </w:p>
        </w:tc>
        <w:tc>
          <w:tcPr>
            <w:tcW w:w="506" w:type="pct"/>
          </w:tcPr>
          <w:p w14:paraId="3387FEF9" w14:textId="3D19B3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34D6CA1" w14:textId="1E1A1F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C4D0B9E" w14:textId="6B3BA0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1099</w:t>
            </w:r>
          </w:p>
        </w:tc>
        <w:tc>
          <w:tcPr>
            <w:tcW w:w="229" w:type="pct"/>
          </w:tcPr>
          <w:p w14:paraId="42C38FE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3748A26" w14:textId="6994BF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8E4CFF7" w14:textId="0A7DA2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D0AE962" w14:textId="10C87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6A82659" w14:textId="757824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589510" w14:textId="77777777" w:rsidTr="008B0214">
        <w:tc>
          <w:tcPr>
            <w:tcW w:w="586" w:type="pct"/>
          </w:tcPr>
          <w:p w14:paraId="01BFD25E" w14:textId="175B5E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R4-2400160</w:t>
            </w:r>
          </w:p>
        </w:tc>
        <w:tc>
          <w:tcPr>
            <w:tcW w:w="1115" w:type="pct"/>
          </w:tcPr>
          <w:p w14:paraId="36F60DEE" w14:textId="27559B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Rel-17 CAT-A: Introducing missing Rel-15 MSD requirements</w:t>
            </w:r>
          </w:p>
        </w:tc>
        <w:tc>
          <w:tcPr>
            <w:tcW w:w="506" w:type="pct"/>
          </w:tcPr>
          <w:p w14:paraId="18813CA1" w14:textId="1A3437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0FFBCD0" w14:textId="604262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DFB469C" w14:textId="6DBE0E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1100</w:t>
            </w:r>
          </w:p>
        </w:tc>
        <w:tc>
          <w:tcPr>
            <w:tcW w:w="229" w:type="pct"/>
          </w:tcPr>
          <w:p w14:paraId="0BD0C0B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7DF17D" w14:textId="2F411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4A62D6B" w14:textId="6E2CE5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6290FA7" w14:textId="4B5CFA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04A52D5" w14:textId="490C3A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3BFA0C4" w14:textId="77777777" w:rsidTr="008B0214">
        <w:tc>
          <w:tcPr>
            <w:tcW w:w="586" w:type="pct"/>
          </w:tcPr>
          <w:p w14:paraId="03CB35DD" w14:textId="798753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R4-2400161</w:t>
            </w:r>
          </w:p>
        </w:tc>
        <w:tc>
          <w:tcPr>
            <w:tcW w:w="1115" w:type="pct"/>
          </w:tcPr>
          <w:p w14:paraId="25DE220C" w14:textId="579276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Rel-18 CAT-A: Introducing missing Rel-15 MSD requirements</w:t>
            </w:r>
          </w:p>
        </w:tc>
        <w:tc>
          <w:tcPr>
            <w:tcW w:w="506" w:type="pct"/>
          </w:tcPr>
          <w:p w14:paraId="55CCFA21" w14:textId="28DDBC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3A4A0AD" w14:textId="5D8251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DB4DAC6" w14:textId="6B6D10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1101</w:t>
            </w:r>
          </w:p>
        </w:tc>
        <w:tc>
          <w:tcPr>
            <w:tcW w:w="229" w:type="pct"/>
          </w:tcPr>
          <w:p w14:paraId="2E39B42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C1D871" w14:textId="5211A8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996CCD" w14:textId="0A7DB5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9EFB0CA" w14:textId="13B9DF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B5E17B1" w14:textId="5CCE81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2BDA4C6" w14:textId="77777777" w:rsidTr="008B0214">
        <w:tc>
          <w:tcPr>
            <w:tcW w:w="586" w:type="pct"/>
          </w:tcPr>
          <w:p w14:paraId="6085D900" w14:textId="206735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R4-2400162</w:t>
            </w:r>
          </w:p>
        </w:tc>
        <w:tc>
          <w:tcPr>
            <w:tcW w:w="1115" w:type="pct"/>
          </w:tcPr>
          <w:p w14:paraId="09E2CFE3" w14:textId="328D3B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Rel-16 CAT-F: Introducing missing Rel-16 MSD requirements</w:t>
            </w:r>
          </w:p>
        </w:tc>
        <w:tc>
          <w:tcPr>
            <w:tcW w:w="506" w:type="pct"/>
          </w:tcPr>
          <w:p w14:paraId="5D4DE6BE" w14:textId="6F34C0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099F878" w14:textId="55C770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DDDC737" w14:textId="5F3AEE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1102</w:t>
            </w:r>
          </w:p>
        </w:tc>
        <w:tc>
          <w:tcPr>
            <w:tcW w:w="229" w:type="pct"/>
          </w:tcPr>
          <w:p w14:paraId="40308EF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E8F7CA" w14:textId="72D3C1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176CF5D" w14:textId="40A7D6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5FDC122" w14:textId="01DF10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DC_R16_xBLTE_2BNR_yDL2UL-Core</w:t>
            </w:r>
          </w:p>
        </w:tc>
        <w:tc>
          <w:tcPr>
            <w:tcW w:w="586" w:type="pct"/>
          </w:tcPr>
          <w:p w14:paraId="32E6FE7C" w14:textId="659195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472BD48" w14:textId="77777777" w:rsidTr="008B0214">
        <w:tc>
          <w:tcPr>
            <w:tcW w:w="586" w:type="pct"/>
          </w:tcPr>
          <w:p w14:paraId="25E0A92E" w14:textId="50D457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R4-2403804</w:t>
            </w:r>
          </w:p>
        </w:tc>
        <w:tc>
          <w:tcPr>
            <w:tcW w:w="1115" w:type="pct"/>
          </w:tcPr>
          <w:p w14:paraId="36C71F6E" w14:textId="7D2D12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Rel-16 CAT-F: Introducing missing Rel-16 MSD requirements</w:t>
            </w:r>
          </w:p>
        </w:tc>
        <w:tc>
          <w:tcPr>
            <w:tcW w:w="506" w:type="pct"/>
          </w:tcPr>
          <w:p w14:paraId="100D9103" w14:textId="45202C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380CF97" w14:textId="7E62D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FA8DA34" w14:textId="2FFA6B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1102</w:t>
            </w:r>
          </w:p>
        </w:tc>
        <w:tc>
          <w:tcPr>
            <w:tcW w:w="229" w:type="pct"/>
          </w:tcPr>
          <w:p w14:paraId="7BC7CA97" w14:textId="34F781D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AB3EA8F" w14:textId="163E22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33A326A" w14:textId="68D097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ACC468" w14:textId="256147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DC_R16_xBLTE_2BNR_yDL2UL-Core</w:t>
            </w:r>
          </w:p>
        </w:tc>
        <w:tc>
          <w:tcPr>
            <w:tcW w:w="586" w:type="pct"/>
          </w:tcPr>
          <w:p w14:paraId="20F79097" w14:textId="1FFCE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3D8DC33" w14:textId="77777777" w:rsidTr="008B0214">
        <w:tc>
          <w:tcPr>
            <w:tcW w:w="586" w:type="pct"/>
          </w:tcPr>
          <w:p w14:paraId="3E705270" w14:textId="01844B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R4-2400163</w:t>
            </w:r>
          </w:p>
        </w:tc>
        <w:tc>
          <w:tcPr>
            <w:tcW w:w="1115" w:type="pct"/>
          </w:tcPr>
          <w:p w14:paraId="76175C6A" w14:textId="4B4E3F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Rel-17 CAT-A: Introducing missing Rel-16 MSD requirements</w:t>
            </w:r>
          </w:p>
        </w:tc>
        <w:tc>
          <w:tcPr>
            <w:tcW w:w="506" w:type="pct"/>
          </w:tcPr>
          <w:p w14:paraId="79414484" w14:textId="13DCA1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7EE7F73" w14:textId="123967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39C5696" w14:textId="3F3750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1103</w:t>
            </w:r>
          </w:p>
        </w:tc>
        <w:tc>
          <w:tcPr>
            <w:tcW w:w="229" w:type="pct"/>
          </w:tcPr>
          <w:p w14:paraId="4FB2A35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3311B59" w14:textId="480ECE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DF2D788" w14:textId="7B25BA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8437112" w14:textId="7176A7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DC_R16_xBLTE_2BNR_yDL2UL-Core</w:t>
            </w:r>
          </w:p>
        </w:tc>
        <w:tc>
          <w:tcPr>
            <w:tcW w:w="586" w:type="pct"/>
          </w:tcPr>
          <w:p w14:paraId="5E559242" w14:textId="6FFE3B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00C9D00" w14:textId="77777777" w:rsidTr="008B0214">
        <w:tc>
          <w:tcPr>
            <w:tcW w:w="586" w:type="pct"/>
          </w:tcPr>
          <w:p w14:paraId="71C1370B" w14:textId="1EEFD6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R4-2400164</w:t>
            </w:r>
          </w:p>
        </w:tc>
        <w:tc>
          <w:tcPr>
            <w:tcW w:w="1115" w:type="pct"/>
          </w:tcPr>
          <w:p w14:paraId="1C6989F9" w14:textId="7200F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Rel-18 CAT-A: Introducing missing Rel-16 MSD requirements</w:t>
            </w:r>
          </w:p>
        </w:tc>
        <w:tc>
          <w:tcPr>
            <w:tcW w:w="506" w:type="pct"/>
          </w:tcPr>
          <w:p w14:paraId="17DEDB5E" w14:textId="2A66B8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B926AAE" w14:textId="41CDA0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B1384A2" w14:textId="088839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1104</w:t>
            </w:r>
          </w:p>
        </w:tc>
        <w:tc>
          <w:tcPr>
            <w:tcW w:w="229" w:type="pct"/>
          </w:tcPr>
          <w:p w14:paraId="56D3F22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BFD7798" w14:textId="6D1FE1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5E1C940" w14:textId="7B1995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1F27D96" w14:textId="1F94D8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DC_R16_xBLTE_2BNR_yDL2UL-Core</w:t>
            </w:r>
          </w:p>
        </w:tc>
        <w:tc>
          <w:tcPr>
            <w:tcW w:w="586" w:type="pct"/>
          </w:tcPr>
          <w:p w14:paraId="6EC89518" w14:textId="2C3616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2CEB2F" w14:textId="77777777" w:rsidTr="008B0214">
        <w:tc>
          <w:tcPr>
            <w:tcW w:w="586" w:type="pct"/>
          </w:tcPr>
          <w:p w14:paraId="6C1923AB" w14:textId="5E472B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R4-2400165</w:t>
            </w:r>
          </w:p>
        </w:tc>
        <w:tc>
          <w:tcPr>
            <w:tcW w:w="1115" w:type="pct"/>
          </w:tcPr>
          <w:p w14:paraId="1B7A4172" w14:textId="6B5F03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Rel-17 CAT-F: Introducing missing Rel-17 MSD requirements</w:t>
            </w:r>
          </w:p>
        </w:tc>
        <w:tc>
          <w:tcPr>
            <w:tcW w:w="506" w:type="pct"/>
          </w:tcPr>
          <w:p w14:paraId="3C2D82AA" w14:textId="371E33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8FA7BD7" w14:textId="1C9C8D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C6DB6E7" w14:textId="3CE47B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1105</w:t>
            </w:r>
          </w:p>
        </w:tc>
        <w:tc>
          <w:tcPr>
            <w:tcW w:w="229" w:type="pct"/>
          </w:tcPr>
          <w:p w14:paraId="180EA6E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264789" w14:textId="246EBC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931528" w14:textId="4730D7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D9F76D3" w14:textId="37D76D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DC_R17_2BLTE_1BNR_3DL2UL-Core, DC_R17_xBLTE_2BNR_yDL2UL-Core</w:t>
            </w:r>
          </w:p>
        </w:tc>
        <w:tc>
          <w:tcPr>
            <w:tcW w:w="586" w:type="pct"/>
          </w:tcPr>
          <w:p w14:paraId="599E4794" w14:textId="5E942E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D76FDF0" w14:textId="77777777" w:rsidTr="008B0214">
        <w:tc>
          <w:tcPr>
            <w:tcW w:w="586" w:type="pct"/>
          </w:tcPr>
          <w:p w14:paraId="72E6C7A9" w14:textId="48F8A1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R4-2403851</w:t>
            </w:r>
          </w:p>
        </w:tc>
        <w:tc>
          <w:tcPr>
            <w:tcW w:w="1115" w:type="pct"/>
          </w:tcPr>
          <w:p w14:paraId="1A86A45E" w14:textId="0564F9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Rel-17 CAT-F: Introducing missing Rel-17 MSD requirements</w:t>
            </w:r>
          </w:p>
        </w:tc>
        <w:tc>
          <w:tcPr>
            <w:tcW w:w="506" w:type="pct"/>
          </w:tcPr>
          <w:p w14:paraId="3A5C7B4C" w14:textId="0DD72C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8F2E196" w14:textId="12DA24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8C4FC33" w14:textId="55AD43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1105</w:t>
            </w:r>
          </w:p>
        </w:tc>
        <w:tc>
          <w:tcPr>
            <w:tcW w:w="229" w:type="pct"/>
          </w:tcPr>
          <w:p w14:paraId="680C2005" w14:textId="72F8E6B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4354472" w14:textId="51B77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A8FA114" w14:textId="05786A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236A08" w14:textId="77AC79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DC_R17_2BLTE_1BNR_3DL2UL-Core, DC_R17_xBLTE_2BNR_yDL2UL-Core</w:t>
            </w:r>
          </w:p>
        </w:tc>
        <w:tc>
          <w:tcPr>
            <w:tcW w:w="586" w:type="pct"/>
          </w:tcPr>
          <w:p w14:paraId="30A7B928" w14:textId="2ECC28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D09F80E" w14:textId="77777777" w:rsidTr="008B0214">
        <w:tc>
          <w:tcPr>
            <w:tcW w:w="586" w:type="pct"/>
          </w:tcPr>
          <w:p w14:paraId="3B435970" w14:textId="727DEA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R4-2400166</w:t>
            </w:r>
          </w:p>
        </w:tc>
        <w:tc>
          <w:tcPr>
            <w:tcW w:w="1115" w:type="pct"/>
          </w:tcPr>
          <w:p w14:paraId="21CAF881" w14:textId="63A1EF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Rel-18 CAT-A: Introducing missing Rel-17 MSD requirements</w:t>
            </w:r>
          </w:p>
        </w:tc>
        <w:tc>
          <w:tcPr>
            <w:tcW w:w="506" w:type="pct"/>
          </w:tcPr>
          <w:p w14:paraId="02AC260A" w14:textId="56693C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13BF173" w14:textId="1E54E3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3AA9BE1" w14:textId="3996D4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1106</w:t>
            </w:r>
          </w:p>
        </w:tc>
        <w:tc>
          <w:tcPr>
            <w:tcW w:w="229" w:type="pct"/>
          </w:tcPr>
          <w:p w14:paraId="132ABBB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701F10" w14:textId="6A63BC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D64A2E0" w14:textId="0F48E6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8C91ABA" w14:textId="7AD1C0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DC_R17_2BLTE_1BNR_3DL2UL-Core, DC_R17_xBLTE_2BNR_yDL2UL-Core</w:t>
            </w:r>
          </w:p>
        </w:tc>
        <w:tc>
          <w:tcPr>
            <w:tcW w:w="586" w:type="pct"/>
          </w:tcPr>
          <w:p w14:paraId="061349FC" w14:textId="5BE29E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F8D63B" w14:textId="77777777" w:rsidTr="008B0214">
        <w:tc>
          <w:tcPr>
            <w:tcW w:w="586" w:type="pct"/>
          </w:tcPr>
          <w:p w14:paraId="191CFE91" w14:textId="713FA0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R4-2400167</w:t>
            </w:r>
          </w:p>
        </w:tc>
        <w:tc>
          <w:tcPr>
            <w:tcW w:w="1115" w:type="pct"/>
          </w:tcPr>
          <w:p w14:paraId="085ECF21" w14:textId="310E6C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Rel-18 CAT-F: Introducing missing MSD Rel-18 requirements</w:t>
            </w:r>
          </w:p>
        </w:tc>
        <w:tc>
          <w:tcPr>
            <w:tcW w:w="506" w:type="pct"/>
          </w:tcPr>
          <w:p w14:paraId="383CDF49" w14:textId="116596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24EB323" w14:textId="013E82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03B015B" w14:textId="561020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1107</w:t>
            </w:r>
          </w:p>
        </w:tc>
        <w:tc>
          <w:tcPr>
            <w:tcW w:w="229" w:type="pct"/>
          </w:tcPr>
          <w:p w14:paraId="22AFF06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A57781" w14:textId="43C6A6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0E66788" w14:textId="36F6D5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1E93D1" w14:textId="365B4F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586" w:type="pct"/>
          </w:tcPr>
          <w:p w14:paraId="3A197060" w14:textId="680956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3B253C55" w14:textId="77777777" w:rsidTr="008B0214">
        <w:tc>
          <w:tcPr>
            <w:tcW w:w="586" w:type="pct"/>
          </w:tcPr>
          <w:p w14:paraId="7CDF1B6F" w14:textId="1E885C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R4-2400168</w:t>
            </w:r>
          </w:p>
        </w:tc>
        <w:tc>
          <w:tcPr>
            <w:tcW w:w="1115" w:type="pct"/>
          </w:tcPr>
          <w:p w14:paraId="162C6AB6" w14:textId="705728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 Rel-18 CAT-F: Correcting MSD requirement</w:t>
            </w:r>
          </w:p>
        </w:tc>
        <w:tc>
          <w:tcPr>
            <w:tcW w:w="506" w:type="pct"/>
          </w:tcPr>
          <w:p w14:paraId="4106857C" w14:textId="5ACC66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23BB6D2" w14:textId="6E7988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7E168C9" w14:textId="4780CA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1108</w:t>
            </w:r>
          </w:p>
        </w:tc>
        <w:tc>
          <w:tcPr>
            <w:tcW w:w="229" w:type="pct"/>
          </w:tcPr>
          <w:p w14:paraId="5D7DC05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486A80" w14:textId="32D34E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12A8060" w14:textId="6F671F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8BAE7B" w14:textId="622E2B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DC_R16_2BLTE_1BNR_3DL2UL-Core</w:t>
            </w:r>
          </w:p>
        </w:tc>
        <w:tc>
          <w:tcPr>
            <w:tcW w:w="586" w:type="pct"/>
          </w:tcPr>
          <w:p w14:paraId="07B162BA" w14:textId="204805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7772890" w14:textId="77777777" w:rsidTr="008B0214">
        <w:tc>
          <w:tcPr>
            <w:tcW w:w="586" w:type="pct"/>
          </w:tcPr>
          <w:p w14:paraId="77299682" w14:textId="215BEC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R4-2400177</w:t>
            </w:r>
          </w:p>
        </w:tc>
        <w:tc>
          <w:tcPr>
            <w:tcW w:w="1115" w:type="pct"/>
          </w:tcPr>
          <w:p w14:paraId="117FEC18" w14:textId="5E8678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Bug Fixes for Band Combinations in 38101-3-i40_s00-05</w:t>
            </w:r>
          </w:p>
        </w:tc>
        <w:tc>
          <w:tcPr>
            <w:tcW w:w="506" w:type="pct"/>
          </w:tcPr>
          <w:p w14:paraId="739119BA" w14:textId="67D46C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094D993" w14:textId="5B5F77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96BB08D" w14:textId="7883C0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1109</w:t>
            </w:r>
          </w:p>
        </w:tc>
        <w:tc>
          <w:tcPr>
            <w:tcW w:w="229" w:type="pct"/>
          </w:tcPr>
          <w:p w14:paraId="0360C40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24CF9DD" w14:textId="71713E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E1A6B66" w14:textId="20726D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6971945" w14:textId="60EECA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NR_CADC_R18_2BDL_xBUL-Core, DC_R18_xBLTE_2BNR_yDL2UL-Core</w:t>
            </w:r>
          </w:p>
        </w:tc>
        <w:tc>
          <w:tcPr>
            <w:tcW w:w="586" w:type="pct"/>
          </w:tcPr>
          <w:p w14:paraId="4DB15783" w14:textId="43E02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00DD0E9" w14:textId="77777777" w:rsidTr="008B0214">
        <w:tc>
          <w:tcPr>
            <w:tcW w:w="586" w:type="pct"/>
          </w:tcPr>
          <w:p w14:paraId="6DFF1AED" w14:textId="2D143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R4-2400181</w:t>
            </w:r>
          </w:p>
        </w:tc>
        <w:tc>
          <w:tcPr>
            <w:tcW w:w="1115" w:type="pct"/>
          </w:tcPr>
          <w:p w14:paraId="6EB8F46D" w14:textId="7B42A1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adding the missing UE transmitter requirements for inter-band NR-DC</w:t>
            </w:r>
          </w:p>
        </w:tc>
        <w:tc>
          <w:tcPr>
            <w:tcW w:w="506" w:type="pct"/>
          </w:tcPr>
          <w:p w14:paraId="4885DD07" w14:textId="4628C1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27D30E1" w14:textId="249F55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7C911B0" w14:textId="0F9BFC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1110</w:t>
            </w:r>
          </w:p>
        </w:tc>
        <w:tc>
          <w:tcPr>
            <w:tcW w:w="229" w:type="pct"/>
          </w:tcPr>
          <w:p w14:paraId="67B860A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75FFC92" w14:textId="6E42E5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28693F16" w14:textId="177A34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A604DC" w14:textId="464A14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4154BE8" w14:textId="22F662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2C66BAD" w14:textId="77777777" w:rsidTr="008B0214">
        <w:tc>
          <w:tcPr>
            <w:tcW w:w="586" w:type="pct"/>
          </w:tcPr>
          <w:p w14:paraId="0379F14F" w14:textId="511DB0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R4-2400182</w:t>
            </w:r>
          </w:p>
        </w:tc>
        <w:tc>
          <w:tcPr>
            <w:tcW w:w="1115" w:type="pct"/>
          </w:tcPr>
          <w:p w14:paraId="782B1633" w14:textId="7AF6D0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adding the missing UE transmitter requirements for inter-band NR-DC</w:t>
            </w:r>
          </w:p>
        </w:tc>
        <w:tc>
          <w:tcPr>
            <w:tcW w:w="506" w:type="pct"/>
          </w:tcPr>
          <w:p w14:paraId="27FFA3B2" w14:textId="69B3A8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537B411" w14:textId="2C6634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5039FD5" w14:textId="67E95C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1111</w:t>
            </w:r>
          </w:p>
        </w:tc>
        <w:tc>
          <w:tcPr>
            <w:tcW w:w="229" w:type="pct"/>
          </w:tcPr>
          <w:p w14:paraId="471775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143D92" w14:textId="7E8213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58AEB86" w14:textId="5F431B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7A3338" w14:textId="2C9423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86" w:type="pct"/>
          </w:tcPr>
          <w:p w14:paraId="340BC662" w14:textId="4A269B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2561847F" w14:textId="77777777" w:rsidTr="008B0214">
        <w:tc>
          <w:tcPr>
            <w:tcW w:w="586" w:type="pct"/>
          </w:tcPr>
          <w:p w14:paraId="091AC57A" w14:textId="2924B8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R4-2400183</w:t>
            </w:r>
          </w:p>
        </w:tc>
        <w:tc>
          <w:tcPr>
            <w:tcW w:w="1115" w:type="pct"/>
          </w:tcPr>
          <w:p w14:paraId="63169868" w14:textId="00CDBC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adding the missing UE transmitter requirements for inter-band NR-DC</w:t>
            </w:r>
          </w:p>
        </w:tc>
        <w:tc>
          <w:tcPr>
            <w:tcW w:w="506" w:type="pct"/>
          </w:tcPr>
          <w:p w14:paraId="74E1CBBC" w14:textId="6FB46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551D21A" w14:textId="76903A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EF5EB03" w14:textId="1615B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1112</w:t>
            </w:r>
          </w:p>
        </w:tc>
        <w:tc>
          <w:tcPr>
            <w:tcW w:w="229" w:type="pct"/>
          </w:tcPr>
          <w:p w14:paraId="3B45BB7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34A082" w14:textId="591301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6FE9FD9" w14:textId="491C8E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1473527" w14:textId="6787BD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86" w:type="pct"/>
          </w:tcPr>
          <w:p w14:paraId="33CEF388" w14:textId="5D7602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E64B56C" w14:textId="77777777" w:rsidTr="008B0214">
        <w:tc>
          <w:tcPr>
            <w:tcW w:w="586" w:type="pct"/>
          </w:tcPr>
          <w:p w14:paraId="4C8CF10B" w14:textId="0890C4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R4-2400184</w:t>
            </w:r>
          </w:p>
        </w:tc>
        <w:tc>
          <w:tcPr>
            <w:tcW w:w="1115" w:type="pct"/>
          </w:tcPr>
          <w:p w14:paraId="56081500" w14:textId="34D056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adding the missing UE transmitter requirements for inter-band NR-DC</w:t>
            </w:r>
          </w:p>
        </w:tc>
        <w:tc>
          <w:tcPr>
            <w:tcW w:w="506" w:type="pct"/>
          </w:tcPr>
          <w:p w14:paraId="0F1A9152" w14:textId="3785A0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945B4FC" w14:textId="1C79D6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23CD1E1" w14:textId="0938AB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1113</w:t>
            </w:r>
          </w:p>
        </w:tc>
        <w:tc>
          <w:tcPr>
            <w:tcW w:w="229" w:type="pct"/>
          </w:tcPr>
          <w:p w14:paraId="024C96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3B7BEC" w14:textId="5E27A5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0DF9FC" w14:textId="3205A8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B3BFC96" w14:textId="1E24A1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86" w:type="pct"/>
          </w:tcPr>
          <w:p w14:paraId="1755B746" w14:textId="7E5A75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A4DE2EC" w14:textId="77777777" w:rsidTr="008B0214">
        <w:tc>
          <w:tcPr>
            <w:tcW w:w="586" w:type="pct"/>
          </w:tcPr>
          <w:p w14:paraId="72ECE41B" w14:textId="090754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R4-2400188</w:t>
            </w:r>
          </w:p>
        </w:tc>
        <w:tc>
          <w:tcPr>
            <w:tcW w:w="1115" w:type="pct"/>
          </w:tcPr>
          <w:p w14:paraId="04F7E629" w14:textId="793021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correction of DC_48A-48A-66A_n77A UL configuration</w:t>
            </w:r>
          </w:p>
        </w:tc>
        <w:tc>
          <w:tcPr>
            <w:tcW w:w="506" w:type="pct"/>
          </w:tcPr>
          <w:p w14:paraId="35455A3C" w14:textId="468DC6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0A37122" w14:textId="480C02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9380E2D" w14:textId="0FC18F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1114</w:t>
            </w:r>
          </w:p>
        </w:tc>
        <w:tc>
          <w:tcPr>
            <w:tcW w:w="229" w:type="pct"/>
          </w:tcPr>
          <w:p w14:paraId="5684B29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C4D17B" w14:textId="0FAFE1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8A5281D" w14:textId="6975D5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3009E80" w14:textId="687D34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ENDC_PC2_R17_xLTE_yNR-Core</w:t>
            </w:r>
          </w:p>
        </w:tc>
        <w:tc>
          <w:tcPr>
            <w:tcW w:w="586" w:type="pct"/>
          </w:tcPr>
          <w:p w14:paraId="09CD76A9" w14:textId="265A3F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6C05D02" w14:textId="77777777" w:rsidTr="008B0214">
        <w:tc>
          <w:tcPr>
            <w:tcW w:w="586" w:type="pct"/>
          </w:tcPr>
          <w:p w14:paraId="213FB9D2" w14:textId="5CBCE6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R4-2400189</w:t>
            </w:r>
          </w:p>
        </w:tc>
        <w:tc>
          <w:tcPr>
            <w:tcW w:w="1115" w:type="pct"/>
          </w:tcPr>
          <w:p w14:paraId="24C87B84" w14:textId="55E685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correction of DC_48A-48A-66A_n77A UL configuration</w:t>
            </w:r>
          </w:p>
        </w:tc>
        <w:tc>
          <w:tcPr>
            <w:tcW w:w="506" w:type="pct"/>
          </w:tcPr>
          <w:p w14:paraId="3A3742B5" w14:textId="07AA88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506E5BA" w14:textId="343595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4A817D1" w14:textId="06B675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1115</w:t>
            </w:r>
          </w:p>
        </w:tc>
        <w:tc>
          <w:tcPr>
            <w:tcW w:w="229" w:type="pct"/>
          </w:tcPr>
          <w:p w14:paraId="5FA6818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1C3A7EE" w14:textId="20B523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A0E1C6C" w14:textId="602967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A650F3C" w14:textId="2F66F3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ENDC_PC2_R17_xLTE_yNR-Core</w:t>
            </w:r>
          </w:p>
        </w:tc>
        <w:tc>
          <w:tcPr>
            <w:tcW w:w="586" w:type="pct"/>
          </w:tcPr>
          <w:p w14:paraId="02064CE3" w14:textId="1BA96E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3B1137" w14:textId="77777777" w:rsidTr="008B0214">
        <w:tc>
          <w:tcPr>
            <w:tcW w:w="586" w:type="pct"/>
          </w:tcPr>
          <w:p w14:paraId="776B3DFE" w14:textId="24106C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R4-2400190</w:t>
            </w:r>
          </w:p>
        </w:tc>
        <w:tc>
          <w:tcPr>
            <w:tcW w:w="1115" w:type="pct"/>
          </w:tcPr>
          <w:p w14:paraId="683642FD" w14:textId="252359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correction of PC2 support indication for DC_3A_n78A</w:t>
            </w:r>
          </w:p>
        </w:tc>
        <w:tc>
          <w:tcPr>
            <w:tcW w:w="506" w:type="pct"/>
          </w:tcPr>
          <w:p w14:paraId="04B4DEB9" w14:textId="582B03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9D10785" w14:textId="052FD3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31A4884" w14:textId="16C455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1116</w:t>
            </w:r>
          </w:p>
        </w:tc>
        <w:tc>
          <w:tcPr>
            <w:tcW w:w="229" w:type="pct"/>
          </w:tcPr>
          <w:p w14:paraId="325CC99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CADA2CF" w14:textId="051059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4B9E97" w14:textId="5F4578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C0FD3F6" w14:textId="072FCF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86" w:type="pct"/>
          </w:tcPr>
          <w:p w14:paraId="26433453" w14:textId="50293C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A265CB7" w14:textId="77777777" w:rsidTr="008B0214">
        <w:tc>
          <w:tcPr>
            <w:tcW w:w="586" w:type="pct"/>
          </w:tcPr>
          <w:p w14:paraId="47E5A438" w14:textId="3CBFB9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R4-2403608</w:t>
            </w:r>
          </w:p>
        </w:tc>
        <w:tc>
          <w:tcPr>
            <w:tcW w:w="1115" w:type="pct"/>
          </w:tcPr>
          <w:p w14:paraId="4FD9CB10" w14:textId="222E59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38.101-3 on correction of PC2 support indication for DC_3A_n78A</w:t>
            </w:r>
          </w:p>
        </w:tc>
        <w:tc>
          <w:tcPr>
            <w:tcW w:w="506" w:type="pct"/>
          </w:tcPr>
          <w:p w14:paraId="71501308" w14:textId="6733BD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7F6FB2A" w14:textId="46F249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90E4B68" w14:textId="580070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1116</w:t>
            </w:r>
          </w:p>
        </w:tc>
        <w:tc>
          <w:tcPr>
            <w:tcW w:w="229" w:type="pct"/>
          </w:tcPr>
          <w:p w14:paraId="446FA3C1" w14:textId="23DE0B6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9EA0E30" w14:textId="186860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2F1091" w14:textId="774394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9B6F4D" w14:textId="7696C9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86" w:type="pct"/>
          </w:tcPr>
          <w:p w14:paraId="3909DB14" w14:textId="11C0C6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7B967A8" w14:textId="77777777" w:rsidTr="008B0214">
        <w:tc>
          <w:tcPr>
            <w:tcW w:w="586" w:type="pct"/>
          </w:tcPr>
          <w:p w14:paraId="74BB9038" w14:textId="0ECA4E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R4-2400203</w:t>
            </w:r>
          </w:p>
        </w:tc>
        <w:tc>
          <w:tcPr>
            <w:tcW w:w="1115" w:type="pct"/>
          </w:tcPr>
          <w:p w14:paraId="5A98AF00" w14:textId="0229E7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Rel17 Cat F CR for 38.101-3 Correct the IE name for HigherpowerLimit feature to align with RAN2</w:t>
            </w:r>
          </w:p>
        </w:tc>
        <w:tc>
          <w:tcPr>
            <w:tcW w:w="506" w:type="pct"/>
          </w:tcPr>
          <w:p w14:paraId="2E7E7A2D" w14:textId="1C941D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4521EEC2" w14:textId="794BDC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1D15D38" w14:textId="6E5C79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1117</w:t>
            </w:r>
          </w:p>
        </w:tc>
        <w:tc>
          <w:tcPr>
            <w:tcW w:w="229" w:type="pct"/>
          </w:tcPr>
          <w:p w14:paraId="17F217E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8B6AE8" w14:textId="6CAD78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912165" w14:textId="55EBAA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2BAF4BC" w14:textId="4CE6F3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394BB05B" w14:textId="531107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4B50D41" w14:textId="77777777" w:rsidTr="008B0214">
        <w:tc>
          <w:tcPr>
            <w:tcW w:w="586" w:type="pct"/>
          </w:tcPr>
          <w:p w14:paraId="30E742E0" w14:textId="50CA42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R4-2400204</w:t>
            </w:r>
          </w:p>
        </w:tc>
        <w:tc>
          <w:tcPr>
            <w:tcW w:w="1115" w:type="pct"/>
          </w:tcPr>
          <w:p w14:paraId="32FD56D4" w14:textId="7A5B1C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Rel18 Cat F CR for 38.101-3 Correct the IE name for HigherpowerLimit feature to align with RAN2</w:t>
            </w:r>
          </w:p>
        </w:tc>
        <w:tc>
          <w:tcPr>
            <w:tcW w:w="506" w:type="pct"/>
          </w:tcPr>
          <w:p w14:paraId="3BF8D97C" w14:textId="145CC4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54BC350D" w14:textId="45F3E7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34C06BE" w14:textId="3901B1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1118</w:t>
            </w:r>
          </w:p>
        </w:tc>
        <w:tc>
          <w:tcPr>
            <w:tcW w:w="229" w:type="pct"/>
          </w:tcPr>
          <w:p w14:paraId="26AB8AC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DF6DEE3" w14:textId="10F662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2D17CF7" w14:textId="571CD6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B3C2AE" w14:textId="085B12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60407AD4" w14:textId="28F0F2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6DCC88FC" w14:textId="77777777" w:rsidTr="008B0214">
        <w:tc>
          <w:tcPr>
            <w:tcW w:w="586" w:type="pct"/>
          </w:tcPr>
          <w:p w14:paraId="2351EE9E" w14:textId="5AB022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R4-2400205</w:t>
            </w:r>
          </w:p>
        </w:tc>
        <w:tc>
          <w:tcPr>
            <w:tcW w:w="1115" w:type="pct"/>
          </w:tcPr>
          <w:p w14:paraId="193BF9B8" w14:textId="3226C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Rel18 Cat F CR for 38.101-3 Add the missing combination CA_n12A-n260G</w:t>
            </w:r>
          </w:p>
        </w:tc>
        <w:tc>
          <w:tcPr>
            <w:tcW w:w="506" w:type="pct"/>
          </w:tcPr>
          <w:p w14:paraId="2CE7C4E9" w14:textId="149B3C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AT&amp;T</w:t>
            </w:r>
          </w:p>
        </w:tc>
        <w:tc>
          <w:tcPr>
            <w:tcW w:w="280" w:type="pct"/>
          </w:tcPr>
          <w:p w14:paraId="5279F9E8" w14:textId="225BA7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C751C43" w14:textId="312644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1119</w:t>
            </w:r>
          </w:p>
        </w:tc>
        <w:tc>
          <w:tcPr>
            <w:tcW w:w="229" w:type="pct"/>
          </w:tcPr>
          <w:p w14:paraId="23CA0E2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8DE9E1" w14:textId="242DE4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520BF1" w14:textId="0FAC7D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A10707" w14:textId="676101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</w:t>
            </w:r>
          </w:p>
        </w:tc>
        <w:tc>
          <w:tcPr>
            <w:tcW w:w="586" w:type="pct"/>
          </w:tcPr>
          <w:p w14:paraId="5E974F5D" w14:textId="0F90A6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43759AA" w14:textId="77777777" w:rsidTr="008B0214">
        <w:tc>
          <w:tcPr>
            <w:tcW w:w="586" w:type="pct"/>
          </w:tcPr>
          <w:p w14:paraId="5ACB0D27" w14:textId="1A7796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R4-2400215</w:t>
            </w:r>
          </w:p>
        </w:tc>
        <w:tc>
          <w:tcPr>
            <w:tcW w:w="1115" w:type="pct"/>
          </w:tcPr>
          <w:p w14:paraId="3AC47B91" w14:textId="78C8A7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introduction of completed  DC of x LTE bands and y NR bands with z bands DL and 3 bands UL</w:t>
            </w:r>
          </w:p>
        </w:tc>
        <w:tc>
          <w:tcPr>
            <w:tcW w:w="506" w:type="pct"/>
          </w:tcPr>
          <w:p w14:paraId="1EC540D2" w14:textId="44BE20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10547549" w14:textId="4D00FC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3241F74" w14:textId="39EE6D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1120</w:t>
            </w:r>
          </w:p>
        </w:tc>
        <w:tc>
          <w:tcPr>
            <w:tcW w:w="229" w:type="pct"/>
          </w:tcPr>
          <w:p w14:paraId="6BD765E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6C402E" w14:textId="0AF385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E6FDA6" w14:textId="3B5779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89DBA72" w14:textId="25D8E5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DC_R18_xBLTE_yBNR_zDL3UL-Core</w:t>
            </w:r>
          </w:p>
        </w:tc>
        <w:tc>
          <w:tcPr>
            <w:tcW w:w="586" w:type="pct"/>
          </w:tcPr>
          <w:p w14:paraId="06068C0C" w14:textId="0CDF55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6E8908" w14:textId="77777777" w:rsidTr="008B0214">
        <w:tc>
          <w:tcPr>
            <w:tcW w:w="586" w:type="pct"/>
          </w:tcPr>
          <w:p w14:paraId="058EAF7B" w14:textId="3E8BBC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R4-2400216</w:t>
            </w:r>
          </w:p>
        </w:tc>
        <w:tc>
          <w:tcPr>
            <w:tcW w:w="1115" w:type="pct"/>
          </w:tcPr>
          <w:p w14:paraId="4DEEA400" w14:textId="11D582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Rel17 Cat F CR for 38.101-3 Correct the IE name for HigherpowerLimit feature to align with RAN2</w:t>
            </w:r>
          </w:p>
        </w:tc>
        <w:tc>
          <w:tcPr>
            <w:tcW w:w="506" w:type="pct"/>
          </w:tcPr>
          <w:p w14:paraId="5716752E" w14:textId="46F36D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139A561B" w14:textId="03BAD3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2E60EF8" w14:textId="3152D5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1121</w:t>
            </w:r>
          </w:p>
        </w:tc>
        <w:tc>
          <w:tcPr>
            <w:tcW w:w="229" w:type="pct"/>
          </w:tcPr>
          <w:p w14:paraId="6ED90CA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C7EE64" w14:textId="51CE39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C1125F4" w14:textId="6F6E88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E9E13F" w14:textId="7E7D30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</w:t>
            </w:r>
          </w:p>
        </w:tc>
        <w:tc>
          <w:tcPr>
            <w:tcW w:w="586" w:type="pct"/>
          </w:tcPr>
          <w:p w14:paraId="6F732565" w14:textId="23BE7E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090F58A8" w14:textId="77777777" w:rsidTr="008B0214">
        <w:tc>
          <w:tcPr>
            <w:tcW w:w="586" w:type="pct"/>
          </w:tcPr>
          <w:p w14:paraId="54199B6A" w14:textId="2CC8DD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R4-2400264</w:t>
            </w:r>
          </w:p>
        </w:tc>
        <w:tc>
          <w:tcPr>
            <w:tcW w:w="1115" w:type="pct"/>
          </w:tcPr>
          <w:p w14:paraId="756C1C21" w14:textId="30E767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38101-3-hc0_s06-XX Bug correction for higherPowerLimitMRDC-r17</w:t>
            </w:r>
          </w:p>
        </w:tc>
        <w:tc>
          <w:tcPr>
            <w:tcW w:w="506" w:type="pct"/>
          </w:tcPr>
          <w:p w14:paraId="4F800A09" w14:textId="388377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E0DD268" w14:textId="269681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34DE97F" w14:textId="7703D3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1122</w:t>
            </w:r>
          </w:p>
        </w:tc>
        <w:tc>
          <w:tcPr>
            <w:tcW w:w="229" w:type="pct"/>
          </w:tcPr>
          <w:p w14:paraId="0F03A7F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4EBDAB" w14:textId="68DDF3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9CEF8ED" w14:textId="25C66A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307197" w14:textId="47EE8F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Power_Limit_CA_DC-Core</w:t>
            </w:r>
          </w:p>
        </w:tc>
        <w:tc>
          <w:tcPr>
            <w:tcW w:w="586" w:type="pct"/>
          </w:tcPr>
          <w:p w14:paraId="0182915D" w14:textId="2607C7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A9CFDA5" w14:textId="77777777" w:rsidTr="008B0214">
        <w:tc>
          <w:tcPr>
            <w:tcW w:w="586" w:type="pct"/>
          </w:tcPr>
          <w:p w14:paraId="08AA3626" w14:textId="73BBA9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R4-2400265</w:t>
            </w:r>
          </w:p>
        </w:tc>
        <w:tc>
          <w:tcPr>
            <w:tcW w:w="1115" w:type="pct"/>
          </w:tcPr>
          <w:p w14:paraId="04EBF712" w14:textId="01576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38101-3-i40_s06-XX Bug correction for higherPowerLimitMRDC-r17</w:t>
            </w:r>
          </w:p>
        </w:tc>
        <w:tc>
          <w:tcPr>
            <w:tcW w:w="506" w:type="pct"/>
          </w:tcPr>
          <w:p w14:paraId="6B7227E8" w14:textId="117C77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571DC3B" w14:textId="6EF393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C1A7B1B" w14:textId="1172FD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1123</w:t>
            </w:r>
          </w:p>
        </w:tc>
        <w:tc>
          <w:tcPr>
            <w:tcW w:w="229" w:type="pct"/>
          </w:tcPr>
          <w:p w14:paraId="2EF1931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A418B2" w14:textId="0367E2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6542182" w14:textId="435B78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4963E97" w14:textId="2734AA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Power_Limit_CA_DC-Core</w:t>
            </w:r>
          </w:p>
        </w:tc>
        <w:tc>
          <w:tcPr>
            <w:tcW w:w="586" w:type="pct"/>
          </w:tcPr>
          <w:p w14:paraId="12EBC97A" w14:textId="2A6DA7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599D16" w14:textId="77777777" w:rsidTr="008B0214">
        <w:tc>
          <w:tcPr>
            <w:tcW w:w="586" w:type="pct"/>
          </w:tcPr>
          <w:p w14:paraId="57F94D6E" w14:textId="6DEC29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R4-2400338</w:t>
            </w:r>
          </w:p>
        </w:tc>
        <w:tc>
          <w:tcPr>
            <w:tcW w:w="1115" w:type="pct"/>
          </w:tcPr>
          <w:p w14:paraId="121C4836" w14:textId="17FB9C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(NR_cov_enh2-Core) Correction on dpc-Reporting-FR1 related requirements</w:t>
            </w:r>
          </w:p>
        </w:tc>
        <w:tc>
          <w:tcPr>
            <w:tcW w:w="506" w:type="pct"/>
          </w:tcPr>
          <w:p w14:paraId="620AEB86" w14:textId="2AAF61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7FA5E74" w14:textId="252F8E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B065BC3" w14:textId="2C873D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1124</w:t>
            </w:r>
          </w:p>
        </w:tc>
        <w:tc>
          <w:tcPr>
            <w:tcW w:w="229" w:type="pct"/>
          </w:tcPr>
          <w:p w14:paraId="7DFB169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9E7506" w14:textId="5B50F8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DFC3CD2" w14:textId="4C4FB7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0B635BC" w14:textId="2931B3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NR_cov_enh2-Core</w:t>
            </w:r>
          </w:p>
        </w:tc>
        <w:tc>
          <w:tcPr>
            <w:tcW w:w="586" w:type="pct"/>
          </w:tcPr>
          <w:p w14:paraId="69382112" w14:textId="72BC29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0C65014" w14:textId="77777777" w:rsidTr="008B0214">
        <w:tc>
          <w:tcPr>
            <w:tcW w:w="586" w:type="pct"/>
          </w:tcPr>
          <w:p w14:paraId="092F9EDD" w14:textId="72FACD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R4-2400410</w:t>
            </w:r>
          </w:p>
        </w:tc>
        <w:tc>
          <w:tcPr>
            <w:tcW w:w="1115" w:type="pct"/>
          </w:tcPr>
          <w:p w14:paraId="02EE47CD" w14:textId="1AABB2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on RF requirement for intra-band non-collocated EN-DC</w:t>
            </w:r>
          </w:p>
        </w:tc>
        <w:tc>
          <w:tcPr>
            <w:tcW w:w="506" w:type="pct"/>
          </w:tcPr>
          <w:p w14:paraId="0A4529D7" w14:textId="47DB4A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A62D096" w14:textId="42C456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BE8CCCB" w14:textId="012DB6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1125</w:t>
            </w:r>
          </w:p>
        </w:tc>
        <w:tc>
          <w:tcPr>
            <w:tcW w:w="229" w:type="pct"/>
          </w:tcPr>
          <w:p w14:paraId="0D056F3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8741BB" w14:textId="51C809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3F16CBC" w14:textId="022E31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FE56548" w14:textId="41389F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6E6B2DBB" w14:textId="34401D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60E7A2C" w14:textId="77777777" w:rsidTr="008B0214">
        <w:tc>
          <w:tcPr>
            <w:tcW w:w="586" w:type="pct"/>
          </w:tcPr>
          <w:p w14:paraId="3B2A134B" w14:textId="0471C7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R4-2402940</w:t>
            </w:r>
          </w:p>
        </w:tc>
        <w:tc>
          <w:tcPr>
            <w:tcW w:w="1115" w:type="pct"/>
          </w:tcPr>
          <w:p w14:paraId="5832EA3A" w14:textId="1BEDE1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[TEI16] Clarification on RF requirement for intra-band non-collocated EN-DC</w:t>
            </w:r>
          </w:p>
        </w:tc>
        <w:tc>
          <w:tcPr>
            <w:tcW w:w="506" w:type="pct"/>
          </w:tcPr>
          <w:p w14:paraId="3450A5F0" w14:textId="0FFADD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4FAAD20" w14:textId="261D5F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FD05C4B" w14:textId="4FE33F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1125</w:t>
            </w:r>
          </w:p>
        </w:tc>
        <w:tc>
          <w:tcPr>
            <w:tcW w:w="229" w:type="pct"/>
          </w:tcPr>
          <w:p w14:paraId="2771A7E0" w14:textId="5C14705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E421550" w14:textId="1725DE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8388F34" w14:textId="22D566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DAA25F" w14:textId="6FC68D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3A93E03E" w14:textId="2F2C93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E65CBC9" w14:textId="77777777" w:rsidTr="008B0214">
        <w:tc>
          <w:tcPr>
            <w:tcW w:w="586" w:type="pct"/>
          </w:tcPr>
          <w:p w14:paraId="008B0343" w14:textId="3247B4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R4-2400411</w:t>
            </w:r>
          </w:p>
        </w:tc>
        <w:tc>
          <w:tcPr>
            <w:tcW w:w="1115" w:type="pct"/>
          </w:tcPr>
          <w:p w14:paraId="7008D650" w14:textId="03F3B9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on RF requirement for intra-band non-collocated EN-DC</w:t>
            </w:r>
          </w:p>
        </w:tc>
        <w:tc>
          <w:tcPr>
            <w:tcW w:w="506" w:type="pct"/>
          </w:tcPr>
          <w:p w14:paraId="1E12A504" w14:textId="38268D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C514353" w14:textId="3A221D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4909BD2" w14:textId="49E38A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1126</w:t>
            </w:r>
          </w:p>
        </w:tc>
        <w:tc>
          <w:tcPr>
            <w:tcW w:w="229" w:type="pct"/>
          </w:tcPr>
          <w:p w14:paraId="1AB6AAD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CC5EFD8" w14:textId="3936FD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08F3293" w14:textId="0D9BF5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93E3AF" w14:textId="331997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14925F7C" w14:textId="77E5BA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56385F5" w14:textId="77777777" w:rsidTr="008B0214">
        <w:tc>
          <w:tcPr>
            <w:tcW w:w="586" w:type="pct"/>
          </w:tcPr>
          <w:p w14:paraId="72158EEA" w14:textId="0616F2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R4-2400412</w:t>
            </w:r>
          </w:p>
        </w:tc>
        <w:tc>
          <w:tcPr>
            <w:tcW w:w="1115" w:type="pct"/>
          </w:tcPr>
          <w:p w14:paraId="40188F3C" w14:textId="396C8F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on RF requirement for intra-band non-collocated EN-DC</w:t>
            </w:r>
          </w:p>
        </w:tc>
        <w:tc>
          <w:tcPr>
            <w:tcW w:w="506" w:type="pct"/>
          </w:tcPr>
          <w:p w14:paraId="093BBDC0" w14:textId="14DCB2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3EB3721" w14:textId="71BD9C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1AED8AA" w14:textId="122B0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1127</w:t>
            </w:r>
          </w:p>
        </w:tc>
        <w:tc>
          <w:tcPr>
            <w:tcW w:w="229" w:type="pct"/>
          </w:tcPr>
          <w:p w14:paraId="2BBAA5E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27B9F4F" w14:textId="181D92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B9B6500" w14:textId="41843B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37E9FE5" w14:textId="08FA98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4BC8E770" w14:textId="10C038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559A1D0" w14:textId="77777777" w:rsidTr="008B0214">
        <w:tc>
          <w:tcPr>
            <w:tcW w:w="586" w:type="pct"/>
          </w:tcPr>
          <w:p w14:paraId="41611282" w14:textId="6AA184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R4-2403687</w:t>
            </w:r>
          </w:p>
        </w:tc>
        <w:tc>
          <w:tcPr>
            <w:tcW w:w="1115" w:type="pct"/>
          </w:tcPr>
          <w:p w14:paraId="440FE5A9" w14:textId="515F37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Clarification on RF requirement for intra-band non-collocated EN-DC</w:t>
            </w:r>
          </w:p>
        </w:tc>
        <w:tc>
          <w:tcPr>
            <w:tcW w:w="506" w:type="pct"/>
          </w:tcPr>
          <w:p w14:paraId="30EA5578" w14:textId="4CE9BB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8DDA49A" w14:textId="3DDA64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A0070C6" w14:textId="7E5D15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1127</w:t>
            </w:r>
          </w:p>
        </w:tc>
        <w:tc>
          <w:tcPr>
            <w:tcW w:w="229" w:type="pct"/>
          </w:tcPr>
          <w:p w14:paraId="5DF34B0C" w14:textId="540A1DE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992F382" w14:textId="232AF8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94AE7F" w14:textId="42853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3F72A08" w14:textId="0BE305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1C146454" w14:textId="1F67ED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854D690" w14:textId="77777777" w:rsidTr="008B0214">
        <w:tc>
          <w:tcPr>
            <w:tcW w:w="586" w:type="pct"/>
          </w:tcPr>
          <w:p w14:paraId="40D647BC" w14:textId="79B81D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R4-2400584</w:t>
            </w:r>
          </w:p>
        </w:tc>
        <w:tc>
          <w:tcPr>
            <w:tcW w:w="1115" w:type="pct"/>
          </w:tcPr>
          <w:p w14:paraId="778ADFD2" w14:textId="273DFF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R15 TS 38.101-3 correct PC3 MSD for DC_19A_n77A and DC_3A-19A_n79A</w:t>
            </w:r>
          </w:p>
        </w:tc>
        <w:tc>
          <w:tcPr>
            <w:tcW w:w="506" w:type="pct"/>
          </w:tcPr>
          <w:p w14:paraId="25B9640A" w14:textId="109174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INC., Qualcomm Inc., MediaTek Inc.</w:t>
            </w:r>
          </w:p>
        </w:tc>
        <w:tc>
          <w:tcPr>
            <w:tcW w:w="280" w:type="pct"/>
          </w:tcPr>
          <w:p w14:paraId="543FAB13" w14:textId="373247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992D0C5" w14:textId="1EEA1B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1128</w:t>
            </w:r>
          </w:p>
        </w:tc>
        <w:tc>
          <w:tcPr>
            <w:tcW w:w="229" w:type="pct"/>
          </w:tcPr>
          <w:p w14:paraId="005FD96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8232079" w14:textId="161AAE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6A1B1AC" w14:textId="18926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42A1B7B" w14:textId="43CD63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E6D0B3C" w14:textId="39611D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73FCC82" w14:textId="77777777" w:rsidTr="008B0214">
        <w:tc>
          <w:tcPr>
            <w:tcW w:w="586" w:type="pct"/>
          </w:tcPr>
          <w:p w14:paraId="3EDE9728" w14:textId="65959C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R4-2400585</w:t>
            </w:r>
          </w:p>
        </w:tc>
        <w:tc>
          <w:tcPr>
            <w:tcW w:w="1115" w:type="pct"/>
          </w:tcPr>
          <w:p w14:paraId="7C59A821" w14:textId="37B3DF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NR_newRAT-Core) CR to R16 TS 38.101-3 correct PC3 MSD for DC_19A_n77A and DC_3A-19A_n79A</w:t>
            </w:r>
          </w:p>
        </w:tc>
        <w:tc>
          <w:tcPr>
            <w:tcW w:w="506" w:type="pct"/>
          </w:tcPr>
          <w:p w14:paraId="1693E896" w14:textId="0A8424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INC., Qualcomm Inc., MediaTek Inc.</w:t>
            </w:r>
          </w:p>
        </w:tc>
        <w:tc>
          <w:tcPr>
            <w:tcW w:w="280" w:type="pct"/>
          </w:tcPr>
          <w:p w14:paraId="434E79DD" w14:textId="0A66B9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4A5F60B" w14:textId="21ECC3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1129</w:t>
            </w:r>
          </w:p>
        </w:tc>
        <w:tc>
          <w:tcPr>
            <w:tcW w:w="229" w:type="pct"/>
          </w:tcPr>
          <w:p w14:paraId="5DDCC6E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9C793FC" w14:textId="13021C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885255A" w14:textId="530400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6F6E2CF" w14:textId="5B8D47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867F571" w14:textId="560BEA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6A7F160" w14:textId="77777777" w:rsidTr="008B0214">
        <w:tc>
          <w:tcPr>
            <w:tcW w:w="586" w:type="pct"/>
          </w:tcPr>
          <w:p w14:paraId="5787F12B" w14:textId="03E3C8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R4-2400586</w:t>
            </w:r>
          </w:p>
        </w:tc>
        <w:tc>
          <w:tcPr>
            <w:tcW w:w="1115" w:type="pct"/>
          </w:tcPr>
          <w:p w14:paraId="153BD52B" w14:textId="54A184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R17 TS 38.101-3 correct PC3 MSD for DC_19A_n77A and DC_3A-19A_n79A</w:t>
            </w:r>
          </w:p>
        </w:tc>
        <w:tc>
          <w:tcPr>
            <w:tcW w:w="506" w:type="pct"/>
          </w:tcPr>
          <w:p w14:paraId="336D7E3B" w14:textId="5362E5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INC., Qualcomm Inc., MediaTek Inc.</w:t>
            </w:r>
          </w:p>
        </w:tc>
        <w:tc>
          <w:tcPr>
            <w:tcW w:w="280" w:type="pct"/>
          </w:tcPr>
          <w:p w14:paraId="0A906C56" w14:textId="141102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198DCFB" w14:textId="6B8C34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1130</w:t>
            </w:r>
          </w:p>
        </w:tc>
        <w:tc>
          <w:tcPr>
            <w:tcW w:w="229" w:type="pct"/>
          </w:tcPr>
          <w:p w14:paraId="40627CC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D5A825E" w14:textId="7CC37A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44804F9" w14:textId="7239E9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9F3A078" w14:textId="32C271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25FF788" w14:textId="687FEE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E34C2F" w14:textId="77777777" w:rsidTr="008B0214">
        <w:tc>
          <w:tcPr>
            <w:tcW w:w="586" w:type="pct"/>
          </w:tcPr>
          <w:p w14:paraId="1A8CF127" w14:textId="15EE99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R4-2400587</w:t>
            </w:r>
          </w:p>
        </w:tc>
        <w:tc>
          <w:tcPr>
            <w:tcW w:w="1115" w:type="pct"/>
          </w:tcPr>
          <w:p w14:paraId="2C0C204A" w14:textId="7D8EB7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R18 TS 38.101-3 correct PC3 MSD for DC_19A_n77A and DC_3A-19A_n79A</w:t>
            </w:r>
          </w:p>
        </w:tc>
        <w:tc>
          <w:tcPr>
            <w:tcW w:w="506" w:type="pct"/>
          </w:tcPr>
          <w:p w14:paraId="683F766B" w14:textId="672BD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INC., Qualcomm Inc., MediaTek Inc.</w:t>
            </w:r>
          </w:p>
        </w:tc>
        <w:tc>
          <w:tcPr>
            <w:tcW w:w="280" w:type="pct"/>
          </w:tcPr>
          <w:p w14:paraId="65AEE845" w14:textId="186293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2119382" w14:textId="18C3E2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1131</w:t>
            </w:r>
          </w:p>
        </w:tc>
        <w:tc>
          <w:tcPr>
            <w:tcW w:w="229" w:type="pct"/>
          </w:tcPr>
          <w:p w14:paraId="7754A00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8C9A39" w14:textId="2DC654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1052732" w14:textId="2CA342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DBD5C44" w14:textId="0E3E10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48971E6" w14:textId="7E098F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096EB09" w14:textId="77777777" w:rsidTr="008B0214">
        <w:tc>
          <w:tcPr>
            <w:tcW w:w="586" w:type="pct"/>
          </w:tcPr>
          <w:p w14:paraId="64681234" w14:textId="08C384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R4-2400588</w:t>
            </w:r>
          </w:p>
        </w:tc>
        <w:tc>
          <w:tcPr>
            <w:tcW w:w="1115" w:type="pct"/>
          </w:tcPr>
          <w:p w14:paraId="078F4A02" w14:textId="4FC964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(HPUE_FR1_DC_LTE_NR_R18-Core) CR to R18 TS 38.101-3 correct PC2 MSD for DC_3A-19A_n79A and some typos</w:t>
            </w:r>
          </w:p>
        </w:tc>
        <w:tc>
          <w:tcPr>
            <w:tcW w:w="506" w:type="pct"/>
          </w:tcPr>
          <w:p w14:paraId="1F16DE88" w14:textId="7C2F50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INC., Qualcomm Inc., MediaTek Inc.</w:t>
            </w:r>
          </w:p>
        </w:tc>
        <w:tc>
          <w:tcPr>
            <w:tcW w:w="280" w:type="pct"/>
          </w:tcPr>
          <w:p w14:paraId="4B63DCE6" w14:textId="3E2932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11E470F" w14:textId="4D721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1132</w:t>
            </w:r>
          </w:p>
        </w:tc>
        <w:tc>
          <w:tcPr>
            <w:tcW w:w="229" w:type="pct"/>
          </w:tcPr>
          <w:p w14:paraId="1198EC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2BCAE12" w14:textId="2DAA03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B6EC0BC" w14:textId="6E4E45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E497C2" w14:textId="4BC431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86" w:type="pct"/>
          </w:tcPr>
          <w:p w14:paraId="069EAE71" w14:textId="40B72E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EEE1146" w14:textId="77777777" w:rsidTr="008B0214">
        <w:tc>
          <w:tcPr>
            <w:tcW w:w="586" w:type="pct"/>
          </w:tcPr>
          <w:p w14:paraId="14E1BFCA" w14:textId="6E198F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R4-2400607</w:t>
            </w:r>
          </w:p>
        </w:tc>
        <w:tc>
          <w:tcPr>
            <w:tcW w:w="1115" w:type="pct"/>
          </w:tcPr>
          <w:p w14:paraId="338770EA" w14:textId="65B1A8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TS 38.101-3 big CR for DC_R18_xBLTE_2BNR_yDL2UL</w:t>
            </w:r>
          </w:p>
        </w:tc>
        <w:tc>
          <w:tcPr>
            <w:tcW w:w="506" w:type="pct"/>
          </w:tcPr>
          <w:p w14:paraId="6E039440" w14:textId="6BA175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 Deutschland</w:t>
            </w:r>
          </w:p>
        </w:tc>
        <w:tc>
          <w:tcPr>
            <w:tcW w:w="280" w:type="pct"/>
          </w:tcPr>
          <w:p w14:paraId="1A5B53E3" w14:textId="2C1928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CADF006" w14:textId="5C29DE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1133</w:t>
            </w:r>
          </w:p>
        </w:tc>
        <w:tc>
          <w:tcPr>
            <w:tcW w:w="229" w:type="pct"/>
          </w:tcPr>
          <w:p w14:paraId="77DDF7B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75D42C" w14:textId="4D3AE7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8594C9D" w14:textId="67D332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4DCF873" w14:textId="2C3D48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586" w:type="pct"/>
          </w:tcPr>
          <w:p w14:paraId="5C3456AD" w14:textId="46020E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624EDB0" w14:textId="77777777" w:rsidTr="008B0214">
        <w:tc>
          <w:tcPr>
            <w:tcW w:w="586" w:type="pct"/>
          </w:tcPr>
          <w:p w14:paraId="5DBEEC62" w14:textId="11BF58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R4-2400625</w:t>
            </w:r>
          </w:p>
        </w:tc>
        <w:tc>
          <w:tcPr>
            <w:tcW w:w="1115" w:type="pct"/>
          </w:tcPr>
          <w:p w14:paraId="007F5F85" w14:textId="74B1E4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38.101-3 corrections to EN-DC power class table</w:t>
            </w:r>
          </w:p>
        </w:tc>
        <w:tc>
          <w:tcPr>
            <w:tcW w:w="506" w:type="pct"/>
          </w:tcPr>
          <w:p w14:paraId="318024B8" w14:textId="6789E5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1C0D718D" w14:textId="304220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AC9F0DF" w14:textId="73F7C4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1134</w:t>
            </w:r>
          </w:p>
        </w:tc>
        <w:tc>
          <w:tcPr>
            <w:tcW w:w="229" w:type="pct"/>
          </w:tcPr>
          <w:p w14:paraId="402A778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837AC50" w14:textId="032A02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ADA5D17" w14:textId="7D9C29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322801" w14:textId="6AF86E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D357060" w14:textId="57A5B8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D1032F6" w14:textId="77777777" w:rsidTr="008B0214">
        <w:tc>
          <w:tcPr>
            <w:tcW w:w="586" w:type="pct"/>
          </w:tcPr>
          <w:p w14:paraId="4DF66110" w14:textId="217FE6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R4-2403805</w:t>
            </w:r>
          </w:p>
        </w:tc>
        <w:tc>
          <w:tcPr>
            <w:tcW w:w="1115" w:type="pct"/>
          </w:tcPr>
          <w:p w14:paraId="7FF67288" w14:textId="42B2F7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38.101-3 corrections to EN-DC power class table</w:t>
            </w:r>
          </w:p>
        </w:tc>
        <w:tc>
          <w:tcPr>
            <w:tcW w:w="506" w:type="pct"/>
          </w:tcPr>
          <w:p w14:paraId="2C94D5CD" w14:textId="66C280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CTTHL</w:t>
            </w:r>
          </w:p>
        </w:tc>
        <w:tc>
          <w:tcPr>
            <w:tcW w:w="280" w:type="pct"/>
          </w:tcPr>
          <w:p w14:paraId="64DADFD4" w14:textId="4ED8C1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BC9B75C" w14:textId="6C7D03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1134</w:t>
            </w:r>
          </w:p>
        </w:tc>
        <w:tc>
          <w:tcPr>
            <w:tcW w:w="229" w:type="pct"/>
          </w:tcPr>
          <w:p w14:paraId="448C1B1D" w14:textId="12F2FC1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DF90771" w14:textId="0EBD63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59F6712" w14:textId="12AE90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420265" w14:textId="4DEC3F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262A2E7" w14:textId="7B5949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22F2076" w14:textId="77777777" w:rsidTr="008B0214">
        <w:tc>
          <w:tcPr>
            <w:tcW w:w="586" w:type="pct"/>
          </w:tcPr>
          <w:p w14:paraId="158AED8F" w14:textId="64FD11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R4-2400626</w:t>
            </w:r>
          </w:p>
        </w:tc>
        <w:tc>
          <w:tcPr>
            <w:tcW w:w="1115" w:type="pct"/>
          </w:tcPr>
          <w:p w14:paraId="0DC83290" w14:textId="5B8EA1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38.101-3 corrections to EN-DC power class table</w:t>
            </w:r>
          </w:p>
        </w:tc>
        <w:tc>
          <w:tcPr>
            <w:tcW w:w="506" w:type="pct"/>
          </w:tcPr>
          <w:p w14:paraId="544866D9" w14:textId="09E12D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789E76EF" w14:textId="1E8C28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245A270" w14:textId="01EDDE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1135</w:t>
            </w:r>
          </w:p>
        </w:tc>
        <w:tc>
          <w:tcPr>
            <w:tcW w:w="229" w:type="pct"/>
          </w:tcPr>
          <w:p w14:paraId="7475870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BC986AF" w14:textId="1D8834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D40C682" w14:textId="0D4028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90C4863" w14:textId="714BF2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741CBAB" w14:textId="09A3ED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94CC962" w14:textId="77777777" w:rsidTr="008B0214">
        <w:tc>
          <w:tcPr>
            <w:tcW w:w="586" w:type="pct"/>
          </w:tcPr>
          <w:p w14:paraId="66886F74" w14:textId="31D669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R4-2403806</w:t>
            </w:r>
          </w:p>
        </w:tc>
        <w:tc>
          <w:tcPr>
            <w:tcW w:w="1115" w:type="pct"/>
          </w:tcPr>
          <w:p w14:paraId="1B28B139" w14:textId="09A895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38.101-3 corrections to EN-DC power class table</w:t>
            </w:r>
          </w:p>
        </w:tc>
        <w:tc>
          <w:tcPr>
            <w:tcW w:w="506" w:type="pct"/>
          </w:tcPr>
          <w:p w14:paraId="0323A9C2" w14:textId="2388F5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0A3426FC" w14:textId="58506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DC84B2C" w14:textId="1FD383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1135</w:t>
            </w:r>
          </w:p>
        </w:tc>
        <w:tc>
          <w:tcPr>
            <w:tcW w:w="229" w:type="pct"/>
          </w:tcPr>
          <w:p w14:paraId="57F8953D" w14:textId="1077454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68233F0" w14:textId="4AA975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C0F808F" w14:textId="621D19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9C3F03F" w14:textId="115CA4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CE49C4B" w14:textId="2A1231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9194DD3" w14:textId="77777777" w:rsidTr="008B0214">
        <w:tc>
          <w:tcPr>
            <w:tcW w:w="586" w:type="pct"/>
          </w:tcPr>
          <w:p w14:paraId="2F83454C" w14:textId="5ACB96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R4-2400627</w:t>
            </w:r>
          </w:p>
        </w:tc>
        <w:tc>
          <w:tcPr>
            <w:tcW w:w="1115" w:type="pct"/>
          </w:tcPr>
          <w:p w14:paraId="5A063798" w14:textId="4F4B61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38.101-3 corrections to EN-DC power class table</w:t>
            </w:r>
          </w:p>
        </w:tc>
        <w:tc>
          <w:tcPr>
            <w:tcW w:w="506" w:type="pct"/>
          </w:tcPr>
          <w:p w14:paraId="3B8FAAE5" w14:textId="19DCF3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119BE385" w14:textId="4C7016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4740E01" w14:textId="03110C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1136</w:t>
            </w:r>
          </w:p>
        </w:tc>
        <w:tc>
          <w:tcPr>
            <w:tcW w:w="229" w:type="pct"/>
          </w:tcPr>
          <w:p w14:paraId="134A080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235302" w14:textId="40065B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834325E" w14:textId="4F0089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57D144A" w14:textId="6297C5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A805A6A" w14:textId="7372E0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849CF8" w14:textId="77777777" w:rsidTr="008B0214">
        <w:tc>
          <w:tcPr>
            <w:tcW w:w="586" w:type="pct"/>
          </w:tcPr>
          <w:p w14:paraId="56057505" w14:textId="7486B5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R4-2400628</w:t>
            </w:r>
          </w:p>
        </w:tc>
        <w:tc>
          <w:tcPr>
            <w:tcW w:w="1115" w:type="pct"/>
          </w:tcPr>
          <w:p w14:paraId="2A6713C3" w14:textId="6EE72C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for 38.101-3 corrections to EN-DC power class table</w:t>
            </w:r>
          </w:p>
        </w:tc>
        <w:tc>
          <w:tcPr>
            <w:tcW w:w="506" w:type="pct"/>
          </w:tcPr>
          <w:p w14:paraId="4F6DFC9A" w14:textId="3596EA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498074D7" w14:textId="79BAB1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00F2E3A" w14:textId="0A3F60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1137</w:t>
            </w:r>
          </w:p>
        </w:tc>
        <w:tc>
          <w:tcPr>
            <w:tcW w:w="229" w:type="pct"/>
          </w:tcPr>
          <w:p w14:paraId="416D43E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D2F725" w14:textId="3C5434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601472" w14:textId="058130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7FD1042" w14:textId="482A30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265B2AD" w14:textId="159116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4807767" w14:textId="77777777" w:rsidTr="008B0214">
        <w:tc>
          <w:tcPr>
            <w:tcW w:w="586" w:type="pct"/>
          </w:tcPr>
          <w:p w14:paraId="50C0BCDA" w14:textId="3F716D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R4-2400864</w:t>
            </w:r>
          </w:p>
        </w:tc>
        <w:tc>
          <w:tcPr>
            <w:tcW w:w="1115" w:type="pct"/>
          </w:tcPr>
          <w:p w14:paraId="0D19CE1E" w14:textId="7D765C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(NR_newRAT-Core)R15 Cat-F CR 38.101-3 channel spacing for intra-band EN-DC</w:t>
            </w:r>
          </w:p>
        </w:tc>
        <w:tc>
          <w:tcPr>
            <w:tcW w:w="506" w:type="pct"/>
          </w:tcPr>
          <w:p w14:paraId="3204FCFC" w14:textId="40D9F4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46A3035" w14:textId="0484F0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8C820DD" w14:textId="7B139B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1138</w:t>
            </w:r>
          </w:p>
        </w:tc>
        <w:tc>
          <w:tcPr>
            <w:tcW w:w="229" w:type="pct"/>
          </w:tcPr>
          <w:p w14:paraId="30A1C6A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4EE4FC" w14:textId="3A3259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2B37C19" w14:textId="38B215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AACC224" w14:textId="22F54E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0A0D10C" w14:textId="37D661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09068F3E" w14:textId="77777777" w:rsidTr="008B0214">
        <w:tc>
          <w:tcPr>
            <w:tcW w:w="586" w:type="pct"/>
          </w:tcPr>
          <w:p w14:paraId="1B3BDC45" w14:textId="5BB205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R4-2400865</w:t>
            </w:r>
          </w:p>
        </w:tc>
        <w:tc>
          <w:tcPr>
            <w:tcW w:w="1115" w:type="pct"/>
          </w:tcPr>
          <w:p w14:paraId="627E0AFF" w14:textId="5790B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(NR_newRAT-Core)R16 Cat-A CR 38.101-3 channel spacing for intra-band EN-DC</w:t>
            </w:r>
          </w:p>
        </w:tc>
        <w:tc>
          <w:tcPr>
            <w:tcW w:w="506" w:type="pct"/>
          </w:tcPr>
          <w:p w14:paraId="1878C0DD" w14:textId="6661EF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B8BAB29" w14:textId="563568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8322BAB" w14:textId="59F941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1139</w:t>
            </w:r>
          </w:p>
        </w:tc>
        <w:tc>
          <w:tcPr>
            <w:tcW w:w="229" w:type="pct"/>
          </w:tcPr>
          <w:p w14:paraId="67C22EF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918105" w14:textId="4A5434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C0F5FE1" w14:textId="1B62BB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4DE0404" w14:textId="35CE61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44D0005" w14:textId="497315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1D61B79" w14:textId="77777777" w:rsidTr="008B0214">
        <w:tc>
          <w:tcPr>
            <w:tcW w:w="586" w:type="pct"/>
          </w:tcPr>
          <w:p w14:paraId="4FE83782" w14:textId="2DE8C3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R4-2400866</w:t>
            </w:r>
          </w:p>
        </w:tc>
        <w:tc>
          <w:tcPr>
            <w:tcW w:w="1115" w:type="pct"/>
          </w:tcPr>
          <w:p w14:paraId="1AA651A4" w14:textId="559392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(NR_newRAT-Core)R17 Cat-A CR 38.101-3 channel spacing for intra-band EN-DC</w:t>
            </w:r>
          </w:p>
        </w:tc>
        <w:tc>
          <w:tcPr>
            <w:tcW w:w="506" w:type="pct"/>
          </w:tcPr>
          <w:p w14:paraId="7996CB21" w14:textId="197A32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8FBA6ED" w14:textId="7FE49C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93FA857" w14:textId="006423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1140</w:t>
            </w:r>
          </w:p>
        </w:tc>
        <w:tc>
          <w:tcPr>
            <w:tcW w:w="229" w:type="pct"/>
          </w:tcPr>
          <w:p w14:paraId="7A29EE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9EE18F" w14:textId="1CB6DB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B400DA2" w14:textId="2E0EE6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357BBCB" w14:textId="0CA556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7CC4092" w14:textId="3DEB16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3D15183" w14:textId="77777777" w:rsidTr="008B0214">
        <w:tc>
          <w:tcPr>
            <w:tcW w:w="586" w:type="pct"/>
          </w:tcPr>
          <w:p w14:paraId="4E15CE9A" w14:textId="0030DD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R4-2400867</w:t>
            </w:r>
          </w:p>
        </w:tc>
        <w:tc>
          <w:tcPr>
            <w:tcW w:w="1115" w:type="pct"/>
          </w:tcPr>
          <w:p w14:paraId="35A3B9AC" w14:textId="6DA828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(NR_newRAT-Core)R18 Cat-A CR 38.101-3 channel spacing for intra-band EN-DC</w:t>
            </w:r>
          </w:p>
        </w:tc>
        <w:tc>
          <w:tcPr>
            <w:tcW w:w="506" w:type="pct"/>
          </w:tcPr>
          <w:p w14:paraId="6516B926" w14:textId="673109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3C9D374" w14:textId="5F4366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0C1CB27" w14:textId="37B496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1141</w:t>
            </w:r>
          </w:p>
        </w:tc>
        <w:tc>
          <w:tcPr>
            <w:tcW w:w="229" w:type="pct"/>
          </w:tcPr>
          <w:p w14:paraId="059B71F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7089B8" w14:textId="260F11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602205" w14:textId="2B227B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A061346" w14:textId="64DF96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61E4F33" w14:textId="708B58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AE12D7B" w14:textId="77777777" w:rsidTr="008B0214">
        <w:tc>
          <w:tcPr>
            <w:tcW w:w="586" w:type="pct"/>
          </w:tcPr>
          <w:p w14:paraId="4A552022" w14:textId="7B9A90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R4-2400905</w:t>
            </w:r>
          </w:p>
        </w:tc>
        <w:tc>
          <w:tcPr>
            <w:tcW w:w="1115" w:type="pct"/>
          </w:tcPr>
          <w:p w14:paraId="3EBE8A8C" w14:textId="739B6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06" w:type="pct"/>
          </w:tcPr>
          <w:p w14:paraId="2ED600AA" w14:textId="2AEDC0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2E4517F" w14:textId="7DFB94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C1769DF" w14:textId="37760A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1142</w:t>
            </w:r>
          </w:p>
        </w:tc>
        <w:tc>
          <w:tcPr>
            <w:tcW w:w="229" w:type="pct"/>
          </w:tcPr>
          <w:p w14:paraId="594590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CB49FFC" w14:textId="468240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86A6F26" w14:textId="0E0131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636CE29" w14:textId="5EE6AC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86" w:type="pct"/>
          </w:tcPr>
          <w:p w14:paraId="3F8FCE11" w14:textId="5269B1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84E7F09" w14:textId="77777777" w:rsidTr="008B0214">
        <w:tc>
          <w:tcPr>
            <w:tcW w:w="586" w:type="pct"/>
          </w:tcPr>
          <w:p w14:paraId="13D99722" w14:textId="066C4F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R4-2400985</w:t>
            </w:r>
          </w:p>
        </w:tc>
        <w:tc>
          <w:tcPr>
            <w:tcW w:w="1115" w:type="pct"/>
          </w:tcPr>
          <w:p w14:paraId="1D87ADDF" w14:textId="042AAD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(DC_R16_1BLTE_1BNR_2DL2UL) CR to 38.101-3 Rel-16 Cat-F for Spurious Emissions for Inter-band EN-DC within FR1</w:t>
            </w:r>
          </w:p>
        </w:tc>
        <w:tc>
          <w:tcPr>
            <w:tcW w:w="506" w:type="pct"/>
          </w:tcPr>
          <w:p w14:paraId="79261887" w14:textId="745330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4587EF0D" w14:textId="368447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AEA90E1" w14:textId="0BBF51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1143</w:t>
            </w:r>
          </w:p>
        </w:tc>
        <w:tc>
          <w:tcPr>
            <w:tcW w:w="229" w:type="pct"/>
          </w:tcPr>
          <w:p w14:paraId="63C4C25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E60125F" w14:textId="459554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6AD71AC" w14:textId="0CD04C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EE9EF1" w14:textId="2E1FB9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</w:t>
            </w:r>
          </w:p>
        </w:tc>
        <w:tc>
          <w:tcPr>
            <w:tcW w:w="586" w:type="pct"/>
          </w:tcPr>
          <w:p w14:paraId="5B5433A7" w14:textId="122BB3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9E89D0" w14:textId="77777777" w:rsidTr="008B0214">
        <w:tc>
          <w:tcPr>
            <w:tcW w:w="586" w:type="pct"/>
          </w:tcPr>
          <w:p w14:paraId="7CFEF9B1" w14:textId="4019CE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R4-2400986</w:t>
            </w:r>
          </w:p>
        </w:tc>
        <w:tc>
          <w:tcPr>
            <w:tcW w:w="1115" w:type="pct"/>
          </w:tcPr>
          <w:p w14:paraId="5CBDE52C" w14:textId="39009C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(DC_R16_1BLTE_1BNR_2DL2UL) CR to 38.101-3 Rel-17 Cat-A for Spurious Emissions for Inter-band EN-DC within FR1</w:t>
            </w:r>
          </w:p>
        </w:tc>
        <w:tc>
          <w:tcPr>
            <w:tcW w:w="506" w:type="pct"/>
          </w:tcPr>
          <w:p w14:paraId="7C0DBC25" w14:textId="678F5D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35F7DE9D" w14:textId="0202B1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123FA97" w14:textId="3C5A5F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1144</w:t>
            </w:r>
          </w:p>
        </w:tc>
        <w:tc>
          <w:tcPr>
            <w:tcW w:w="229" w:type="pct"/>
          </w:tcPr>
          <w:p w14:paraId="5C51264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357CAF" w14:textId="720E85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EFD0830" w14:textId="32329A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C2FDF46" w14:textId="5A6675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</w:t>
            </w:r>
          </w:p>
        </w:tc>
        <w:tc>
          <w:tcPr>
            <w:tcW w:w="586" w:type="pct"/>
          </w:tcPr>
          <w:p w14:paraId="73953EFE" w14:textId="27B509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3091A3D" w14:textId="77777777" w:rsidTr="008B0214">
        <w:tc>
          <w:tcPr>
            <w:tcW w:w="586" w:type="pct"/>
          </w:tcPr>
          <w:p w14:paraId="1F3C27E4" w14:textId="1F4071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R4-2400987</w:t>
            </w:r>
          </w:p>
        </w:tc>
        <w:tc>
          <w:tcPr>
            <w:tcW w:w="1115" w:type="pct"/>
          </w:tcPr>
          <w:p w14:paraId="61D31537" w14:textId="065D5E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(DC_R16_1BLTE_1BNR_2DL2UL) CR to 38.101-3 Rel-18 Cat-A for Spurious Emissions for Inter-band EN-DC within FR1</w:t>
            </w:r>
          </w:p>
        </w:tc>
        <w:tc>
          <w:tcPr>
            <w:tcW w:w="506" w:type="pct"/>
          </w:tcPr>
          <w:p w14:paraId="79E1D271" w14:textId="46FCD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675335BB" w14:textId="6C6340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E412A5C" w14:textId="36B4C6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1145</w:t>
            </w:r>
          </w:p>
        </w:tc>
        <w:tc>
          <w:tcPr>
            <w:tcW w:w="229" w:type="pct"/>
          </w:tcPr>
          <w:p w14:paraId="25030D0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18687E" w14:textId="50402D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06D692A" w14:textId="4924BC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0683D5D" w14:textId="215140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</w:t>
            </w:r>
          </w:p>
        </w:tc>
        <w:tc>
          <w:tcPr>
            <w:tcW w:w="586" w:type="pct"/>
          </w:tcPr>
          <w:p w14:paraId="5A06D43D" w14:textId="4523A5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90C969B" w14:textId="77777777" w:rsidTr="008B0214">
        <w:tc>
          <w:tcPr>
            <w:tcW w:w="586" w:type="pct"/>
          </w:tcPr>
          <w:p w14:paraId="629AABDD" w14:textId="42FA5D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R4-2400284</w:t>
            </w:r>
          </w:p>
        </w:tc>
        <w:tc>
          <w:tcPr>
            <w:tcW w:w="1115" w:type="pct"/>
          </w:tcPr>
          <w:p w14:paraId="62C033AC" w14:textId="19F207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38.101-3 NonCol_IntraB_ENDC</w:t>
            </w:r>
          </w:p>
        </w:tc>
        <w:tc>
          <w:tcPr>
            <w:tcW w:w="506" w:type="pct"/>
          </w:tcPr>
          <w:p w14:paraId="028B2707" w14:textId="751B0C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 Corporation, Samsung</w:t>
            </w:r>
          </w:p>
        </w:tc>
        <w:tc>
          <w:tcPr>
            <w:tcW w:w="280" w:type="pct"/>
          </w:tcPr>
          <w:p w14:paraId="2F64ED58" w14:textId="29CB69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DF20C7B" w14:textId="7B8889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1146</w:t>
            </w:r>
          </w:p>
        </w:tc>
        <w:tc>
          <w:tcPr>
            <w:tcW w:w="229" w:type="pct"/>
          </w:tcPr>
          <w:p w14:paraId="59D5AE6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90E947" w14:textId="4013E0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35241A7" w14:textId="558F6C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AD7D0F" w14:textId="7A3C25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3BA376AD" w14:textId="7066C0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1769773" w14:textId="77777777" w:rsidTr="008B0214">
        <w:tc>
          <w:tcPr>
            <w:tcW w:w="586" w:type="pct"/>
          </w:tcPr>
          <w:p w14:paraId="4952AA98" w14:textId="2D9CE2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R4-2402946</w:t>
            </w:r>
          </w:p>
        </w:tc>
        <w:tc>
          <w:tcPr>
            <w:tcW w:w="1115" w:type="pct"/>
          </w:tcPr>
          <w:p w14:paraId="03677259" w14:textId="76AB47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38.101-3 NonCol_IntraB_ENDC_NR_CA</w:t>
            </w:r>
          </w:p>
        </w:tc>
        <w:tc>
          <w:tcPr>
            <w:tcW w:w="506" w:type="pct"/>
          </w:tcPr>
          <w:p w14:paraId="329A6DBD" w14:textId="23DE5B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KDDI, Samsung</w:t>
            </w:r>
          </w:p>
        </w:tc>
        <w:tc>
          <w:tcPr>
            <w:tcW w:w="280" w:type="pct"/>
          </w:tcPr>
          <w:p w14:paraId="6970C858" w14:textId="246878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6C2CC42" w14:textId="56E908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1146</w:t>
            </w:r>
          </w:p>
        </w:tc>
        <w:tc>
          <w:tcPr>
            <w:tcW w:w="229" w:type="pct"/>
          </w:tcPr>
          <w:p w14:paraId="1A22D639" w14:textId="44EC06C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580FECE" w14:textId="2DCC1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0BC0439" w14:textId="0A2E86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FABAF3" w14:textId="35DEE8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78E2D79D" w14:textId="439238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5594BA8" w14:textId="77777777" w:rsidTr="008B0214">
        <w:tc>
          <w:tcPr>
            <w:tcW w:w="586" w:type="pct"/>
          </w:tcPr>
          <w:p w14:paraId="0C7D6224" w14:textId="0DB843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R4-2403252</w:t>
            </w:r>
          </w:p>
        </w:tc>
        <w:tc>
          <w:tcPr>
            <w:tcW w:w="1115" w:type="pct"/>
          </w:tcPr>
          <w:p w14:paraId="412ABE05" w14:textId="70F5D2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38.101-3 NonCol_IntraB_ENDC_NR_CA</w:t>
            </w:r>
          </w:p>
        </w:tc>
        <w:tc>
          <w:tcPr>
            <w:tcW w:w="506" w:type="pct"/>
          </w:tcPr>
          <w:p w14:paraId="1FC88F79" w14:textId="21932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KDDI, Samsung</w:t>
            </w:r>
          </w:p>
        </w:tc>
        <w:tc>
          <w:tcPr>
            <w:tcW w:w="280" w:type="pct"/>
          </w:tcPr>
          <w:p w14:paraId="6C34DDA3" w14:textId="256E8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3279766" w14:textId="1CA6A9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1146</w:t>
            </w:r>
          </w:p>
        </w:tc>
        <w:tc>
          <w:tcPr>
            <w:tcW w:w="229" w:type="pct"/>
          </w:tcPr>
          <w:p w14:paraId="60E7EE28" w14:textId="40BB69B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3CA86706" w14:textId="70D355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38519A3" w14:textId="768A3F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354E7E" w14:textId="30BFCF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4C110E2A" w14:textId="4998B9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A542925" w14:textId="77777777" w:rsidTr="008B0214">
        <w:tc>
          <w:tcPr>
            <w:tcW w:w="586" w:type="pct"/>
          </w:tcPr>
          <w:p w14:paraId="74037F42" w14:textId="09BB68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R4-2403686</w:t>
            </w:r>
          </w:p>
        </w:tc>
        <w:tc>
          <w:tcPr>
            <w:tcW w:w="1115" w:type="pct"/>
          </w:tcPr>
          <w:p w14:paraId="4536006F" w14:textId="75A9A9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 CR for 38.101-3 NonCol_IntraB_ENDC_NR_CA</w:t>
            </w:r>
          </w:p>
        </w:tc>
        <w:tc>
          <w:tcPr>
            <w:tcW w:w="506" w:type="pct"/>
          </w:tcPr>
          <w:p w14:paraId="43BB8D19" w14:textId="08D68D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KDDI, Samsung, Huawei</w:t>
            </w:r>
          </w:p>
        </w:tc>
        <w:tc>
          <w:tcPr>
            <w:tcW w:w="280" w:type="pct"/>
          </w:tcPr>
          <w:p w14:paraId="0D20CBB5" w14:textId="29F0D1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E338724" w14:textId="169963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1146</w:t>
            </w:r>
          </w:p>
        </w:tc>
        <w:tc>
          <w:tcPr>
            <w:tcW w:w="229" w:type="pct"/>
          </w:tcPr>
          <w:p w14:paraId="59D4463F" w14:textId="1591468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</w:t>
            </w:r>
          </w:p>
        </w:tc>
        <w:tc>
          <w:tcPr>
            <w:tcW w:w="211" w:type="pct"/>
          </w:tcPr>
          <w:p w14:paraId="3F97B461" w14:textId="014C68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9EFD0BE" w14:textId="6B47BD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027EB41" w14:textId="3A4D4D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5678FB79" w14:textId="42A862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4800CC" w14:textId="77777777" w:rsidTr="008B0214">
        <w:tc>
          <w:tcPr>
            <w:tcW w:w="586" w:type="pct"/>
          </w:tcPr>
          <w:p w14:paraId="22F3180D" w14:textId="5F5370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R4-2401243</w:t>
            </w:r>
          </w:p>
        </w:tc>
        <w:tc>
          <w:tcPr>
            <w:tcW w:w="1115" w:type="pct"/>
          </w:tcPr>
          <w:p w14:paraId="62EE6E15" w14:textId="1F04F3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CR for TS38.101-3: Remove unsupported NR-DC configuration from FR1-FR2 NR-DC combination table</w:t>
            </w:r>
          </w:p>
        </w:tc>
        <w:tc>
          <w:tcPr>
            <w:tcW w:w="506" w:type="pct"/>
          </w:tcPr>
          <w:p w14:paraId="700200C8" w14:textId="1C0149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7E4DABD" w14:textId="786B0A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1A855A8" w14:textId="3D8E29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1147</w:t>
            </w:r>
          </w:p>
        </w:tc>
        <w:tc>
          <w:tcPr>
            <w:tcW w:w="229" w:type="pct"/>
          </w:tcPr>
          <w:p w14:paraId="71EAF56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D67046" w14:textId="11CC3E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69E1C41" w14:textId="638BCB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AAE8F86" w14:textId="051585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15C50470" w14:textId="25C0DA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DEE8194" w14:textId="77777777" w:rsidTr="008B0214">
        <w:tc>
          <w:tcPr>
            <w:tcW w:w="586" w:type="pct"/>
          </w:tcPr>
          <w:p w14:paraId="52182101" w14:textId="61EDC5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R4-2401244</w:t>
            </w:r>
          </w:p>
        </w:tc>
        <w:tc>
          <w:tcPr>
            <w:tcW w:w="1115" w:type="pct"/>
          </w:tcPr>
          <w:p w14:paraId="02B7115D" w14:textId="79C795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CR for 38.101-3: Remove unsupported NR DC configuration from FR1-FR2 NR-DC combination table</w:t>
            </w:r>
          </w:p>
        </w:tc>
        <w:tc>
          <w:tcPr>
            <w:tcW w:w="506" w:type="pct"/>
          </w:tcPr>
          <w:p w14:paraId="4421D069" w14:textId="78B60E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0452BC1" w14:textId="7B5BB7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8AC7343" w14:textId="088E92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1148</w:t>
            </w:r>
          </w:p>
        </w:tc>
        <w:tc>
          <w:tcPr>
            <w:tcW w:w="229" w:type="pct"/>
          </w:tcPr>
          <w:p w14:paraId="6ACEBD9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4CF592" w14:textId="608A08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B75AB18" w14:textId="2A83A5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C319561" w14:textId="177908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86" w:type="pct"/>
          </w:tcPr>
          <w:p w14:paraId="253C8607" w14:textId="193EE7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7B9F117" w14:textId="77777777" w:rsidTr="008B0214">
        <w:tc>
          <w:tcPr>
            <w:tcW w:w="586" w:type="pct"/>
          </w:tcPr>
          <w:p w14:paraId="17F87659" w14:textId="5362BF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R4-2401263</w:t>
            </w:r>
          </w:p>
        </w:tc>
        <w:tc>
          <w:tcPr>
            <w:tcW w:w="1115" w:type="pct"/>
          </w:tcPr>
          <w:p w14:paraId="31E0E0EA" w14:textId="0E4AD1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(4Rx_low_NR_band_handheld_3Tx_NR_CA_ENDC-Core) Restructure the clauses sequence related to 3Tx inter-band ENDC band combination</w:t>
            </w:r>
          </w:p>
        </w:tc>
        <w:tc>
          <w:tcPr>
            <w:tcW w:w="506" w:type="pct"/>
          </w:tcPr>
          <w:p w14:paraId="1B214DC6" w14:textId="67610D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7B15375" w14:textId="114383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8DBA7FE" w14:textId="6605FA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1149</w:t>
            </w:r>
          </w:p>
        </w:tc>
        <w:tc>
          <w:tcPr>
            <w:tcW w:w="229" w:type="pct"/>
          </w:tcPr>
          <w:p w14:paraId="3DC871B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DC08840" w14:textId="0E58CC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E37CD3F" w14:textId="7FB7A8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C9ED75" w14:textId="43C35B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76A7A034" w14:textId="38912B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7E45BDC1" w14:textId="77777777" w:rsidTr="008B0214">
        <w:tc>
          <w:tcPr>
            <w:tcW w:w="586" w:type="pct"/>
          </w:tcPr>
          <w:p w14:paraId="0EEE8636" w14:textId="548D9F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R4-2401284</w:t>
            </w:r>
          </w:p>
        </w:tc>
        <w:tc>
          <w:tcPr>
            <w:tcW w:w="1115" w:type="pct"/>
          </w:tcPr>
          <w:p w14:paraId="6F9F7425" w14:textId="581BC5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TS 38.101-3 big CR for NR_CADC_R18_2BDL_xBUL</w:t>
            </w:r>
          </w:p>
        </w:tc>
        <w:tc>
          <w:tcPr>
            <w:tcW w:w="506" w:type="pct"/>
          </w:tcPr>
          <w:p w14:paraId="5337A7ED" w14:textId="3C6F3C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9320BF0" w14:textId="126292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000ABB0" w14:textId="6A987A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1150</w:t>
            </w:r>
          </w:p>
        </w:tc>
        <w:tc>
          <w:tcPr>
            <w:tcW w:w="229" w:type="pct"/>
          </w:tcPr>
          <w:p w14:paraId="24C74CF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DF7067" w14:textId="76B37E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E7D164" w14:textId="5EFD4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258EF73" w14:textId="352BFC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68E6EE02" w14:textId="737763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5AD79E3" w14:textId="77777777" w:rsidTr="008B0214">
        <w:tc>
          <w:tcPr>
            <w:tcW w:w="586" w:type="pct"/>
          </w:tcPr>
          <w:p w14:paraId="742F29A1" w14:textId="1B29E3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R4-2401286</w:t>
            </w:r>
          </w:p>
        </w:tc>
        <w:tc>
          <w:tcPr>
            <w:tcW w:w="1115" w:type="pct"/>
          </w:tcPr>
          <w:p w14:paraId="505CF595" w14:textId="30FAAD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TS 38.101-3 big CR for DC_R18_xBLTE_yBNR_zDL2UL</w:t>
            </w:r>
          </w:p>
        </w:tc>
        <w:tc>
          <w:tcPr>
            <w:tcW w:w="506" w:type="pct"/>
          </w:tcPr>
          <w:p w14:paraId="194624C8" w14:textId="1BED1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2FDC35B" w14:textId="70D03A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C3C4476" w14:textId="7F6856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1151</w:t>
            </w:r>
          </w:p>
        </w:tc>
        <w:tc>
          <w:tcPr>
            <w:tcW w:w="229" w:type="pct"/>
          </w:tcPr>
          <w:p w14:paraId="3F1B4A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51404FC" w14:textId="60D0B0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C100553" w14:textId="4104F1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DA90975" w14:textId="75AB7B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DC_R18_xBLTE_yBNR_zDL2UL-Core</w:t>
            </w:r>
          </w:p>
        </w:tc>
        <w:tc>
          <w:tcPr>
            <w:tcW w:w="586" w:type="pct"/>
          </w:tcPr>
          <w:p w14:paraId="68DCB235" w14:textId="4EB7A3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BE15F97" w14:textId="77777777" w:rsidTr="008B0214">
        <w:tc>
          <w:tcPr>
            <w:tcW w:w="586" w:type="pct"/>
          </w:tcPr>
          <w:p w14:paraId="5305D379" w14:textId="501CF7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R4-2401471</w:t>
            </w:r>
          </w:p>
        </w:tc>
        <w:tc>
          <w:tcPr>
            <w:tcW w:w="1115" w:type="pct"/>
          </w:tcPr>
          <w:p w14:paraId="218EBA53" w14:textId="024632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38.101-3 new combinations Rel-18 EN-DC HPUE</w:t>
            </w:r>
          </w:p>
        </w:tc>
        <w:tc>
          <w:tcPr>
            <w:tcW w:w="506" w:type="pct"/>
          </w:tcPr>
          <w:p w14:paraId="7B8ED52B" w14:textId="5A0A95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194DCB7" w14:textId="63044E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6E42954" w14:textId="3749C8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1152</w:t>
            </w:r>
          </w:p>
        </w:tc>
        <w:tc>
          <w:tcPr>
            <w:tcW w:w="229" w:type="pct"/>
          </w:tcPr>
          <w:p w14:paraId="6A1254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C52F660" w14:textId="249589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C2AEDE" w14:textId="17BADD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8BB6D5D" w14:textId="76DB01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HPUE_FR1_DC_LTE_NR_R18</w:t>
            </w:r>
          </w:p>
        </w:tc>
        <w:tc>
          <w:tcPr>
            <w:tcW w:w="586" w:type="pct"/>
          </w:tcPr>
          <w:p w14:paraId="595F6638" w14:textId="4AE395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EB75CC6" w14:textId="77777777" w:rsidTr="008B0214">
        <w:tc>
          <w:tcPr>
            <w:tcW w:w="586" w:type="pct"/>
          </w:tcPr>
          <w:p w14:paraId="5ADD947A" w14:textId="6B6EF0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R4-2401602</w:t>
            </w:r>
          </w:p>
        </w:tc>
        <w:tc>
          <w:tcPr>
            <w:tcW w:w="1115" w:type="pct"/>
          </w:tcPr>
          <w:p w14:paraId="0195E351" w14:textId="1A1B65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Clarifications for FR2 testing with NR-DC and NR-CA</w:t>
            </w:r>
          </w:p>
        </w:tc>
        <w:tc>
          <w:tcPr>
            <w:tcW w:w="506" w:type="pct"/>
          </w:tcPr>
          <w:p w14:paraId="6E3E497A" w14:textId="281CDB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695D038" w14:textId="760AD9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C61E650" w14:textId="1950AE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1153</w:t>
            </w:r>
          </w:p>
        </w:tc>
        <w:tc>
          <w:tcPr>
            <w:tcW w:w="229" w:type="pct"/>
          </w:tcPr>
          <w:p w14:paraId="72CD491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7A5392" w14:textId="4751F1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17E4DBE3" w14:textId="2DBD41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1D450C2" w14:textId="507CA2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</w:t>
            </w:r>
          </w:p>
        </w:tc>
        <w:tc>
          <w:tcPr>
            <w:tcW w:w="586" w:type="pct"/>
          </w:tcPr>
          <w:p w14:paraId="092AEC49" w14:textId="58671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6FBE7D1" w14:textId="77777777" w:rsidTr="008B0214">
        <w:tc>
          <w:tcPr>
            <w:tcW w:w="586" w:type="pct"/>
          </w:tcPr>
          <w:p w14:paraId="2312B58B" w14:textId="48F90B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R4-2401603</w:t>
            </w:r>
          </w:p>
        </w:tc>
        <w:tc>
          <w:tcPr>
            <w:tcW w:w="1115" w:type="pct"/>
          </w:tcPr>
          <w:p w14:paraId="1FCB4EE5" w14:textId="153C02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Clarifications for FR2 testing with NR-DC and NR-CA</w:t>
            </w:r>
          </w:p>
        </w:tc>
        <w:tc>
          <w:tcPr>
            <w:tcW w:w="506" w:type="pct"/>
          </w:tcPr>
          <w:p w14:paraId="559E5FE9" w14:textId="3A3015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37D25ABE" w14:textId="61A8CF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BEFF07C" w14:textId="241A8F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1154</w:t>
            </w:r>
          </w:p>
        </w:tc>
        <w:tc>
          <w:tcPr>
            <w:tcW w:w="229" w:type="pct"/>
          </w:tcPr>
          <w:p w14:paraId="5EE9872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F20522" w14:textId="29FAC4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2BBC4C4" w14:textId="1450EA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8785DC2" w14:textId="7F363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</w:t>
            </w:r>
          </w:p>
        </w:tc>
        <w:tc>
          <w:tcPr>
            <w:tcW w:w="586" w:type="pct"/>
          </w:tcPr>
          <w:p w14:paraId="7CB1AB0C" w14:textId="5D9CD0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F7683F4" w14:textId="77777777" w:rsidTr="008B0214">
        <w:tc>
          <w:tcPr>
            <w:tcW w:w="586" w:type="pct"/>
          </w:tcPr>
          <w:p w14:paraId="7AD32395" w14:textId="30B128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R4-2401604</w:t>
            </w:r>
          </w:p>
        </w:tc>
        <w:tc>
          <w:tcPr>
            <w:tcW w:w="1115" w:type="pct"/>
          </w:tcPr>
          <w:p w14:paraId="11090BA2" w14:textId="17667A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Clarifications for FR2 testing with NR-DC and NR-CA</w:t>
            </w:r>
          </w:p>
        </w:tc>
        <w:tc>
          <w:tcPr>
            <w:tcW w:w="506" w:type="pct"/>
          </w:tcPr>
          <w:p w14:paraId="23100D1C" w14:textId="5171F2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39D3BB0C" w14:textId="1B6EC8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ABB86F7" w14:textId="03FC42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1155</w:t>
            </w:r>
          </w:p>
        </w:tc>
        <w:tc>
          <w:tcPr>
            <w:tcW w:w="229" w:type="pct"/>
          </w:tcPr>
          <w:p w14:paraId="57356FC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80DC1B1" w14:textId="7F7DFB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2CC7713" w14:textId="1F1533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900CA39" w14:textId="0B5B55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</w:t>
            </w:r>
          </w:p>
        </w:tc>
        <w:tc>
          <w:tcPr>
            <w:tcW w:w="586" w:type="pct"/>
          </w:tcPr>
          <w:p w14:paraId="2E5AE100" w14:textId="49DA75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3C2A8D" w14:textId="77777777" w:rsidTr="008B0214">
        <w:tc>
          <w:tcPr>
            <w:tcW w:w="586" w:type="pct"/>
          </w:tcPr>
          <w:p w14:paraId="71D8A143" w14:textId="013942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R4-2401605</w:t>
            </w:r>
          </w:p>
        </w:tc>
        <w:tc>
          <w:tcPr>
            <w:tcW w:w="1115" w:type="pct"/>
          </w:tcPr>
          <w:p w14:paraId="1EAF82E6" w14:textId="0CC896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Clarifications for FR2 testing with NR-DC and NR-CA</w:t>
            </w:r>
          </w:p>
        </w:tc>
        <w:tc>
          <w:tcPr>
            <w:tcW w:w="506" w:type="pct"/>
          </w:tcPr>
          <w:p w14:paraId="4E3D7943" w14:textId="063E91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761D2A9" w14:textId="297068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EDB76A2" w14:textId="585B73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1156</w:t>
            </w:r>
          </w:p>
        </w:tc>
        <w:tc>
          <w:tcPr>
            <w:tcW w:w="229" w:type="pct"/>
          </w:tcPr>
          <w:p w14:paraId="74630B8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6BD2803" w14:textId="47721D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B4ADF7" w14:textId="7FEBA1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B82C362" w14:textId="0DB082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</w:t>
            </w:r>
          </w:p>
        </w:tc>
        <w:tc>
          <w:tcPr>
            <w:tcW w:w="586" w:type="pct"/>
          </w:tcPr>
          <w:p w14:paraId="228E5AC0" w14:textId="479B98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9989FBF" w14:textId="77777777" w:rsidTr="008B0214">
        <w:tc>
          <w:tcPr>
            <w:tcW w:w="586" w:type="pct"/>
          </w:tcPr>
          <w:p w14:paraId="7FCB8AF0" w14:textId="0F352B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R4-2401777</w:t>
            </w:r>
          </w:p>
        </w:tc>
        <w:tc>
          <w:tcPr>
            <w:tcW w:w="1115" w:type="pct"/>
          </w:tcPr>
          <w:p w14:paraId="3E9E180B" w14:textId="05C7CC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(DC_R17_1BLTE_1BNR_2DL2UL-Core) CR for TS 38.101-3 to clarify the applicable SCS when UE testing (R17)</w:t>
            </w:r>
          </w:p>
        </w:tc>
        <w:tc>
          <w:tcPr>
            <w:tcW w:w="506" w:type="pct"/>
          </w:tcPr>
          <w:p w14:paraId="520D2567" w14:textId="5CEDC3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D60BE3A" w14:textId="28679A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36EA0CB" w14:textId="29A6D7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1157</w:t>
            </w:r>
          </w:p>
        </w:tc>
        <w:tc>
          <w:tcPr>
            <w:tcW w:w="229" w:type="pct"/>
          </w:tcPr>
          <w:p w14:paraId="261B70E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C709A4" w14:textId="009DFA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FC98323" w14:textId="47B0A6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B8B626" w14:textId="5EFDAE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586" w:type="pct"/>
          </w:tcPr>
          <w:p w14:paraId="3930A0E1" w14:textId="4520DC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3E64655" w14:textId="77777777" w:rsidTr="008B0214">
        <w:tc>
          <w:tcPr>
            <w:tcW w:w="586" w:type="pct"/>
          </w:tcPr>
          <w:p w14:paraId="49C3426C" w14:textId="2424F3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R4-2401778</w:t>
            </w:r>
          </w:p>
        </w:tc>
        <w:tc>
          <w:tcPr>
            <w:tcW w:w="1115" w:type="pct"/>
          </w:tcPr>
          <w:p w14:paraId="62D81128" w14:textId="38A935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(DC_R17_1BLTE_1BNR_2DL2UL-Core) CR for TS 38.101-3 to clarify the applicable SCS when UE testing (R18)</w:t>
            </w:r>
          </w:p>
        </w:tc>
        <w:tc>
          <w:tcPr>
            <w:tcW w:w="506" w:type="pct"/>
          </w:tcPr>
          <w:p w14:paraId="16172944" w14:textId="4E7F9E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196C13D" w14:textId="10DF45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F800917" w14:textId="60750F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1158</w:t>
            </w:r>
          </w:p>
        </w:tc>
        <w:tc>
          <w:tcPr>
            <w:tcW w:w="229" w:type="pct"/>
          </w:tcPr>
          <w:p w14:paraId="4DE99F9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69BE402" w14:textId="05E162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86E223" w14:textId="328C5B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29E4882" w14:textId="4D97AF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586" w:type="pct"/>
          </w:tcPr>
          <w:p w14:paraId="1D507D5E" w14:textId="4F431D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CFD9E75" w14:textId="77777777" w:rsidTr="008B0214">
        <w:tc>
          <w:tcPr>
            <w:tcW w:w="586" w:type="pct"/>
          </w:tcPr>
          <w:p w14:paraId="7E9FCDAF" w14:textId="58B4F1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R4-2401787</w:t>
            </w:r>
          </w:p>
        </w:tc>
        <w:tc>
          <w:tcPr>
            <w:tcW w:w="1115" w:type="pct"/>
          </w:tcPr>
          <w:p w14:paraId="53A2BDF1" w14:textId="30AC42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3Tx NR inter-band UL CA and EN-DC basket WI (38.101-3)</w:t>
            </w:r>
          </w:p>
        </w:tc>
        <w:tc>
          <w:tcPr>
            <w:tcW w:w="506" w:type="pct"/>
          </w:tcPr>
          <w:p w14:paraId="255D9AB2" w14:textId="5B718F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130477D5" w14:textId="2E9B25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D75DFB3" w14:textId="10F881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1159</w:t>
            </w:r>
          </w:p>
        </w:tc>
        <w:tc>
          <w:tcPr>
            <w:tcW w:w="229" w:type="pct"/>
          </w:tcPr>
          <w:p w14:paraId="1E13AE2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40C8C4B" w14:textId="289095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06F04B2" w14:textId="4DCD2E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E13E66C" w14:textId="53744F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R18_3Tx_NR_CA_ENDC-Core</w:t>
            </w:r>
          </w:p>
        </w:tc>
        <w:tc>
          <w:tcPr>
            <w:tcW w:w="586" w:type="pct"/>
          </w:tcPr>
          <w:p w14:paraId="3C7B9B32" w14:textId="300B69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3F85964" w14:textId="77777777" w:rsidTr="008B0214">
        <w:tc>
          <w:tcPr>
            <w:tcW w:w="586" w:type="pct"/>
          </w:tcPr>
          <w:p w14:paraId="5C2930AF" w14:textId="498A4B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R4-2401791</w:t>
            </w:r>
          </w:p>
        </w:tc>
        <w:tc>
          <w:tcPr>
            <w:tcW w:w="1115" w:type="pct"/>
          </w:tcPr>
          <w:p w14:paraId="333D8E0E" w14:textId="598C29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Low band 4Rx for handheld UE and 3Tx for inter-band UL CA and EN-DC (38.101-3)</w:t>
            </w:r>
          </w:p>
        </w:tc>
        <w:tc>
          <w:tcPr>
            <w:tcW w:w="506" w:type="pct"/>
          </w:tcPr>
          <w:p w14:paraId="5B7F78D0" w14:textId="713088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444AB993" w14:textId="6E0343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1BE1978" w14:textId="0E4EA6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1160</w:t>
            </w:r>
          </w:p>
        </w:tc>
        <w:tc>
          <w:tcPr>
            <w:tcW w:w="229" w:type="pct"/>
          </w:tcPr>
          <w:p w14:paraId="74E3B4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9592DA" w14:textId="7A5D73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B2FAA9C" w14:textId="6E1552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EB0EE59" w14:textId="4310E9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44B4B7B4" w14:textId="7AD8A2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18629CE" w14:textId="77777777" w:rsidTr="008B0214">
        <w:tc>
          <w:tcPr>
            <w:tcW w:w="586" w:type="pct"/>
          </w:tcPr>
          <w:p w14:paraId="2E6BBE3C" w14:textId="12FE84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R4-2401974</w:t>
            </w:r>
          </w:p>
        </w:tc>
        <w:tc>
          <w:tcPr>
            <w:tcW w:w="1115" w:type="pct"/>
          </w:tcPr>
          <w:p w14:paraId="766DD192" w14:textId="492B13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Rel-18 Dual Connectivity (DC) of 1 LTE band (1DL/1UL) and 1 NR band (1DL/1UL)</w:t>
            </w:r>
          </w:p>
        </w:tc>
        <w:tc>
          <w:tcPr>
            <w:tcW w:w="506" w:type="pct"/>
          </w:tcPr>
          <w:p w14:paraId="6E0DBCB5" w14:textId="1488B9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200D5089" w14:textId="5C301F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9D75716" w14:textId="3D3F2E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1161</w:t>
            </w:r>
          </w:p>
        </w:tc>
        <w:tc>
          <w:tcPr>
            <w:tcW w:w="229" w:type="pct"/>
          </w:tcPr>
          <w:p w14:paraId="1534AD2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E27F11" w14:textId="3BF5C8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C316BDF" w14:textId="5F2805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F04026E" w14:textId="1D598E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86" w:type="pct"/>
          </w:tcPr>
          <w:p w14:paraId="57DE2D8C" w14:textId="0FCE7A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F7621B" w14:textId="77777777" w:rsidTr="008B0214">
        <w:tc>
          <w:tcPr>
            <w:tcW w:w="586" w:type="pct"/>
          </w:tcPr>
          <w:p w14:paraId="354EC1FB" w14:textId="077B60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R4-2401992</w:t>
            </w:r>
          </w:p>
        </w:tc>
        <w:tc>
          <w:tcPr>
            <w:tcW w:w="1115" w:type="pct"/>
          </w:tcPr>
          <w:p w14:paraId="29748CD5" w14:textId="231FCB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(DC_R16_1BLTE_1BNR_2DL2UL) CR for corrections and re-structures of the MOP table for EN-DC (Rel.16)</w:t>
            </w:r>
          </w:p>
        </w:tc>
        <w:tc>
          <w:tcPr>
            <w:tcW w:w="506" w:type="pct"/>
          </w:tcPr>
          <w:p w14:paraId="774B9F44" w14:textId="15D0C6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2B29F661" w14:textId="055634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3DDB8B0" w14:textId="572049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1162</w:t>
            </w:r>
          </w:p>
        </w:tc>
        <w:tc>
          <w:tcPr>
            <w:tcW w:w="229" w:type="pct"/>
          </w:tcPr>
          <w:p w14:paraId="6C02FC6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9A95D3" w14:textId="0CB0BF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A728A5B" w14:textId="73A29E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732A292" w14:textId="409ED2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DC_R16_1BLTE_1BNR_2DL2UL-Core, ENDC_UE_PC2_TDD_TDD-Core</w:t>
            </w:r>
          </w:p>
        </w:tc>
        <w:tc>
          <w:tcPr>
            <w:tcW w:w="586" w:type="pct"/>
          </w:tcPr>
          <w:p w14:paraId="5C9388E3" w14:textId="27FD4D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180F918" w14:textId="77777777" w:rsidTr="008B0214">
        <w:tc>
          <w:tcPr>
            <w:tcW w:w="586" w:type="pct"/>
          </w:tcPr>
          <w:p w14:paraId="554C1190" w14:textId="4BE0D1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R4-2401995</w:t>
            </w:r>
          </w:p>
        </w:tc>
        <w:tc>
          <w:tcPr>
            <w:tcW w:w="1115" w:type="pct"/>
          </w:tcPr>
          <w:p w14:paraId="624A9528" w14:textId="0AC1D1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(DC_R16_1BLTE_1BNR_2DL2UL) CR for corrections and re-structures of the MOP table for EN-DC (Rel.17)</w:t>
            </w:r>
          </w:p>
        </w:tc>
        <w:tc>
          <w:tcPr>
            <w:tcW w:w="506" w:type="pct"/>
          </w:tcPr>
          <w:p w14:paraId="6249032F" w14:textId="488BE3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260C123E" w14:textId="39A048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824AB24" w14:textId="5514CA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1163</w:t>
            </w:r>
          </w:p>
        </w:tc>
        <w:tc>
          <w:tcPr>
            <w:tcW w:w="229" w:type="pct"/>
          </w:tcPr>
          <w:p w14:paraId="71C65D0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EB5398" w14:textId="1996DF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BF2D2DA" w14:textId="4C085E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D8FA67F" w14:textId="7817A4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DC_R16_1BLTE_1BNR_2DL2UL-Core, ENDC_UE_PC2_TDD_TDD-Core, ENDC_UE_PC2_R17_NR_TDD-Core, DC_R17_1BLTE_1BNR_2DL2UL-Core</w:t>
            </w:r>
          </w:p>
        </w:tc>
        <w:tc>
          <w:tcPr>
            <w:tcW w:w="586" w:type="pct"/>
          </w:tcPr>
          <w:p w14:paraId="1AF343E9" w14:textId="3E1D9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534C687" w14:textId="77777777" w:rsidTr="008B0214">
        <w:tc>
          <w:tcPr>
            <w:tcW w:w="586" w:type="pct"/>
          </w:tcPr>
          <w:p w14:paraId="5FF6D4CC" w14:textId="54B0EB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R4-2401996</w:t>
            </w:r>
          </w:p>
        </w:tc>
        <w:tc>
          <w:tcPr>
            <w:tcW w:w="1115" w:type="pct"/>
          </w:tcPr>
          <w:p w14:paraId="1B4E81A2" w14:textId="2258D1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(DC_R16_1BLTE_1BNR_2DL2UL) CR for corrections and re-structures of the MOP table for EN-DC (Rel.18)</w:t>
            </w:r>
          </w:p>
        </w:tc>
        <w:tc>
          <w:tcPr>
            <w:tcW w:w="506" w:type="pct"/>
          </w:tcPr>
          <w:p w14:paraId="2DCFF06E" w14:textId="446417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1D4777DE" w14:textId="4EF0FB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59CE3333" w14:textId="0DFF28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1164</w:t>
            </w:r>
          </w:p>
        </w:tc>
        <w:tc>
          <w:tcPr>
            <w:tcW w:w="229" w:type="pct"/>
          </w:tcPr>
          <w:p w14:paraId="568F042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9FBAE4" w14:textId="10B99E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D18B6D" w14:textId="3C1041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2DEC331" w14:textId="569C75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DC_R16_1BLTE_1BNR_2DL2UL-Core, ENDC_UE_PC2_TDD_TDD-Core, ENDC_UE_PC2_R17_NR_TDD-Core, DC_R17_1BLTE_1BNR_2DL2UL-Core, DC_R18_1BLTE_1BNR_2DL2UL-Core, HPUE_FR1_DC_LTE_NR_R18-Core</w:t>
            </w:r>
          </w:p>
        </w:tc>
        <w:tc>
          <w:tcPr>
            <w:tcW w:w="586" w:type="pct"/>
          </w:tcPr>
          <w:p w14:paraId="16F30C8A" w14:textId="4B5396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BBA69F1" w14:textId="77777777" w:rsidTr="008B0214">
        <w:tc>
          <w:tcPr>
            <w:tcW w:w="586" w:type="pct"/>
          </w:tcPr>
          <w:p w14:paraId="7ADA6356" w14:textId="497F18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R4-2403799</w:t>
            </w:r>
          </w:p>
        </w:tc>
        <w:tc>
          <w:tcPr>
            <w:tcW w:w="1115" w:type="pct"/>
          </w:tcPr>
          <w:p w14:paraId="2721E430" w14:textId="2BE9E0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(DC_R16_1BLTE_1BNR_2DL2UL) CR for corrections and re-structures of the MOP table for EN-DC (Rel.18)</w:t>
            </w:r>
          </w:p>
        </w:tc>
        <w:tc>
          <w:tcPr>
            <w:tcW w:w="506" w:type="pct"/>
          </w:tcPr>
          <w:p w14:paraId="5A3BC859" w14:textId="46463A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4281E00A" w14:textId="0F4030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B7CB415" w14:textId="2C7F2D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1164</w:t>
            </w:r>
          </w:p>
        </w:tc>
        <w:tc>
          <w:tcPr>
            <w:tcW w:w="229" w:type="pct"/>
          </w:tcPr>
          <w:p w14:paraId="4A1531F1" w14:textId="261464F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A29B9C0" w14:textId="7772C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DC7D45E" w14:textId="093F9E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2AD6EB" w14:textId="68A5CE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DC_R16_1BLTE_1BNR_2DL2UL-Core, ENDC_UE_PC2_TDD_TDD-Core, ENDC_UE_PC2_R17_NR_TDD-Core, DC_R17_1BLTE_1BNR_2DL2UL-Core, DC_R18_1BLTE_1BNR_2DL2UL-Core, HPUE_FR1_DC_LTE_NR_R18-Core</w:t>
            </w:r>
          </w:p>
        </w:tc>
        <w:tc>
          <w:tcPr>
            <w:tcW w:w="586" w:type="pct"/>
          </w:tcPr>
          <w:p w14:paraId="0483B4C4" w14:textId="3BFEE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6C8561F" w14:textId="77777777" w:rsidTr="008B0214">
        <w:tc>
          <w:tcPr>
            <w:tcW w:w="586" w:type="pct"/>
          </w:tcPr>
          <w:p w14:paraId="2F95186B" w14:textId="4E9CA1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R4-2401997</w:t>
            </w:r>
          </w:p>
        </w:tc>
        <w:tc>
          <w:tcPr>
            <w:tcW w:w="1115" w:type="pct"/>
          </w:tcPr>
          <w:p w14:paraId="05D67B9E" w14:textId="69F91A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38.101-3: correction on inter-band EN-DC 3Tx with UL MIMO and  inter-band EN-DC 3Tx with Tx Diversity</w:t>
            </w:r>
          </w:p>
        </w:tc>
        <w:tc>
          <w:tcPr>
            <w:tcW w:w="506" w:type="pct"/>
          </w:tcPr>
          <w:p w14:paraId="10511F76" w14:textId="1481E4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CHTTL, Samsung</w:t>
            </w:r>
          </w:p>
        </w:tc>
        <w:tc>
          <w:tcPr>
            <w:tcW w:w="280" w:type="pct"/>
          </w:tcPr>
          <w:p w14:paraId="1330BB26" w14:textId="561C41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F886D02" w14:textId="150CCE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1165</w:t>
            </w:r>
          </w:p>
        </w:tc>
        <w:tc>
          <w:tcPr>
            <w:tcW w:w="229" w:type="pct"/>
          </w:tcPr>
          <w:p w14:paraId="3FCAB52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946153" w14:textId="2765F7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6683EA" w14:textId="0DC81A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0DFB53F" w14:textId="509AEC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01391ADE" w14:textId="627AB2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32496968" w14:textId="77777777" w:rsidTr="008B0214">
        <w:tc>
          <w:tcPr>
            <w:tcW w:w="586" w:type="pct"/>
          </w:tcPr>
          <w:p w14:paraId="02AA5A38" w14:textId="455D8A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R4-2402071</w:t>
            </w:r>
          </w:p>
        </w:tc>
        <w:tc>
          <w:tcPr>
            <w:tcW w:w="1115" w:type="pct"/>
          </w:tcPr>
          <w:p w14:paraId="5C53D3A2" w14:textId="30919B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to introduce new combinations DC of x bands LTE inter-band CA (x345) and 1 NR band</w:t>
            </w:r>
          </w:p>
        </w:tc>
        <w:tc>
          <w:tcPr>
            <w:tcW w:w="506" w:type="pct"/>
          </w:tcPr>
          <w:p w14:paraId="16EADE06" w14:textId="5CF9F5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B545370" w14:textId="7C536E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D11BF8F" w14:textId="27D35B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1166</w:t>
            </w:r>
          </w:p>
        </w:tc>
        <w:tc>
          <w:tcPr>
            <w:tcW w:w="229" w:type="pct"/>
          </w:tcPr>
          <w:p w14:paraId="2CEEC2E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B86F7C" w14:textId="727B82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499D823" w14:textId="073DA6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D05ACB9" w14:textId="6323B8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DC_R18_xBLTE_1BNR_yDL2UL-Core</w:t>
            </w:r>
          </w:p>
        </w:tc>
        <w:tc>
          <w:tcPr>
            <w:tcW w:w="586" w:type="pct"/>
          </w:tcPr>
          <w:p w14:paraId="5DC038A1" w14:textId="6C79CA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DEDFEB" w14:textId="77777777" w:rsidTr="008B0214">
        <w:tc>
          <w:tcPr>
            <w:tcW w:w="586" w:type="pct"/>
          </w:tcPr>
          <w:p w14:paraId="18C986AD" w14:textId="37410F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R4-2402139</w:t>
            </w:r>
          </w:p>
        </w:tc>
        <w:tc>
          <w:tcPr>
            <w:tcW w:w="1115" w:type="pct"/>
          </w:tcPr>
          <w:p w14:paraId="064061F5" w14:textId="55F935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introduction of completed DC of 2 bands LTE and 1 band NR from RAN4#110 into TS 38.101-3</w:t>
            </w:r>
          </w:p>
        </w:tc>
        <w:tc>
          <w:tcPr>
            <w:tcW w:w="506" w:type="pct"/>
          </w:tcPr>
          <w:p w14:paraId="6EFAB5F0" w14:textId="5488D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322B266" w14:textId="1FAAC3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522B06D" w14:textId="7521B1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1167</w:t>
            </w:r>
          </w:p>
        </w:tc>
        <w:tc>
          <w:tcPr>
            <w:tcW w:w="229" w:type="pct"/>
          </w:tcPr>
          <w:p w14:paraId="1ED6F00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C24F39" w14:textId="289698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7661705" w14:textId="3477D7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28E0871" w14:textId="749E04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DC_R18_2BLTE_1BNR_3DL2UL</w:t>
            </w:r>
          </w:p>
        </w:tc>
        <w:tc>
          <w:tcPr>
            <w:tcW w:w="586" w:type="pct"/>
          </w:tcPr>
          <w:p w14:paraId="1DE68090" w14:textId="6D1F6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7C0134F" w14:textId="77777777" w:rsidTr="008B0214">
        <w:tc>
          <w:tcPr>
            <w:tcW w:w="586" w:type="pct"/>
          </w:tcPr>
          <w:p w14:paraId="0C3FD154" w14:textId="2EB18E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R4-2402216</w:t>
            </w:r>
          </w:p>
        </w:tc>
        <w:tc>
          <w:tcPr>
            <w:tcW w:w="1115" w:type="pct"/>
          </w:tcPr>
          <w:p w14:paraId="074E4276" w14:textId="6CC1E9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(NR_ENDC_RF_FR1_enh2-Core) Correction of Lower-MSD requirements for EN-DC</w:t>
            </w:r>
          </w:p>
        </w:tc>
        <w:tc>
          <w:tcPr>
            <w:tcW w:w="506" w:type="pct"/>
          </w:tcPr>
          <w:p w14:paraId="60584C28" w14:textId="66336E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66E8993" w14:textId="5E32A9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9A0AD96" w14:textId="58AAD5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1168</w:t>
            </w:r>
          </w:p>
        </w:tc>
        <w:tc>
          <w:tcPr>
            <w:tcW w:w="229" w:type="pct"/>
          </w:tcPr>
          <w:p w14:paraId="34301D8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E962D7" w14:textId="2CCAB0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8819EAE" w14:textId="76E233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B16B7B" w14:textId="5ECBAE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7475014E" w14:textId="46DFA4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2D91F8" w14:textId="77777777" w:rsidTr="008B0214">
        <w:tc>
          <w:tcPr>
            <w:tcW w:w="586" w:type="pct"/>
          </w:tcPr>
          <w:p w14:paraId="7746FA84" w14:textId="6D4598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R4-2402272</w:t>
            </w:r>
          </w:p>
        </w:tc>
        <w:tc>
          <w:tcPr>
            <w:tcW w:w="1115" w:type="pct"/>
          </w:tcPr>
          <w:p w14:paraId="79059D99" w14:textId="2203FC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(DC_R17_xBLTE_2BNR_yDL2UL)Rel17 Cat F CR for 38.101-3 Add the missing MSD exception notes for DC_1_n41-n77</w:t>
            </w:r>
          </w:p>
        </w:tc>
        <w:tc>
          <w:tcPr>
            <w:tcW w:w="506" w:type="pct"/>
          </w:tcPr>
          <w:p w14:paraId="677BFC54" w14:textId="0DECBA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KDDI</w:t>
            </w:r>
          </w:p>
        </w:tc>
        <w:tc>
          <w:tcPr>
            <w:tcW w:w="280" w:type="pct"/>
          </w:tcPr>
          <w:p w14:paraId="1A8C0533" w14:textId="4DC486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8B03179" w14:textId="077B06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1169</w:t>
            </w:r>
          </w:p>
        </w:tc>
        <w:tc>
          <w:tcPr>
            <w:tcW w:w="229" w:type="pct"/>
          </w:tcPr>
          <w:p w14:paraId="6A66AE6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3E394F" w14:textId="15A21E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E293788" w14:textId="0774CD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E444036" w14:textId="2709F0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DC_R17_xBLTE_2BNR_yDL2UL</w:t>
            </w:r>
          </w:p>
        </w:tc>
        <w:tc>
          <w:tcPr>
            <w:tcW w:w="586" w:type="pct"/>
          </w:tcPr>
          <w:p w14:paraId="5B603DBE" w14:textId="4366A7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B904C4F" w14:textId="77777777" w:rsidTr="008B0214">
        <w:tc>
          <w:tcPr>
            <w:tcW w:w="586" w:type="pct"/>
          </w:tcPr>
          <w:p w14:paraId="71BA13D3" w14:textId="59CC4B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R4-2403814</w:t>
            </w:r>
          </w:p>
        </w:tc>
        <w:tc>
          <w:tcPr>
            <w:tcW w:w="1115" w:type="pct"/>
          </w:tcPr>
          <w:p w14:paraId="0A977B5E" w14:textId="0D873C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(DC_R17_xBLTE_2BNR_yDL2UL)Rel17 Cat F CR for 38.101-3 Add the missing MSD exception notes for DC_1_n41-n77</w:t>
            </w:r>
          </w:p>
        </w:tc>
        <w:tc>
          <w:tcPr>
            <w:tcW w:w="506" w:type="pct"/>
          </w:tcPr>
          <w:p w14:paraId="70648669" w14:textId="183ACE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KDDI</w:t>
            </w:r>
          </w:p>
        </w:tc>
        <w:tc>
          <w:tcPr>
            <w:tcW w:w="280" w:type="pct"/>
          </w:tcPr>
          <w:p w14:paraId="5B854C00" w14:textId="2305B8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3C17E88" w14:textId="2D82BF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1169</w:t>
            </w:r>
          </w:p>
        </w:tc>
        <w:tc>
          <w:tcPr>
            <w:tcW w:w="229" w:type="pct"/>
          </w:tcPr>
          <w:p w14:paraId="511FFBC6" w14:textId="0BE7CE9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30AC900" w14:textId="56EDE0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FCDD852" w14:textId="7EC3F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F09B07" w14:textId="3ED143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DC_R17_xBLTE_2BNR_yDL2UL</w:t>
            </w:r>
          </w:p>
        </w:tc>
        <w:tc>
          <w:tcPr>
            <w:tcW w:w="586" w:type="pct"/>
          </w:tcPr>
          <w:p w14:paraId="07784233" w14:textId="7D0573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A1937E" w14:textId="77777777" w:rsidTr="008B0214">
        <w:tc>
          <w:tcPr>
            <w:tcW w:w="586" w:type="pct"/>
          </w:tcPr>
          <w:p w14:paraId="33FD5077" w14:textId="4BA410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R4-2402273</w:t>
            </w:r>
          </w:p>
        </w:tc>
        <w:tc>
          <w:tcPr>
            <w:tcW w:w="1115" w:type="pct"/>
          </w:tcPr>
          <w:p w14:paraId="1804A3CC" w14:textId="70277C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(DC_R17_xBLTE_2BNR_yDL2UL)Rel18 Cat A CR for 38.101-3 Add the missing MSD exception notes for DC_1_n41-n77</w:t>
            </w:r>
          </w:p>
        </w:tc>
        <w:tc>
          <w:tcPr>
            <w:tcW w:w="506" w:type="pct"/>
          </w:tcPr>
          <w:p w14:paraId="050C964A" w14:textId="35EC67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KDDI</w:t>
            </w:r>
          </w:p>
        </w:tc>
        <w:tc>
          <w:tcPr>
            <w:tcW w:w="280" w:type="pct"/>
          </w:tcPr>
          <w:p w14:paraId="4EEE4BCE" w14:textId="494299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6DEFD26" w14:textId="1B1928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1170</w:t>
            </w:r>
          </w:p>
        </w:tc>
        <w:tc>
          <w:tcPr>
            <w:tcW w:w="229" w:type="pct"/>
          </w:tcPr>
          <w:p w14:paraId="53A2501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4E6EEBA" w14:textId="2F2C7C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6118C7" w14:textId="58BF61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A0087DF" w14:textId="411A0F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DC_R17_xBLTE_2BNR_yDL2UL</w:t>
            </w:r>
          </w:p>
        </w:tc>
        <w:tc>
          <w:tcPr>
            <w:tcW w:w="586" w:type="pct"/>
          </w:tcPr>
          <w:p w14:paraId="01696057" w14:textId="1FD1DF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73FBBD6" w14:textId="77777777" w:rsidTr="008B0214">
        <w:tc>
          <w:tcPr>
            <w:tcW w:w="586" w:type="pct"/>
          </w:tcPr>
          <w:p w14:paraId="076A37CB" w14:textId="5315B6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R4-2403815</w:t>
            </w:r>
          </w:p>
        </w:tc>
        <w:tc>
          <w:tcPr>
            <w:tcW w:w="1115" w:type="pct"/>
          </w:tcPr>
          <w:p w14:paraId="10EB1BF3" w14:textId="0305D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(DC_R17_xBLTE_2BNR_yDL2UL)Rel18 Cat A CR for 38.101-3 Add the missing MSD exception notes for DC_1_n41-n77</w:t>
            </w:r>
          </w:p>
        </w:tc>
        <w:tc>
          <w:tcPr>
            <w:tcW w:w="506" w:type="pct"/>
          </w:tcPr>
          <w:p w14:paraId="269BEB68" w14:textId="11F4CD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KDDI</w:t>
            </w:r>
          </w:p>
        </w:tc>
        <w:tc>
          <w:tcPr>
            <w:tcW w:w="280" w:type="pct"/>
          </w:tcPr>
          <w:p w14:paraId="46A2BC1D" w14:textId="777EE6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C177B60" w14:textId="5A684C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1170</w:t>
            </w:r>
          </w:p>
        </w:tc>
        <w:tc>
          <w:tcPr>
            <w:tcW w:w="229" w:type="pct"/>
          </w:tcPr>
          <w:p w14:paraId="5BE4FFB8" w14:textId="6E4B3C5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B331AC5" w14:textId="5756A2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96EB1A" w14:textId="31AFB0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2C6483F" w14:textId="3C034F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DC_R17_xBLTE_2BNR_yDL2UL</w:t>
            </w:r>
          </w:p>
        </w:tc>
        <w:tc>
          <w:tcPr>
            <w:tcW w:w="586" w:type="pct"/>
          </w:tcPr>
          <w:p w14:paraId="2BCE5FD8" w14:textId="66119A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2302709" w14:textId="77777777" w:rsidTr="008B0214">
        <w:tc>
          <w:tcPr>
            <w:tcW w:w="586" w:type="pct"/>
          </w:tcPr>
          <w:p w14:paraId="7BDE2E0D" w14:textId="1C5676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R4-2402374</w:t>
            </w:r>
          </w:p>
        </w:tc>
        <w:tc>
          <w:tcPr>
            <w:tcW w:w="1115" w:type="pct"/>
          </w:tcPr>
          <w:p w14:paraId="15999020" w14:textId="3BFA20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38.101-3 new combinations Rel-18 NR Inter-band CA/DC for y bands DL with x bands UL (y=4,5,6, x=1,2)</w:t>
            </w:r>
          </w:p>
        </w:tc>
        <w:tc>
          <w:tcPr>
            <w:tcW w:w="506" w:type="pct"/>
          </w:tcPr>
          <w:p w14:paraId="3F3AE894" w14:textId="05C10F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1F93E25" w14:textId="5A8EE2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1D1FD1D" w14:textId="36A0C6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1171</w:t>
            </w:r>
          </w:p>
        </w:tc>
        <w:tc>
          <w:tcPr>
            <w:tcW w:w="229" w:type="pct"/>
          </w:tcPr>
          <w:p w14:paraId="4FE81C0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688E263" w14:textId="50E304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61A444" w14:textId="30206A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8E7964C" w14:textId="669904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86" w:type="pct"/>
          </w:tcPr>
          <w:p w14:paraId="177DDA66" w14:textId="1741ED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4AAE57E" w14:textId="77777777" w:rsidTr="008B0214">
        <w:tc>
          <w:tcPr>
            <w:tcW w:w="586" w:type="pct"/>
          </w:tcPr>
          <w:p w14:paraId="5F9923FD" w14:textId="1B32E4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R4-2402424</w:t>
            </w:r>
          </w:p>
        </w:tc>
        <w:tc>
          <w:tcPr>
            <w:tcW w:w="1115" w:type="pct"/>
          </w:tcPr>
          <w:p w14:paraId="11067907" w14:textId="0A72C2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R18 Cat-F CR 38.101-3 correction CR for 3Tx requirements</w:t>
            </w:r>
          </w:p>
        </w:tc>
        <w:tc>
          <w:tcPr>
            <w:tcW w:w="506" w:type="pct"/>
          </w:tcPr>
          <w:p w14:paraId="405DCC66" w14:textId="6FA827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OPPO</w:t>
            </w:r>
          </w:p>
        </w:tc>
        <w:tc>
          <w:tcPr>
            <w:tcW w:w="280" w:type="pct"/>
          </w:tcPr>
          <w:p w14:paraId="69772A23" w14:textId="20EF5C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B986CB0" w14:textId="19BEF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1172</w:t>
            </w:r>
          </w:p>
        </w:tc>
        <w:tc>
          <w:tcPr>
            <w:tcW w:w="229" w:type="pct"/>
          </w:tcPr>
          <w:p w14:paraId="418E6BF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FD095E9" w14:textId="4D72B1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013C171" w14:textId="440D4C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0F0F5ED" w14:textId="4D41B8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86" w:type="pct"/>
          </w:tcPr>
          <w:p w14:paraId="571751D3" w14:textId="6D5E0A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BABCD16" w14:textId="77777777" w:rsidTr="008B0214">
        <w:tc>
          <w:tcPr>
            <w:tcW w:w="586" w:type="pct"/>
          </w:tcPr>
          <w:p w14:paraId="1888A466" w14:textId="28E788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R4-2402458</w:t>
            </w:r>
          </w:p>
        </w:tc>
        <w:tc>
          <w:tcPr>
            <w:tcW w:w="1115" w:type="pct"/>
          </w:tcPr>
          <w:p w14:paraId="4D179D45" w14:textId="557AE8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[NR_BCS4-Core] CR for 38.101-3: Maximum Aggregated BW for BCS5</w:t>
            </w:r>
          </w:p>
        </w:tc>
        <w:tc>
          <w:tcPr>
            <w:tcW w:w="506" w:type="pct"/>
          </w:tcPr>
          <w:p w14:paraId="1DF92D18" w14:textId="674751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7B43C111" w14:textId="3600F2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15290B9" w14:textId="5D5E2E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1173</w:t>
            </w:r>
          </w:p>
        </w:tc>
        <w:tc>
          <w:tcPr>
            <w:tcW w:w="229" w:type="pct"/>
          </w:tcPr>
          <w:p w14:paraId="07870A9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AED0D2" w14:textId="0129D8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78DF36F" w14:textId="3D67AD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</w:t>
            </w:r>
          </w:p>
        </w:tc>
        <w:tc>
          <w:tcPr>
            <w:tcW w:w="1050" w:type="pct"/>
          </w:tcPr>
          <w:p w14:paraId="4BC0DFC9" w14:textId="4D8305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NR_BCS4-Core</w:t>
            </w:r>
          </w:p>
        </w:tc>
        <w:tc>
          <w:tcPr>
            <w:tcW w:w="586" w:type="pct"/>
          </w:tcPr>
          <w:p w14:paraId="41560287" w14:textId="367369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46E0663" w14:textId="77777777" w:rsidTr="008B0214">
        <w:tc>
          <w:tcPr>
            <w:tcW w:w="586" w:type="pct"/>
          </w:tcPr>
          <w:p w14:paraId="6A726606" w14:textId="5BF7AF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R4-2402459</w:t>
            </w:r>
          </w:p>
        </w:tc>
        <w:tc>
          <w:tcPr>
            <w:tcW w:w="1115" w:type="pct"/>
          </w:tcPr>
          <w:p w14:paraId="41C0DDFB" w14:textId="480909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[NR_BCS4-Core] CR for 38.101-3: Maximum Aggregated BW for BCS5</w:t>
            </w:r>
          </w:p>
        </w:tc>
        <w:tc>
          <w:tcPr>
            <w:tcW w:w="506" w:type="pct"/>
          </w:tcPr>
          <w:p w14:paraId="1F10ABF2" w14:textId="1DCF81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5DA11A82" w14:textId="3CACA2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882E4E4" w14:textId="45E2FE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1174</w:t>
            </w:r>
          </w:p>
        </w:tc>
        <w:tc>
          <w:tcPr>
            <w:tcW w:w="229" w:type="pct"/>
          </w:tcPr>
          <w:p w14:paraId="2093B56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A206B4" w14:textId="30450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BE817A2" w14:textId="62DA31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1DF7F71" w14:textId="67A1CB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NR_BCS4-Core</w:t>
            </w:r>
          </w:p>
        </w:tc>
        <w:tc>
          <w:tcPr>
            <w:tcW w:w="586" w:type="pct"/>
          </w:tcPr>
          <w:p w14:paraId="7628C081" w14:textId="44FABC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5627896" w14:textId="77777777" w:rsidTr="008B0214">
        <w:tc>
          <w:tcPr>
            <w:tcW w:w="586" w:type="pct"/>
          </w:tcPr>
          <w:p w14:paraId="6D6BD72E" w14:textId="7DB8D7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R4-2402460</w:t>
            </w:r>
          </w:p>
        </w:tc>
        <w:tc>
          <w:tcPr>
            <w:tcW w:w="1115" w:type="pct"/>
          </w:tcPr>
          <w:p w14:paraId="5D2AF738" w14:textId="37330E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[NR_CADC_R18_2BDL_xBUL] CR for 38.101-3: Missing changes from R4-2312482</w:t>
            </w:r>
          </w:p>
        </w:tc>
        <w:tc>
          <w:tcPr>
            <w:tcW w:w="506" w:type="pct"/>
          </w:tcPr>
          <w:p w14:paraId="545B14C1" w14:textId="3CBB48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T-Mobile USA</w:t>
            </w:r>
          </w:p>
        </w:tc>
        <w:tc>
          <w:tcPr>
            <w:tcW w:w="280" w:type="pct"/>
          </w:tcPr>
          <w:p w14:paraId="45382227" w14:textId="77EB58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5831D8B" w14:textId="1AC0D3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1175</w:t>
            </w:r>
          </w:p>
        </w:tc>
        <w:tc>
          <w:tcPr>
            <w:tcW w:w="229" w:type="pct"/>
          </w:tcPr>
          <w:p w14:paraId="62111C2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5713EDC" w14:textId="728916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4855717" w14:textId="103FF9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A6AC6AD" w14:textId="01405C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86" w:type="pct"/>
          </w:tcPr>
          <w:p w14:paraId="5D54B2F6" w14:textId="1D2E47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3DD8AE9" w14:textId="77777777" w:rsidTr="008B0214">
        <w:tc>
          <w:tcPr>
            <w:tcW w:w="586" w:type="pct"/>
          </w:tcPr>
          <w:p w14:paraId="79046EE5" w14:textId="7526D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R4-2402619</w:t>
            </w:r>
          </w:p>
        </w:tc>
        <w:tc>
          <w:tcPr>
            <w:tcW w:w="1115" w:type="pct"/>
          </w:tcPr>
          <w:p w14:paraId="3A1F2E5E" w14:textId="6F4581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Compensating for post antenna connector gain impact to unwanted emissions for n101 band</w:t>
            </w:r>
          </w:p>
        </w:tc>
        <w:tc>
          <w:tcPr>
            <w:tcW w:w="506" w:type="pct"/>
          </w:tcPr>
          <w:p w14:paraId="5942AAA2" w14:textId="588BB3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Vodafone, Deutsche Telekom, Orange, Telia Company, KPN, Telecom Italia</w:t>
            </w:r>
          </w:p>
        </w:tc>
        <w:tc>
          <w:tcPr>
            <w:tcW w:w="280" w:type="pct"/>
          </w:tcPr>
          <w:p w14:paraId="6D98E490" w14:textId="026B07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D854EBE" w14:textId="5F0DF0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1176</w:t>
            </w:r>
          </w:p>
        </w:tc>
        <w:tc>
          <w:tcPr>
            <w:tcW w:w="229" w:type="pct"/>
          </w:tcPr>
          <w:p w14:paraId="1E2A8E3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9DA5FF" w14:textId="34D74D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F60A50" w14:textId="42C350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4F6A7BC" w14:textId="5A01A2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NR_RAIL_EU_1900MHz_TDD, NR_RAIL_HPUE_n100_n101</w:t>
            </w:r>
          </w:p>
        </w:tc>
        <w:tc>
          <w:tcPr>
            <w:tcW w:w="586" w:type="pct"/>
          </w:tcPr>
          <w:p w14:paraId="758D96C2" w14:textId="0BCD54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323D068" w14:textId="77777777" w:rsidTr="008B0214">
        <w:tc>
          <w:tcPr>
            <w:tcW w:w="586" w:type="pct"/>
          </w:tcPr>
          <w:p w14:paraId="3BCA750C" w14:textId="0FFEE1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R4-2403701</w:t>
            </w:r>
          </w:p>
        </w:tc>
        <w:tc>
          <w:tcPr>
            <w:tcW w:w="1115" w:type="pct"/>
          </w:tcPr>
          <w:p w14:paraId="60F92459" w14:textId="40265C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Compensating for post antenna connector gain impact to unwanted emissions for n101 band</w:t>
            </w:r>
          </w:p>
        </w:tc>
        <w:tc>
          <w:tcPr>
            <w:tcW w:w="506" w:type="pct"/>
          </w:tcPr>
          <w:p w14:paraId="50F4661D" w14:textId="1AA5B0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Vodafone, Deutsche Telekom, Orange, Telia Company, KPN, Telecom Italia</w:t>
            </w:r>
          </w:p>
        </w:tc>
        <w:tc>
          <w:tcPr>
            <w:tcW w:w="280" w:type="pct"/>
          </w:tcPr>
          <w:p w14:paraId="4AFE4312" w14:textId="616AE9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175FEFE5" w14:textId="5D7D48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1176</w:t>
            </w:r>
          </w:p>
        </w:tc>
        <w:tc>
          <w:tcPr>
            <w:tcW w:w="229" w:type="pct"/>
          </w:tcPr>
          <w:p w14:paraId="5682DC50" w14:textId="2A5B45C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54AC4C6" w14:textId="0A90F7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06BC65B" w14:textId="7670EE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1A57696" w14:textId="6576F5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NR_RAIL_EU_1900MHz_TDD, NR_RAIL_HPUE_n100_n101</w:t>
            </w:r>
          </w:p>
        </w:tc>
        <w:tc>
          <w:tcPr>
            <w:tcW w:w="586" w:type="pct"/>
          </w:tcPr>
          <w:p w14:paraId="53C3370D" w14:textId="1FB53B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4382C090" w14:textId="77777777" w:rsidTr="008B0214">
        <w:tc>
          <w:tcPr>
            <w:tcW w:w="586" w:type="pct"/>
          </w:tcPr>
          <w:p w14:paraId="3AF01CAB" w14:textId="0A2236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R4-2402746</w:t>
            </w:r>
          </w:p>
        </w:tc>
        <w:tc>
          <w:tcPr>
            <w:tcW w:w="1115" w:type="pct"/>
          </w:tcPr>
          <w:p w14:paraId="288892DB" w14:textId="5D87D1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[NR_CADC_R16_3BDL_2BUL] CR to TS 38.101-3: DC_1-41_n77 MSD correction</w:t>
            </w:r>
          </w:p>
        </w:tc>
        <w:tc>
          <w:tcPr>
            <w:tcW w:w="506" w:type="pct"/>
          </w:tcPr>
          <w:p w14:paraId="1A76A105" w14:textId="3E8B40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Inc., KDDI</w:t>
            </w:r>
          </w:p>
        </w:tc>
        <w:tc>
          <w:tcPr>
            <w:tcW w:w="280" w:type="pct"/>
          </w:tcPr>
          <w:p w14:paraId="540BFEE7" w14:textId="7F3D70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B3EC5B2" w14:textId="730889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1177</w:t>
            </w:r>
          </w:p>
        </w:tc>
        <w:tc>
          <w:tcPr>
            <w:tcW w:w="229" w:type="pct"/>
          </w:tcPr>
          <w:p w14:paraId="62333F7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3159C9A" w14:textId="298B8D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F25B5E2" w14:textId="69B02A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BF7531" w14:textId="26623D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NR_CADC_R16_3BDL_2BUL</w:t>
            </w:r>
          </w:p>
        </w:tc>
        <w:tc>
          <w:tcPr>
            <w:tcW w:w="586" w:type="pct"/>
          </w:tcPr>
          <w:p w14:paraId="6FFFCDB0" w14:textId="21CD5F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4287C70" w14:textId="77777777" w:rsidTr="008B0214">
        <w:tc>
          <w:tcPr>
            <w:tcW w:w="586" w:type="pct"/>
          </w:tcPr>
          <w:p w14:paraId="5E8A22AA" w14:textId="103AAB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R4-2403807</w:t>
            </w:r>
          </w:p>
        </w:tc>
        <w:tc>
          <w:tcPr>
            <w:tcW w:w="1115" w:type="pct"/>
          </w:tcPr>
          <w:p w14:paraId="7460C100" w14:textId="35E487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[NR_CADC_R16_3BDL_2BUL] CR to TS 38.101-3: DC_1-41_n77 MSD correction</w:t>
            </w:r>
          </w:p>
        </w:tc>
        <w:tc>
          <w:tcPr>
            <w:tcW w:w="506" w:type="pct"/>
          </w:tcPr>
          <w:p w14:paraId="3ED916C2" w14:textId="1B202F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Inc., KDDI</w:t>
            </w:r>
          </w:p>
        </w:tc>
        <w:tc>
          <w:tcPr>
            <w:tcW w:w="280" w:type="pct"/>
          </w:tcPr>
          <w:p w14:paraId="294AF0C3" w14:textId="3CCE75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B032BFA" w14:textId="577881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1177</w:t>
            </w:r>
          </w:p>
        </w:tc>
        <w:tc>
          <w:tcPr>
            <w:tcW w:w="229" w:type="pct"/>
          </w:tcPr>
          <w:p w14:paraId="03BAE613" w14:textId="4507C92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419089F" w14:textId="56BD3E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F6C8B90" w14:textId="350730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232D7F2" w14:textId="6FCCEA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NR_CADC_R16_3BDL_2BUL</w:t>
            </w:r>
          </w:p>
        </w:tc>
        <w:tc>
          <w:tcPr>
            <w:tcW w:w="586" w:type="pct"/>
          </w:tcPr>
          <w:p w14:paraId="33934771" w14:textId="23418C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51BA6FA" w14:textId="77777777" w:rsidTr="008B0214">
        <w:tc>
          <w:tcPr>
            <w:tcW w:w="586" w:type="pct"/>
          </w:tcPr>
          <w:p w14:paraId="418E21EC" w14:textId="50E1AB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R4-2403853</w:t>
            </w:r>
          </w:p>
        </w:tc>
        <w:tc>
          <w:tcPr>
            <w:tcW w:w="1115" w:type="pct"/>
          </w:tcPr>
          <w:p w14:paraId="04B84237" w14:textId="7C7375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(NR_CADC_R16_3BDL_2BUL) CR to TS 38.101-3: DC_1-41_n77 MSD correction</w:t>
            </w:r>
          </w:p>
        </w:tc>
        <w:tc>
          <w:tcPr>
            <w:tcW w:w="506" w:type="pct"/>
          </w:tcPr>
          <w:p w14:paraId="2BD0E58A" w14:textId="746962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Inc., KDDI</w:t>
            </w:r>
          </w:p>
        </w:tc>
        <w:tc>
          <w:tcPr>
            <w:tcW w:w="280" w:type="pct"/>
          </w:tcPr>
          <w:p w14:paraId="0802A365" w14:textId="09E8FF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68431F5F" w14:textId="4A8D0B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1177</w:t>
            </w:r>
          </w:p>
        </w:tc>
        <w:tc>
          <w:tcPr>
            <w:tcW w:w="229" w:type="pct"/>
          </w:tcPr>
          <w:p w14:paraId="72177CDD" w14:textId="2003258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0A1E2612" w14:textId="33C2AA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1A736B6" w14:textId="4E1EFA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6EACA78" w14:textId="158D0D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NR_CADC_R16_3BDL_2BUL</w:t>
            </w:r>
          </w:p>
        </w:tc>
        <w:tc>
          <w:tcPr>
            <w:tcW w:w="586" w:type="pct"/>
          </w:tcPr>
          <w:p w14:paraId="38663C14" w14:textId="5F3958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9DF08B" w14:textId="77777777" w:rsidTr="008B0214">
        <w:tc>
          <w:tcPr>
            <w:tcW w:w="586" w:type="pct"/>
          </w:tcPr>
          <w:p w14:paraId="444CE7E3" w14:textId="2B21D8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R4-2402747</w:t>
            </w:r>
          </w:p>
        </w:tc>
        <w:tc>
          <w:tcPr>
            <w:tcW w:w="1115" w:type="pct"/>
          </w:tcPr>
          <w:p w14:paraId="5568C1BC" w14:textId="4C7E04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[NR_CADC_R16_3BDL_2BUL] CR to TS 38.101-3: DC_1-41_n77 MSD correction</w:t>
            </w:r>
          </w:p>
        </w:tc>
        <w:tc>
          <w:tcPr>
            <w:tcW w:w="506" w:type="pct"/>
          </w:tcPr>
          <w:p w14:paraId="2EDD3412" w14:textId="198DC2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Inc., KDDI</w:t>
            </w:r>
          </w:p>
        </w:tc>
        <w:tc>
          <w:tcPr>
            <w:tcW w:w="280" w:type="pct"/>
          </w:tcPr>
          <w:p w14:paraId="77236A28" w14:textId="6E77A3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24AC75A5" w14:textId="7ECEA5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1178</w:t>
            </w:r>
          </w:p>
        </w:tc>
        <w:tc>
          <w:tcPr>
            <w:tcW w:w="229" w:type="pct"/>
          </w:tcPr>
          <w:p w14:paraId="072A113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E21488" w14:textId="58AFD2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3AAB27" w14:textId="6C3D92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CC4D9D9" w14:textId="112CA5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NR_CADC_R16_3BDL_2BUL</w:t>
            </w:r>
          </w:p>
        </w:tc>
        <w:tc>
          <w:tcPr>
            <w:tcW w:w="586" w:type="pct"/>
          </w:tcPr>
          <w:p w14:paraId="66E63C23" w14:textId="78C414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42A3905" w14:textId="77777777" w:rsidTr="008B0214">
        <w:tc>
          <w:tcPr>
            <w:tcW w:w="586" w:type="pct"/>
          </w:tcPr>
          <w:p w14:paraId="5E084694" w14:textId="42DA55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R4-2403854</w:t>
            </w:r>
          </w:p>
        </w:tc>
        <w:tc>
          <w:tcPr>
            <w:tcW w:w="1115" w:type="pct"/>
          </w:tcPr>
          <w:p w14:paraId="7E8877ED" w14:textId="4D0B09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(NR_CADC_R16_3BDL_2BUL) CR to TS 38.101-3: DC_1-41_n77 MSD correction</w:t>
            </w:r>
          </w:p>
        </w:tc>
        <w:tc>
          <w:tcPr>
            <w:tcW w:w="506" w:type="pct"/>
          </w:tcPr>
          <w:p w14:paraId="546DA8F8" w14:textId="3B6790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Inc., KDDI</w:t>
            </w:r>
          </w:p>
        </w:tc>
        <w:tc>
          <w:tcPr>
            <w:tcW w:w="280" w:type="pct"/>
          </w:tcPr>
          <w:p w14:paraId="0DF82543" w14:textId="0F3037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03BA35CA" w14:textId="47BFD5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1178</w:t>
            </w:r>
          </w:p>
        </w:tc>
        <w:tc>
          <w:tcPr>
            <w:tcW w:w="229" w:type="pct"/>
          </w:tcPr>
          <w:p w14:paraId="19AE2D93" w14:textId="255DAC1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A1713CE" w14:textId="15A0C4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25F9089" w14:textId="53A144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738DBA4" w14:textId="6CC4C5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NR_CADC_R16_3BDL_2BUL</w:t>
            </w:r>
          </w:p>
        </w:tc>
        <w:tc>
          <w:tcPr>
            <w:tcW w:w="586" w:type="pct"/>
          </w:tcPr>
          <w:p w14:paraId="3B4F16CB" w14:textId="53E85F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85214D" w14:textId="77777777" w:rsidTr="008B0214">
        <w:tc>
          <w:tcPr>
            <w:tcW w:w="586" w:type="pct"/>
          </w:tcPr>
          <w:p w14:paraId="120DBA9B" w14:textId="1A5B8C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R4-2402748</w:t>
            </w:r>
          </w:p>
        </w:tc>
        <w:tc>
          <w:tcPr>
            <w:tcW w:w="1115" w:type="pct"/>
          </w:tcPr>
          <w:p w14:paraId="33BC93DE" w14:textId="453531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[NR_CADC_R16_3BDL_2BUL] CR to TS 38.101-3: DC_1-41_n77 MSD correction</w:t>
            </w:r>
          </w:p>
        </w:tc>
        <w:tc>
          <w:tcPr>
            <w:tcW w:w="506" w:type="pct"/>
          </w:tcPr>
          <w:p w14:paraId="64817108" w14:textId="24B7AD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Inc., KDDI</w:t>
            </w:r>
          </w:p>
        </w:tc>
        <w:tc>
          <w:tcPr>
            <w:tcW w:w="280" w:type="pct"/>
          </w:tcPr>
          <w:p w14:paraId="54DA2163" w14:textId="35915A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4F3FB8DE" w14:textId="24487E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1179</w:t>
            </w:r>
          </w:p>
        </w:tc>
        <w:tc>
          <w:tcPr>
            <w:tcW w:w="229" w:type="pct"/>
          </w:tcPr>
          <w:p w14:paraId="5AA3F7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F61E903" w14:textId="0C2A6E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34FC45" w14:textId="52D99D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DBEB749" w14:textId="016A50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NR_CADC_R16_3BDL_2BUL</w:t>
            </w:r>
          </w:p>
        </w:tc>
        <w:tc>
          <w:tcPr>
            <w:tcW w:w="586" w:type="pct"/>
          </w:tcPr>
          <w:p w14:paraId="488A4BA7" w14:textId="66A46C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4889066" w14:textId="77777777" w:rsidTr="008B0214">
        <w:tc>
          <w:tcPr>
            <w:tcW w:w="586" w:type="pct"/>
          </w:tcPr>
          <w:p w14:paraId="2F048E89" w14:textId="06185D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R4-2403855</w:t>
            </w:r>
          </w:p>
        </w:tc>
        <w:tc>
          <w:tcPr>
            <w:tcW w:w="1115" w:type="pct"/>
          </w:tcPr>
          <w:p w14:paraId="5CDCE660" w14:textId="6FCC31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(NR_CADC_R16_3BDL_2BUL) CR to TS 38.101-3: DC_1-41_n77 MSD correction</w:t>
            </w:r>
          </w:p>
        </w:tc>
        <w:tc>
          <w:tcPr>
            <w:tcW w:w="506" w:type="pct"/>
          </w:tcPr>
          <w:p w14:paraId="217ECB17" w14:textId="07975A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Inc., KDDI</w:t>
            </w:r>
          </w:p>
        </w:tc>
        <w:tc>
          <w:tcPr>
            <w:tcW w:w="280" w:type="pct"/>
          </w:tcPr>
          <w:p w14:paraId="1841FF82" w14:textId="548068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6F3E303" w14:textId="5D3831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1179</w:t>
            </w:r>
          </w:p>
        </w:tc>
        <w:tc>
          <w:tcPr>
            <w:tcW w:w="229" w:type="pct"/>
          </w:tcPr>
          <w:p w14:paraId="4558BA30" w14:textId="4FD8AF7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7EBA3F1" w14:textId="46D074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5FD52F5" w14:textId="462346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26444F8" w14:textId="525092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NR_CADC_R16_3BDL_2BUL</w:t>
            </w:r>
          </w:p>
        </w:tc>
        <w:tc>
          <w:tcPr>
            <w:tcW w:w="586" w:type="pct"/>
          </w:tcPr>
          <w:p w14:paraId="5BB687E7" w14:textId="781B4F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D872F7F" w14:textId="77777777" w:rsidTr="008B0214">
        <w:tc>
          <w:tcPr>
            <w:tcW w:w="586" w:type="pct"/>
          </w:tcPr>
          <w:p w14:paraId="645AAB8C" w14:textId="5635F9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R4-2403894</w:t>
            </w:r>
          </w:p>
        </w:tc>
        <w:tc>
          <w:tcPr>
            <w:tcW w:w="1115" w:type="pct"/>
          </w:tcPr>
          <w:p w14:paraId="05740EFA" w14:textId="6FAD8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lower MSD for inter-band CA/EN-DC/DC</w:t>
            </w:r>
          </w:p>
        </w:tc>
        <w:tc>
          <w:tcPr>
            <w:tcW w:w="506" w:type="pct"/>
          </w:tcPr>
          <w:p w14:paraId="506F3CA0" w14:textId="6ECEDE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56759B9E" w14:textId="1142D0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78DFDFE6" w14:textId="4B4387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1180</w:t>
            </w:r>
          </w:p>
        </w:tc>
        <w:tc>
          <w:tcPr>
            <w:tcW w:w="229" w:type="pct"/>
          </w:tcPr>
          <w:p w14:paraId="3F9D832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BD27BE" w14:textId="78B7A3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BAA5CD2" w14:textId="3813C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1B7B1FD" w14:textId="69DF96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86" w:type="pct"/>
          </w:tcPr>
          <w:p w14:paraId="3F341E9C" w14:textId="41A372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7816000" w14:textId="77777777" w:rsidTr="008B0214">
        <w:tc>
          <w:tcPr>
            <w:tcW w:w="586" w:type="pct"/>
          </w:tcPr>
          <w:p w14:paraId="70DEF9C0" w14:textId="294C99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R4-2403905</w:t>
            </w:r>
          </w:p>
        </w:tc>
        <w:tc>
          <w:tcPr>
            <w:tcW w:w="1115" w:type="pct"/>
          </w:tcPr>
          <w:p w14:paraId="35203BED" w14:textId="7ABC95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38.101-3 on simultaneous Rx-Tx basket</w:t>
            </w:r>
          </w:p>
        </w:tc>
        <w:tc>
          <w:tcPr>
            <w:tcW w:w="506" w:type="pct"/>
          </w:tcPr>
          <w:p w14:paraId="30A7D2A2" w14:textId="2FC966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1485B08" w14:textId="5C60AE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38.101-3</w:t>
            </w:r>
          </w:p>
        </w:tc>
        <w:tc>
          <w:tcPr>
            <w:tcW w:w="222" w:type="pct"/>
          </w:tcPr>
          <w:p w14:paraId="3FD91501" w14:textId="0417FC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1181</w:t>
            </w:r>
          </w:p>
        </w:tc>
        <w:tc>
          <w:tcPr>
            <w:tcW w:w="229" w:type="pct"/>
          </w:tcPr>
          <w:p w14:paraId="06078BB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871EAD" w14:textId="273AD1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CB0CC15" w14:textId="168FDC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592176D" w14:textId="280EB0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LTE_NR_Simult_RxTx_R18</w:t>
            </w:r>
          </w:p>
        </w:tc>
        <w:tc>
          <w:tcPr>
            <w:tcW w:w="586" w:type="pct"/>
          </w:tcPr>
          <w:p w14:paraId="50996340" w14:textId="569E8C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E3682B" w14:textId="77777777" w:rsidTr="008B0214">
        <w:tc>
          <w:tcPr>
            <w:tcW w:w="586" w:type="pct"/>
          </w:tcPr>
          <w:p w14:paraId="273719A8" w14:textId="522037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R4-2400308</w:t>
            </w:r>
          </w:p>
        </w:tc>
        <w:tc>
          <w:tcPr>
            <w:tcW w:w="1115" w:type="pct"/>
          </w:tcPr>
          <w:p w14:paraId="07E00193" w14:textId="3900E9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FR2 SDR requirements</w:t>
            </w:r>
          </w:p>
        </w:tc>
        <w:tc>
          <w:tcPr>
            <w:tcW w:w="506" w:type="pct"/>
          </w:tcPr>
          <w:p w14:paraId="37A91914" w14:textId="730231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6D33E257" w14:textId="363938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7A7F07C8" w14:textId="4C3A7C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0467</w:t>
            </w:r>
          </w:p>
        </w:tc>
        <w:tc>
          <w:tcPr>
            <w:tcW w:w="229" w:type="pct"/>
          </w:tcPr>
          <w:p w14:paraId="765A7E5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ACAA3E" w14:textId="7ABA51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30BC4A5" w14:textId="58D146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583C9A7" w14:textId="6F77D5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BDBF218" w14:textId="6344A0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113EC0" w14:textId="77777777" w:rsidTr="008B0214">
        <w:tc>
          <w:tcPr>
            <w:tcW w:w="586" w:type="pct"/>
          </w:tcPr>
          <w:p w14:paraId="21B50B69" w14:textId="43A10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R4-2400309</w:t>
            </w:r>
          </w:p>
        </w:tc>
        <w:tc>
          <w:tcPr>
            <w:tcW w:w="1115" w:type="pct"/>
          </w:tcPr>
          <w:p w14:paraId="398371FE" w14:textId="1429B1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FR2 SDR requirements</w:t>
            </w:r>
          </w:p>
        </w:tc>
        <w:tc>
          <w:tcPr>
            <w:tcW w:w="506" w:type="pct"/>
          </w:tcPr>
          <w:p w14:paraId="02B8F59E" w14:textId="1E92E0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0CB367CC" w14:textId="03BA17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59A1B5D5" w14:textId="151769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0468</w:t>
            </w:r>
          </w:p>
        </w:tc>
        <w:tc>
          <w:tcPr>
            <w:tcW w:w="229" w:type="pct"/>
          </w:tcPr>
          <w:p w14:paraId="2BC98A1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C40147" w14:textId="3E2D58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371E7F9" w14:textId="6C9D6C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3DCF395" w14:textId="6E65B6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E79507B" w14:textId="4F0D5A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91CF217" w14:textId="77777777" w:rsidTr="008B0214">
        <w:tc>
          <w:tcPr>
            <w:tcW w:w="586" w:type="pct"/>
          </w:tcPr>
          <w:p w14:paraId="7675C5BD" w14:textId="068021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R4-2400310</w:t>
            </w:r>
          </w:p>
        </w:tc>
        <w:tc>
          <w:tcPr>
            <w:tcW w:w="1115" w:type="pct"/>
          </w:tcPr>
          <w:p w14:paraId="1F2FEC2F" w14:textId="7C9571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FR2 SDR requirements</w:t>
            </w:r>
          </w:p>
        </w:tc>
        <w:tc>
          <w:tcPr>
            <w:tcW w:w="506" w:type="pct"/>
          </w:tcPr>
          <w:p w14:paraId="0C848FAF" w14:textId="0C2C44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5488E06C" w14:textId="194132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221683C0" w14:textId="754D10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0469</w:t>
            </w:r>
          </w:p>
        </w:tc>
        <w:tc>
          <w:tcPr>
            <w:tcW w:w="229" w:type="pct"/>
          </w:tcPr>
          <w:p w14:paraId="54C9218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31854DE" w14:textId="2889CD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77CA929" w14:textId="49A929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4723B93" w14:textId="799BDA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D643A49" w14:textId="6B111F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AC0627E" w14:textId="77777777" w:rsidTr="008B0214">
        <w:tc>
          <w:tcPr>
            <w:tcW w:w="586" w:type="pct"/>
          </w:tcPr>
          <w:p w14:paraId="3F1CD58E" w14:textId="218F54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R4-2400311</w:t>
            </w:r>
          </w:p>
        </w:tc>
        <w:tc>
          <w:tcPr>
            <w:tcW w:w="1115" w:type="pct"/>
          </w:tcPr>
          <w:p w14:paraId="50397097" w14:textId="12B77B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FR2 SDR requirements</w:t>
            </w:r>
          </w:p>
        </w:tc>
        <w:tc>
          <w:tcPr>
            <w:tcW w:w="506" w:type="pct"/>
          </w:tcPr>
          <w:p w14:paraId="46A1400D" w14:textId="23F68B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3322FB7B" w14:textId="44486D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0165F78" w14:textId="29A2F5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0470</w:t>
            </w:r>
          </w:p>
        </w:tc>
        <w:tc>
          <w:tcPr>
            <w:tcW w:w="229" w:type="pct"/>
          </w:tcPr>
          <w:p w14:paraId="55596AD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658C2E" w14:textId="6BA4E6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CBFB020" w14:textId="302373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D4BFA7" w14:textId="5B00E5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CC91F3E" w14:textId="4C62FA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510DCA2" w14:textId="77777777" w:rsidTr="008B0214">
        <w:tc>
          <w:tcPr>
            <w:tcW w:w="586" w:type="pct"/>
          </w:tcPr>
          <w:p w14:paraId="6364ECE6" w14:textId="52ED2F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R4-2400312</w:t>
            </w:r>
          </w:p>
        </w:tc>
        <w:tc>
          <w:tcPr>
            <w:tcW w:w="1115" w:type="pct"/>
          </w:tcPr>
          <w:p w14:paraId="31E10FB8" w14:textId="704837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(NR_DL256QAM_FR2-Perf) Correction to CSI reference measurement channels</w:t>
            </w:r>
          </w:p>
        </w:tc>
        <w:tc>
          <w:tcPr>
            <w:tcW w:w="506" w:type="pct"/>
          </w:tcPr>
          <w:p w14:paraId="2224C95B" w14:textId="1D8DF1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784D74C8" w14:textId="6985C1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E861CDC" w14:textId="4B61C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0471</w:t>
            </w:r>
          </w:p>
        </w:tc>
        <w:tc>
          <w:tcPr>
            <w:tcW w:w="229" w:type="pct"/>
          </w:tcPr>
          <w:p w14:paraId="0A0DF5A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96817A" w14:textId="01DCE5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CF215CA" w14:textId="12502D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E3AB282" w14:textId="28F674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NR_DL256QAM_FR2-Perf</w:t>
            </w:r>
          </w:p>
        </w:tc>
        <w:tc>
          <w:tcPr>
            <w:tcW w:w="586" w:type="pct"/>
          </w:tcPr>
          <w:p w14:paraId="0CDF140D" w14:textId="11DEBF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D808C76" w14:textId="77777777" w:rsidTr="008B0214">
        <w:tc>
          <w:tcPr>
            <w:tcW w:w="586" w:type="pct"/>
          </w:tcPr>
          <w:p w14:paraId="1ED6F967" w14:textId="579974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R4-2400313</w:t>
            </w:r>
          </w:p>
        </w:tc>
        <w:tc>
          <w:tcPr>
            <w:tcW w:w="1115" w:type="pct"/>
          </w:tcPr>
          <w:p w14:paraId="382AA42F" w14:textId="35068A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(NR_DL256QAM_FR2-Perf) Correction to CSI reference measurement channels</w:t>
            </w:r>
          </w:p>
        </w:tc>
        <w:tc>
          <w:tcPr>
            <w:tcW w:w="506" w:type="pct"/>
          </w:tcPr>
          <w:p w14:paraId="56E968A7" w14:textId="570C0B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5360B6BE" w14:textId="0424D4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04F7C54" w14:textId="1400D0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0472</w:t>
            </w:r>
          </w:p>
        </w:tc>
        <w:tc>
          <w:tcPr>
            <w:tcW w:w="229" w:type="pct"/>
          </w:tcPr>
          <w:p w14:paraId="44616C2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7F9CAA" w14:textId="7E3CB0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2AA06F2" w14:textId="7947CD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FD91594" w14:textId="52A6C4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NR_DL256QAM_FR2-Perf</w:t>
            </w:r>
          </w:p>
        </w:tc>
        <w:tc>
          <w:tcPr>
            <w:tcW w:w="586" w:type="pct"/>
          </w:tcPr>
          <w:p w14:paraId="561DBA4A" w14:textId="62D296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D50DA8A" w14:textId="77777777" w:rsidTr="008B0214">
        <w:tc>
          <w:tcPr>
            <w:tcW w:w="586" w:type="pct"/>
          </w:tcPr>
          <w:p w14:paraId="6194AB21" w14:textId="01DCBA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R4-2400314</w:t>
            </w:r>
          </w:p>
        </w:tc>
        <w:tc>
          <w:tcPr>
            <w:tcW w:w="1115" w:type="pct"/>
          </w:tcPr>
          <w:p w14:paraId="1F75EA88" w14:textId="0BDA37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(NR_DL256QAM_FR2-Perf) Correction to CSI reference measurement channels</w:t>
            </w:r>
          </w:p>
        </w:tc>
        <w:tc>
          <w:tcPr>
            <w:tcW w:w="506" w:type="pct"/>
          </w:tcPr>
          <w:p w14:paraId="09B31935" w14:textId="4D7CD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36DAC9C4" w14:textId="484ECC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27B30EF" w14:textId="120E45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0473</w:t>
            </w:r>
          </w:p>
        </w:tc>
        <w:tc>
          <w:tcPr>
            <w:tcW w:w="229" w:type="pct"/>
          </w:tcPr>
          <w:p w14:paraId="4B10F44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78FFA5" w14:textId="48925A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0F44D56" w14:textId="31AD7E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747A168" w14:textId="67D080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NR_DL256QAM_FR2-Perf</w:t>
            </w:r>
          </w:p>
        </w:tc>
        <w:tc>
          <w:tcPr>
            <w:tcW w:w="586" w:type="pct"/>
          </w:tcPr>
          <w:p w14:paraId="6207B8FE" w14:textId="44CCDA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7504460" w14:textId="77777777" w:rsidTr="008B0214">
        <w:tc>
          <w:tcPr>
            <w:tcW w:w="586" w:type="pct"/>
          </w:tcPr>
          <w:p w14:paraId="5146A98F" w14:textId="1D5BE8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R4-2400315</w:t>
            </w:r>
          </w:p>
        </w:tc>
        <w:tc>
          <w:tcPr>
            <w:tcW w:w="1115" w:type="pct"/>
          </w:tcPr>
          <w:p w14:paraId="1EE3AB11" w14:textId="69F51C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(NR_DL256QAM_FR2-Perf) Correction to 256QAM CQI reporting</w:t>
            </w:r>
          </w:p>
        </w:tc>
        <w:tc>
          <w:tcPr>
            <w:tcW w:w="506" w:type="pct"/>
          </w:tcPr>
          <w:p w14:paraId="1F267608" w14:textId="7B4991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218AD5FE" w14:textId="505EC1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64036E1" w14:textId="5E21C1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0474</w:t>
            </w:r>
          </w:p>
        </w:tc>
        <w:tc>
          <w:tcPr>
            <w:tcW w:w="229" w:type="pct"/>
          </w:tcPr>
          <w:p w14:paraId="48864C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323412A" w14:textId="501A95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A87C46B" w14:textId="26E5D3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8726BF" w14:textId="59E315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NR_DL256QAM_FR2-Perf</w:t>
            </w:r>
          </w:p>
        </w:tc>
        <w:tc>
          <w:tcPr>
            <w:tcW w:w="586" w:type="pct"/>
          </w:tcPr>
          <w:p w14:paraId="4CE63A1D" w14:textId="77A98E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FEF2809" w14:textId="77777777" w:rsidTr="008B0214">
        <w:tc>
          <w:tcPr>
            <w:tcW w:w="586" w:type="pct"/>
          </w:tcPr>
          <w:p w14:paraId="4F1801A7" w14:textId="24DFB3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R4-2400316</w:t>
            </w:r>
          </w:p>
        </w:tc>
        <w:tc>
          <w:tcPr>
            <w:tcW w:w="1115" w:type="pct"/>
          </w:tcPr>
          <w:p w14:paraId="67044346" w14:textId="34FD5F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(NR_DL256QAM_FR2-Perf) Correction to 256QAM CQI reporting</w:t>
            </w:r>
          </w:p>
        </w:tc>
        <w:tc>
          <w:tcPr>
            <w:tcW w:w="506" w:type="pct"/>
          </w:tcPr>
          <w:p w14:paraId="2995CBF1" w14:textId="774B2E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72BDAB86" w14:textId="1A4ABF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716A1EC0" w14:textId="40910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0475</w:t>
            </w:r>
          </w:p>
        </w:tc>
        <w:tc>
          <w:tcPr>
            <w:tcW w:w="229" w:type="pct"/>
          </w:tcPr>
          <w:p w14:paraId="0F2A9B5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955E18" w14:textId="1763BE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47BF99" w14:textId="687F28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48E143E" w14:textId="71449B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NR_DL256QAM_FR2-Perf</w:t>
            </w:r>
          </w:p>
        </w:tc>
        <w:tc>
          <w:tcPr>
            <w:tcW w:w="586" w:type="pct"/>
          </w:tcPr>
          <w:p w14:paraId="49AB6930" w14:textId="700F0A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5CCD2D3" w14:textId="77777777" w:rsidTr="008B0214">
        <w:tc>
          <w:tcPr>
            <w:tcW w:w="586" w:type="pct"/>
          </w:tcPr>
          <w:p w14:paraId="1977CF7E" w14:textId="1DC0A1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R4-2400317</w:t>
            </w:r>
          </w:p>
        </w:tc>
        <w:tc>
          <w:tcPr>
            <w:tcW w:w="1115" w:type="pct"/>
          </w:tcPr>
          <w:p w14:paraId="245FE061" w14:textId="01FBA6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(NR_DL256QAM_FR2-Perf) Correction to 256QAM CQI reporting</w:t>
            </w:r>
          </w:p>
        </w:tc>
        <w:tc>
          <w:tcPr>
            <w:tcW w:w="506" w:type="pct"/>
          </w:tcPr>
          <w:p w14:paraId="0D2FA748" w14:textId="2E3374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783137EA" w14:textId="06FAFE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133B0625" w14:textId="660007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0476</w:t>
            </w:r>
          </w:p>
        </w:tc>
        <w:tc>
          <w:tcPr>
            <w:tcW w:w="229" w:type="pct"/>
          </w:tcPr>
          <w:p w14:paraId="5A676FE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D3D3FDF" w14:textId="2A2B7F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1C81C03" w14:textId="61BF9E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4E77C4D" w14:textId="0F38A1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NR_DL256QAM_FR2-Perf</w:t>
            </w:r>
          </w:p>
        </w:tc>
        <w:tc>
          <w:tcPr>
            <w:tcW w:w="586" w:type="pct"/>
          </w:tcPr>
          <w:p w14:paraId="2F986E50" w14:textId="0AAAE9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EE2B9F1" w14:textId="77777777" w:rsidTr="008B0214">
        <w:tc>
          <w:tcPr>
            <w:tcW w:w="586" w:type="pct"/>
          </w:tcPr>
          <w:p w14:paraId="7B973A65" w14:textId="5B0452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R4-2400633</w:t>
            </w:r>
          </w:p>
        </w:tc>
        <w:tc>
          <w:tcPr>
            <w:tcW w:w="1115" w:type="pct"/>
          </w:tcPr>
          <w:p w14:paraId="73A82E5F" w14:textId="4FD368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(NR_HST_FR2-Perf) FR2 HST DPS Model Clarification (R17)(Cat.F)</w:t>
            </w:r>
          </w:p>
        </w:tc>
        <w:tc>
          <w:tcPr>
            <w:tcW w:w="506" w:type="pct"/>
          </w:tcPr>
          <w:p w14:paraId="1607F21E" w14:textId="7C641E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49E02943" w14:textId="27E66F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379BCA4E" w14:textId="4E61A1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0477</w:t>
            </w:r>
          </w:p>
        </w:tc>
        <w:tc>
          <w:tcPr>
            <w:tcW w:w="229" w:type="pct"/>
          </w:tcPr>
          <w:p w14:paraId="6EACD97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81EAC59" w14:textId="128759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BC6CC8A" w14:textId="6D7615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A1ADDD" w14:textId="66331B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NR_HST_FR2-Perf</w:t>
            </w:r>
          </w:p>
        </w:tc>
        <w:tc>
          <w:tcPr>
            <w:tcW w:w="586" w:type="pct"/>
          </w:tcPr>
          <w:p w14:paraId="6997C80E" w14:textId="51C536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8D13E4" w14:textId="77777777" w:rsidTr="008B0214">
        <w:tc>
          <w:tcPr>
            <w:tcW w:w="586" w:type="pct"/>
          </w:tcPr>
          <w:p w14:paraId="2F83D786" w14:textId="57411C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R4-2400635</w:t>
            </w:r>
          </w:p>
        </w:tc>
        <w:tc>
          <w:tcPr>
            <w:tcW w:w="1115" w:type="pct"/>
          </w:tcPr>
          <w:p w14:paraId="6FEFEA32" w14:textId="77FB7C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(NR_DL1024QAM_FR1-Perf) Add New Es value for EVM=2.5% (R17)(Cat.F)</w:t>
            </w:r>
          </w:p>
        </w:tc>
        <w:tc>
          <w:tcPr>
            <w:tcW w:w="506" w:type="pct"/>
          </w:tcPr>
          <w:p w14:paraId="61F87B0B" w14:textId="05D20D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4955101" w14:textId="66545C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3F515E71" w14:textId="4D8074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0478</w:t>
            </w:r>
          </w:p>
        </w:tc>
        <w:tc>
          <w:tcPr>
            <w:tcW w:w="229" w:type="pct"/>
          </w:tcPr>
          <w:p w14:paraId="2FA0EF0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FF323E" w14:textId="53FAD4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83745AC" w14:textId="58A744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B78A676" w14:textId="23FED3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NR_DL1024QAM_FR1-Perf</w:t>
            </w:r>
          </w:p>
        </w:tc>
        <w:tc>
          <w:tcPr>
            <w:tcW w:w="586" w:type="pct"/>
          </w:tcPr>
          <w:p w14:paraId="7E96C193" w14:textId="021351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41B80E3" w14:textId="77777777" w:rsidTr="008B0214">
        <w:tc>
          <w:tcPr>
            <w:tcW w:w="586" w:type="pct"/>
          </w:tcPr>
          <w:p w14:paraId="31DE4F92" w14:textId="7E2C3B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R4-2403072</w:t>
            </w:r>
          </w:p>
        </w:tc>
        <w:tc>
          <w:tcPr>
            <w:tcW w:w="1115" w:type="pct"/>
          </w:tcPr>
          <w:p w14:paraId="389F5A8C" w14:textId="01F4E4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(NR_DL1024QAM_FR1-Perf) Add New Es value for EVM=2.5% (R17)(Cat.F)</w:t>
            </w:r>
          </w:p>
        </w:tc>
        <w:tc>
          <w:tcPr>
            <w:tcW w:w="506" w:type="pct"/>
          </w:tcPr>
          <w:p w14:paraId="546183C6" w14:textId="2ADC41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3C0937BE" w14:textId="5EB664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8AC54AE" w14:textId="16453D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0478</w:t>
            </w:r>
          </w:p>
        </w:tc>
        <w:tc>
          <w:tcPr>
            <w:tcW w:w="229" w:type="pct"/>
          </w:tcPr>
          <w:p w14:paraId="16397D31" w14:textId="79665F5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6847C72" w14:textId="676401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3A6EB5F" w14:textId="029543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5A059B5" w14:textId="3352E7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NR_DL1024QAM_FR1-Perf</w:t>
            </w:r>
          </w:p>
        </w:tc>
        <w:tc>
          <w:tcPr>
            <w:tcW w:w="586" w:type="pct"/>
          </w:tcPr>
          <w:p w14:paraId="739E1F16" w14:textId="0E8C7E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CE76D4A" w14:textId="77777777" w:rsidTr="008B0214">
        <w:tc>
          <w:tcPr>
            <w:tcW w:w="586" w:type="pct"/>
          </w:tcPr>
          <w:p w14:paraId="19EB272F" w14:textId="055899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R4-2400636</w:t>
            </w:r>
          </w:p>
        </w:tc>
        <w:tc>
          <w:tcPr>
            <w:tcW w:w="1115" w:type="pct"/>
          </w:tcPr>
          <w:p w14:paraId="6D4AE2E1" w14:textId="3303F4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(NR_perf_enh-Perf) Correct FRC for R.PDSCH.1-18.1 FDD (R17)(Cat.F)</w:t>
            </w:r>
          </w:p>
        </w:tc>
        <w:tc>
          <w:tcPr>
            <w:tcW w:w="506" w:type="pct"/>
          </w:tcPr>
          <w:p w14:paraId="6CEEC367" w14:textId="39D30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ECB3564" w14:textId="6EDBA8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74CBF140" w14:textId="7BE329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0479</w:t>
            </w:r>
          </w:p>
        </w:tc>
        <w:tc>
          <w:tcPr>
            <w:tcW w:w="229" w:type="pct"/>
          </w:tcPr>
          <w:p w14:paraId="4EF31F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0152FF5" w14:textId="54B90B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7DDC0D8" w14:textId="59ED6E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13BD518" w14:textId="04B3DE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NR_perf_enh-Perf</w:t>
            </w:r>
          </w:p>
        </w:tc>
        <w:tc>
          <w:tcPr>
            <w:tcW w:w="586" w:type="pct"/>
          </w:tcPr>
          <w:p w14:paraId="6F6ABD27" w14:textId="0361B2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EA56223" w14:textId="77777777" w:rsidTr="008B0214">
        <w:tc>
          <w:tcPr>
            <w:tcW w:w="586" w:type="pct"/>
          </w:tcPr>
          <w:p w14:paraId="18D27E89" w14:textId="09B2AF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R4-2400842</w:t>
            </w:r>
          </w:p>
        </w:tc>
        <w:tc>
          <w:tcPr>
            <w:tcW w:w="1115" w:type="pct"/>
          </w:tcPr>
          <w:p w14:paraId="5E4D0F41" w14:textId="26F769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(NR_ATG-Perf) BigCR to TS 38.101-4 Introduction of demodulation performance requirements for NR ATG UE</w:t>
            </w:r>
          </w:p>
        </w:tc>
        <w:tc>
          <w:tcPr>
            <w:tcW w:w="506" w:type="pct"/>
          </w:tcPr>
          <w:p w14:paraId="4D4F2760" w14:textId="7C86F7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70A663E4" w14:textId="60C98F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3A530FC0" w14:textId="2F895B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0480</w:t>
            </w:r>
          </w:p>
        </w:tc>
        <w:tc>
          <w:tcPr>
            <w:tcW w:w="229" w:type="pct"/>
          </w:tcPr>
          <w:p w14:paraId="1F8FFE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181FB4" w14:textId="4378A7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2851E2D" w14:textId="06C07B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7E35978" w14:textId="213D8F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17EC487B" w14:textId="51BF52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CA12842" w14:textId="77777777" w:rsidTr="008B0214">
        <w:tc>
          <w:tcPr>
            <w:tcW w:w="586" w:type="pct"/>
          </w:tcPr>
          <w:p w14:paraId="0426878A" w14:textId="3D9242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R4-2400893</w:t>
            </w:r>
          </w:p>
        </w:tc>
        <w:tc>
          <w:tcPr>
            <w:tcW w:w="1115" w:type="pct"/>
          </w:tcPr>
          <w:p w14:paraId="552A6E68" w14:textId="2F1FF9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for 38.101-4 on correction of wrong values in RMC (Rel-15, Cat F)</w:t>
            </w:r>
          </w:p>
        </w:tc>
        <w:tc>
          <w:tcPr>
            <w:tcW w:w="506" w:type="pct"/>
          </w:tcPr>
          <w:p w14:paraId="57DA6B3D" w14:textId="78B3F3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Ericsson</w:t>
            </w:r>
          </w:p>
        </w:tc>
        <w:tc>
          <w:tcPr>
            <w:tcW w:w="280" w:type="pct"/>
          </w:tcPr>
          <w:p w14:paraId="7150ECBB" w14:textId="2A82F8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896BF83" w14:textId="7D966D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0481</w:t>
            </w:r>
          </w:p>
        </w:tc>
        <w:tc>
          <w:tcPr>
            <w:tcW w:w="229" w:type="pct"/>
          </w:tcPr>
          <w:p w14:paraId="5A3DEEE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503572F" w14:textId="0EF1E4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C346730" w14:textId="70E2F7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167705C" w14:textId="4E461B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84E3DAF" w14:textId="729E6B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47030DB" w14:textId="77777777" w:rsidTr="008B0214">
        <w:tc>
          <w:tcPr>
            <w:tcW w:w="586" w:type="pct"/>
          </w:tcPr>
          <w:p w14:paraId="09D88B08" w14:textId="3F0F2B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R4-2400894</w:t>
            </w:r>
          </w:p>
        </w:tc>
        <w:tc>
          <w:tcPr>
            <w:tcW w:w="1115" w:type="pct"/>
          </w:tcPr>
          <w:p w14:paraId="535A6B9A" w14:textId="44020E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for 38.101-4 on correction of wrong values in RMC (Rel-16, Cat A)</w:t>
            </w:r>
          </w:p>
        </w:tc>
        <w:tc>
          <w:tcPr>
            <w:tcW w:w="506" w:type="pct"/>
          </w:tcPr>
          <w:p w14:paraId="4EDEC78A" w14:textId="1DE1E2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Ericsson</w:t>
            </w:r>
          </w:p>
        </w:tc>
        <w:tc>
          <w:tcPr>
            <w:tcW w:w="280" w:type="pct"/>
          </w:tcPr>
          <w:p w14:paraId="5399D5BE" w14:textId="7DBD7F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FA9C758" w14:textId="69E3BF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0482</w:t>
            </w:r>
          </w:p>
        </w:tc>
        <w:tc>
          <w:tcPr>
            <w:tcW w:w="229" w:type="pct"/>
          </w:tcPr>
          <w:p w14:paraId="3F51555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4379F8" w14:textId="614728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DAADBA2" w14:textId="01E916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EB8CD10" w14:textId="6602DE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29FB85B" w14:textId="171378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C0A2579" w14:textId="77777777" w:rsidTr="008B0214">
        <w:tc>
          <w:tcPr>
            <w:tcW w:w="586" w:type="pct"/>
          </w:tcPr>
          <w:p w14:paraId="2E907A1E" w14:textId="3C4C7C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R4-2400895</w:t>
            </w:r>
          </w:p>
        </w:tc>
        <w:tc>
          <w:tcPr>
            <w:tcW w:w="1115" w:type="pct"/>
          </w:tcPr>
          <w:p w14:paraId="77A9AD82" w14:textId="5D4C84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for 38.101-4 on correction of wrong values in RMC (Rel-17, Cat A)</w:t>
            </w:r>
          </w:p>
        </w:tc>
        <w:tc>
          <w:tcPr>
            <w:tcW w:w="506" w:type="pct"/>
          </w:tcPr>
          <w:p w14:paraId="4372418C" w14:textId="5B929E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Ericsson</w:t>
            </w:r>
          </w:p>
        </w:tc>
        <w:tc>
          <w:tcPr>
            <w:tcW w:w="280" w:type="pct"/>
          </w:tcPr>
          <w:p w14:paraId="1149724D" w14:textId="22CFE5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9B2B0AA" w14:textId="1CAE32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0483</w:t>
            </w:r>
          </w:p>
        </w:tc>
        <w:tc>
          <w:tcPr>
            <w:tcW w:w="229" w:type="pct"/>
          </w:tcPr>
          <w:p w14:paraId="6730488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5BCDB8" w14:textId="61C0DA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6EFE1C9" w14:textId="3E8788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BB5C2F8" w14:textId="70848E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70593F7" w14:textId="284E06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7E64128C" w14:textId="77777777" w:rsidTr="008B0214">
        <w:tc>
          <w:tcPr>
            <w:tcW w:w="586" w:type="pct"/>
          </w:tcPr>
          <w:p w14:paraId="6F839DFC" w14:textId="60288B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R4-2400896</w:t>
            </w:r>
          </w:p>
        </w:tc>
        <w:tc>
          <w:tcPr>
            <w:tcW w:w="1115" w:type="pct"/>
          </w:tcPr>
          <w:p w14:paraId="2750C8B4" w14:textId="0E883C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for 38.101-4 on correction of wrong values in RMC (Rel-18, Cat A)</w:t>
            </w:r>
          </w:p>
        </w:tc>
        <w:tc>
          <w:tcPr>
            <w:tcW w:w="506" w:type="pct"/>
          </w:tcPr>
          <w:p w14:paraId="61307A7B" w14:textId="1B95F0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Ericsson</w:t>
            </w:r>
          </w:p>
        </w:tc>
        <w:tc>
          <w:tcPr>
            <w:tcW w:w="280" w:type="pct"/>
          </w:tcPr>
          <w:p w14:paraId="1BD79967" w14:textId="6236F1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3924BA4B" w14:textId="70CA68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0484</w:t>
            </w:r>
          </w:p>
        </w:tc>
        <w:tc>
          <w:tcPr>
            <w:tcW w:w="229" w:type="pct"/>
          </w:tcPr>
          <w:p w14:paraId="510B99B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5153D2D" w14:textId="200B41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AD8C18F" w14:textId="6AE6D7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8867F76" w14:textId="34ED72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AD4BD03" w14:textId="145AD4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AF94047" w14:textId="77777777" w:rsidTr="008B0214">
        <w:tc>
          <w:tcPr>
            <w:tcW w:w="586" w:type="pct"/>
          </w:tcPr>
          <w:p w14:paraId="2313D251" w14:textId="67239C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R4-2401140</w:t>
            </w:r>
          </w:p>
        </w:tc>
        <w:tc>
          <w:tcPr>
            <w:tcW w:w="1115" w:type="pct"/>
          </w:tcPr>
          <w:p w14:paraId="4A783595" w14:textId="5C26FB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[NR_FR2_multiRX_DL-Perf] Big CR to TS38.101-4 UE demodulation and CSI performance requirements for FR2 multi-Rx</w:t>
            </w:r>
          </w:p>
        </w:tc>
        <w:tc>
          <w:tcPr>
            <w:tcW w:w="506" w:type="pct"/>
          </w:tcPr>
          <w:p w14:paraId="00AC6BE6" w14:textId="5E89BC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</w:t>
            </w:r>
          </w:p>
        </w:tc>
        <w:tc>
          <w:tcPr>
            <w:tcW w:w="280" w:type="pct"/>
          </w:tcPr>
          <w:p w14:paraId="71B41711" w14:textId="650024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24E5D014" w14:textId="519568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0485</w:t>
            </w:r>
          </w:p>
        </w:tc>
        <w:tc>
          <w:tcPr>
            <w:tcW w:w="229" w:type="pct"/>
          </w:tcPr>
          <w:p w14:paraId="1F6C59A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B8DD20" w14:textId="6BDC65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107CC99" w14:textId="013DE7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340D75B" w14:textId="3EF51C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NR_FR2_multiRX_DL-Perf</w:t>
            </w:r>
          </w:p>
        </w:tc>
        <w:tc>
          <w:tcPr>
            <w:tcW w:w="586" w:type="pct"/>
          </w:tcPr>
          <w:p w14:paraId="4992ACBA" w14:textId="5C4871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1DB1569" w14:textId="77777777" w:rsidTr="008B0214">
        <w:tc>
          <w:tcPr>
            <w:tcW w:w="586" w:type="pct"/>
          </w:tcPr>
          <w:p w14:paraId="5591E088" w14:textId="6CD134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R4-2401142</w:t>
            </w:r>
          </w:p>
        </w:tc>
        <w:tc>
          <w:tcPr>
            <w:tcW w:w="1115" w:type="pct"/>
          </w:tcPr>
          <w:p w14:paraId="585FAC07" w14:textId="30E0F7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[NR_FR2_multiRX_DL-Perf] CR to 38.101-4 include the FR2 multi-rx correlation model in the specification</w:t>
            </w:r>
          </w:p>
        </w:tc>
        <w:tc>
          <w:tcPr>
            <w:tcW w:w="506" w:type="pct"/>
          </w:tcPr>
          <w:p w14:paraId="69577496" w14:textId="41745C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India Pvt Ltd</w:t>
            </w:r>
          </w:p>
        </w:tc>
        <w:tc>
          <w:tcPr>
            <w:tcW w:w="280" w:type="pct"/>
          </w:tcPr>
          <w:p w14:paraId="5B209BD9" w14:textId="27FAC8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D07A941" w14:textId="5AE859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0486</w:t>
            </w:r>
          </w:p>
        </w:tc>
        <w:tc>
          <w:tcPr>
            <w:tcW w:w="229" w:type="pct"/>
          </w:tcPr>
          <w:p w14:paraId="79F4D8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2D7D5F" w14:textId="1EB915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2F8426" w14:textId="3D6BA2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EED6916" w14:textId="653B30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NR_FR2_multiRX_DL-Perf</w:t>
            </w:r>
          </w:p>
        </w:tc>
        <w:tc>
          <w:tcPr>
            <w:tcW w:w="586" w:type="pct"/>
          </w:tcPr>
          <w:p w14:paraId="74E5758A" w14:textId="2ABC0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68E470B" w14:textId="77777777" w:rsidTr="008B0214">
        <w:tc>
          <w:tcPr>
            <w:tcW w:w="586" w:type="pct"/>
          </w:tcPr>
          <w:p w14:paraId="34BFC814" w14:textId="0B4852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R4-2401663</w:t>
            </w:r>
          </w:p>
        </w:tc>
        <w:tc>
          <w:tcPr>
            <w:tcW w:w="1115" w:type="pct"/>
          </w:tcPr>
          <w:p w14:paraId="3C6B7F88" w14:textId="708E18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on 38.101-4 Correction on applicability rules for RedCap requirements</w:t>
            </w:r>
          </w:p>
        </w:tc>
        <w:tc>
          <w:tcPr>
            <w:tcW w:w="506" w:type="pct"/>
          </w:tcPr>
          <w:p w14:paraId="03085D33" w14:textId="164913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72EC2A5E" w14:textId="0C8B8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92244DF" w14:textId="5FB039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0487</w:t>
            </w:r>
          </w:p>
        </w:tc>
        <w:tc>
          <w:tcPr>
            <w:tcW w:w="229" w:type="pct"/>
          </w:tcPr>
          <w:p w14:paraId="62B8FEF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1B4A43" w14:textId="06979E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7FCCD13" w14:textId="01A6A7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8541890" w14:textId="716742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3D3F0ACE" w14:textId="217F94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A20401" w14:textId="77777777" w:rsidTr="008B0214">
        <w:tc>
          <w:tcPr>
            <w:tcW w:w="586" w:type="pct"/>
          </w:tcPr>
          <w:p w14:paraId="6D22FB05" w14:textId="5C8082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R4-2401664</w:t>
            </w:r>
          </w:p>
        </w:tc>
        <w:tc>
          <w:tcPr>
            <w:tcW w:w="1115" w:type="pct"/>
          </w:tcPr>
          <w:p w14:paraId="7204E008" w14:textId="491328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on 38.101-4 Correction on applicability rules for RedCap requirements</w:t>
            </w:r>
          </w:p>
        </w:tc>
        <w:tc>
          <w:tcPr>
            <w:tcW w:w="506" w:type="pct"/>
          </w:tcPr>
          <w:p w14:paraId="40137E6E" w14:textId="7EFBF1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46E60E9D" w14:textId="225F06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2CB6FE9" w14:textId="329242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0488</w:t>
            </w:r>
          </w:p>
        </w:tc>
        <w:tc>
          <w:tcPr>
            <w:tcW w:w="229" w:type="pct"/>
          </w:tcPr>
          <w:p w14:paraId="5190ED1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E3CAEB" w14:textId="300EDB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0EC8220" w14:textId="4509BE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C48B68E" w14:textId="21D8BF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7C903083" w14:textId="132C7B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B5E009" w14:textId="77777777" w:rsidTr="008B0214">
        <w:tc>
          <w:tcPr>
            <w:tcW w:w="586" w:type="pct"/>
          </w:tcPr>
          <w:p w14:paraId="4FD34EF8" w14:textId="106088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R4-2401665</w:t>
            </w:r>
          </w:p>
        </w:tc>
        <w:tc>
          <w:tcPr>
            <w:tcW w:w="1115" w:type="pct"/>
          </w:tcPr>
          <w:p w14:paraId="7889731B" w14:textId="625D5D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Correction on some parameters for FR2-2 UE test (TS 38.101-4,Rel-17)</w:t>
            </w:r>
          </w:p>
        </w:tc>
        <w:tc>
          <w:tcPr>
            <w:tcW w:w="506" w:type="pct"/>
          </w:tcPr>
          <w:p w14:paraId="4C11CC0B" w14:textId="32D293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61CD97F0" w14:textId="53712E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274AB924" w14:textId="38045E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0489</w:t>
            </w:r>
          </w:p>
        </w:tc>
        <w:tc>
          <w:tcPr>
            <w:tcW w:w="229" w:type="pct"/>
          </w:tcPr>
          <w:p w14:paraId="78AD639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D22C3D" w14:textId="1AB556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FF7E338" w14:textId="39BCCF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D4CAFC" w14:textId="1B804A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457C181D" w14:textId="23BE8B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7FDB21A" w14:textId="77777777" w:rsidTr="008B0214">
        <w:tc>
          <w:tcPr>
            <w:tcW w:w="586" w:type="pct"/>
          </w:tcPr>
          <w:p w14:paraId="0A4CF011" w14:textId="0AA681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R4-2401666</w:t>
            </w:r>
          </w:p>
        </w:tc>
        <w:tc>
          <w:tcPr>
            <w:tcW w:w="1115" w:type="pct"/>
          </w:tcPr>
          <w:p w14:paraId="44A27618" w14:textId="30D0BC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CR on 38.101-4 Correction on test paramters for FR2-2 PDSCH test with 480kHz</w:t>
            </w:r>
          </w:p>
        </w:tc>
        <w:tc>
          <w:tcPr>
            <w:tcW w:w="506" w:type="pct"/>
          </w:tcPr>
          <w:p w14:paraId="27996038" w14:textId="52E6C8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420D1498" w14:textId="7AA014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ADBD34E" w14:textId="6A4093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0490</w:t>
            </w:r>
          </w:p>
        </w:tc>
        <w:tc>
          <w:tcPr>
            <w:tcW w:w="229" w:type="pct"/>
          </w:tcPr>
          <w:p w14:paraId="2E4600C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987090" w14:textId="4A60C2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9232CD6" w14:textId="7D24B2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57BF67D" w14:textId="03F050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5FAC1710" w14:textId="353C51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E4009BC" w14:textId="77777777" w:rsidTr="008B0214">
        <w:tc>
          <w:tcPr>
            <w:tcW w:w="586" w:type="pct"/>
          </w:tcPr>
          <w:p w14:paraId="4D49C878" w14:textId="59C26A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R4-2401667</w:t>
            </w:r>
          </w:p>
        </w:tc>
        <w:tc>
          <w:tcPr>
            <w:tcW w:w="1115" w:type="pct"/>
          </w:tcPr>
          <w:p w14:paraId="229C6F59" w14:textId="12699A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Draft BigCR Introduction of UE 8Rx performance requirements (TS 38.101-4,Rel-18)</w:t>
            </w:r>
          </w:p>
        </w:tc>
        <w:tc>
          <w:tcPr>
            <w:tcW w:w="506" w:type="pct"/>
          </w:tcPr>
          <w:p w14:paraId="6668754F" w14:textId="7849CD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50693895" w14:textId="42561E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FAC80A5" w14:textId="7CE957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0491</w:t>
            </w:r>
          </w:p>
        </w:tc>
        <w:tc>
          <w:tcPr>
            <w:tcW w:w="229" w:type="pct"/>
          </w:tcPr>
          <w:p w14:paraId="47D035F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B2766F" w14:textId="1EC6E5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E763AEA" w14:textId="4F6D0E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8BF24DC" w14:textId="25D030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86" w:type="pct"/>
          </w:tcPr>
          <w:p w14:paraId="67F5DD84" w14:textId="3EDB35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AD9A2EA" w14:textId="77777777" w:rsidTr="008B0214">
        <w:tc>
          <w:tcPr>
            <w:tcW w:w="586" w:type="pct"/>
          </w:tcPr>
          <w:p w14:paraId="39F0F815" w14:textId="1A4BC2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R4-2401742</w:t>
            </w:r>
          </w:p>
        </w:tc>
        <w:tc>
          <w:tcPr>
            <w:tcW w:w="1115" w:type="pct"/>
          </w:tcPr>
          <w:p w14:paraId="6C6A0482" w14:textId="6769CE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Correction of configuration for NR-U CQI reporting requirements (R16)</w:t>
            </w:r>
          </w:p>
        </w:tc>
        <w:tc>
          <w:tcPr>
            <w:tcW w:w="506" w:type="pct"/>
          </w:tcPr>
          <w:p w14:paraId="3A3BE8FC" w14:textId="61333F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765EBD5" w14:textId="0629F4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C150D85" w14:textId="12A6B8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0492</w:t>
            </w:r>
          </w:p>
        </w:tc>
        <w:tc>
          <w:tcPr>
            <w:tcW w:w="229" w:type="pct"/>
          </w:tcPr>
          <w:p w14:paraId="1EB4513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9BFFFA" w14:textId="20F9AB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9B7C342" w14:textId="25250C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9CA7F9D" w14:textId="195152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388E6C33" w14:textId="5FE323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0177A92" w14:textId="77777777" w:rsidTr="008B0214">
        <w:tc>
          <w:tcPr>
            <w:tcW w:w="586" w:type="pct"/>
          </w:tcPr>
          <w:p w14:paraId="784D29E9" w14:textId="0FC5EF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R4-2403073</w:t>
            </w:r>
          </w:p>
        </w:tc>
        <w:tc>
          <w:tcPr>
            <w:tcW w:w="1115" w:type="pct"/>
          </w:tcPr>
          <w:p w14:paraId="434DDAB6" w14:textId="378AB7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Correction of configuration for NR-U CQI reporting requirements (R16)</w:t>
            </w:r>
          </w:p>
        </w:tc>
        <w:tc>
          <w:tcPr>
            <w:tcW w:w="506" w:type="pct"/>
          </w:tcPr>
          <w:p w14:paraId="1CCC56C1" w14:textId="5FB6DF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628ED66" w14:textId="059865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B28403D" w14:textId="426C16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0492</w:t>
            </w:r>
          </w:p>
        </w:tc>
        <w:tc>
          <w:tcPr>
            <w:tcW w:w="229" w:type="pct"/>
          </w:tcPr>
          <w:p w14:paraId="62354A5C" w14:textId="47B572B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172A256" w14:textId="16FE1E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5CA7AD6" w14:textId="2DD6E7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3D7230F" w14:textId="288686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3F68BC95" w14:textId="4BE581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A1B525D" w14:textId="77777777" w:rsidTr="008B0214">
        <w:tc>
          <w:tcPr>
            <w:tcW w:w="586" w:type="pct"/>
          </w:tcPr>
          <w:p w14:paraId="7685920C" w14:textId="6533B1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R4-2401743</w:t>
            </w:r>
          </w:p>
        </w:tc>
        <w:tc>
          <w:tcPr>
            <w:tcW w:w="1115" w:type="pct"/>
          </w:tcPr>
          <w:p w14:paraId="7D40C759" w14:textId="0B1CDF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Correction of configuration for NR-U CQI reporting requirements (R17)</w:t>
            </w:r>
          </w:p>
        </w:tc>
        <w:tc>
          <w:tcPr>
            <w:tcW w:w="506" w:type="pct"/>
          </w:tcPr>
          <w:p w14:paraId="392C9E3D" w14:textId="6DC924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FBF5C34" w14:textId="588B3D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B41331F" w14:textId="70BFD4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0493</w:t>
            </w:r>
          </w:p>
        </w:tc>
        <w:tc>
          <w:tcPr>
            <w:tcW w:w="229" w:type="pct"/>
          </w:tcPr>
          <w:p w14:paraId="3F530C6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0F5A53" w14:textId="0A44B6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80927FA" w14:textId="090FD9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4F652F" w14:textId="401670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2AE97ADE" w14:textId="37E739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F2961C2" w14:textId="77777777" w:rsidTr="008B0214">
        <w:tc>
          <w:tcPr>
            <w:tcW w:w="586" w:type="pct"/>
          </w:tcPr>
          <w:p w14:paraId="1C71FE0D" w14:textId="219842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R4-2403074</w:t>
            </w:r>
          </w:p>
        </w:tc>
        <w:tc>
          <w:tcPr>
            <w:tcW w:w="1115" w:type="pct"/>
          </w:tcPr>
          <w:p w14:paraId="5C2BEE12" w14:textId="6935EE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Correction of configuration for NR-U CQI reporting requirements (R17)</w:t>
            </w:r>
          </w:p>
        </w:tc>
        <w:tc>
          <w:tcPr>
            <w:tcW w:w="506" w:type="pct"/>
          </w:tcPr>
          <w:p w14:paraId="1C590EF8" w14:textId="551DD1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F9FFF30" w14:textId="74075F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580D85AA" w14:textId="59F2EE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0493</w:t>
            </w:r>
          </w:p>
        </w:tc>
        <w:tc>
          <w:tcPr>
            <w:tcW w:w="229" w:type="pct"/>
          </w:tcPr>
          <w:p w14:paraId="19CDB190" w14:textId="57ABD34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3219CE2" w14:textId="75D497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B8C4D17" w14:textId="77C0C0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0762DAC" w14:textId="389E36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20C2E073" w14:textId="2893D4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D6DFA3B" w14:textId="77777777" w:rsidTr="008B0214">
        <w:tc>
          <w:tcPr>
            <w:tcW w:w="586" w:type="pct"/>
          </w:tcPr>
          <w:p w14:paraId="143A60A6" w14:textId="5F25A4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R4-2401744</w:t>
            </w:r>
          </w:p>
        </w:tc>
        <w:tc>
          <w:tcPr>
            <w:tcW w:w="1115" w:type="pct"/>
          </w:tcPr>
          <w:p w14:paraId="1E9A81CB" w14:textId="42120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Correction of configuration for NR-U CQI reporting requirements (R18)</w:t>
            </w:r>
          </w:p>
        </w:tc>
        <w:tc>
          <w:tcPr>
            <w:tcW w:w="506" w:type="pct"/>
          </w:tcPr>
          <w:p w14:paraId="28721925" w14:textId="49A00F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C3B7676" w14:textId="1C6E64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503C546C" w14:textId="521549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0494</w:t>
            </w:r>
          </w:p>
        </w:tc>
        <w:tc>
          <w:tcPr>
            <w:tcW w:w="229" w:type="pct"/>
          </w:tcPr>
          <w:p w14:paraId="357F9EF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02E4A9" w14:textId="15A21A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0B33AA" w14:textId="06EFBD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6C9B56F" w14:textId="3648BB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43423166" w14:textId="1F4FA9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79E5E88" w14:textId="77777777" w:rsidTr="008B0214">
        <w:tc>
          <w:tcPr>
            <w:tcW w:w="586" w:type="pct"/>
          </w:tcPr>
          <w:p w14:paraId="7C51341C" w14:textId="019D49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R4-2401745</w:t>
            </w:r>
          </w:p>
        </w:tc>
        <w:tc>
          <w:tcPr>
            <w:tcW w:w="1115" w:type="pct"/>
          </w:tcPr>
          <w:p w14:paraId="524909A3" w14:textId="0A1F08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of FRC for RedCap UE demodulation requirements (R17)</w:t>
            </w:r>
          </w:p>
        </w:tc>
        <w:tc>
          <w:tcPr>
            <w:tcW w:w="506" w:type="pct"/>
          </w:tcPr>
          <w:p w14:paraId="5703889B" w14:textId="638E1E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Ericsson, Anritsu</w:t>
            </w:r>
          </w:p>
        </w:tc>
        <w:tc>
          <w:tcPr>
            <w:tcW w:w="280" w:type="pct"/>
          </w:tcPr>
          <w:p w14:paraId="3D9C8CB5" w14:textId="5E3FB5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39CED2E5" w14:textId="4D2147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0495</w:t>
            </w:r>
          </w:p>
        </w:tc>
        <w:tc>
          <w:tcPr>
            <w:tcW w:w="229" w:type="pct"/>
          </w:tcPr>
          <w:p w14:paraId="4E7D7E8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6C9527" w14:textId="10B0DA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A2E045" w14:textId="6BCC92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828E82" w14:textId="22291D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DA1EA17" w14:textId="1E4BDC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69B3E6D" w14:textId="77777777" w:rsidTr="008B0214">
        <w:tc>
          <w:tcPr>
            <w:tcW w:w="586" w:type="pct"/>
          </w:tcPr>
          <w:p w14:paraId="1502FCDB" w14:textId="5CB68C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R4-2401746</w:t>
            </w:r>
          </w:p>
        </w:tc>
        <w:tc>
          <w:tcPr>
            <w:tcW w:w="1115" w:type="pct"/>
          </w:tcPr>
          <w:p w14:paraId="2EAB22B8" w14:textId="624841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of FRC for RedCap UE demodulation requirements (R18)</w:t>
            </w:r>
          </w:p>
        </w:tc>
        <w:tc>
          <w:tcPr>
            <w:tcW w:w="506" w:type="pct"/>
          </w:tcPr>
          <w:p w14:paraId="765FB96B" w14:textId="08FEEA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Ericsson, Anritsu</w:t>
            </w:r>
          </w:p>
        </w:tc>
        <w:tc>
          <w:tcPr>
            <w:tcW w:w="280" w:type="pct"/>
          </w:tcPr>
          <w:p w14:paraId="51593023" w14:textId="3688C9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59888B4" w14:textId="38975C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0496</w:t>
            </w:r>
          </w:p>
        </w:tc>
        <w:tc>
          <w:tcPr>
            <w:tcW w:w="229" w:type="pct"/>
          </w:tcPr>
          <w:p w14:paraId="27C1410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E76E26" w14:textId="21C4C9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7976C8" w14:textId="156BAC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6CE9B5E" w14:textId="5ECA30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F2B2E47" w14:textId="0DA7BF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AB45668" w14:textId="77777777" w:rsidTr="008B0214">
        <w:tc>
          <w:tcPr>
            <w:tcW w:w="586" w:type="pct"/>
          </w:tcPr>
          <w:p w14:paraId="7581545F" w14:textId="0363AC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R4-2402276</w:t>
            </w:r>
          </w:p>
        </w:tc>
        <w:tc>
          <w:tcPr>
            <w:tcW w:w="1115" w:type="pct"/>
          </w:tcPr>
          <w:p w14:paraId="7D8EBED6" w14:textId="21D4C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for 38.101-4: Type 2 UE NonCol NR-CA PDSCH demodulation requirements</w:t>
            </w:r>
          </w:p>
        </w:tc>
        <w:tc>
          <w:tcPr>
            <w:tcW w:w="506" w:type="pct"/>
          </w:tcPr>
          <w:p w14:paraId="683C2188" w14:textId="79F3CF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Ericsson, Apple, Huawei, HiSilicon, ZTE Corporation, MediaTek inc., Qualcomm</w:t>
            </w:r>
          </w:p>
        </w:tc>
        <w:tc>
          <w:tcPr>
            <w:tcW w:w="280" w:type="pct"/>
          </w:tcPr>
          <w:p w14:paraId="65DF601B" w14:textId="197334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576D5C2" w14:textId="73A0E2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0497</w:t>
            </w:r>
          </w:p>
        </w:tc>
        <w:tc>
          <w:tcPr>
            <w:tcW w:w="229" w:type="pct"/>
          </w:tcPr>
          <w:p w14:paraId="7AF3472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FE38B3" w14:textId="7E0B80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D2236F" w14:textId="1A527D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8A6558E" w14:textId="69B5B4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NonCol_intraB_ENDC_NR_CA-Perf</w:t>
            </w:r>
          </w:p>
        </w:tc>
        <w:tc>
          <w:tcPr>
            <w:tcW w:w="586" w:type="pct"/>
          </w:tcPr>
          <w:p w14:paraId="302D08B8" w14:textId="7AC957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86EF0CA" w14:textId="77777777" w:rsidTr="008B0214">
        <w:tc>
          <w:tcPr>
            <w:tcW w:w="586" w:type="pct"/>
          </w:tcPr>
          <w:p w14:paraId="274DF04D" w14:textId="131852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R4-2403010</w:t>
            </w:r>
          </w:p>
        </w:tc>
        <w:tc>
          <w:tcPr>
            <w:tcW w:w="1115" w:type="pct"/>
          </w:tcPr>
          <w:p w14:paraId="740894B5" w14:textId="272E09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for 38.101-4: Type 2 UE NonCol NR-CA PDSCH demodulation requirements</w:t>
            </w:r>
          </w:p>
        </w:tc>
        <w:tc>
          <w:tcPr>
            <w:tcW w:w="506" w:type="pct"/>
          </w:tcPr>
          <w:p w14:paraId="083DE2B0" w14:textId="2C22B0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Ericsson, Apple, Huawei, HiSilicon, ZTE Corporation, MediaTek inc., Qualcomm</w:t>
            </w:r>
          </w:p>
        </w:tc>
        <w:tc>
          <w:tcPr>
            <w:tcW w:w="280" w:type="pct"/>
          </w:tcPr>
          <w:p w14:paraId="492E2206" w14:textId="49D559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9DC20D7" w14:textId="18D54C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0497</w:t>
            </w:r>
          </w:p>
        </w:tc>
        <w:tc>
          <w:tcPr>
            <w:tcW w:w="229" w:type="pct"/>
          </w:tcPr>
          <w:p w14:paraId="5CE497B8" w14:textId="49F5B44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89D4FDA" w14:textId="72121C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60D2826" w14:textId="3BD1B0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1CA1E5C" w14:textId="7668C5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NonCol_intraB_ENDC_NR_CA-Perf</w:t>
            </w:r>
          </w:p>
        </w:tc>
        <w:tc>
          <w:tcPr>
            <w:tcW w:w="586" w:type="pct"/>
          </w:tcPr>
          <w:p w14:paraId="51FB801E" w14:textId="2C703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DB0D27" w14:textId="77777777" w:rsidTr="008B0214">
        <w:tc>
          <w:tcPr>
            <w:tcW w:w="586" w:type="pct"/>
          </w:tcPr>
          <w:p w14:paraId="404F8EB2" w14:textId="51946E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R4-2402395</w:t>
            </w:r>
          </w:p>
        </w:tc>
        <w:tc>
          <w:tcPr>
            <w:tcW w:w="1115" w:type="pct"/>
          </w:tcPr>
          <w:p w14:paraId="47220F64" w14:textId="465877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CR on 38.101-4 Correction on test paramters for FR2-2 PDSCH test with 480kHz</w:t>
            </w:r>
          </w:p>
        </w:tc>
        <w:tc>
          <w:tcPr>
            <w:tcW w:w="506" w:type="pct"/>
          </w:tcPr>
          <w:p w14:paraId="00B5492C" w14:textId="4AF53E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45C4C84B" w14:textId="3D70AB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2944BEA3" w14:textId="26727D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0498</w:t>
            </w:r>
          </w:p>
        </w:tc>
        <w:tc>
          <w:tcPr>
            <w:tcW w:w="229" w:type="pct"/>
          </w:tcPr>
          <w:p w14:paraId="4D524CE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5D2404" w14:textId="1147FD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53B8F16" w14:textId="11DE22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8ED0C78" w14:textId="11D44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49042A64" w14:textId="18553F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8B74ED7" w14:textId="77777777" w:rsidTr="008B0214">
        <w:tc>
          <w:tcPr>
            <w:tcW w:w="586" w:type="pct"/>
          </w:tcPr>
          <w:p w14:paraId="3080C391" w14:textId="7B583C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R4-2403076</w:t>
            </w:r>
          </w:p>
        </w:tc>
        <w:tc>
          <w:tcPr>
            <w:tcW w:w="1115" w:type="pct"/>
          </w:tcPr>
          <w:p w14:paraId="56DB521D" w14:textId="0320CB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CR on 38.101-4 Correction on test paramters for FR2-2 PDSCH test with 480kHz</w:t>
            </w:r>
          </w:p>
        </w:tc>
        <w:tc>
          <w:tcPr>
            <w:tcW w:w="506" w:type="pct"/>
          </w:tcPr>
          <w:p w14:paraId="36EA0478" w14:textId="1C1B93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4ABA3294" w14:textId="68E39E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4334070" w14:textId="7F3BDF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0498</w:t>
            </w:r>
          </w:p>
        </w:tc>
        <w:tc>
          <w:tcPr>
            <w:tcW w:w="229" w:type="pct"/>
          </w:tcPr>
          <w:p w14:paraId="1D3BFF60" w14:textId="36FA76A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1C0D4ED" w14:textId="41A62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DB553C6" w14:textId="1D52E2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5BBE4E" w14:textId="0FC778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4AA0750D" w14:textId="72689A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0CFFAAE" w14:textId="77777777" w:rsidTr="008B0214">
        <w:tc>
          <w:tcPr>
            <w:tcW w:w="586" w:type="pct"/>
          </w:tcPr>
          <w:p w14:paraId="7ABC23F9" w14:textId="65D0AC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R4-2403095</w:t>
            </w:r>
          </w:p>
        </w:tc>
        <w:tc>
          <w:tcPr>
            <w:tcW w:w="1115" w:type="pct"/>
          </w:tcPr>
          <w:p w14:paraId="1EBCF395" w14:textId="116578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CR on 38.101-4 Correction on test paramters for FR2-2 PDSCH test with 480kHz</w:t>
            </w:r>
          </w:p>
        </w:tc>
        <w:tc>
          <w:tcPr>
            <w:tcW w:w="506" w:type="pct"/>
          </w:tcPr>
          <w:p w14:paraId="51D952CD" w14:textId="7CC04B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Huawei,HiSilicon</w:t>
            </w:r>
          </w:p>
        </w:tc>
        <w:tc>
          <w:tcPr>
            <w:tcW w:w="280" w:type="pct"/>
          </w:tcPr>
          <w:p w14:paraId="194A5ABE" w14:textId="782A23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5487DD73" w14:textId="039C74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0498</w:t>
            </w:r>
          </w:p>
        </w:tc>
        <w:tc>
          <w:tcPr>
            <w:tcW w:w="229" w:type="pct"/>
          </w:tcPr>
          <w:p w14:paraId="7B4767FB" w14:textId="2426274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7D6CF4E7" w14:textId="66BEAE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7FC3156" w14:textId="3C44FC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0FD8DFB" w14:textId="3D84DD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1A3C9294" w14:textId="2D324C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31B4E58" w14:textId="77777777" w:rsidTr="008B0214">
        <w:tc>
          <w:tcPr>
            <w:tcW w:w="586" w:type="pct"/>
          </w:tcPr>
          <w:p w14:paraId="3AD59D9B" w14:textId="399946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R4-2402547</w:t>
            </w:r>
          </w:p>
        </w:tc>
        <w:tc>
          <w:tcPr>
            <w:tcW w:w="1115" w:type="pct"/>
          </w:tcPr>
          <w:p w14:paraId="300C16B5" w14:textId="4831C5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TS38.101-4: Corrections on RedCap SDR test cases (Rel-17)</w:t>
            </w:r>
          </w:p>
        </w:tc>
        <w:tc>
          <w:tcPr>
            <w:tcW w:w="506" w:type="pct"/>
          </w:tcPr>
          <w:p w14:paraId="5ACFE5FC" w14:textId="3875C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74B6D247" w14:textId="19E0EE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24ADF6EA" w14:textId="651B74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0499</w:t>
            </w:r>
          </w:p>
        </w:tc>
        <w:tc>
          <w:tcPr>
            <w:tcW w:w="229" w:type="pct"/>
          </w:tcPr>
          <w:p w14:paraId="40E632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1BA5D1" w14:textId="696355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1B5357D" w14:textId="22CADF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FD1F232" w14:textId="5BE39A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444556AF" w14:textId="45A645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DFA0F65" w14:textId="77777777" w:rsidTr="008B0214">
        <w:tc>
          <w:tcPr>
            <w:tcW w:w="586" w:type="pct"/>
          </w:tcPr>
          <w:p w14:paraId="5C97B127" w14:textId="5D2D88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R4-2403058</w:t>
            </w:r>
          </w:p>
        </w:tc>
        <w:tc>
          <w:tcPr>
            <w:tcW w:w="1115" w:type="pct"/>
          </w:tcPr>
          <w:p w14:paraId="4274065A" w14:textId="36CE3B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TS38.101-4: Corrections on RedCap SDR test cases (Rel-17)</w:t>
            </w:r>
          </w:p>
        </w:tc>
        <w:tc>
          <w:tcPr>
            <w:tcW w:w="506" w:type="pct"/>
          </w:tcPr>
          <w:p w14:paraId="782474B9" w14:textId="20CE9C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99EC8BB" w14:textId="315DBB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B877A96" w14:textId="7400DD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0499</w:t>
            </w:r>
          </w:p>
        </w:tc>
        <w:tc>
          <w:tcPr>
            <w:tcW w:w="229" w:type="pct"/>
          </w:tcPr>
          <w:p w14:paraId="27769F5D" w14:textId="6030122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CCC8895" w14:textId="2F345F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DA06EC8" w14:textId="073D67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C6C068" w14:textId="59AA66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19D00FC7" w14:textId="7924A2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93C94C2" w14:textId="77777777" w:rsidTr="008B0214">
        <w:tc>
          <w:tcPr>
            <w:tcW w:w="586" w:type="pct"/>
          </w:tcPr>
          <w:p w14:paraId="26C5FA18" w14:textId="5423BD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R4-2402548</w:t>
            </w:r>
          </w:p>
        </w:tc>
        <w:tc>
          <w:tcPr>
            <w:tcW w:w="1115" w:type="pct"/>
          </w:tcPr>
          <w:p w14:paraId="14183FC4" w14:textId="7A326D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TS38.101-4: Corrections on RedCap SDR test cases (Rel-18)</w:t>
            </w:r>
          </w:p>
        </w:tc>
        <w:tc>
          <w:tcPr>
            <w:tcW w:w="506" w:type="pct"/>
          </w:tcPr>
          <w:p w14:paraId="0152FBE7" w14:textId="7BB0D3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67967B26" w14:textId="49BE09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12FF3D6C" w14:textId="1A7E6E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0500</w:t>
            </w:r>
          </w:p>
        </w:tc>
        <w:tc>
          <w:tcPr>
            <w:tcW w:w="229" w:type="pct"/>
          </w:tcPr>
          <w:p w14:paraId="64E4044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858398" w14:textId="7F7354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16299A" w14:textId="066ED5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046A214" w14:textId="6508DC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10C4CEC2" w14:textId="200264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0A8B5E3" w14:textId="77777777" w:rsidTr="008B0214">
        <w:tc>
          <w:tcPr>
            <w:tcW w:w="586" w:type="pct"/>
          </w:tcPr>
          <w:p w14:paraId="15DD64A9" w14:textId="7356B1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R4-2402549</w:t>
            </w:r>
          </w:p>
        </w:tc>
        <w:tc>
          <w:tcPr>
            <w:tcW w:w="1115" w:type="pct"/>
          </w:tcPr>
          <w:p w14:paraId="696B57B9" w14:textId="5FF604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(Rel-15)</w:t>
            </w:r>
          </w:p>
        </w:tc>
        <w:tc>
          <w:tcPr>
            <w:tcW w:w="506" w:type="pct"/>
          </w:tcPr>
          <w:p w14:paraId="5611341D" w14:textId="7C2335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280" w:type="pct"/>
          </w:tcPr>
          <w:p w14:paraId="6D09298E" w14:textId="6DDA2A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138C1171" w14:textId="659CA4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0501</w:t>
            </w:r>
          </w:p>
        </w:tc>
        <w:tc>
          <w:tcPr>
            <w:tcW w:w="229" w:type="pct"/>
          </w:tcPr>
          <w:p w14:paraId="7F85E26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4B9F20" w14:textId="4557DB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6246578" w14:textId="569D68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D557412" w14:textId="6FB8CF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5252E1AE" w14:textId="200B07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97EFA28" w14:textId="77777777" w:rsidTr="008B0214">
        <w:tc>
          <w:tcPr>
            <w:tcW w:w="586" w:type="pct"/>
          </w:tcPr>
          <w:p w14:paraId="3F92D835" w14:textId="074F9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R4-2403053</w:t>
            </w:r>
          </w:p>
        </w:tc>
        <w:tc>
          <w:tcPr>
            <w:tcW w:w="1115" w:type="pct"/>
          </w:tcPr>
          <w:p w14:paraId="7F7D41BE" w14:textId="13CF6C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(Rel-15)</w:t>
            </w:r>
          </w:p>
        </w:tc>
        <w:tc>
          <w:tcPr>
            <w:tcW w:w="506" w:type="pct"/>
          </w:tcPr>
          <w:p w14:paraId="035003B9" w14:textId="178774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HiSilicon, Ericsson, Anritsu, Nokia, Nokia Shanghai Bell</w:t>
            </w:r>
          </w:p>
        </w:tc>
        <w:tc>
          <w:tcPr>
            <w:tcW w:w="280" w:type="pct"/>
          </w:tcPr>
          <w:p w14:paraId="2FAB80B0" w14:textId="428DDA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6174A76B" w14:textId="57118A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0501</w:t>
            </w:r>
          </w:p>
        </w:tc>
        <w:tc>
          <w:tcPr>
            <w:tcW w:w="229" w:type="pct"/>
          </w:tcPr>
          <w:p w14:paraId="5347AFA7" w14:textId="56EAF38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02A7635" w14:textId="0E8DB9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8058F3D" w14:textId="6E13DD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8551C03" w14:textId="0B1696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42062E6" w14:textId="7C9E34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4F26F4D" w14:textId="77777777" w:rsidTr="008B0214">
        <w:tc>
          <w:tcPr>
            <w:tcW w:w="586" w:type="pct"/>
          </w:tcPr>
          <w:p w14:paraId="1FA7EAA3" w14:textId="63A496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R4-2402550</w:t>
            </w:r>
          </w:p>
        </w:tc>
        <w:tc>
          <w:tcPr>
            <w:tcW w:w="1115" w:type="pct"/>
          </w:tcPr>
          <w:p w14:paraId="07E13CD8" w14:textId="3C3D9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(Rel-16)</w:t>
            </w:r>
          </w:p>
        </w:tc>
        <w:tc>
          <w:tcPr>
            <w:tcW w:w="506" w:type="pct"/>
          </w:tcPr>
          <w:p w14:paraId="66E7E4D6" w14:textId="212370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280" w:type="pct"/>
          </w:tcPr>
          <w:p w14:paraId="6942D2B0" w14:textId="67A9D7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39987D3" w14:textId="79B4DB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0502</w:t>
            </w:r>
          </w:p>
        </w:tc>
        <w:tc>
          <w:tcPr>
            <w:tcW w:w="229" w:type="pct"/>
          </w:tcPr>
          <w:p w14:paraId="73FC73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FA4537" w14:textId="2A4E9D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A3E3183" w14:textId="24FA2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FE42F5" w14:textId="2AC79B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B5B9F12" w14:textId="469AD7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3A7458D" w14:textId="77777777" w:rsidTr="008B0214">
        <w:tc>
          <w:tcPr>
            <w:tcW w:w="586" w:type="pct"/>
          </w:tcPr>
          <w:p w14:paraId="0F9760A7" w14:textId="732427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R4-2403054</w:t>
            </w:r>
          </w:p>
        </w:tc>
        <w:tc>
          <w:tcPr>
            <w:tcW w:w="1115" w:type="pct"/>
          </w:tcPr>
          <w:p w14:paraId="3D638E15" w14:textId="4D1A03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(Rel-16)</w:t>
            </w:r>
          </w:p>
        </w:tc>
        <w:tc>
          <w:tcPr>
            <w:tcW w:w="506" w:type="pct"/>
          </w:tcPr>
          <w:p w14:paraId="2F4E83F0" w14:textId="7A0B0A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HiSilicon, Ericsson, Anritsu, Nokia, Nokia Shanghai Bell</w:t>
            </w:r>
          </w:p>
        </w:tc>
        <w:tc>
          <w:tcPr>
            <w:tcW w:w="280" w:type="pct"/>
          </w:tcPr>
          <w:p w14:paraId="72284C86" w14:textId="14A5E6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F0CB5AE" w14:textId="3B93C0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0502</w:t>
            </w:r>
          </w:p>
        </w:tc>
        <w:tc>
          <w:tcPr>
            <w:tcW w:w="229" w:type="pct"/>
          </w:tcPr>
          <w:p w14:paraId="75A29792" w14:textId="2E3D94C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99DA130" w14:textId="0B81E0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F3DB708" w14:textId="107E18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A38CD7" w14:textId="508AAA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65EF344" w14:textId="72B10B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0A1B832" w14:textId="77777777" w:rsidTr="008B0214">
        <w:tc>
          <w:tcPr>
            <w:tcW w:w="586" w:type="pct"/>
          </w:tcPr>
          <w:p w14:paraId="77D4A541" w14:textId="47241D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R4-2402551</w:t>
            </w:r>
          </w:p>
        </w:tc>
        <w:tc>
          <w:tcPr>
            <w:tcW w:w="1115" w:type="pct"/>
          </w:tcPr>
          <w:p w14:paraId="33D4ABD2" w14:textId="4F899F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(Rel-17)</w:t>
            </w:r>
          </w:p>
        </w:tc>
        <w:tc>
          <w:tcPr>
            <w:tcW w:w="506" w:type="pct"/>
          </w:tcPr>
          <w:p w14:paraId="00D05EDA" w14:textId="6DA9DE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280" w:type="pct"/>
          </w:tcPr>
          <w:p w14:paraId="54D37037" w14:textId="28B93D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4E84CF76" w14:textId="658371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0503</w:t>
            </w:r>
          </w:p>
        </w:tc>
        <w:tc>
          <w:tcPr>
            <w:tcW w:w="229" w:type="pct"/>
          </w:tcPr>
          <w:p w14:paraId="5817D33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0F77D2" w14:textId="7E9F77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D7470A7" w14:textId="46B008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712ADCE" w14:textId="6A37A7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2A28A56" w14:textId="741845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2B19A58" w14:textId="77777777" w:rsidTr="008B0214">
        <w:tc>
          <w:tcPr>
            <w:tcW w:w="586" w:type="pct"/>
          </w:tcPr>
          <w:p w14:paraId="733A21DE" w14:textId="527B07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R4-2403055</w:t>
            </w:r>
          </w:p>
        </w:tc>
        <w:tc>
          <w:tcPr>
            <w:tcW w:w="1115" w:type="pct"/>
          </w:tcPr>
          <w:p w14:paraId="18322B3A" w14:textId="54E9D1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(Rel-17)</w:t>
            </w:r>
          </w:p>
        </w:tc>
        <w:tc>
          <w:tcPr>
            <w:tcW w:w="506" w:type="pct"/>
          </w:tcPr>
          <w:p w14:paraId="57B100FF" w14:textId="2905AD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HiSilicon, Ericsson, Anritsu, Nokia, Nokia Shanghai Bell</w:t>
            </w:r>
          </w:p>
        </w:tc>
        <w:tc>
          <w:tcPr>
            <w:tcW w:w="280" w:type="pct"/>
          </w:tcPr>
          <w:p w14:paraId="3C8027EE" w14:textId="59E94F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1B88A184" w14:textId="66939E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0503</w:t>
            </w:r>
          </w:p>
        </w:tc>
        <w:tc>
          <w:tcPr>
            <w:tcW w:w="229" w:type="pct"/>
          </w:tcPr>
          <w:p w14:paraId="63A90670" w14:textId="48252B9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668ED72" w14:textId="5505A8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26A2ACB" w14:textId="551777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DF89BAB" w14:textId="003D4F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578B481" w14:textId="4B0EC9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390807" w14:textId="77777777" w:rsidTr="008B0214">
        <w:tc>
          <w:tcPr>
            <w:tcW w:w="586" w:type="pct"/>
          </w:tcPr>
          <w:p w14:paraId="6EB1DEA2" w14:textId="5AF5DD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R4-2402552</w:t>
            </w:r>
          </w:p>
        </w:tc>
        <w:tc>
          <w:tcPr>
            <w:tcW w:w="1115" w:type="pct"/>
          </w:tcPr>
          <w:p w14:paraId="38B6D2FB" w14:textId="25319D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(Rel-18)</w:t>
            </w:r>
          </w:p>
        </w:tc>
        <w:tc>
          <w:tcPr>
            <w:tcW w:w="506" w:type="pct"/>
          </w:tcPr>
          <w:p w14:paraId="58C8B0D6" w14:textId="7B7F6E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280" w:type="pct"/>
          </w:tcPr>
          <w:p w14:paraId="2634F0CA" w14:textId="62B68B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58063033" w14:textId="1010F6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0504</w:t>
            </w:r>
          </w:p>
        </w:tc>
        <w:tc>
          <w:tcPr>
            <w:tcW w:w="229" w:type="pct"/>
          </w:tcPr>
          <w:p w14:paraId="007404E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ED96E4" w14:textId="75CC5A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EC29BC6" w14:textId="3BAC18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ADEAC02" w14:textId="5426BB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B79A198" w14:textId="6CF6CD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D095AC3" w14:textId="77777777" w:rsidTr="008B0214">
        <w:tc>
          <w:tcPr>
            <w:tcW w:w="586" w:type="pct"/>
          </w:tcPr>
          <w:p w14:paraId="48CFDC17" w14:textId="6AEBEA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R4-2403056</w:t>
            </w:r>
          </w:p>
        </w:tc>
        <w:tc>
          <w:tcPr>
            <w:tcW w:w="1115" w:type="pct"/>
          </w:tcPr>
          <w:p w14:paraId="693B2C21" w14:textId="7790B7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TS38.101-4: Corrections on FRC definition (Rel-18)</w:t>
            </w:r>
          </w:p>
        </w:tc>
        <w:tc>
          <w:tcPr>
            <w:tcW w:w="506" w:type="pct"/>
          </w:tcPr>
          <w:p w14:paraId="1E18DCA9" w14:textId="05DF52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Huawei, HiSilicon, Ericsson, Anritsu, Nokia, Nokia Shanghai Bell</w:t>
            </w:r>
          </w:p>
        </w:tc>
        <w:tc>
          <w:tcPr>
            <w:tcW w:w="280" w:type="pct"/>
          </w:tcPr>
          <w:p w14:paraId="3AD5FDBC" w14:textId="636719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3E73F3EF" w14:textId="054405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0504</w:t>
            </w:r>
          </w:p>
        </w:tc>
        <w:tc>
          <w:tcPr>
            <w:tcW w:w="229" w:type="pct"/>
          </w:tcPr>
          <w:p w14:paraId="0161DB1D" w14:textId="1DA187F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21F9F5C" w14:textId="58E8D2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2314C43" w14:textId="76EC3A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8478264" w14:textId="5F7E98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5A620291" w14:textId="16B97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E5B2C31" w14:textId="77777777" w:rsidTr="008B0214">
        <w:tc>
          <w:tcPr>
            <w:tcW w:w="586" w:type="pct"/>
          </w:tcPr>
          <w:p w14:paraId="48509BB7" w14:textId="1ABB23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R4-2402640</w:t>
            </w:r>
          </w:p>
        </w:tc>
        <w:tc>
          <w:tcPr>
            <w:tcW w:w="1115" w:type="pct"/>
          </w:tcPr>
          <w:p w14:paraId="57729E89" w14:textId="184330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(NR_DL1024QAM_FR1-Perf) Include 1024QAM Table in ENDC Demod Requirements (R17)(Cat.F)</w:t>
            </w:r>
          </w:p>
        </w:tc>
        <w:tc>
          <w:tcPr>
            <w:tcW w:w="506" w:type="pct"/>
          </w:tcPr>
          <w:p w14:paraId="6338CC8D" w14:textId="649DF7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50C34D0" w14:textId="1B39B3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1052BF25" w14:textId="0FAC9D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0505</w:t>
            </w:r>
          </w:p>
        </w:tc>
        <w:tc>
          <w:tcPr>
            <w:tcW w:w="229" w:type="pct"/>
          </w:tcPr>
          <w:p w14:paraId="517BAF0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F68F6A" w14:textId="6C1B51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DE89040" w14:textId="6F1F67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DF2D0AD" w14:textId="22DDA3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NR_DL1024QAM_FR1-Perf</w:t>
            </w:r>
          </w:p>
        </w:tc>
        <w:tc>
          <w:tcPr>
            <w:tcW w:w="586" w:type="pct"/>
          </w:tcPr>
          <w:p w14:paraId="273C4621" w14:textId="2BDDD2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F5F195" w14:textId="77777777" w:rsidTr="008B0214">
        <w:tc>
          <w:tcPr>
            <w:tcW w:w="586" w:type="pct"/>
          </w:tcPr>
          <w:p w14:paraId="189E3C11" w14:textId="3841A1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R4-2402696</w:t>
            </w:r>
          </w:p>
        </w:tc>
        <w:tc>
          <w:tcPr>
            <w:tcW w:w="1115" w:type="pct"/>
          </w:tcPr>
          <w:p w14:paraId="09730D9A" w14:textId="48DD3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TS38.101-4: Corrections on RedCap SDR test cases (Rel-18)</w:t>
            </w:r>
          </w:p>
        </w:tc>
        <w:tc>
          <w:tcPr>
            <w:tcW w:w="506" w:type="pct"/>
          </w:tcPr>
          <w:p w14:paraId="1DDD93FB" w14:textId="69FCCE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882BF27" w14:textId="22951D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2AEC1323" w14:textId="4D99B1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0506</w:t>
            </w:r>
          </w:p>
        </w:tc>
        <w:tc>
          <w:tcPr>
            <w:tcW w:w="229" w:type="pct"/>
          </w:tcPr>
          <w:p w14:paraId="3DA6E2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512E2D" w14:textId="1C4350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3655F92" w14:textId="5D7095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3103B1B" w14:textId="433561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30B85732" w14:textId="71F967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744B536" w14:textId="77777777" w:rsidTr="008B0214">
        <w:tc>
          <w:tcPr>
            <w:tcW w:w="586" w:type="pct"/>
          </w:tcPr>
          <w:p w14:paraId="5B15FF53" w14:textId="61E89B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R4-2402758</w:t>
            </w:r>
          </w:p>
        </w:tc>
        <w:tc>
          <w:tcPr>
            <w:tcW w:w="1115" w:type="pct"/>
          </w:tcPr>
          <w:p w14:paraId="75F0F262" w14:textId="339ACC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(NR_DL1024QAM_FR1-Perf) Add New Es value for EVM=2.5% (R18)(Cat.A)</w:t>
            </w:r>
          </w:p>
        </w:tc>
        <w:tc>
          <w:tcPr>
            <w:tcW w:w="506" w:type="pct"/>
          </w:tcPr>
          <w:p w14:paraId="378F94A2" w14:textId="54963B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A45EE95" w14:textId="227651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7DE9AE8" w14:textId="30171E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0507</w:t>
            </w:r>
          </w:p>
        </w:tc>
        <w:tc>
          <w:tcPr>
            <w:tcW w:w="229" w:type="pct"/>
          </w:tcPr>
          <w:p w14:paraId="01E9626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7155D2" w14:textId="01EE55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3F646EA" w14:textId="2F4895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A0B3F86" w14:textId="0EAD32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NR_DL1024QAM_FR1-Perf</w:t>
            </w:r>
          </w:p>
        </w:tc>
        <w:tc>
          <w:tcPr>
            <w:tcW w:w="586" w:type="pct"/>
          </w:tcPr>
          <w:p w14:paraId="5C90BA37" w14:textId="25816F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FE0E11" w14:textId="77777777" w:rsidTr="008B0214">
        <w:tc>
          <w:tcPr>
            <w:tcW w:w="586" w:type="pct"/>
          </w:tcPr>
          <w:p w14:paraId="487722AF" w14:textId="076E63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R4-2402759</w:t>
            </w:r>
          </w:p>
        </w:tc>
        <w:tc>
          <w:tcPr>
            <w:tcW w:w="1115" w:type="pct"/>
          </w:tcPr>
          <w:p w14:paraId="1D7A7D73" w14:textId="30E6C1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(NR_perf_enh-Perf) Correct FRC for R.PDSCH.1-18.1 FDD (R18)(Cat.A)</w:t>
            </w:r>
          </w:p>
        </w:tc>
        <w:tc>
          <w:tcPr>
            <w:tcW w:w="506" w:type="pct"/>
          </w:tcPr>
          <w:p w14:paraId="7F2B7180" w14:textId="1FA0C9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40AE3BB4" w14:textId="7671B4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77353A22" w14:textId="033861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0508</w:t>
            </w:r>
          </w:p>
        </w:tc>
        <w:tc>
          <w:tcPr>
            <w:tcW w:w="229" w:type="pct"/>
          </w:tcPr>
          <w:p w14:paraId="500431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DB7028" w14:textId="2503B8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C6A8898" w14:textId="1ACF31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E0715CB" w14:textId="19AD44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NR_perf_enh-Perf</w:t>
            </w:r>
          </w:p>
        </w:tc>
        <w:tc>
          <w:tcPr>
            <w:tcW w:w="586" w:type="pct"/>
          </w:tcPr>
          <w:p w14:paraId="50DC0023" w14:textId="2735E8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CD83897" w14:textId="77777777" w:rsidTr="008B0214">
        <w:tc>
          <w:tcPr>
            <w:tcW w:w="586" w:type="pct"/>
          </w:tcPr>
          <w:p w14:paraId="2BE79007" w14:textId="6DFFEC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R4-2402760</w:t>
            </w:r>
          </w:p>
        </w:tc>
        <w:tc>
          <w:tcPr>
            <w:tcW w:w="1115" w:type="pct"/>
          </w:tcPr>
          <w:p w14:paraId="6D8D26A5" w14:textId="0E19F3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(NR_DL1024QAM_FR1-Perf) Include 1024QAM Table in ENDC Demod Requirements (R18)(Cat.A)</w:t>
            </w:r>
          </w:p>
        </w:tc>
        <w:tc>
          <w:tcPr>
            <w:tcW w:w="506" w:type="pct"/>
          </w:tcPr>
          <w:p w14:paraId="5B107A6E" w14:textId="149053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235BCC8" w14:textId="7FE46A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029810F0" w14:textId="78DF40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0509</w:t>
            </w:r>
          </w:p>
        </w:tc>
        <w:tc>
          <w:tcPr>
            <w:tcW w:w="229" w:type="pct"/>
          </w:tcPr>
          <w:p w14:paraId="1ECE773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C06361" w14:textId="27B4B4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CB16E61" w14:textId="5A77E4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DE4800A" w14:textId="447463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NR_DL1024QAM_FR1-Perf</w:t>
            </w:r>
          </w:p>
        </w:tc>
        <w:tc>
          <w:tcPr>
            <w:tcW w:w="586" w:type="pct"/>
          </w:tcPr>
          <w:p w14:paraId="0210E2C4" w14:textId="40254E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0CB5348" w14:textId="77777777" w:rsidTr="008B0214">
        <w:tc>
          <w:tcPr>
            <w:tcW w:w="586" w:type="pct"/>
          </w:tcPr>
          <w:p w14:paraId="07CCB7BC" w14:textId="13468F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R4-2402761</w:t>
            </w:r>
          </w:p>
        </w:tc>
        <w:tc>
          <w:tcPr>
            <w:tcW w:w="1115" w:type="pct"/>
          </w:tcPr>
          <w:p w14:paraId="53B14CE9" w14:textId="150790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(NR_HST_FR2-Perf) FR2 HST DPS Model Clarification (R18)(Cat.A)</w:t>
            </w:r>
          </w:p>
        </w:tc>
        <w:tc>
          <w:tcPr>
            <w:tcW w:w="506" w:type="pct"/>
          </w:tcPr>
          <w:p w14:paraId="53E06787" w14:textId="5E3E77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2F07A8F" w14:textId="1D8D26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38.101-4</w:t>
            </w:r>
          </w:p>
        </w:tc>
        <w:tc>
          <w:tcPr>
            <w:tcW w:w="222" w:type="pct"/>
          </w:tcPr>
          <w:p w14:paraId="3E9ABBF5" w14:textId="4B0C82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0510</w:t>
            </w:r>
          </w:p>
        </w:tc>
        <w:tc>
          <w:tcPr>
            <w:tcW w:w="229" w:type="pct"/>
          </w:tcPr>
          <w:p w14:paraId="5129711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E40C9E" w14:textId="39F956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C4E901" w14:textId="2D6BFF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D2BC2E0" w14:textId="232EDA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NR_HST_FR2-Perf</w:t>
            </w:r>
          </w:p>
        </w:tc>
        <w:tc>
          <w:tcPr>
            <w:tcW w:w="586" w:type="pct"/>
          </w:tcPr>
          <w:p w14:paraId="22DFDA6D" w14:textId="57723E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90A6C8A" w14:textId="77777777" w:rsidTr="008B0214">
        <w:tc>
          <w:tcPr>
            <w:tcW w:w="586" w:type="pct"/>
          </w:tcPr>
          <w:p w14:paraId="3BF21547" w14:textId="1FF2EF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R4-2400149</w:t>
            </w:r>
          </w:p>
        </w:tc>
        <w:tc>
          <w:tcPr>
            <w:tcW w:w="1115" w:type="pct"/>
          </w:tcPr>
          <w:p w14:paraId="51271770" w14:textId="45D82E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of the A-MPR values for the satellite band n254</w:t>
            </w:r>
          </w:p>
        </w:tc>
        <w:tc>
          <w:tcPr>
            <w:tcW w:w="506" w:type="pct"/>
          </w:tcPr>
          <w:p w14:paraId="63BB0AF0" w14:textId="117108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 Inc., Globalstar Inc.</w:t>
            </w:r>
          </w:p>
        </w:tc>
        <w:tc>
          <w:tcPr>
            <w:tcW w:w="280" w:type="pct"/>
          </w:tcPr>
          <w:p w14:paraId="199F7E91" w14:textId="386CB6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6C7514D" w14:textId="3DB3BE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0055</w:t>
            </w:r>
          </w:p>
        </w:tc>
        <w:tc>
          <w:tcPr>
            <w:tcW w:w="229" w:type="pct"/>
          </w:tcPr>
          <w:p w14:paraId="7786BB8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D531F7" w14:textId="3394AB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BEA9763" w14:textId="698918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1BE95D2" w14:textId="4B6C9F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NR_NTN_LSband-Core</w:t>
            </w:r>
          </w:p>
        </w:tc>
        <w:tc>
          <w:tcPr>
            <w:tcW w:w="586" w:type="pct"/>
          </w:tcPr>
          <w:p w14:paraId="77865F7E" w14:textId="212B6B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570968D" w14:textId="77777777" w:rsidTr="008B0214">
        <w:tc>
          <w:tcPr>
            <w:tcW w:w="586" w:type="pct"/>
          </w:tcPr>
          <w:p w14:paraId="4B5F96B9" w14:textId="5B4C89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R4-2403827</w:t>
            </w:r>
          </w:p>
        </w:tc>
        <w:tc>
          <w:tcPr>
            <w:tcW w:w="1115" w:type="pct"/>
          </w:tcPr>
          <w:p w14:paraId="2D2606C8" w14:textId="223730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of the A-MPR values for the satellite band n254</w:t>
            </w:r>
          </w:p>
        </w:tc>
        <w:tc>
          <w:tcPr>
            <w:tcW w:w="506" w:type="pct"/>
          </w:tcPr>
          <w:p w14:paraId="26DEFCC0" w14:textId="3A5358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 Inc., Globalstar Inc.</w:t>
            </w:r>
          </w:p>
        </w:tc>
        <w:tc>
          <w:tcPr>
            <w:tcW w:w="280" w:type="pct"/>
          </w:tcPr>
          <w:p w14:paraId="53932046" w14:textId="2A8774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4E4A050E" w14:textId="298D75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0055</w:t>
            </w:r>
          </w:p>
        </w:tc>
        <w:tc>
          <w:tcPr>
            <w:tcW w:w="229" w:type="pct"/>
          </w:tcPr>
          <w:p w14:paraId="08B0CBF2" w14:textId="32D1F9B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18CBEF0" w14:textId="3C653C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859D43" w14:textId="12BC4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3EEBCEE" w14:textId="5BDD66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NR_NTN_LSband-Core</w:t>
            </w:r>
          </w:p>
        </w:tc>
        <w:tc>
          <w:tcPr>
            <w:tcW w:w="586" w:type="pct"/>
          </w:tcPr>
          <w:p w14:paraId="48D2AE2B" w14:textId="579FA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768E2D2" w14:textId="77777777" w:rsidTr="008B0214">
        <w:tc>
          <w:tcPr>
            <w:tcW w:w="586" w:type="pct"/>
          </w:tcPr>
          <w:p w14:paraId="2211ADC4" w14:textId="0DD283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R4-2400153</w:t>
            </w:r>
          </w:p>
        </w:tc>
        <w:tc>
          <w:tcPr>
            <w:tcW w:w="1115" w:type="pct"/>
          </w:tcPr>
          <w:p w14:paraId="1B440635" w14:textId="600EB7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Mandating enhanced channel raster for the NTN FR1 bands</w:t>
            </w:r>
          </w:p>
        </w:tc>
        <w:tc>
          <w:tcPr>
            <w:tcW w:w="506" w:type="pct"/>
          </w:tcPr>
          <w:p w14:paraId="1BAED61B" w14:textId="2F9647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Ligado Networks, Inmarsat, Viasat, Globalstar, Thales, Hughes/Echostar</w:t>
            </w:r>
          </w:p>
        </w:tc>
        <w:tc>
          <w:tcPr>
            <w:tcW w:w="280" w:type="pct"/>
          </w:tcPr>
          <w:p w14:paraId="1D587BCA" w14:textId="33442F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6691ADC7" w14:textId="59E72F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0056</w:t>
            </w:r>
          </w:p>
        </w:tc>
        <w:tc>
          <w:tcPr>
            <w:tcW w:w="229" w:type="pct"/>
          </w:tcPr>
          <w:p w14:paraId="7DC48A6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FD71F8" w14:textId="150819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0A22EA" w14:textId="72BE57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EA5389" w14:textId="0B3BA8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14937129" w14:textId="0AAA93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93B3BE0" w14:textId="77777777" w:rsidTr="008B0214">
        <w:tc>
          <w:tcPr>
            <w:tcW w:w="586" w:type="pct"/>
          </w:tcPr>
          <w:p w14:paraId="217A1DE5" w14:textId="2074ED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R4-2400154</w:t>
            </w:r>
          </w:p>
        </w:tc>
        <w:tc>
          <w:tcPr>
            <w:tcW w:w="1115" w:type="pct"/>
          </w:tcPr>
          <w:p w14:paraId="64D9A56B" w14:textId="40D83F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Adding satellite band n254 to the list of bands with enhanced channel raster</w:t>
            </w:r>
          </w:p>
        </w:tc>
        <w:tc>
          <w:tcPr>
            <w:tcW w:w="506" w:type="pct"/>
          </w:tcPr>
          <w:p w14:paraId="0CABE1CD" w14:textId="430E46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 Inc., Globalstar Inc.</w:t>
            </w:r>
          </w:p>
        </w:tc>
        <w:tc>
          <w:tcPr>
            <w:tcW w:w="280" w:type="pct"/>
          </w:tcPr>
          <w:p w14:paraId="3902267A" w14:textId="15ABDC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228AE838" w14:textId="7D23D8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0057</w:t>
            </w:r>
          </w:p>
        </w:tc>
        <w:tc>
          <w:tcPr>
            <w:tcW w:w="229" w:type="pct"/>
          </w:tcPr>
          <w:p w14:paraId="45FB74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A889A7" w14:textId="633B1A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B5BEE9" w14:textId="6D6D70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69B20E" w14:textId="1A7A93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NR_NTN_LSband-Core, NR_channel_raster_enh-Core</w:t>
            </w:r>
          </w:p>
        </w:tc>
        <w:tc>
          <w:tcPr>
            <w:tcW w:w="586" w:type="pct"/>
          </w:tcPr>
          <w:p w14:paraId="0AE0B2E2" w14:textId="6B7BE7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96EA89" w14:textId="77777777" w:rsidTr="008B0214">
        <w:tc>
          <w:tcPr>
            <w:tcW w:w="586" w:type="pct"/>
          </w:tcPr>
          <w:p w14:paraId="67A0E082" w14:textId="40B05D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R4-2400911</w:t>
            </w:r>
          </w:p>
        </w:tc>
        <w:tc>
          <w:tcPr>
            <w:tcW w:w="1115" w:type="pct"/>
          </w:tcPr>
          <w:p w14:paraId="21D1D8A9" w14:textId="490153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38.101-5 on NTN spurious emission and reference sensitivity power level (R17)</w:t>
            </w:r>
          </w:p>
        </w:tc>
        <w:tc>
          <w:tcPr>
            <w:tcW w:w="506" w:type="pct"/>
          </w:tcPr>
          <w:p w14:paraId="0A71816C" w14:textId="52F96D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F7EBE49" w14:textId="45DFAD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7C56DD3E" w14:textId="310540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0058</w:t>
            </w:r>
          </w:p>
        </w:tc>
        <w:tc>
          <w:tcPr>
            <w:tcW w:w="229" w:type="pct"/>
          </w:tcPr>
          <w:p w14:paraId="2B7294D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C53673" w14:textId="317B91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9C6D003" w14:textId="6C76B5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26F50E" w14:textId="212FC6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6093FE7D" w14:textId="40DC53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E759CF2" w14:textId="77777777" w:rsidTr="008B0214">
        <w:tc>
          <w:tcPr>
            <w:tcW w:w="586" w:type="pct"/>
          </w:tcPr>
          <w:p w14:paraId="2D10ACE5" w14:textId="0112F1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R4-2403817</w:t>
            </w:r>
          </w:p>
        </w:tc>
        <w:tc>
          <w:tcPr>
            <w:tcW w:w="1115" w:type="pct"/>
          </w:tcPr>
          <w:p w14:paraId="73C58E00" w14:textId="4EDA5D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38.101-5 on NTN spurious emission and reference sensitivity power level (R17)</w:t>
            </w:r>
          </w:p>
        </w:tc>
        <w:tc>
          <w:tcPr>
            <w:tcW w:w="506" w:type="pct"/>
          </w:tcPr>
          <w:p w14:paraId="7CE59AC5" w14:textId="2A3B91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F6F72AD" w14:textId="4A513C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418F1B1C" w14:textId="29933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0058</w:t>
            </w:r>
          </w:p>
        </w:tc>
        <w:tc>
          <w:tcPr>
            <w:tcW w:w="229" w:type="pct"/>
          </w:tcPr>
          <w:p w14:paraId="2A0FC6DB" w14:textId="10B01AB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A4C968D" w14:textId="4EFD8E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73874A5" w14:textId="703FBC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DF941D" w14:textId="582B84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B4202E4" w14:textId="189732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395534" w14:textId="77777777" w:rsidTr="008B0214">
        <w:tc>
          <w:tcPr>
            <w:tcW w:w="586" w:type="pct"/>
          </w:tcPr>
          <w:p w14:paraId="4C64DFF2" w14:textId="2C868E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R4-2400912</w:t>
            </w:r>
          </w:p>
        </w:tc>
        <w:tc>
          <w:tcPr>
            <w:tcW w:w="1115" w:type="pct"/>
          </w:tcPr>
          <w:p w14:paraId="54F02446" w14:textId="41043A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38.101-5 on NTN spurious emission and reference sensitivity power level (R18_CAT_A)</w:t>
            </w:r>
          </w:p>
        </w:tc>
        <w:tc>
          <w:tcPr>
            <w:tcW w:w="506" w:type="pct"/>
          </w:tcPr>
          <w:p w14:paraId="1BAC77B6" w14:textId="5A3B85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42793245" w14:textId="387FB6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3E8A60E6" w14:textId="16931B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0059</w:t>
            </w:r>
          </w:p>
        </w:tc>
        <w:tc>
          <w:tcPr>
            <w:tcW w:w="229" w:type="pct"/>
          </w:tcPr>
          <w:p w14:paraId="5DB43D9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AC4C48" w14:textId="248C19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F75259" w14:textId="2DC458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D1F2B9F" w14:textId="6089D5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2FD96661" w14:textId="22C54A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27D5341" w14:textId="77777777" w:rsidTr="008B0214">
        <w:tc>
          <w:tcPr>
            <w:tcW w:w="586" w:type="pct"/>
          </w:tcPr>
          <w:p w14:paraId="35BCD327" w14:textId="7CEFC3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R4-2401116</w:t>
            </w:r>
          </w:p>
        </w:tc>
        <w:tc>
          <w:tcPr>
            <w:tcW w:w="1115" w:type="pct"/>
          </w:tcPr>
          <w:p w14:paraId="27FD4620" w14:textId="153930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TS38.101-5 for UE RF Requirements</w:t>
            </w:r>
          </w:p>
        </w:tc>
        <w:tc>
          <w:tcPr>
            <w:tcW w:w="506" w:type="pct"/>
          </w:tcPr>
          <w:p w14:paraId="3A7813FD" w14:textId="4E0682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 Electronics France SA</w:t>
            </w:r>
          </w:p>
        </w:tc>
        <w:tc>
          <w:tcPr>
            <w:tcW w:w="280" w:type="pct"/>
          </w:tcPr>
          <w:p w14:paraId="2BA3AD00" w14:textId="6ABEE2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4130958B" w14:textId="37F8DD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0060</w:t>
            </w:r>
          </w:p>
        </w:tc>
        <w:tc>
          <w:tcPr>
            <w:tcW w:w="229" w:type="pct"/>
          </w:tcPr>
          <w:p w14:paraId="7FE5C65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CF6F76F" w14:textId="615FE8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97F32AC" w14:textId="37569B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FC79FB1" w14:textId="1095C1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68460D69" w14:textId="5C218D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6AFAA5" w14:textId="77777777" w:rsidTr="008B0214">
        <w:tc>
          <w:tcPr>
            <w:tcW w:w="586" w:type="pct"/>
          </w:tcPr>
          <w:p w14:paraId="441287A8" w14:textId="391E36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R4-2401169</w:t>
            </w:r>
          </w:p>
        </w:tc>
        <w:tc>
          <w:tcPr>
            <w:tcW w:w="1115" w:type="pct"/>
          </w:tcPr>
          <w:p w14:paraId="15EB0BBB" w14:textId="572C0C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to 38.101-5 for aligning the GEO understanding with other technical specification documents(R17)</w:t>
            </w:r>
          </w:p>
        </w:tc>
        <w:tc>
          <w:tcPr>
            <w:tcW w:w="506" w:type="pct"/>
          </w:tcPr>
          <w:p w14:paraId="752DB449" w14:textId="4FE02F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280" w:type="pct"/>
          </w:tcPr>
          <w:p w14:paraId="756A4CED" w14:textId="668559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0A161C68" w14:textId="24CA39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0061</w:t>
            </w:r>
          </w:p>
        </w:tc>
        <w:tc>
          <w:tcPr>
            <w:tcW w:w="229" w:type="pct"/>
          </w:tcPr>
          <w:p w14:paraId="0D4C827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351FE3" w14:textId="7D1F73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0152473" w14:textId="3AA798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243993" w14:textId="4A8265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6C1A886" w14:textId="076A7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79393CE9" w14:textId="77777777" w:rsidTr="008B0214">
        <w:tc>
          <w:tcPr>
            <w:tcW w:w="586" w:type="pct"/>
          </w:tcPr>
          <w:p w14:paraId="635BC9F4" w14:textId="23E2BF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R4-2401217</w:t>
            </w:r>
          </w:p>
        </w:tc>
        <w:tc>
          <w:tcPr>
            <w:tcW w:w="1115" w:type="pct"/>
          </w:tcPr>
          <w:p w14:paraId="535F9072" w14:textId="4CEC24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[NR_NTN_solutions-Perf] CR to 38.101-5 Remove square brackets from Doppler values for NR NTN</w:t>
            </w:r>
          </w:p>
        </w:tc>
        <w:tc>
          <w:tcPr>
            <w:tcW w:w="506" w:type="pct"/>
          </w:tcPr>
          <w:p w14:paraId="14355A74" w14:textId="1A4CA8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</w:t>
            </w:r>
          </w:p>
        </w:tc>
        <w:tc>
          <w:tcPr>
            <w:tcW w:w="280" w:type="pct"/>
          </w:tcPr>
          <w:p w14:paraId="5DDBE357" w14:textId="09F3F8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57AD5A38" w14:textId="6F8FD8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0062</w:t>
            </w:r>
          </w:p>
        </w:tc>
        <w:tc>
          <w:tcPr>
            <w:tcW w:w="229" w:type="pct"/>
          </w:tcPr>
          <w:p w14:paraId="306AF97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F17CB6" w14:textId="7C6151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54A1F38" w14:textId="3C8E09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79C7DAA" w14:textId="30062C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698D9FD2" w14:textId="77F65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95403D6" w14:textId="77777777" w:rsidTr="008B0214">
        <w:tc>
          <w:tcPr>
            <w:tcW w:w="586" w:type="pct"/>
          </w:tcPr>
          <w:p w14:paraId="3E833EA0" w14:textId="27241D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R4-2403057</w:t>
            </w:r>
          </w:p>
        </w:tc>
        <w:tc>
          <w:tcPr>
            <w:tcW w:w="1115" w:type="pct"/>
          </w:tcPr>
          <w:p w14:paraId="4C065FE2" w14:textId="2F9191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[NR_NTN_solutions-Perf] CR to 38.101-5 Remove square brackets from Doppler values for NR NTN</w:t>
            </w:r>
          </w:p>
        </w:tc>
        <w:tc>
          <w:tcPr>
            <w:tcW w:w="506" w:type="pct"/>
          </w:tcPr>
          <w:p w14:paraId="2B994030" w14:textId="7E78E7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</w:t>
            </w:r>
          </w:p>
        </w:tc>
        <w:tc>
          <w:tcPr>
            <w:tcW w:w="280" w:type="pct"/>
          </w:tcPr>
          <w:p w14:paraId="3140382C" w14:textId="7F51C9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07B7B572" w14:textId="7FB411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0062</w:t>
            </w:r>
          </w:p>
        </w:tc>
        <w:tc>
          <w:tcPr>
            <w:tcW w:w="229" w:type="pct"/>
          </w:tcPr>
          <w:p w14:paraId="2DB89881" w14:textId="3A14FE1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DBF4849" w14:textId="52659A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E44CD91" w14:textId="1EE0D1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08F2498" w14:textId="31DEBA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4E7BAACB" w14:textId="48A9D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1539654" w14:textId="77777777" w:rsidTr="008B0214">
        <w:tc>
          <w:tcPr>
            <w:tcW w:w="586" w:type="pct"/>
          </w:tcPr>
          <w:p w14:paraId="26A773DA" w14:textId="4EBAC8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R4-2401779</w:t>
            </w:r>
          </w:p>
        </w:tc>
        <w:tc>
          <w:tcPr>
            <w:tcW w:w="1115" w:type="pct"/>
          </w:tcPr>
          <w:p w14:paraId="01143E54" w14:textId="6EB10B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38.101-5 to update NTN frequency range (R17)</w:t>
            </w:r>
          </w:p>
        </w:tc>
        <w:tc>
          <w:tcPr>
            <w:tcW w:w="506" w:type="pct"/>
          </w:tcPr>
          <w:p w14:paraId="00A7BE9D" w14:textId="191DD2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E4832F3" w14:textId="281A65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72D7762B" w14:textId="17B619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0063</w:t>
            </w:r>
          </w:p>
        </w:tc>
        <w:tc>
          <w:tcPr>
            <w:tcW w:w="229" w:type="pct"/>
          </w:tcPr>
          <w:p w14:paraId="4EDD31B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6C89764" w14:textId="3FEED1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64985E" w14:textId="47D851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361B1A" w14:textId="50C8BA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54BA7CD3" w14:textId="3F9F75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FBF54FF" w14:textId="77777777" w:rsidTr="008B0214">
        <w:tc>
          <w:tcPr>
            <w:tcW w:w="586" w:type="pct"/>
          </w:tcPr>
          <w:p w14:paraId="020B24AB" w14:textId="0A2C8D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R4-2403821</w:t>
            </w:r>
          </w:p>
        </w:tc>
        <w:tc>
          <w:tcPr>
            <w:tcW w:w="1115" w:type="pct"/>
          </w:tcPr>
          <w:p w14:paraId="008A60EF" w14:textId="6A4EC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38.101-5 to update NTN frequency range (R17)</w:t>
            </w:r>
          </w:p>
        </w:tc>
        <w:tc>
          <w:tcPr>
            <w:tcW w:w="506" w:type="pct"/>
          </w:tcPr>
          <w:p w14:paraId="57B555C4" w14:textId="6B8B36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2A81FBB" w14:textId="56AA30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66D6265E" w14:textId="5A0D6B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0063</w:t>
            </w:r>
          </w:p>
        </w:tc>
        <w:tc>
          <w:tcPr>
            <w:tcW w:w="229" w:type="pct"/>
          </w:tcPr>
          <w:p w14:paraId="408AD165" w14:textId="4FD924F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88FE317" w14:textId="586BC4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307A334" w14:textId="39628D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0CBE0F" w14:textId="14D3D4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EE419D1" w14:textId="1D7D09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6C4ABA6" w14:textId="77777777" w:rsidTr="008B0214">
        <w:tc>
          <w:tcPr>
            <w:tcW w:w="586" w:type="pct"/>
          </w:tcPr>
          <w:p w14:paraId="754A5FA7" w14:textId="71F9FB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R4-2401780</w:t>
            </w:r>
          </w:p>
        </w:tc>
        <w:tc>
          <w:tcPr>
            <w:tcW w:w="1115" w:type="pct"/>
          </w:tcPr>
          <w:p w14:paraId="41447172" w14:textId="1E3F16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38.101-5 to update NTN frequency range (R18)</w:t>
            </w:r>
          </w:p>
        </w:tc>
        <w:tc>
          <w:tcPr>
            <w:tcW w:w="506" w:type="pct"/>
          </w:tcPr>
          <w:p w14:paraId="79C0EBEA" w14:textId="754A9F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927777A" w14:textId="4AC722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7A1F6CBE" w14:textId="549107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0064</w:t>
            </w:r>
          </w:p>
        </w:tc>
        <w:tc>
          <w:tcPr>
            <w:tcW w:w="229" w:type="pct"/>
          </w:tcPr>
          <w:p w14:paraId="229BA4B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0BE045" w14:textId="5ACDE8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AA78957" w14:textId="286205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84C9304" w14:textId="53738B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CB0D414" w14:textId="12B9F1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D9ACD9A" w14:textId="77777777" w:rsidTr="008B0214">
        <w:tc>
          <w:tcPr>
            <w:tcW w:w="586" w:type="pct"/>
          </w:tcPr>
          <w:p w14:paraId="4268C889" w14:textId="16CE6A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R4-2401784</w:t>
            </w:r>
          </w:p>
        </w:tc>
        <w:tc>
          <w:tcPr>
            <w:tcW w:w="1115" w:type="pct"/>
          </w:tcPr>
          <w:p w14:paraId="48E21812" w14:textId="07C599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38.101-5 to exclude phase continuity requirements for NTN UE (R17)</w:t>
            </w:r>
          </w:p>
        </w:tc>
        <w:tc>
          <w:tcPr>
            <w:tcW w:w="506" w:type="pct"/>
          </w:tcPr>
          <w:p w14:paraId="24C23E63" w14:textId="42906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AE01941" w14:textId="39FEBE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235C2C9" w14:textId="7CD544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0065</w:t>
            </w:r>
          </w:p>
        </w:tc>
        <w:tc>
          <w:tcPr>
            <w:tcW w:w="229" w:type="pct"/>
          </w:tcPr>
          <w:p w14:paraId="337E49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ECDDB5F" w14:textId="1CB7F6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A65964B" w14:textId="5867A8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43795C" w14:textId="1BBB8E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593AE84" w14:textId="055504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F78FEE8" w14:textId="77777777" w:rsidTr="008B0214">
        <w:tc>
          <w:tcPr>
            <w:tcW w:w="586" w:type="pct"/>
          </w:tcPr>
          <w:p w14:paraId="1E8124EF" w14:textId="7FD7D1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R4-2403819</w:t>
            </w:r>
          </w:p>
        </w:tc>
        <w:tc>
          <w:tcPr>
            <w:tcW w:w="1115" w:type="pct"/>
          </w:tcPr>
          <w:p w14:paraId="5B72B1ED" w14:textId="158E6B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38.101-5 to exclude phase continuity requirements for NTN UE (R17)</w:t>
            </w:r>
          </w:p>
        </w:tc>
        <w:tc>
          <w:tcPr>
            <w:tcW w:w="506" w:type="pct"/>
          </w:tcPr>
          <w:p w14:paraId="5A20A76A" w14:textId="13ABF7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1C370F0" w14:textId="4741F5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31D08274" w14:textId="487A35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0065</w:t>
            </w:r>
          </w:p>
        </w:tc>
        <w:tc>
          <w:tcPr>
            <w:tcW w:w="229" w:type="pct"/>
          </w:tcPr>
          <w:p w14:paraId="272958C2" w14:textId="135AB95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83EE24A" w14:textId="1A8407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F7C2C97" w14:textId="562875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C7727F" w14:textId="693D46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73806393" w14:textId="6EC163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4C5C35F" w14:textId="77777777" w:rsidTr="008B0214">
        <w:tc>
          <w:tcPr>
            <w:tcW w:w="586" w:type="pct"/>
          </w:tcPr>
          <w:p w14:paraId="6E384BB6" w14:textId="51E4CE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R4-2401785</w:t>
            </w:r>
          </w:p>
        </w:tc>
        <w:tc>
          <w:tcPr>
            <w:tcW w:w="1115" w:type="pct"/>
          </w:tcPr>
          <w:p w14:paraId="00BD8878" w14:textId="51E07C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38.101-5 to exclude phase continuity requirements for NTN UE (R18)</w:t>
            </w:r>
          </w:p>
        </w:tc>
        <w:tc>
          <w:tcPr>
            <w:tcW w:w="506" w:type="pct"/>
          </w:tcPr>
          <w:p w14:paraId="0229271C" w14:textId="2C020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FCE0388" w14:textId="63EEAB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D6A841C" w14:textId="5642E3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0066</w:t>
            </w:r>
          </w:p>
        </w:tc>
        <w:tc>
          <w:tcPr>
            <w:tcW w:w="229" w:type="pct"/>
          </w:tcPr>
          <w:p w14:paraId="1A5AEF8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DA3E137" w14:textId="5F316A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303C64A" w14:textId="05CBD7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2DAA70D" w14:textId="780A80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594770F8" w14:textId="45E0A2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4BC9EDA" w14:textId="77777777" w:rsidTr="008B0214">
        <w:tc>
          <w:tcPr>
            <w:tcW w:w="586" w:type="pct"/>
          </w:tcPr>
          <w:p w14:paraId="22B6DF22" w14:textId="1326DF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R4-2401842</w:t>
            </w:r>
          </w:p>
        </w:tc>
        <w:tc>
          <w:tcPr>
            <w:tcW w:w="1115" w:type="pct"/>
          </w:tcPr>
          <w:p w14:paraId="5C9AE00F" w14:textId="55673D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(NR_channel_raster_enh-Core) Correction to the definition of the enhanced channel raster</w:t>
            </w:r>
          </w:p>
        </w:tc>
        <w:tc>
          <w:tcPr>
            <w:tcW w:w="506" w:type="pct"/>
          </w:tcPr>
          <w:p w14:paraId="3C928EF1" w14:textId="74A41A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D82982E" w14:textId="568F2C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7614F460" w14:textId="4DAD7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0067</w:t>
            </w:r>
          </w:p>
        </w:tc>
        <w:tc>
          <w:tcPr>
            <w:tcW w:w="229" w:type="pct"/>
          </w:tcPr>
          <w:p w14:paraId="1CEFF4A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893BD4" w14:textId="129A17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C8FE57" w14:textId="3C76DF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D256FF" w14:textId="3755E6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44607D88" w14:textId="758444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F457D07" w14:textId="77777777" w:rsidTr="008B0214">
        <w:tc>
          <w:tcPr>
            <w:tcW w:w="586" w:type="pct"/>
          </w:tcPr>
          <w:p w14:paraId="48B92B87" w14:textId="07DA66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R4-2402064</w:t>
            </w:r>
          </w:p>
        </w:tc>
        <w:tc>
          <w:tcPr>
            <w:tcW w:w="1115" w:type="pct"/>
          </w:tcPr>
          <w:p w14:paraId="02C7C08D" w14:textId="60A51A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38.101-5 to introduce Phase continuity requirements for NTN UE DMRS bundling</w:t>
            </w:r>
          </w:p>
        </w:tc>
        <w:tc>
          <w:tcPr>
            <w:tcW w:w="506" w:type="pct"/>
          </w:tcPr>
          <w:p w14:paraId="443280EB" w14:textId="38EF2F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0888AD8" w14:textId="4B0C82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71435848" w14:textId="3A022D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0068</w:t>
            </w:r>
          </w:p>
        </w:tc>
        <w:tc>
          <w:tcPr>
            <w:tcW w:w="229" w:type="pct"/>
          </w:tcPr>
          <w:p w14:paraId="3F9EBDD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E69CEE" w14:textId="00A27C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1F2189" w14:textId="748AC7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656851F" w14:textId="0B02CC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003DD5F3" w14:textId="055D2E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49525F3" w14:textId="77777777" w:rsidTr="008B0214">
        <w:tc>
          <w:tcPr>
            <w:tcW w:w="586" w:type="pct"/>
          </w:tcPr>
          <w:p w14:paraId="0CF51348" w14:textId="38DD92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R4-2403866</w:t>
            </w:r>
          </w:p>
        </w:tc>
        <w:tc>
          <w:tcPr>
            <w:tcW w:w="1115" w:type="pct"/>
          </w:tcPr>
          <w:p w14:paraId="30F17797" w14:textId="27444D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38.101-5 to introduce Phase continuity requirements for NTN UE DMRS bundling</w:t>
            </w:r>
          </w:p>
        </w:tc>
        <w:tc>
          <w:tcPr>
            <w:tcW w:w="506" w:type="pct"/>
          </w:tcPr>
          <w:p w14:paraId="3A85B74E" w14:textId="0260FA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Ericsson</w:t>
            </w:r>
          </w:p>
        </w:tc>
        <w:tc>
          <w:tcPr>
            <w:tcW w:w="280" w:type="pct"/>
          </w:tcPr>
          <w:p w14:paraId="36D60C8E" w14:textId="5D69D7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4CAC843E" w14:textId="406DE2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0068</w:t>
            </w:r>
          </w:p>
        </w:tc>
        <w:tc>
          <w:tcPr>
            <w:tcW w:w="229" w:type="pct"/>
          </w:tcPr>
          <w:p w14:paraId="115A2481" w14:textId="52A97C3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A372482" w14:textId="4B0E48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080592E" w14:textId="7E0BD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16EA1E44" w14:textId="27DCA8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2E97E767" w14:textId="57333E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8473FDE" w14:textId="77777777" w:rsidTr="008B0214">
        <w:tc>
          <w:tcPr>
            <w:tcW w:w="586" w:type="pct"/>
          </w:tcPr>
          <w:p w14:paraId="08EB5B6D" w14:textId="0069E5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R4-2402108</w:t>
            </w:r>
          </w:p>
        </w:tc>
        <w:tc>
          <w:tcPr>
            <w:tcW w:w="1115" w:type="pct"/>
          </w:tcPr>
          <w:p w14:paraId="481F0EA2" w14:textId="79895A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38.101-5: correction on enhanced channel raster</w:t>
            </w:r>
          </w:p>
        </w:tc>
        <w:tc>
          <w:tcPr>
            <w:tcW w:w="506" w:type="pct"/>
          </w:tcPr>
          <w:p w14:paraId="6A8132DE" w14:textId="2573A6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9895C91" w14:textId="60C18C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25B1126D" w14:textId="7C4596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0069</w:t>
            </w:r>
          </w:p>
        </w:tc>
        <w:tc>
          <w:tcPr>
            <w:tcW w:w="229" w:type="pct"/>
          </w:tcPr>
          <w:p w14:paraId="151C9A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6E0421" w14:textId="14A42B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8A1126B" w14:textId="79387A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4C8810" w14:textId="06B7C8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410C8496" w14:textId="539FB7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687D8C1B" w14:textId="77777777" w:rsidTr="008B0214">
        <w:tc>
          <w:tcPr>
            <w:tcW w:w="586" w:type="pct"/>
          </w:tcPr>
          <w:p w14:paraId="7274061D" w14:textId="3374D1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R4-2403837</w:t>
            </w:r>
          </w:p>
        </w:tc>
        <w:tc>
          <w:tcPr>
            <w:tcW w:w="1115" w:type="pct"/>
          </w:tcPr>
          <w:p w14:paraId="681B8324" w14:textId="2388D4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38.101-5: correction on enhanced channel raster</w:t>
            </w:r>
          </w:p>
        </w:tc>
        <w:tc>
          <w:tcPr>
            <w:tcW w:w="506" w:type="pct"/>
          </w:tcPr>
          <w:p w14:paraId="0282D89E" w14:textId="5341C5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0BCE562" w14:textId="1D458D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9B8E574" w14:textId="105E56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0069</w:t>
            </w:r>
          </w:p>
        </w:tc>
        <w:tc>
          <w:tcPr>
            <w:tcW w:w="229" w:type="pct"/>
          </w:tcPr>
          <w:p w14:paraId="65475F7E" w14:textId="0E2D3D5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E274221" w14:textId="789631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20F8A1" w14:textId="34F31D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2EF1014" w14:textId="6DB06E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0848B612" w14:textId="247AA9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E06FC9E" w14:textId="77777777" w:rsidTr="008B0214">
        <w:tc>
          <w:tcPr>
            <w:tcW w:w="586" w:type="pct"/>
          </w:tcPr>
          <w:p w14:paraId="7C311330" w14:textId="5D15FC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R4-2402223</w:t>
            </w:r>
          </w:p>
        </w:tc>
        <w:tc>
          <w:tcPr>
            <w:tcW w:w="1115" w:type="pct"/>
          </w:tcPr>
          <w:p w14:paraId="01BA0803" w14:textId="2F8E83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TS38.101-5: Addition of some missing bands in UE spurious emissions coexistence clause</w:t>
            </w:r>
          </w:p>
        </w:tc>
        <w:tc>
          <w:tcPr>
            <w:tcW w:w="506" w:type="pct"/>
          </w:tcPr>
          <w:p w14:paraId="58D1FA09" w14:textId="095C99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A7205CA" w14:textId="407C46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5354CAAF" w14:textId="7ABB2B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0070</w:t>
            </w:r>
          </w:p>
        </w:tc>
        <w:tc>
          <w:tcPr>
            <w:tcW w:w="229" w:type="pct"/>
          </w:tcPr>
          <w:p w14:paraId="76F06D2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990369" w14:textId="798C28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247F22" w14:textId="10FC4B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82DE05E" w14:textId="39D6AF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NR_NTN_LSband-Core, NR_bands_n31_n72-Core, NR_600MHz_APT-Core, NR_900MHz_US-Core, NR_TDD_n54-Core, NR_FDD_ULn28_DLn75_n76</w:t>
            </w:r>
          </w:p>
        </w:tc>
        <w:tc>
          <w:tcPr>
            <w:tcW w:w="586" w:type="pct"/>
          </w:tcPr>
          <w:p w14:paraId="73055125" w14:textId="7C0FBE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0727ED4" w14:textId="77777777" w:rsidTr="008B0214">
        <w:tc>
          <w:tcPr>
            <w:tcW w:w="586" w:type="pct"/>
          </w:tcPr>
          <w:p w14:paraId="75CE8062" w14:textId="537878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R4-2402818</w:t>
            </w:r>
          </w:p>
        </w:tc>
        <w:tc>
          <w:tcPr>
            <w:tcW w:w="1115" w:type="pct"/>
          </w:tcPr>
          <w:p w14:paraId="0E201AFA" w14:textId="4FB315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Flexible TX-RX Separation for NR NTN Bands from Rel-17</w:t>
            </w:r>
          </w:p>
        </w:tc>
        <w:tc>
          <w:tcPr>
            <w:tcW w:w="506" w:type="pct"/>
          </w:tcPr>
          <w:p w14:paraId="00B7A78A" w14:textId="2446CB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</w:t>
            </w:r>
          </w:p>
        </w:tc>
        <w:tc>
          <w:tcPr>
            <w:tcW w:w="280" w:type="pct"/>
          </w:tcPr>
          <w:p w14:paraId="20A30DE2" w14:textId="4AED61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2A586C26" w14:textId="0FAF2D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0071</w:t>
            </w:r>
          </w:p>
        </w:tc>
        <w:tc>
          <w:tcPr>
            <w:tcW w:w="229" w:type="pct"/>
          </w:tcPr>
          <w:p w14:paraId="1D39B30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94EA3E" w14:textId="4E64A1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0EB298B" w14:textId="058A7A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8A5B9ED" w14:textId="2C7B02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58DA7976" w14:textId="061129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628F5F1" w14:textId="77777777" w:rsidTr="008B0214">
        <w:tc>
          <w:tcPr>
            <w:tcW w:w="586" w:type="pct"/>
          </w:tcPr>
          <w:p w14:paraId="1FF44060" w14:textId="1C7027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R4-2402947</w:t>
            </w:r>
          </w:p>
        </w:tc>
        <w:tc>
          <w:tcPr>
            <w:tcW w:w="1115" w:type="pct"/>
          </w:tcPr>
          <w:p w14:paraId="78567332" w14:textId="15B48B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Flexible TX-RX Separation for NR NTN Bands from Rel-17</w:t>
            </w:r>
          </w:p>
        </w:tc>
        <w:tc>
          <w:tcPr>
            <w:tcW w:w="506" w:type="pct"/>
          </w:tcPr>
          <w:p w14:paraId="278E3A94" w14:textId="4A4D94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</w:t>
            </w:r>
          </w:p>
        </w:tc>
        <w:tc>
          <w:tcPr>
            <w:tcW w:w="280" w:type="pct"/>
          </w:tcPr>
          <w:p w14:paraId="166A0B85" w14:textId="1D40EC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7D48B94A" w14:textId="5EB35B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0071</w:t>
            </w:r>
          </w:p>
        </w:tc>
        <w:tc>
          <w:tcPr>
            <w:tcW w:w="229" w:type="pct"/>
          </w:tcPr>
          <w:p w14:paraId="69F95320" w14:textId="21C4E70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CF6ED96" w14:textId="19DF2A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80549BD" w14:textId="21802D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DEAC4FC" w14:textId="4D5E9D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293AB8D" w14:textId="41D310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04C3B2F" w14:textId="77777777" w:rsidTr="008B0214">
        <w:tc>
          <w:tcPr>
            <w:tcW w:w="586" w:type="pct"/>
          </w:tcPr>
          <w:p w14:paraId="52B000ED" w14:textId="178767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R4-2403820</w:t>
            </w:r>
          </w:p>
        </w:tc>
        <w:tc>
          <w:tcPr>
            <w:tcW w:w="1115" w:type="pct"/>
          </w:tcPr>
          <w:p w14:paraId="452057B8" w14:textId="408DC8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Flexible TX-RX Separation for NR NTN Bands from Rel-17</w:t>
            </w:r>
          </w:p>
        </w:tc>
        <w:tc>
          <w:tcPr>
            <w:tcW w:w="506" w:type="pct"/>
          </w:tcPr>
          <w:p w14:paraId="04D1FC99" w14:textId="1A4F7F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</w:t>
            </w:r>
          </w:p>
        </w:tc>
        <w:tc>
          <w:tcPr>
            <w:tcW w:w="280" w:type="pct"/>
          </w:tcPr>
          <w:p w14:paraId="06D42964" w14:textId="76DB33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4449076" w14:textId="524B2C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0071</w:t>
            </w:r>
          </w:p>
        </w:tc>
        <w:tc>
          <w:tcPr>
            <w:tcW w:w="229" w:type="pct"/>
          </w:tcPr>
          <w:p w14:paraId="2566BC03" w14:textId="28F9A79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71477AF4" w14:textId="0C9F41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E44E7DD" w14:textId="54ABDE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47FE1A1" w14:textId="6090AC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8FF96E3" w14:textId="293B84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183809E" w14:textId="77777777" w:rsidTr="008B0214">
        <w:tc>
          <w:tcPr>
            <w:tcW w:w="586" w:type="pct"/>
          </w:tcPr>
          <w:p w14:paraId="4ABCF067" w14:textId="0CEA13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R4-2402819</w:t>
            </w:r>
          </w:p>
        </w:tc>
        <w:tc>
          <w:tcPr>
            <w:tcW w:w="1115" w:type="pct"/>
          </w:tcPr>
          <w:p w14:paraId="4D5F8E76" w14:textId="0B01AB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Flexible TX-RX separation for NR NTN bands from Rel-18</w:t>
            </w:r>
          </w:p>
        </w:tc>
        <w:tc>
          <w:tcPr>
            <w:tcW w:w="506" w:type="pct"/>
          </w:tcPr>
          <w:p w14:paraId="65E9260C" w14:textId="5A17EE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</w:t>
            </w:r>
          </w:p>
        </w:tc>
        <w:tc>
          <w:tcPr>
            <w:tcW w:w="280" w:type="pct"/>
          </w:tcPr>
          <w:p w14:paraId="3C658AC1" w14:textId="632A09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E88D346" w14:textId="5EB969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0072</w:t>
            </w:r>
          </w:p>
        </w:tc>
        <w:tc>
          <w:tcPr>
            <w:tcW w:w="229" w:type="pct"/>
          </w:tcPr>
          <w:p w14:paraId="021DF10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B3A5A1" w14:textId="0A1AD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E5EB67" w14:textId="42B4E6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84BE0F" w14:textId="3108B9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3D7C382A" w14:textId="36C6CC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D676C36" w14:textId="77777777" w:rsidTr="008B0214">
        <w:tc>
          <w:tcPr>
            <w:tcW w:w="586" w:type="pct"/>
          </w:tcPr>
          <w:p w14:paraId="3970585A" w14:textId="23AF21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R4-2402820</w:t>
            </w:r>
          </w:p>
        </w:tc>
        <w:tc>
          <w:tcPr>
            <w:tcW w:w="1115" w:type="pct"/>
          </w:tcPr>
          <w:p w14:paraId="25FA5A4D" w14:textId="10B7E6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Rel-17</w:t>
            </w:r>
          </w:p>
        </w:tc>
        <w:tc>
          <w:tcPr>
            <w:tcW w:w="506" w:type="pct"/>
          </w:tcPr>
          <w:p w14:paraId="1066FB24" w14:textId="7A2455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59BD4C46" w14:textId="5EEF97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4E23FC1C" w14:textId="28A1C6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0073</w:t>
            </w:r>
          </w:p>
        </w:tc>
        <w:tc>
          <w:tcPr>
            <w:tcW w:w="229" w:type="pct"/>
          </w:tcPr>
          <w:p w14:paraId="558BA07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984E25" w14:textId="6155D9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5FADBE0" w14:textId="35861A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D1F292" w14:textId="74C3F9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5853AED8" w14:textId="1D5993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47CA57D" w14:textId="77777777" w:rsidTr="008B0214">
        <w:tc>
          <w:tcPr>
            <w:tcW w:w="586" w:type="pct"/>
          </w:tcPr>
          <w:p w14:paraId="438590FB" w14:textId="7CE58E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R4-2402948</w:t>
            </w:r>
          </w:p>
        </w:tc>
        <w:tc>
          <w:tcPr>
            <w:tcW w:w="1115" w:type="pct"/>
          </w:tcPr>
          <w:p w14:paraId="7617D448" w14:textId="0D9848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Rel-17</w:t>
            </w:r>
          </w:p>
        </w:tc>
        <w:tc>
          <w:tcPr>
            <w:tcW w:w="506" w:type="pct"/>
          </w:tcPr>
          <w:p w14:paraId="0B37CBF7" w14:textId="2629B5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7698754E" w14:textId="29155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51D9227A" w14:textId="31D733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0073</w:t>
            </w:r>
          </w:p>
        </w:tc>
        <w:tc>
          <w:tcPr>
            <w:tcW w:w="229" w:type="pct"/>
          </w:tcPr>
          <w:p w14:paraId="120C86F4" w14:textId="27E0FDF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5A1EFF3" w14:textId="7D7BB5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07EDE52" w14:textId="0DEE3E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23CD9A" w14:textId="07D4F0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E93504F" w14:textId="0F1E7D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96C45CF" w14:textId="77777777" w:rsidTr="008B0214">
        <w:tc>
          <w:tcPr>
            <w:tcW w:w="586" w:type="pct"/>
          </w:tcPr>
          <w:p w14:paraId="0C2612DA" w14:textId="09BEE7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R4-2403875</w:t>
            </w:r>
          </w:p>
        </w:tc>
        <w:tc>
          <w:tcPr>
            <w:tcW w:w="1115" w:type="pct"/>
          </w:tcPr>
          <w:p w14:paraId="2BADE839" w14:textId="7BBE10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Rel-17</w:t>
            </w:r>
          </w:p>
        </w:tc>
        <w:tc>
          <w:tcPr>
            <w:tcW w:w="506" w:type="pct"/>
          </w:tcPr>
          <w:p w14:paraId="49B2A0EF" w14:textId="45846B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64D4BC93" w14:textId="041964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505345BE" w14:textId="5D2B95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0073</w:t>
            </w:r>
          </w:p>
        </w:tc>
        <w:tc>
          <w:tcPr>
            <w:tcW w:w="229" w:type="pct"/>
          </w:tcPr>
          <w:p w14:paraId="25A76AE8" w14:textId="6C239F0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22BD1ACD" w14:textId="2D97D7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BBA001E" w14:textId="353370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9A349FA" w14:textId="11760C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859D5CF" w14:textId="78D666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14BD40C" w14:textId="77777777" w:rsidTr="008B0214">
        <w:tc>
          <w:tcPr>
            <w:tcW w:w="586" w:type="pct"/>
          </w:tcPr>
          <w:p w14:paraId="1CA1DCF1" w14:textId="751294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R4-2403882</w:t>
            </w:r>
          </w:p>
        </w:tc>
        <w:tc>
          <w:tcPr>
            <w:tcW w:w="1115" w:type="pct"/>
          </w:tcPr>
          <w:p w14:paraId="08A5C652" w14:textId="64D69D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</w:t>
            </w:r>
          </w:p>
        </w:tc>
        <w:tc>
          <w:tcPr>
            <w:tcW w:w="506" w:type="pct"/>
          </w:tcPr>
          <w:p w14:paraId="5AB5F72D" w14:textId="186CE1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11D86CD1" w14:textId="24188B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36D33DE1" w14:textId="5CB7CE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0073</w:t>
            </w:r>
          </w:p>
        </w:tc>
        <w:tc>
          <w:tcPr>
            <w:tcW w:w="229" w:type="pct"/>
          </w:tcPr>
          <w:p w14:paraId="60F9C42B" w14:textId="12732F5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</w:t>
            </w:r>
          </w:p>
        </w:tc>
        <w:tc>
          <w:tcPr>
            <w:tcW w:w="211" w:type="pct"/>
          </w:tcPr>
          <w:p w14:paraId="68E780E2" w14:textId="67EC6A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4484116" w14:textId="73BBFC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F59A72" w14:textId="0DE185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332DCC3" w14:textId="1FBD15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13C4658" w14:textId="77777777" w:rsidTr="008B0214">
        <w:tc>
          <w:tcPr>
            <w:tcW w:w="586" w:type="pct"/>
          </w:tcPr>
          <w:p w14:paraId="3DD3F58A" w14:textId="3063A1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R4-2402821</w:t>
            </w:r>
          </w:p>
        </w:tc>
        <w:tc>
          <w:tcPr>
            <w:tcW w:w="1115" w:type="pct"/>
          </w:tcPr>
          <w:p w14:paraId="077F756B" w14:textId="7944A9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Rel-18</w:t>
            </w:r>
          </w:p>
        </w:tc>
        <w:tc>
          <w:tcPr>
            <w:tcW w:w="506" w:type="pct"/>
          </w:tcPr>
          <w:p w14:paraId="3FC84BE2" w14:textId="5A207E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0213F7EB" w14:textId="2B910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531AAB8A" w14:textId="769B1D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0074</w:t>
            </w:r>
          </w:p>
        </w:tc>
        <w:tc>
          <w:tcPr>
            <w:tcW w:w="229" w:type="pct"/>
          </w:tcPr>
          <w:p w14:paraId="4133BDA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9007FF1" w14:textId="37C555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339488C" w14:textId="287EA2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7A0F068" w14:textId="1D3062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2433C5E9" w14:textId="644D4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8C25310" w14:textId="77777777" w:rsidTr="008B0214">
        <w:tc>
          <w:tcPr>
            <w:tcW w:w="586" w:type="pct"/>
          </w:tcPr>
          <w:p w14:paraId="77DFD59A" w14:textId="01F98C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R4-2403876</w:t>
            </w:r>
          </w:p>
        </w:tc>
        <w:tc>
          <w:tcPr>
            <w:tcW w:w="1115" w:type="pct"/>
          </w:tcPr>
          <w:p w14:paraId="61125BBF" w14:textId="5D89C5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Rel-18</w:t>
            </w:r>
          </w:p>
        </w:tc>
        <w:tc>
          <w:tcPr>
            <w:tcW w:w="506" w:type="pct"/>
          </w:tcPr>
          <w:p w14:paraId="18569052" w14:textId="096280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4BEB5CC6" w14:textId="22D561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F53009B" w14:textId="6F17F0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0074</w:t>
            </w:r>
          </w:p>
        </w:tc>
        <w:tc>
          <w:tcPr>
            <w:tcW w:w="229" w:type="pct"/>
          </w:tcPr>
          <w:p w14:paraId="4E4B0AA2" w14:textId="048313F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FE3B7E7" w14:textId="33A27A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E12E498" w14:textId="7B422C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5D88697" w14:textId="34B9FC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EB033DC" w14:textId="5E06CE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A434787" w14:textId="77777777" w:rsidTr="008B0214">
        <w:tc>
          <w:tcPr>
            <w:tcW w:w="586" w:type="pct"/>
          </w:tcPr>
          <w:p w14:paraId="5CFFBB2D" w14:textId="221BBE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R4-2403883</w:t>
            </w:r>
          </w:p>
        </w:tc>
        <w:tc>
          <w:tcPr>
            <w:tcW w:w="1115" w:type="pct"/>
          </w:tcPr>
          <w:p w14:paraId="59BCA096" w14:textId="1D698C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Rel-18</w:t>
            </w:r>
          </w:p>
        </w:tc>
        <w:tc>
          <w:tcPr>
            <w:tcW w:w="506" w:type="pct"/>
          </w:tcPr>
          <w:p w14:paraId="34698245" w14:textId="75391D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4EB75A7F" w14:textId="2B3FC0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6B179446" w14:textId="47D3A5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0074</w:t>
            </w:r>
          </w:p>
        </w:tc>
        <w:tc>
          <w:tcPr>
            <w:tcW w:w="229" w:type="pct"/>
          </w:tcPr>
          <w:p w14:paraId="02A02EFB" w14:textId="1D70C3B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5636F5E0" w14:textId="0A11EA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583700A" w14:textId="6C5D02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E6DFC0F" w14:textId="4730A4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C6BAFC8" w14:textId="3032A9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56A669A" w14:textId="77777777" w:rsidTr="008B0214">
        <w:tc>
          <w:tcPr>
            <w:tcW w:w="586" w:type="pct"/>
          </w:tcPr>
          <w:p w14:paraId="195A0C23" w14:textId="7DEEED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R4-2403887</w:t>
            </w:r>
          </w:p>
        </w:tc>
        <w:tc>
          <w:tcPr>
            <w:tcW w:w="1115" w:type="pct"/>
          </w:tcPr>
          <w:p w14:paraId="2E905649" w14:textId="521358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Rel-18</w:t>
            </w:r>
          </w:p>
        </w:tc>
        <w:tc>
          <w:tcPr>
            <w:tcW w:w="506" w:type="pct"/>
          </w:tcPr>
          <w:p w14:paraId="724AF181" w14:textId="4B3CCD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401FCA8A" w14:textId="76B297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EA9E089" w14:textId="3C61C8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0074</w:t>
            </w:r>
          </w:p>
        </w:tc>
        <w:tc>
          <w:tcPr>
            <w:tcW w:w="229" w:type="pct"/>
          </w:tcPr>
          <w:p w14:paraId="7617976C" w14:textId="0E54896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</w:t>
            </w:r>
          </w:p>
        </w:tc>
        <w:tc>
          <w:tcPr>
            <w:tcW w:w="211" w:type="pct"/>
          </w:tcPr>
          <w:p w14:paraId="0218F829" w14:textId="5C28C8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2F4DBFE" w14:textId="23992A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A8615D" w14:textId="460187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4ABFF36" w14:textId="43ACF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A3407C3" w14:textId="77777777" w:rsidTr="008B0214">
        <w:tc>
          <w:tcPr>
            <w:tcW w:w="586" w:type="pct"/>
          </w:tcPr>
          <w:p w14:paraId="4AEF79E0" w14:textId="291A94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R4-2403888</w:t>
            </w:r>
          </w:p>
        </w:tc>
        <w:tc>
          <w:tcPr>
            <w:tcW w:w="1115" w:type="pct"/>
          </w:tcPr>
          <w:p w14:paraId="60235C77" w14:textId="7BAFFE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DSS support for the NTN bands from Rel-18</w:t>
            </w:r>
          </w:p>
        </w:tc>
        <w:tc>
          <w:tcPr>
            <w:tcW w:w="506" w:type="pct"/>
          </w:tcPr>
          <w:p w14:paraId="479F361E" w14:textId="29C0DE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Inmarsat, Viasat, Omnispace, Terrestar Solutions, Thuraya, Ligado Networks, Hughes/Echostar, Thales, Apple</w:t>
            </w:r>
          </w:p>
        </w:tc>
        <w:tc>
          <w:tcPr>
            <w:tcW w:w="280" w:type="pct"/>
          </w:tcPr>
          <w:p w14:paraId="41EC0486" w14:textId="672426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16766A8A" w14:textId="70D73C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0074</w:t>
            </w:r>
          </w:p>
        </w:tc>
        <w:tc>
          <w:tcPr>
            <w:tcW w:w="229" w:type="pct"/>
          </w:tcPr>
          <w:p w14:paraId="57E1EC26" w14:textId="0C34ACF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</w:t>
            </w:r>
          </w:p>
        </w:tc>
        <w:tc>
          <w:tcPr>
            <w:tcW w:w="211" w:type="pct"/>
          </w:tcPr>
          <w:p w14:paraId="112D5A9B" w14:textId="5BDC0A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F995E6" w14:textId="23950F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F844C3" w14:textId="288A85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772CD20" w14:textId="65317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C5A7C2" w14:textId="77777777" w:rsidTr="008B0214">
        <w:tc>
          <w:tcPr>
            <w:tcW w:w="586" w:type="pct"/>
          </w:tcPr>
          <w:p w14:paraId="4EC46103" w14:textId="62C184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R4-2402908</w:t>
            </w:r>
          </w:p>
        </w:tc>
        <w:tc>
          <w:tcPr>
            <w:tcW w:w="1115" w:type="pct"/>
          </w:tcPr>
          <w:p w14:paraId="5ECA8B0D" w14:textId="34FF90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UL RMCs updates for NR NTN (Rel-17)</w:t>
            </w:r>
          </w:p>
        </w:tc>
        <w:tc>
          <w:tcPr>
            <w:tcW w:w="506" w:type="pct"/>
          </w:tcPr>
          <w:p w14:paraId="1B455F32" w14:textId="4B6382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4F61C31A" w14:textId="438434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7486904A" w14:textId="41ED96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0075</w:t>
            </w:r>
          </w:p>
        </w:tc>
        <w:tc>
          <w:tcPr>
            <w:tcW w:w="229" w:type="pct"/>
          </w:tcPr>
          <w:p w14:paraId="695A4A8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EA5A16" w14:textId="52B26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48EE28D" w14:textId="213FB8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895E58E" w14:textId="2485B0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TEI17, NR_NTN_solutions-Perf</w:t>
            </w:r>
          </w:p>
        </w:tc>
        <w:tc>
          <w:tcPr>
            <w:tcW w:w="586" w:type="pct"/>
          </w:tcPr>
          <w:p w14:paraId="29946A7B" w14:textId="37D12B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1041597" w14:textId="77777777" w:rsidTr="008B0214">
        <w:tc>
          <w:tcPr>
            <w:tcW w:w="586" w:type="pct"/>
          </w:tcPr>
          <w:p w14:paraId="1D38709F" w14:textId="34BCF8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R4-2402909</w:t>
            </w:r>
          </w:p>
        </w:tc>
        <w:tc>
          <w:tcPr>
            <w:tcW w:w="1115" w:type="pct"/>
          </w:tcPr>
          <w:p w14:paraId="19454AF2" w14:textId="50A0C9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UL RMCs updates for NR NTN (Rel-18)</w:t>
            </w:r>
          </w:p>
        </w:tc>
        <w:tc>
          <w:tcPr>
            <w:tcW w:w="506" w:type="pct"/>
          </w:tcPr>
          <w:p w14:paraId="1258EED3" w14:textId="4362F4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78CEBE02" w14:textId="464DD7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38.101-5</w:t>
            </w:r>
          </w:p>
        </w:tc>
        <w:tc>
          <w:tcPr>
            <w:tcW w:w="222" w:type="pct"/>
          </w:tcPr>
          <w:p w14:paraId="2E5C5D1F" w14:textId="33547F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0076</w:t>
            </w:r>
          </w:p>
        </w:tc>
        <w:tc>
          <w:tcPr>
            <w:tcW w:w="229" w:type="pct"/>
          </w:tcPr>
          <w:p w14:paraId="286D349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8880BF" w14:textId="4B9B86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BFCFB8" w14:textId="287F94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C907F64" w14:textId="41769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TEI17, NR_NTN_solutions-Perf</w:t>
            </w:r>
          </w:p>
        </w:tc>
        <w:tc>
          <w:tcPr>
            <w:tcW w:w="586" w:type="pct"/>
          </w:tcPr>
          <w:p w14:paraId="5E73F17C" w14:textId="7E1F11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CA23BAB" w14:textId="77777777" w:rsidTr="008B0214">
        <w:tc>
          <w:tcPr>
            <w:tcW w:w="586" w:type="pct"/>
          </w:tcPr>
          <w:p w14:paraId="7E413B7B" w14:textId="66D7C9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R4-2400034</w:t>
            </w:r>
          </w:p>
        </w:tc>
        <w:tc>
          <w:tcPr>
            <w:tcW w:w="1115" w:type="pct"/>
          </w:tcPr>
          <w:p w14:paraId="2793DB44" w14:textId="7F652C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(NR_6GHz-Core) CR for TS 38.104, Correction on reference of PREFSENS for in-band blocking and out-of-band blocking for band n104</w:t>
            </w:r>
          </w:p>
        </w:tc>
        <w:tc>
          <w:tcPr>
            <w:tcW w:w="506" w:type="pct"/>
          </w:tcPr>
          <w:p w14:paraId="6E4F83A9" w14:textId="677601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B7AE0EE" w14:textId="3524A4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413F216" w14:textId="59B95F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0550</w:t>
            </w:r>
          </w:p>
        </w:tc>
        <w:tc>
          <w:tcPr>
            <w:tcW w:w="229" w:type="pct"/>
          </w:tcPr>
          <w:p w14:paraId="7C3B17E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11A216" w14:textId="37A0F9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983E873" w14:textId="3592B8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4798867" w14:textId="58B20A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NR_6GHz-Core</w:t>
            </w:r>
          </w:p>
        </w:tc>
        <w:tc>
          <w:tcPr>
            <w:tcW w:w="586" w:type="pct"/>
          </w:tcPr>
          <w:p w14:paraId="5572B54D" w14:textId="415AAE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8B7D42A" w14:textId="77777777" w:rsidTr="008B0214">
        <w:tc>
          <w:tcPr>
            <w:tcW w:w="586" w:type="pct"/>
          </w:tcPr>
          <w:p w14:paraId="7CA567AF" w14:textId="1F5327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R4-2400051</w:t>
            </w:r>
          </w:p>
        </w:tc>
        <w:tc>
          <w:tcPr>
            <w:tcW w:w="1115" w:type="pct"/>
          </w:tcPr>
          <w:p w14:paraId="7087A141" w14:textId="5428B8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Resubmission of ATG CR for 38.104</w:t>
            </w:r>
          </w:p>
        </w:tc>
        <w:tc>
          <w:tcPr>
            <w:tcW w:w="506" w:type="pct"/>
          </w:tcPr>
          <w:p w14:paraId="1E421E0C" w14:textId="392AD4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69876755" w14:textId="3B25ED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0A9411D5" w14:textId="3912C6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0551</w:t>
            </w:r>
          </w:p>
        </w:tc>
        <w:tc>
          <w:tcPr>
            <w:tcW w:w="229" w:type="pct"/>
          </w:tcPr>
          <w:p w14:paraId="6D7CC5B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B9ACD5" w14:textId="2054A8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C285FC9" w14:textId="6ADDD8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3EF9E40" w14:textId="5BD71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0A96DD63" w14:textId="662D8C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2800676" w14:textId="77777777" w:rsidTr="008B0214">
        <w:tc>
          <w:tcPr>
            <w:tcW w:w="586" w:type="pct"/>
          </w:tcPr>
          <w:p w14:paraId="171A9F12" w14:textId="2484A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R4-2400077</w:t>
            </w:r>
          </w:p>
        </w:tc>
        <w:tc>
          <w:tcPr>
            <w:tcW w:w="1115" w:type="pct"/>
          </w:tcPr>
          <w:p w14:paraId="7355384C" w14:textId="0F5432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(TEI15) Correction for TS 38.104 R15</w:t>
            </w:r>
          </w:p>
        </w:tc>
        <w:tc>
          <w:tcPr>
            <w:tcW w:w="506" w:type="pct"/>
          </w:tcPr>
          <w:p w14:paraId="275DB5BF" w14:textId="2C261F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11216DC" w14:textId="4D9BFD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E03D1C9" w14:textId="746B77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0552</w:t>
            </w:r>
          </w:p>
        </w:tc>
        <w:tc>
          <w:tcPr>
            <w:tcW w:w="229" w:type="pct"/>
          </w:tcPr>
          <w:p w14:paraId="3393DA0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A1FCF07" w14:textId="59C4F0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15617E2" w14:textId="7338C6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DF18DD" w14:textId="641309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TEI15</w:t>
            </w:r>
          </w:p>
        </w:tc>
        <w:tc>
          <w:tcPr>
            <w:tcW w:w="586" w:type="pct"/>
          </w:tcPr>
          <w:p w14:paraId="6FC98F01" w14:textId="49700F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674F3C7" w14:textId="77777777" w:rsidTr="008B0214">
        <w:tc>
          <w:tcPr>
            <w:tcW w:w="586" w:type="pct"/>
          </w:tcPr>
          <w:p w14:paraId="68D542D9" w14:textId="5FB8ED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R4-2400078</w:t>
            </w:r>
          </w:p>
        </w:tc>
        <w:tc>
          <w:tcPr>
            <w:tcW w:w="1115" w:type="pct"/>
          </w:tcPr>
          <w:p w14:paraId="587280C9" w14:textId="547CA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(TEI15) Correction for TS 38.104 R16</w:t>
            </w:r>
          </w:p>
        </w:tc>
        <w:tc>
          <w:tcPr>
            <w:tcW w:w="506" w:type="pct"/>
          </w:tcPr>
          <w:p w14:paraId="3BC37EEE" w14:textId="4D0052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5E9371E" w14:textId="207C55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EF45EC0" w14:textId="5CE251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0553</w:t>
            </w:r>
          </w:p>
        </w:tc>
        <w:tc>
          <w:tcPr>
            <w:tcW w:w="229" w:type="pct"/>
          </w:tcPr>
          <w:p w14:paraId="2FE3D85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EEA345" w14:textId="716920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7FA73F8" w14:textId="69221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E3FCC22" w14:textId="5BF2CB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TEI15</w:t>
            </w:r>
          </w:p>
        </w:tc>
        <w:tc>
          <w:tcPr>
            <w:tcW w:w="586" w:type="pct"/>
          </w:tcPr>
          <w:p w14:paraId="0087026E" w14:textId="0C7C43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1A7FE0E" w14:textId="77777777" w:rsidTr="008B0214">
        <w:tc>
          <w:tcPr>
            <w:tcW w:w="586" w:type="pct"/>
          </w:tcPr>
          <w:p w14:paraId="1B02A48A" w14:textId="54CA48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R4-2400079</w:t>
            </w:r>
          </w:p>
        </w:tc>
        <w:tc>
          <w:tcPr>
            <w:tcW w:w="1115" w:type="pct"/>
          </w:tcPr>
          <w:p w14:paraId="4F6F0771" w14:textId="6F46D3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(TEI15) Correction for TS 38.104 R17</w:t>
            </w:r>
          </w:p>
        </w:tc>
        <w:tc>
          <w:tcPr>
            <w:tcW w:w="506" w:type="pct"/>
          </w:tcPr>
          <w:p w14:paraId="717D5490" w14:textId="0B214D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0220255" w14:textId="179F73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3C077FA" w14:textId="5B2DC1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0554</w:t>
            </w:r>
          </w:p>
        </w:tc>
        <w:tc>
          <w:tcPr>
            <w:tcW w:w="229" w:type="pct"/>
          </w:tcPr>
          <w:p w14:paraId="69C7B0D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CD763EC" w14:textId="056162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E212355" w14:textId="040D0A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8556279" w14:textId="0349E2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TEI15</w:t>
            </w:r>
          </w:p>
        </w:tc>
        <w:tc>
          <w:tcPr>
            <w:tcW w:w="586" w:type="pct"/>
          </w:tcPr>
          <w:p w14:paraId="3EAF99B1" w14:textId="447620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8CFD51E" w14:textId="77777777" w:rsidTr="008B0214">
        <w:tc>
          <w:tcPr>
            <w:tcW w:w="586" w:type="pct"/>
          </w:tcPr>
          <w:p w14:paraId="019C99BE" w14:textId="082FDA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R4-2403021</w:t>
            </w:r>
          </w:p>
        </w:tc>
        <w:tc>
          <w:tcPr>
            <w:tcW w:w="1115" w:type="pct"/>
          </w:tcPr>
          <w:p w14:paraId="6FC2B5F5" w14:textId="2ED4E1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for TS 38.104 R17</w:t>
            </w:r>
          </w:p>
        </w:tc>
        <w:tc>
          <w:tcPr>
            <w:tcW w:w="506" w:type="pct"/>
          </w:tcPr>
          <w:p w14:paraId="1BCB7117" w14:textId="37D06F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66BE52C0" w14:textId="525E7C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2E796FF6" w14:textId="0DD31B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0554</w:t>
            </w:r>
          </w:p>
        </w:tc>
        <w:tc>
          <w:tcPr>
            <w:tcW w:w="229" w:type="pct"/>
          </w:tcPr>
          <w:p w14:paraId="03C8EC8A" w14:textId="76C5225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E271823" w14:textId="03C47E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CD5E4C9" w14:textId="243EE5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B6C657" w14:textId="1BFB80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2E3D0D9" w14:textId="1A7A4E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AFD173C" w14:textId="77777777" w:rsidTr="008B0214">
        <w:tc>
          <w:tcPr>
            <w:tcW w:w="586" w:type="pct"/>
          </w:tcPr>
          <w:p w14:paraId="72001A9D" w14:textId="5A7149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R4-2400080</w:t>
            </w:r>
          </w:p>
        </w:tc>
        <w:tc>
          <w:tcPr>
            <w:tcW w:w="1115" w:type="pct"/>
          </w:tcPr>
          <w:p w14:paraId="0909DECB" w14:textId="4722E1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for TS 38.104 R18</w:t>
            </w:r>
          </w:p>
        </w:tc>
        <w:tc>
          <w:tcPr>
            <w:tcW w:w="506" w:type="pct"/>
          </w:tcPr>
          <w:p w14:paraId="5AB4B8A2" w14:textId="202B62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621C031B" w14:textId="3B5C92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7AFFDFF" w14:textId="697921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0555</w:t>
            </w:r>
          </w:p>
        </w:tc>
        <w:tc>
          <w:tcPr>
            <w:tcW w:w="229" w:type="pct"/>
          </w:tcPr>
          <w:p w14:paraId="65AFFBA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B55EB3E" w14:textId="670574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A2E7E7F" w14:textId="57635F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4B780DE" w14:textId="1A4F81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ED77701" w14:textId="772712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3A75869" w14:textId="77777777" w:rsidTr="008B0214">
        <w:tc>
          <w:tcPr>
            <w:tcW w:w="586" w:type="pct"/>
          </w:tcPr>
          <w:p w14:paraId="45FEFAEE" w14:textId="65F785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R4-2400577</w:t>
            </w:r>
          </w:p>
        </w:tc>
        <w:tc>
          <w:tcPr>
            <w:tcW w:w="1115" w:type="pct"/>
          </w:tcPr>
          <w:p w14:paraId="61ED44D7" w14:textId="63C15D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for editorial corrections</w:t>
            </w:r>
          </w:p>
        </w:tc>
        <w:tc>
          <w:tcPr>
            <w:tcW w:w="506" w:type="pct"/>
          </w:tcPr>
          <w:p w14:paraId="6676D7C7" w14:textId="0C2218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7840C7CE" w14:textId="130F8A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83E13DB" w14:textId="562E06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0556</w:t>
            </w:r>
          </w:p>
        </w:tc>
        <w:tc>
          <w:tcPr>
            <w:tcW w:w="229" w:type="pct"/>
          </w:tcPr>
          <w:p w14:paraId="308CB9A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BB60F6" w14:textId="3EC126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C838BAB" w14:textId="12E193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</w:t>
            </w:r>
          </w:p>
        </w:tc>
        <w:tc>
          <w:tcPr>
            <w:tcW w:w="1050" w:type="pct"/>
          </w:tcPr>
          <w:p w14:paraId="4D91F1D7" w14:textId="72F53B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72F7B352" w14:textId="450B8F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6AADFB5" w14:textId="77777777" w:rsidTr="008B0214">
        <w:tc>
          <w:tcPr>
            <w:tcW w:w="586" w:type="pct"/>
          </w:tcPr>
          <w:p w14:paraId="6A265E40" w14:textId="145515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R4-2400578</w:t>
            </w:r>
          </w:p>
        </w:tc>
        <w:tc>
          <w:tcPr>
            <w:tcW w:w="1115" w:type="pct"/>
          </w:tcPr>
          <w:p w14:paraId="5CFA9C42" w14:textId="1F2E19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for editorial corrections of operating bands (Rel-17)</w:t>
            </w:r>
          </w:p>
        </w:tc>
        <w:tc>
          <w:tcPr>
            <w:tcW w:w="506" w:type="pct"/>
          </w:tcPr>
          <w:p w14:paraId="1549761B" w14:textId="469D69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3E44B363" w14:textId="1FDEB2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CA2C50A" w14:textId="3D6A23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0557</w:t>
            </w:r>
          </w:p>
        </w:tc>
        <w:tc>
          <w:tcPr>
            <w:tcW w:w="229" w:type="pct"/>
          </w:tcPr>
          <w:p w14:paraId="3B6DF5F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80C1D9" w14:textId="2BECAA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A994426" w14:textId="31472C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D846FD" w14:textId="128897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82821F1" w14:textId="1D25F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741001E" w14:textId="77777777" w:rsidTr="008B0214">
        <w:tc>
          <w:tcPr>
            <w:tcW w:w="586" w:type="pct"/>
          </w:tcPr>
          <w:p w14:paraId="362F672E" w14:textId="73AE68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R4-2400579</w:t>
            </w:r>
          </w:p>
        </w:tc>
        <w:tc>
          <w:tcPr>
            <w:tcW w:w="1115" w:type="pct"/>
          </w:tcPr>
          <w:p w14:paraId="53960F06" w14:textId="04F360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for editorial corrections of operating bands (Rel-18)</w:t>
            </w:r>
          </w:p>
        </w:tc>
        <w:tc>
          <w:tcPr>
            <w:tcW w:w="506" w:type="pct"/>
          </w:tcPr>
          <w:p w14:paraId="3ECB45AD" w14:textId="07D4DD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173CD84A" w14:textId="0C313A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4424B94" w14:textId="579867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0558</w:t>
            </w:r>
          </w:p>
        </w:tc>
        <w:tc>
          <w:tcPr>
            <w:tcW w:w="229" w:type="pct"/>
          </w:tcPr>
          <w:p w14:paraId="4E5A253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5173A8" w14:textId="0CC6E3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CEF057" w14:textId="4508FA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BE6FA45" w14:textId="0490EB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71BF98B" w14:textId="46A4FE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BA8C612" w14:textId="77777777" w:rsidTr="008B0214">
        <w:tc>
          <w:tcPr>
            <w:tcW w:w="586" w:type="pct"/>
          </w:tcPr>
          <w:p w14:paraId="41DCC98A" w14:textId="54C366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R4-2400580</w:t>
            </w:r>
          </w:p>
        </w:tc>
        <w:tc>
          <w:tcPr>
            <w:tcW w:w="1115" w:type="pct"/>
          </w:tcPr>
          <w:p w14:paraId="4E2C7A17" w14:textId="673B2F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on correction of radiated performance requirement (Rel-16)</w:t>
            </w:r>
          </w:p>
        </w:tc>
        <w:tc>
          <w:tcPr>
            <w:tcW w:w="506" w:type="pct"/>
          </w:tcPr>
          <w:p w14:paraId="1B549EB9" w14:textId="6497CF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1859D4EF" w14:textId="2EF5C1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94A915E" w14:textId="25079F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0559</w:t>
            </w:r>
          </w:p>
        </w:tc>
        <w:tc>
          <w:tcPr>
            <w:tcW w:w="229" w:type="pct"/>
          </w:tcPr>
          <w:p w14:paraId="4CB793F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B5771A" w14:textId="3079B4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1A6F5A5" w14:textId="481962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D2A5C35" w14:textId="10E3CB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D204FF8" w14:textId="0E11E7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A64FC2F" w14:textId="77777777" w:rsidTr="008B0214">
        <w:tc>
          <w:tcPr>
            <w:tcW w:w="586" w:type="pct"/>
          </w:tcPr>
          <w:p w14:paraId="3D7B234F" w14:textId="0F2B83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R4-2403075</w:t>
            </w:r>
          </w:p>
        </w:tc>
        <w:tc>
          <w:tcPr>
            <w:tcW w:w="1115" w:type="pct"/>
          </w:tcPr>
          <w:p w14:paraId="38066B6F" w14:textId="136072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on correction of radiated performance requirement (Rel-16)</w:t>
            </w:r>
          </w:p>
        </w:tc>
        <w:tc>
          <w:tcPr>
            <w:tcW w:w="506" w:type="pct"/>
          </w:tcPr>
          <w:p w14:paraId="69546414" w14:textId="761C6B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65903C8A" w14:textId="3B4F5C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96F5BD6" w14:textId="6E9697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0559</w:t>
            </w:r>
          </w:p>
        </w:tc>
        <w:tc>
          <w:tcPr>
            <w:tcW w:w="229" w:type="pct"/>
          </w:tcPr>
          <w:p w14:paraId="70231B8C" w14:textId="223FDDA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DE4BEE7" w14:textId="072802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B7C4CE8" w14:textId="24E93B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9F2179" w14:textId="22AB59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5D3D37C" w14:textId="229EA5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C8A2949" w14:textId="77777777" w:rsidTr="008B0214">
        <w:tc>
          <w:tcPr>
            <w:tcW w:w="586" w:type="pct"/>
          </w:tcPr>
          <w:p w14:paraId="63361474" w14:textId="2B5E99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R4-2400581</w:t>
            </w:r>
          </w:p>
        </w:tc>
        <w:tc>
          <w:tcPr>
            <w:tcW w:w="1115" w:type="pct"/>
          </w:tcPr>
          <w:p w14:paraId="2CBBA3B9" w14:textId="672194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on correction of radiated performance requirement (Rel-17)</w:t>
            </w:r>
          </w:p>
        </w:tc>
        <w:tc>
          <w:tcPr>
            <w:tcW w:w="506" w:type="pct"/>
          </w:tcPr>
          <w:p w14:paraId="3584B42B" w14:textId="0E4FE4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3F00A5CB" w14:textId="2A052B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6E5443A" w14:textId="2374C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0560</w:t>
            </w:r>
          </w:p>
        </w:tc>
        <w:tc>
          <w:tcPr>
            <w:tcW w:w="229" w:type="pct"/>
          </w:tcPr>
          <w:p w14:paraId="747712A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126EC0" w14:textId="5249FB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92F8182" w14:textId="7B313A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E88362F" w14:textId="2A92A8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A93A0BB" w14:textId="57652D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DB8B71C" w14:textId="77777777" w:rsidTr="008B0214">
        <w:tc>
          <w:tcPr>
            <w:tcW w:w="586" w:type="pct"/>
          </w:tcPr>
          <w:p w14:paraId="4559DEB0" w14:textId="525566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R4-2400582</w:t>
            </w:r>
          </w:p>
        </w:tc>
        <w:tc>
          <w:tcPr>
            <w:tcW w:w="1115" w:type="pct"/>
          </w:tcPr>
          <w:p w14:paraId="23C0E207" w14:textId="314F87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on correction of radiated performance requirement (Rel-18)</w:t>
            </w:r>
          </w:p>
        </w:tc>
        <w:tc>
          <w:tcPr>
            <w:tcW w:w="506" w:type="pct"/>
          </w:tcPr>
          <w:p w14:paraId="39ABE316" w14:textId="531314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123393D8" w14:textId="1E04DF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5FBB7891" w14:textId="3BEE4D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0561</w:t>
            </w:r>
          </w:p>
        </w:tc>
        <w:tc>
          <w:tcPr>
            <w:tcW w:w="229" w:type="pct"/>
          </w:tcPr>
          <w:p w14:paraId="360D4E3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7F1B6E" w14:textId="40293F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24C1751" w14:textId="096A64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C27356C" w14:textId="51AA5E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7395682" w14:textId="10066C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0F09221" w14:textId="77777777" w:rsidTr="008B0214">
        <w:tc>
          <w:tcPr>
            <w:tcW w:w="586" w:type="pct"/>
          </w:tcPr>
          <w:p w14:paraId="4002728C" w14:textId="3822CC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R4-2400683</w:t>
            </w:r>
          </w:p>
        </w:tc>
        <w:tc>
          <w:tcPr>
            <w:tcW w:w="1115" w:type="pct"/>
          </w:tcPr>
          <w:p w14:paraId="38F14871" w14:textId="2A1067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(NR_RAIL_EU_900MHz-Core) CR to TS 38.104 on additional unwanted emission limits for band n100</w:t>
            </w:r>
          </w:p>
        </w:tc>
        <w:tc>
          <w:tcPr>
            <w:tcW w:w="506" w:type="pct"/>
          </w:tcPr>
          <w:p w14:paraId="1B74D9E4" w14:textId="526313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CD7B433" w14:textId="3DFA7F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2A290775" w14:textId="4E05B2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0562</w:t>
            </w:r>
          </w:p>
        </w:tc>
        <w:tc>
          <w:tcPr>
            <w:tcW w:w="229" w:type="pct"/>
          </w:tcPr>
          <w:p w14:paraId="030FE1F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35C2E4D" w14:textId="4B9974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268FF97" w14:textId="5921D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1221681" w14:textId="02400E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</w:t>
            </w:r>
          </w:p>
        </w:tc>
        <w:tc>
          <w:tcPr>
            <w:tcW w:w="586" w:type="pct"/>
          </w:tcPr>
          <w:p w14:paraId="33C613C1" w14:textId="6E6FB5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E581A4" w14:textId="77777777" w:rsidTr="008B0214">
        <w:tc>
          <w:tcPr>
            <w:tcW w:w="586" w:type="pct"/>
          </w:tcPr>
          <w:p w14:paraId="1085A06A" w14:textId="09AB2C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R4-2400684</w:t>
            </w:r>
          </w:p>
        </w:tc>
        <w:tc>
          <w:tcPr>
            <w:tcW w:w="1115" w:type="pct"/>
          </w:tcPr>
          <w:p w14:paraId="7167BD79" w14:textId="06C690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(NR_RAIL_EU_900MHz-Core) CR to TS 38.104 on additional unwanted emission limits for band n100</w:t>
            </w:r>
          </w:p>
        </w:tc>
        <w:tc>
          <w:tcPr>
            <w:tcW w:w="506" w:type="pct"/>
          </w:tcPr>
          <w:p w14:paraId="33DCC94A" w14:textId="0AB274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822D8F3" w14:textId="7B1F65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2BE9BD8B" w14:textId="7E8864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0563</w:t>
            </w:r>
          </w:p>
        </w:tc>
        <w:tc>
          <w:tcPr>
            <w:tcW w:w="229" w:type="pct"/>
          </w:tcPr>
          <w:p w14:paraId="41193A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FD74259" w14:textId="518895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0194C0B" w14:textId="7FCCFD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586F146" w14:textId="76376E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</w:t>
            </w:r>
          </w:p>
        </w:tc>
        <w:tc>
          <w:tcPr>
            <w:tcW w:w="586" w:type="pct"/>
          </w:tcPr>
          <w:p w14:paraId="04E2FBE0" w14:textId="47A958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4239315" w14:textId="77777777" w:rsidTr="008B0214">
        <w:tc>
          <w:tcPr>
            <w:tcW w:w="586" w:type="pct"/>
          </w:tcPr>
          <w:p w14:paraId="1E470F8B" w14:textId="33CE39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R4-2400772</w:t>
            </w:r>
          </w:p>
        </w:tc>
        <w:tc>
          <w:tcPr>
            <w:tcW w:w="1115" w:type="pct"/>
          </w:tcPr>
          <w:p w14:paraId="272BF79A" w14:textId="099268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(NR_ATG-Perf)CR for TS 38.104 on RF requirements for ATG BS</w:t>
            </w:r>
          </w:p>
        </w:tc>
        <w:tc>
          <w:tcPr>
            <w:tcW w:w="506" w:type="pct"/>
          </w:tcPr>
          <w:p w14:paraId="5CC699F2" w14:textId="50AFE6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A0CD24C" w14:textId="0718E3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8EC9156" w14:textId="60DC85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0564</w:t>
            </w:r>
          </w:p>
        </w:tc>
        <w:tc>
          <w:tcPr>
            <w:tcW w:w="229" w:type="pct"/>
          </w:tcPr>
          <w:p w14:paraId="5690876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A666BD" w14:textId="06F9B3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7C0139C" w14:textId="346EAE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EBD354B" w14:textId="151E60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4BB25995" w14:textId="497941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93CD631" w14:textId="77777777" w:rsidTr="008B0214">
        <w:tc>
          <w:tcPr>
            <w:tcW w:w="586" w:type="pct"/>
          </w:tcPr>
          <w:p w14:paraId="219A58F5" w14:textId="5DF215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R4-2400843</w:t>
            </w:r>
          </w:p>
        </w:tc>
        <w:tc>
          <w:tcPr>
            <w:tcW w:w="1115" w:type="pct"/>
          </w:tcPr>
          <w:p w14:paraId="3953676D" w14:textId="2B3D36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(NR_ATG-Perf) BigCR to TS 38.104 Introduction of demodulation performance requirements for NR ATG BS</w:t>
            </w:r>
          </w:p>
        </w:tc>
        <w:tc>
          <w:tcPr>
            <w:tcW w:w="506" w:type="pct"/>
          </w:tcPr>
          <w:p w14:paraId="4FB391D2" w14:textId="6658BC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36EDFB3C" w14:textId="7552D1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2CBED62" w14:textId="0530FD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0565</w:t>
            </w:r>
          </w:p>
        </w:tc>
        <w:tc>
          <w:tcPr>
            <w:tcW w:w="229" w:type="pct"/>
          </w:tcPr>
          <w:p w14:paraId="445EB87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D7B4B4" w14:textId="43848A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E3C2073" w14:textId="4EB65D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13B5CB6D" w14:textId="453D5A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4049C5FA" w14:textId="5DC6F7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DA1ACBD" w14:textId="77777777" w:rsidTr="008B0214">
        <w:tc>
          <w:tcPr>
            <w:tcW w:w="586" w:type="pct"/>
          </w:tcPr>
          <w:p w14:paraId="1C10B4C4" w14:textId="5E6C88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R4-2401250</w:t>
            </w:r>
          </w:p>
        </w:tc>
        <w:tc>
          <w:tcPr>
            <w:tcW w:w="1115" w:type="pct"/>
          </w:tcPr>
          <w:p w14:paraId="47F371CF" w14:textId="04C91E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(NR_ATG-Core) CR for TS 38.104 on adding RF requirements for ATG BS</w:t>
            </w:r>
          </w:p>
        </w:tc>
        <w:tc>
          <w:tcPr>
            <w:tcW w:w="506" w:type="pct"/>
          </w:tcPr>
          <w:p w14:paraId="6161EB4A" w14:textId="32B261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CMCC, CATT, Huawei, HiSilicon</w:t>
            </w:r>
          </w:p>
        </w:tc>
        <w:tc>
          <w:tcPr>
            <w:tcW w:w="280" w:type="pct"/>
          </w:tcPr>
          <w:p w14:paraId="048C4E9A" w14:textId="005800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5B01FD2" w14:textId="4B1182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0566</w:t>
            </w:r>
          </w:p>
        </w:tc>
        <w:tc>
          <w:tcPr>
            <w:tcW w:w="229" w:type="pct"/>
          </w:tcPr>
          <w:p w14:paraId="20C185C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359F2C" w14:textId="79B966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283533" w14:textId="588E09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88DB3AE" w14:textId="5C1AAC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3F32DEFF" w14:textId="066233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BC757A5" w14:textId="77777777" w:rsidTr="008B0214">
        <w:tc>
          <w:tcPr>
            <w:tcW w:w="586" w:type="pct"/>
          </w:tcPr>
          <w:p w14:paraId="5537BF2F" w14:textId="797A02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R4-2401290</w:t>
            </w:r>
          </w:p>
        </w:tc>
        <w:tc>
          <w:tcPr>
            <w:tcW w:w="1115" w:type="pct"/>
          </w:tcPr>
          <w:p w14:paraId="56AE54CD" w14:textId="58B60D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Tx intermodulation core requirements in band n79</w:t>
            </w:r>
          </w:p>
        </w:tc>
        <w:tc>
          <w:tcPr>
            <w:tcW w:w="506" w:type="pct"/>
          </w:tcPr>
          <w:p w14:paraId="78F8176F" w14:textId="5B233C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60A7EACB" w14:textId="71E24D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24E75620" w14:textId="11B33E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0567</w:t>
            </w:r>
          </w:p>
        </w:tc>
        <w:tc>
          <w:tcPr>
            <w:tcW w:w="229" w:type="pct"/>
          </w:tcPr>
          <w:p w14:paraId="59DFBE1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8BBE6F" w14:textId="247CE5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71598DE" w14:textId="66891D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2964FE5" w14:textId="354CE9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7B83D676" w14:textId="62A20C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9620529" w14:textId="77777777" w:rsidTr="008B0214">
        <w:tc>
          <w:tcPr>
            <w:tcW w:w="586" w:type="pct"/>
          </w:tcPr>
          <w:p w14:paraId="1589720E" w14:textId="206CD7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R4-2401877</w:t>
            </w:r>
          </w:p>
        </w:tc>
        <w:tc>
          <w:tcPr>
            <w:tcW w:w="1115" w:type="pct"/>
          </w:tcPr>
          <w:p w14:paraId="54E951E9" w14:textId="0A83E4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(NR_ATG-Core) CR for TS 38.104 on adding RF requirements for ATG BS</w:t>
            </w:r>
          </w:p>
        </w:tc>
        <w:tc>
          <w:tcPr>
            <w:tcW w:w="506" w:type="pct"/>
          </w:tcPr>
          <w:p w14:paraId="15F834C9" w14:textId="00D9FC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6E0DAE07" w14:textId="45C2DE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DDA266D" w14:textId="5FD0FD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0568</w:t>
            </w:r>
          </w:p>
        </w:tc>
        <w:tc>
          <w:tcPr>
            <w:tcW w:w="229" w:type="pct"/>
          </w:tcPr>
          <w:p w14:paraId="5500DC0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D057D0B" w14:textId="6F93FE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9ABE93" w14:textId="1B916C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98DF45B" w14:textId="350DB7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45E410B7" w14:textId="6A47F0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3EF74AE1" w14:textId="77777777" w:rsidTr="008B0214">
        <w:tc>
          <w:tcPr>
            <w:tcW w:w="586" w:type="pct"/>
          </w:tcPr>
          <w:p w14:paraId="02EE1F98" w14:textId="300082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R4-2402107</w:t>
            </w:r>
          </w:p>
        </w:tc>
        <w:tc>
          <w:tcPr>
            <w:tcW w:w="1115" w:type="pct"/>
          </w:tcPr>
          <w:p w14:paraId="043EB6CE" w14:textId="1E9ACC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38.104: correction on enhanced channel raster</w:t>
            </w:r>
          </w:p>
        </w:tc>
        <w:tc>
          <w:tcPr>
            <w:tcW w:w="506" w:type="pct"/>
          </w:tcPr>
          <w:p w14:paraId="74F7B33C" w14:textId="33ABE0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DA3F0AF" w14:textId="63C975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55549DB" w14:textId="42BAA0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0569</w:t>
            </w:r>
          </w:p>
        </w:tc>
        <w:tc>
          <w:tcPr>
            <w:tcW w:w="229" w:type="pct"/>
          </w:tcPr>
          <w:p w14:paraId="63FF400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494FB2" w14:textId="0CBDA7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1834E1B" w14:textId="62CBF0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55857F9" w14:textId="44D3C0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2933B018" w14:textId="0A82F6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268D9DE3" w14:textId="77777777" w:rsidTr="008B0214">
        <w:tc>
          <w:tcPr>
            <w:tcW w:w="586" w:type="pct"/>
          </w:tcPr>
          <w:p w14:paraId="0633AA28" w14:textId="21EECD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R4-2403836</w:t>
            </w:r>
          </w:p>
        </w:tc>
        <w:tc>
          <w:tcPr>
            <w:tcW w:w="1115" w:type="pct"/>
          </w:tcPr>
          <w:p w14:paraId="071385EB" w14:textId="615B18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38.104: correction on enhanced channel raster</w:t>
            </w:r>
          </w:p>
        </w:tc>
        <w:tc>
          <w:tcPr>
            <w:tcW w:w="506" w:type="pct"/>
          </w:tcPr>
          <w:p w14:paraId="1305437E" w14:textId="7EDA1C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BFAF850" w14:textId="107C2B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614F019" w14:textId="06917D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0569</w:t>
            </w:r>
          </w:p>
        </w:tc>
        <w:tc>
          <w:tcPr>
            <w:tcW w:w="229" w:type="pct"/>
          </w:tcPr>
          <w:p w14:paraId="1C4BE386" w14:textId="1698840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66449A6" w14:textId="740DCA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6A2118" w14:textId="50188E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8493F9" w14:textId="5930D9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232D93D8" w14:textId="420A04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7A0144F" w14:textId="77777777" w:rsidTr="008B0214">
        <w:tc>
          <w:tcPr>
            <w:tcW w:w="586" w:type="pct"/>
          </w:tcPr>
          <w:p w14:paraId="46098DD5" w14:textId="53381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R4-2402126</w:t>
            </w:r>
          </w:p>
        </w:tc>
        <w:tc>
          <w:tcPr>
            <w:tcW w:w="1115" w:type="pct"/>
          </w:tcPr>
          <w:p w14:paraId="7792F8BF" w14:textId="2A97FF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38.104: clarification on requirements for BS capable of multi-band operation</w:t>
            </w:r>
          </w:p>
        </w:tc>
        <w:tc>
          <w:tcPr>
            <w:tcW w:w="506" w:type="pct"/>
          </w:tcPr>
          <w:p w14:paraId="5C5DA574" w14:textId="243D2B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FA14CE7" w14:textId="59B4C0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A0FF3C3" w14:textId="065A75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0570</w:t>
            </w:r>
          </w:p>
        </w:tc>
        <w:tc>
          <w:tcPr>
            <w:tcW w:w="229" w:type="pct"/>
          </w:tcPr>
          <w:p w14:paraId="1107626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355AAE1" w14:textId="57501B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88967CE" w14:textId="373020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A604384" w14:textId="4C6C4D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5A0B1E8E" w14:textId="71E668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2BA190E" w14:textId="77777777" w:rsidTr="008B0214">
        <w:tc>
          <w:tcPr>
            <w:tcW w:w="586" w:type="pct"/>
          </w:tcPr>
          <w:p w14:paraId="7E00D61F" w14:textId="486009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R4-2403031</w:t>
            </w:r>
          </w:p>
        </w:tc>
        <w:tc>
          <w:tcPr>
            <w:tcW w:w="1115" w:type="pct"/>
          </w:tcPr>
          <w:p w14:paraId="01236411" w14:textId="27537E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38.104: clarification on requirements for BS capable of multi-band operation</w:t>
            </w:r>
          </w:p>
        </w:tc>
        <w:tc>
          <w:tcPr>
            <w:tcW w:w="506" w:type="pct"/>
          </w:tcPr>
          <w:p w14:paraId="45C29CF1" w14:textId="49219A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60BAF4E" w14:textId="293F7F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9511BE7" w14:textId="03FB1E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0570</w:t>
            </w:r>
          </w:p>
        </w:tc>
        <w:tc>
          <w:tcPr>
            <w:tcW w:w="229" w:type="pct"/>
          </w:tcPr>
          <w:p w14:paraId="57A83B38" w14:textId="53C24EA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BF4A610" w14:textId="604FA1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393A209" w14:textId="69ECCC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BBEE3C" w14:textId="3C69C6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51AF7220" w14:textId="40F618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96BB29" w14:textId="77777777" w:rsidTr="008B0214">
        <w:tc>
          <w:tcPr>
            <w:tcW w:w="586" w:type="pct"/>
          </w:tcPr>
          <w:p w14:paraId="25E19155" w14:textId="609715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R4-2402127</w:t>
            </w:r>
          </w:p>
        </w:tc>
        <w:tc>
          <w:tcPr>
            <w:tcW w:w="1115" w:type="pct"/>
          </w:tcPr>
          <w:p w14:paraId="599143F2" w14:textId="1F2452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38.104: clarification on requirements for BS capable of multi-band operation</w:t>
            </w:r>
          </w:p>
        </w:tc>
        <w:tc>
          <w:tcPr>
            <w:tcW w:w="506" w:type="pct"/>
          </w:tcPr>
          <w:p w14:paraId="34E87222" w14:textId="4F73EF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46F4650" w14:textId="2DABD6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BE93B3C" w14:textId="343EE9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0571</w:t>
            </w:r>
          </w:p>
        </w:tc>
        <w:tc>
          <w:tcPr>
            <w:tcW w:w="229" w:type="pct"/>
          </w:tcPr>
          <w:p w14:paraId="4D9254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B7D55A" w14:textId="6C97FD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480A1F5" w14:textId="1DEA94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5D1F9B0" w14:textId="4B56CD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7364C2EC" w14:textId="5C0BE0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AAFED9A" w14:textId="77777777" w:rsidTr="008B0214">
        <w:tc>
          <w:tcPr>
            <w:tcW w:w="586" w:type="pct"/>
          </w:tcPr>
          <w:p w14:paraId="286F51E5" w14:textId="1A3AE6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R4-2402128</w:t>
            </w:r>
          </w:p>
        </w:tc>
        <w:tc>
          <w:tcPr>
            <w:tcW w:w="1115" w:type="pct"/>
          </w:tcPr>
          <w:p w14:paraId="51A57F9A" w14:textId="609AD7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38.104: clarification on requirements for BS capable of multi-band operation</w:t>
            </w:r>
          </w:p>
        </w:tc>
        <w:tc>
          <w:tcPr>
            <w:tcW w:w="506" w:type="pct"/>
          </w:tcPr>
          <w:p w14:paraId="551D26BD" w14:textId="2F39ED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A63FACC" w14:textId="5C53CD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89951A8" w14:textId="15F0EA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0572</w:t>
            </w:r>
          </w:p>
        </w:tc>
        <w:tc>
          <w:tcPr>
            <w:tcW w:w="229" w:type="pct"/>
          </w:tcPr>
          <w:p w14:paraId="3CDE62F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8660E9" w14:textId="5670E5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040AEAC" w14:textId="442FBE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C79E921" w14:textId="76AD40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4BF17F5D" w14:textId="6F8D40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3D7CBC6" w14:textId="77777777" w:rsidTr="008B0214">
        <w:tc>
          <w:tcPr>
            <w:tcW w:w="586" w:type="pct"/>
          </w:tcPr>
          <w:p w14:paraId="458D7363" w14:textId="28B123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R4-2402146</w:t>
            </w:r>
          </w:p>
        </w:tc>
        <w:tc>
          <w:tcPr>
            <w:tcW w:w="1115" w:type="pct"/>
          </w:tcPr>
          <w:p w14:paraId="5E908603" w14:textId="2EAEA4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38.104: Channel raster to resource element mapping</w:t>
            </w:r>
          </w:p>
        </w:tc>
        <w:tc>
          <w:tcPr>
            <w:tcW w:w="506" w:type="pct"/>
          </w:tcPr>
          <w:p w14:paraId="69721441" w14:textId="7CEABE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87FE26B" w14:textId="54ADB1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D1E16C9" w14:textId="26840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0573</w:t>
            </w:r>
          </w:p>
        </w:tc>
        <w:tc>
          <w:tcPr>
            <w:tcW w:w="229" w:type="pct"/>
          </w:tcPr>
          <w:p w14:paraId="465CF6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7447B8" w14:textId="31EC63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2F061B8" w14:textId="54B9B4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AE19DB2" w14:textId="735FAF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5C6B84F0" w14:textId="38E96B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664B33B" w14:textId="77777777" w:rsidTr="008B0214">
        <w:tc>
          <w:tcPr>
            <w:tcW w:w="586" w:type="pct"/>
          </w:tcPr>
          <w:p w14:paraId="3640BD2F" w14:textId="103CDB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R4-2403808</w:t>
            </w:r>
          </w:p>
        </w:tc>
        <w:tc>
          <w:tcPr>
            <w:tcW w:w="1115" w:type="pct"/>
          </w:tcPr>
          <w:p w14:paraId="6CA68691" w14:textId="09BA4A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38.104: Channel raster to resource element mapping</w:t>
            </w:r>
          </w:p>
        </w:tc>
        <w:tc>
          <w:tcPr>
            <w:tcW w:w="506" w:type="pct"/>
          </w:tcPr>
          <w:p w14:paraId="4B85685A" w14:textId="4AC6E8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8013250" w14:textId="4BD474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0F41D4D" w14:textId="307579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0573</w:t>
            </w:r>
          </w:p>
        </w:tc>
        <w:tc>
          <w:tcPr>
            <w:tcW w:w="229" w:type="pct"/>
          </w:tcPr>
          <w:p w14:paraId="7014DE93" w14:textId="25D288E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BAB91CE" w14:textId="18DBEF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00574F6" w14:textId="4880B2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64D536" w14:textId="0C3CB7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23545C46" w14:textId="105D79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D17D912" w14:textId="77777777" w:rsidTr="008B0214">
        <w:tc>
          <w:tcPr>
            <w:tcW w:w="586" w:type="pct"/>
          </w:tcPr>
          <w:p w14:paraId="615C0987" w14:textId="36EF41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R4-2402147</w:t>
            </w:r>
          </w:p>
        </w:tc>
        <w:tc>
          <w:tcPr>
            <w:tcW w:w="1115" w:type="pct"/>
          </w:tcPr>
          <w:p w14:paraId="22E66054" w14:textId="13C32E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38.104: Channel raster to resource element mapping</w:t>
            </w:r>
          </w:p>
        </w:tc>
        <w:tc>
          <w:tcPr>
            <w:tcW w:w="506" w:type="pct"/>
          </w:tcPr>
          <w:p w14:paraId="7B0A39A6" w14:textId="41CC4E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2528BEA" w14:textId="55F9A5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3CE7E87" w14:textId="655056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0574</w:t>
            </w:r>
          </w:p>
        </w:tc>
        <w:tc>
          <w:tcPr>
            <w:tcW w:w="229" w:type="pct"/>
          </w:tcPr>
          <w:p w14:paraId="63D8D7C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DC0714" w14:textId="560AD6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4084CCD" w14:textId="78C0D9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D7739B4" w14:textId="197812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51ED7113" w14:textId="2E6DBD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615FDD" w14:textId="77777777" w:rsidTr="008B0214">
        <w:tc>
          <w:tcPr>
            <w:tcW w:w="586" w:type="pct"/>
          </w:tcPr>
          <w:p w14:paraId="1D840E68" w14:textId="74A75F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R4-2402148</w:t>
            </w:r>
          </w:p>
        </w:tc>
        <w:tc>
          <w:tcPr>
            <w:tcW w:w="1115" w:type="pct"/>
          </w:tcPr>
          <w:p w14:paraId="6E2967CC" w14:textId="540F3B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(NR_RF_FR1) CR to TS 38.104: Channel raster to resource element mapping</w:t>
            </w:r>
          </w:p>
        </w:tc>
        <w:tc>
          <w:tcPr>
            <w:tcW w:w="506" w:type="pct"/>
          </w:tcPr>
          <w:p w14:paraId="457FE9E8" w14:textId="676F7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73D393B" w14:textId="39E8F9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2C95F01" w14:textId="39A5CA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0575</w:t>
            </w:r>
          </w:p>
        </w:tc>
        <w:tc>
          <w:tcPr>
            <w:tcW w:w="229" w:type="pct"/>
          </w:tcPr>
          <w:p w14:paraId="624E89A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036870" w14:textId="2860C9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FCA874C" w14:textId="242D55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7B55D21" w14:textId="7A42ED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NR_RF_FR1</w:t>
            </w:r>
          </w:p>
        </w:tc>
        <w:tc>
          <w:tcPr>
            <w:tcW w:w="586" w:type="pct"/>
          </w:tcPr>
          <w:p w14:paraId="13C291D5" w14:textId="7491A9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5DEC997" w14:textId="77777777" w:rsidTr="008B0214">
        <w:tc>
          <w:tcPr>
            <w:tcW w:w="586" w:type="pct"/>
          </w:tcPr>
          <w:p w14:paraId="58572630" w14:textId="4EE867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R4-2402238</w:t>
            </w:r>
          </w:p>
        </w:tc>
        <w:tc>
          <w:tcPr>
            <w:tcW w:w="1115" w:type="pct"/>
          </w:tcPr>
          <w:p w14:paraId="2260F66D" w14:textId="44CE8B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(NR_unlic_enh-Core) CR to TS 38.104 Rel-16 NR-U Nominal channel spacing</w:t>
            </w:r>
          </w:p>
        </w:tc>
        <w:tc>
          <w:tcPr>
            <w:tcW w:w="506" w:type="pct"/>
          </w:tcPr>
          <w:p w14:paraId="7CDA7827" w14:textId="42CA61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Skyworks Solutions, Inc.</w:t>
            </w:r>
          </w:p>
        </w:tc>
        <w:tc>
          <w:tcPr>
            <w:tcW w:w="280" w:type="pct"/>
          </w:tcPr>
          <w:p w14:paraId="64407816" w14:textId="6902A7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84BD104" w14:textId="25F2EA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0576</w:t>
            </w:r>
          </w:p>
        </w:tc>
        <w:tc>
          <w:tcPr>
            <w:tcW w:w="229" w:type="pct"/>
          </w:tcPr>
          <w:p w14:paraId="2F9E44F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C7BE1F" w14:textId="7323B1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AD58CAB" w14:textId="3B556E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D825B0F" w14:textId="577460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7CEC073E" w14:textId="269981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3DE8CAB2" w14:textId="77777777" w:rsidTr="008B0214">
        <w:tc>
          <w:tcPr>
            <w:tcW w:w="586" w:type="pct"/>
          </w:tcPr>
          <w:p w14:paraId="16568B89" w14:textId="26B4EB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R4-2402239</w:t>
            </w:r>
          </w:p>
        </w:tc>
        <w:tc>
          <w:tcPr>
            <w:tcW w:w="1115" w:type="pct"/>
          </w:tcPr>
          <w:p w14:paraId="1133C21E" w14:textId="05C408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(NR_unlic_enh-Core) CR to TS 38.104 Rel-17 NR-U Nominal channel spacing</w:t>
            </w:r>
          </w:p>
        </w:tc>
        <w:tc>
          <w:tcPr>
            <w:tcW w:w="506" w:type="pct"/>
          </w:tcPr>
          <w:p w14:paraId="09AAA6FC" w14:textId="4C9920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Skyworks Solutions, Inc.</w:t>
            </w:r>
          </w:p>
        </w:tc>
        <w:tc>
          <w:tcPr>
            <w:tcW w:w="280" w:type="pct"/>
          </w:tcPr>
          <w:p w14:paraId="72D4B9DB" w14:textId="297F06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5EAFC1E" w14:textId="093633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0577</w:t>
            </w:r>
          </w:p>
        </w:tc>
        <w:tc>
          <w:tcPr>
            <w:tcW w:w="229" w:type="pct"/>
          </w:tcPr>
          <w:p w14:paraId="02D70AF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ECBF661" w14:textId="7F712D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1B7A282" w14:textId="33E7D3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CE239B5" w14:textId="5FA91A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4DCC9E7C" w14:textId="75716E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228E05D" w14:textId="77777777" w:rsidTr="008B0214">
        <w:tc>
          <w:tcPr>
            <w:tcW w:w="586" w:type="pct"/>
          </w:tcPr>
          <w:p w14:paraId="4A6C7138" w14:textId="053425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R4-2402240</w:t>
            </w:r>
          </w:p>
        </w:tc>
        <w:tc>
          <w:tcPr>
            <w:tcW w:w="1115" w:type="pct"/>
          </w:tcPr>
          <w:p w14:paraId="3D405B38" w14:textId="3C8CB8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(NR_unlic_enh-Core) CR to TS 38.104 Rel-18 NR-U Nominal channel spacing</w:t>
            </w:r>
          </w:p>
        </w:tc>
        <w:tc>
          <w:tcPr>
            <w:tcW w:w="506" w:type="pct"/>
          </w:tcPr>
          <w:p w14:paraId="68F84011" w14:textId="7D7D31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Skyworks Solutions, Inc.</w:t>
            </w:r>
          </w:p>
        </w:tc>
        <w:tc>
          <w:tcPr>
            <w:tcW w:w="280" w:type="pct"/>
          </w:tcPr>
          <w:p w14:paraId="16BECC62" w14:textId="46E580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0B376E9" w14:textId="6D7A8D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0578</w:t>
            </w:r>
          </w:p>
        </w:tc>
        <w:tc>
          <w:tcPr>
            <w:tcW w:w="229" w:type="pct"/>
          </w:tcPr>
          <w:p w14:paraId="6FE5A20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786017E" w14:textId="11995B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F430E4" w14:textId="435310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50466CF" w14:textId="64A7E3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64E8CDB7" w14:textId="17D28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CD745D5" w14:textId="77777777" w:rsidTr="008B0214">
        <w:tc>
          <w:tcPr>
            <w:tcW w:w="586" w:type="pct"/>
          </w:tcPr>
          <w:p w14:paraId="0B657CCF" w14:textId="699F05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R4-2400705</w:t>
            </w:r>
          </w:p>
        </w:tc>
        <w:tc>
          <w:tcPr>
            <w:tcW w:w="1115" w:type="pct"/>
          </w:tcPr>
          <w:p w14:paraId="4F71B96F" w14:textId="14B121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TS38.104 (256QAM)</w:t>
            </w:r>
          </w:p>
        </w:tc>
        <w:tc>
          <w:tcPr>
            <w:tcW w:w="506" w:type="pct"/>
          </w:tcPr>
          <w:p w14:paraId="58E3C5EB" w14:textId="6A6C09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52CA61B" w14:textId="4DA8D5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0CED3C91" w14:textId="611519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0579</w:t>
            </w:r>
          </w:p>
        </w:tc>
        <w:tc>
          <w:tcPr>
            <w:tcW w:w="229" w:type="pct"/>
          </w:tcPr>
          <w:p w14:paraId="0439499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C8E133" w14:textId="017876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97435F9" w14:textId="056F18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A476023" w14:textId="121963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NR_RF_FR2_req_Ph3-Perf</w:t>
            </w:r>
          </w:p>
        </w:tc>
        <w:tc>
          <w:tcPr>
            <w:tcW w:w="586" w:type="pct"/>
          </w:tcPr>
          <w:p w14:paraId="6F3FC78C" w14:textId="73015D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F377412" w14:textId="77777777" w:rsidTr="008B0214">
        <w:tc>
          <w:tcPr>
            <w:tcW w:w="586" w:type="pct"/>
          </w:tcPr>
          <w:p w14:paraId="3A03D1D9" w14:textId="5D6C9E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R4-2402282</w:t>
            </w:r>
          </w:p>
        </w:tc>
        <w:tc>
          <w:tcPr>
            <w:tcW w:w="1115" w:type="pct"/>
          </w:tcPr>
          <w:p w14:paraId="3F963F15" w14:textId="2B13C9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38.104: Correction on transmitter intermodulation additional requirements (Rel-15)</w:t>
            </w:r>
          </w:p>
        </w:tc>
        <w:tc>
          <w:tcPr>
            <w:tcW w:w="506" w:type="pct"/>
          </w:tcPr>
          <w:p w14:paraId="01FEECE3" w14:textId="311E71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2BD2754A" w14:textId="77FDD5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3EA73E6" w14:textId="6001A1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0580</w:t>
            </w:r>
          </w:p>
        </w:tc>
        <w:tc>
          <w:tcPr>
            <w:tcW w:w="229" w:type="pct"/>
          </w:tcPr>
          <w:p w14:paraId="146D0B2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50E341" w14:textId="39910F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582B0E87" w14:textId="0D17AD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D929B0" w14:textId="6064D7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420F3D7" w14:textId="17A996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16C7078" w14:textId="77777777" w:rsidTr="008B0214">
        <w:tc>
          <w:tcPr>
            <w:tcW w:w="586" w:type="pct"/>
          </w:tcPr>
          <w:p w14:paraId="736E2364" w14:textId="082362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R4-2403067</w:t>
            </w:r>
          </w:p>
        </w:tc>
        <w:tc>
          <w:tcPr>
            <w:tcW w:w="1115" w:type="pct"/>
          </w:tcPr>
          <w:p w14:paraId="6350B481" w14:textId="507602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38.104: Correction on transmitter intermodulation additional requirements (Rel-15)</w:t>
            </w:r>
          </w:p>
        </w:tc>
        <w:tc>
          <w:tcPr>
            <w:tcW w:w="506" w:type="pct"/>
          </w:tcPr>
          <w:p w14:paraId="2A299866" w14:textId="5A3907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18C84B3D" w14:textId="58E6AF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56FB0FE4" w14:textId="24D6D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0580</w:t>
            </w:r>
          </w:p>
        </w:tc>
        <w:tc>
          <w:tcPr>
            <w:tcW w:w="229" w:type="pct"/>
          </w:tcPr>
          <w:p w14:paraId="789D8886" w14:textId="6022A4E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E8B6FB2" w14:textId="2C1DF7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5648D29C" w14:textId="14A08C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2C4876F" w14:textId="6E46A6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88C8239" w14:textId="277463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B2CC7A7" w14:textId="77777777" w:rsidTr="008B0214">
        <w:tc>
          <w:tcPr>
            <w:tcW w:w="586" w:type="pct"/>
          </w:tcPr>
          <w:p w14:paraId="7884179C" w14:textId="0FF421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R4-2402283</w:t>
            </w:r>
          </w:p>
        </w:tc>
        <w:tc>
          <w:tcPr>
            <w:tcW w:w="1115" w:type="pct"/>
          </w:tcPr>
          <w:p w14:paraId="7E8AA1B9" w14:textId="23AEFD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38.104: Correction on transmitter intermodulation additional requirements (Rel-16)</w:t>
            </w:r>
          </w:p>
        </w:tc>
        <w:tc>
          <w:tcPr>
            <w:tcW w:w="506" w:type="pct"/>
          </w:tcPr>
          <w:p w14:paraId="276B1F55" w14:textId="0B3F6E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539DD3B9" w14:textId="1B8B09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8D043DC" w14:textId="3FFAB7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0581</w:t>
            </w:r>
          </w:p>
        </w:tc>
        <w:tc>
          <w:tcPr>
            <w:tcW w:w="229" w:type="pct"/>
          </w:tcPr>
          <w:p w14:paraId="18C83F1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292BF9" w14:textId="106429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788C866" w14:textId="6D88D2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57CBBD5" w14:textId="3510FF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D3EBEDB" w14:textId="6827BC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09A792" w14:textId="77777777" w:rsidTr="008B0214">
        <w:tc>
          <w:tcPr>
            <w:tcW w:w="586" w:type="pct"/>
          </w:tcPr>
          <w:p w14:paraId="67FA351F" w14:textId="706E7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R4-2402284</w:t>
            </w:r>
          </w:p>
        </w:tc>
        <w:tc>
          <w:tcPr>
            <w:tcW w:w="1115" w:type="pct"/>
          </w:tcPr>
          <w:p w14:paraId="04D4CDE4" w14:textId="57D108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38.104: Correction on transmitter intermodulation additional requirements (Rel-17)</w:t>
            </w:r>
          </w:p>
        </w:tc>
        <w:tc>
          <w:tcPr>
            <w:tcW w:w="506" w:type="pct"/>
          </w:tcPr>
          <w:p w14:paraId="72EB5F52" w14:textId="094752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4AB4AF2B" w14:textId="1039CC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0B0F17F" w14:textId="146CAD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0582</w:t>
            </w:r>
          </w:p>
        </w:tc>
        <w:tc>
          <w:tcPr>
            <w:tcW w:w="229" w:type="pct"/>
          </w:tcPr>
          <w:p w14:paraId="6F2D45B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D765C0" w14:textId="2855A0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067577D" w14:textId="780277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793F6A2" w14:textId="11B8C5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2695C61" w14:textId="787369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8AF8FBE" w14:textId="77777777" w:rsidTr="008B0214">
        <w:tc>
          <w:tcPr>
            <w:tcW w:w="586" w:type="pct"/>
          </w:tcPr>
          <w:p w14:paraId="30302A77" w14:textId="322A56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R4-2402285</w:t>
            </w:r>
          </w:p>
        </w:tc>
        <w:tc>
          <w:tcPr>
            <w:tcW w:w="1115" w:type="pct"/>
          </w:tcPr>
          <w:p w14:paraId="42D9F3FE" w14:textId="1D3C84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38.104: Correction on transmitter intermodulation additional requirements (Rel-18)</w:t>
            </w:r>
          </w:p>
        </w:tc>
        <w:tc>
          <w:tcPr>
            <w:tcW w:w="506" w:type="pct"/>
          </w:tcPr>
          <w:p w14:paraId="3E722C2B" w14:textId="35B92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3D153FBE" w14:textId="1B04DD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33B38DB" w14:textId="24AB80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0583</w:t>
            </w:r>
          </w:p>
        </w:tc>
        <w:tc>
          <w:tcPr>
            <w:tcW w:w="229" w:type="pct"/>
          </w:tcPr>
          <w:p w14:paraId="42012B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F98C2C" w14:textId="627E2B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D8338C5" w14:textId="1D48CC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E25ADAA" w14:textId="0CE009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6843345" w14:textId="09E0C2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06C4419" w14:textId="77777777" w:rsidTr="008B0214">
        <w:tc>
          <w:tcPr>
            <w:tcW w:w="586" w:type="pct"/>
          </w:tcPr>
          <w:p w14:paraId="1CDCCB57" w14:textId="247D26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R4-2400704</w:t>
            </w:r>
          </w:p>
        </w:tc>
        <w:tc>
          <w:tcPr>
            <w:tcW w:w="1115" w:type="pct"/>
          </w:tcPr>
          <w:p w14:paraId="5D718333" w14:textId="7028EE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TS38.104 (CovEnh)</w:t>
            </w:r>
          </w:p>
        </w:tc>
        <w:tc>
          <w:tcPr>
            <w:tcW w:w="506" w:type="pct"/>
          </w:tcPr>
          <w:p w14:paraId="66C31703" w14:textId="6D5380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556C5F9" w14:textId="378583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CF5D346" w14:textId="18042E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0584</w:t>
            </w:r>
          </w:p>
        </w:tc>
        <w:tc>
          <w:tcPr>
            <w:tcW w:w="229" w:type="pct"/>
          </w:tcPr>
          <w:p w14:paraId="0DB6FAE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C4148F" w14:textId="737F8A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05584F8" w14:textId="7EF8C5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BDB01D3" w14:textId="28BABC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NR_cov_enh2-Perf</w:t>
            </w:r>
          </w:p>
        </w:tc>
        <w:tc>
          <w:tcPr>
            <w:tcW w:w="586" w:type="pct"/>
          </w:tcPr>
          <w:p w14:paraId="2BE1CC6D" w14:textId="1EE5A0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5F2E25E" w14:textId="77777777" w:rsidTr="008B0214">
        <w:tc>
          <w:tcPr>
            <w:tcW w:w="586" w:type="pct"/>
          </w:tcPr>
          <w:p w14:paraId="1988373E" w14:textId="71E2EF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R4-2402322</w:t>
            </w:r>
          </w:p>
        </w:tc>
        <w:tc>
          <w:tcPr>
            <w:tcW w:w="1115" w:type="pct"/>
          </w:tcPr>
          <w:p w14:paraId="19BC1254" w14:textId="2A1AAD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(NR_RAIL_EU_900MHz, NR_RAIL_EU_1900MHz_TDD) CR TS 38.104 - Updates related to LS from CEPT WG FM56</w:t>
            </w:r>
          </w:p>
        </w:tc>
        <w:tc>
          <w:tcPr>
            <w:tcW w:w="506" w:type="pct"/>
          </w:tcPr>
          <w:p w14:paraId="5F17DAF5" w14:textId="5C823B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137DCEB" w14:textId="0B39CE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722FD23" w14:textId="43BC50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0585</w:t>
            </w:r>
          </w:p>
        </w:tc>
        <w:tc>
          <w:tcPr>
            <w:tcW w:w="229" w:type="pct"/>
          </w:tcPr>
          <w:p w14:paraId="2455F26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41D063" w14:textId="2A6DAD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7E40D74" w14:textId="4C9A0A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E4EA6B" w14:textId="4CA286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NR_RAIL_EU_900MHz, NR_RAIL_EU_1900MHz_TDD</w:t>
            </w:r>
          </w:p>
        </w:tc>
        <w:tc>
          <w:tcPr>
            <w:tcW w:w="586" w:type="pct"/>
          </w:tcPr>
          <w:p w14:paraId="7301C516" w14:textId="1217A3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4B50152" w14:textId="77777777" w:rsidTr="008B0214">
        <w:tc>
          <w:tcPr>
            <w:tcW w:w="586" w:type="pct"/>
          </w:tcPr>
          <w:p w14:paraId="2160D314" w14:textId="6F007D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R4-2402323</w:t>
            </w:r>
          </w:p>
        </w:tc>
        <w:tc>
          <w:tcPr>
            <w:tcW w:w="1115" w:type="pct"/>
          </w:tcPr>
          <w:p w14:paraId="1A8E6775" w14:textId="00E637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(NR_RAIL_EU_900MHz, NR_RAIL_EU_1900MHz_TDD) CR TS 38.104 - Updates related to LS from CEPT WG FM56 - Rel18</w:t>
            </w:r>
          </w:p>
        </w:tc>
        <w:tc>
          <w:tcPr>
            <w:tcW w:w="506" w:type="pct"/>
          </w:tcPr>
          <w:p w14:paraId="6423A807" w14:textId="1ADBB0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6F1FB0B" w14:textId="790C9F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C38C16B" w14:textId="743E2C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0586</w:t>
            </w:r>
          </w:p>
        </w:tc>
        <w:tc>
          <w:tcPr>
            <w:tcW w:w="229" w:type="pct"/>
          </w:tcPr>
          <w:p w14:paraId="3860F95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B4A65C7" w14:textId="104293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2F8810" w14:textId="652FB0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A83C8EB" w14:textId="718754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NR_RAIL_EU_900MHz, NR_RAIL_EU_1900MHz_TDD</w:t>
            </w:r>
          </w:p>
        </w:tc>
        <w:tc>
          <w:tcPr>
            <w:tcW w:w="586" w:type="pct"/>
          </w:tcPr>
          <w:p w14:paraId="5CBFC9FE" w14:textId="6FBC6A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3CACEE1" w14:textId="77777777" w:rsidTr="008B0214">
        <w:tc>
          <w:tcPr>
            <w:tcW w:w="586" w:type="pct"/>
          </w:tcPr>
          <w:p w14:paraId="1EBA5022" w14:textId="666F49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R4-2402348</w:t>
            </w:r>
          </w:p>
        </w:tc>
        <w:tc>
          <w:tcPr>
            <w:tcW w:w="1115" w:type="pct"/>
          </w:tcPr>
          <w:p w14:paraId="6CA0FD05" w14:textId="565C1E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38.104 - BS spurious receiver protection note generalization R17</w:t>
            </w:r>
          </w:p>
        </w:tc>
        <w:tc>
          <w:tcPr>
            <w:tcW w:w="506" w:type="pct"/>
          </w:tcPr>
          <w:p w14:paraId="77178C65" w14:textId="271208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D71E7F7" w14:textId="79D34F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5DCD082" w14:textId="3AA089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0587</w:t>
            </w:r>
          </w:p>
        </w:tc>
        <w:tc>
          <w:tcPr>
            <w:tcW w:w="229" w:type="pct"/>
          </w:tcPr>
          <w:p w14:paraId="33380D0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57A9EC" w14:textId="3BC5F2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61E6BF2" w14:textId="340407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81FF901" w14:textId="1993DD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DA0903F" w14:textId="58A572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A99E70C" w14:textId="77777777" w:rsidTr="008B0214">
        <w:tc>
          <w:tcPr>
            <w:tcW w:w="586" w:type="pct"/>
          </w:tcPr>
          <w:p w14:paraId="4088091E" w14:textId="4D416B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R4-2403044</w:t>
            </w:r>
          </w:p>
        </w:tc>
        <w:tc>
          <w:tcPr>
            <w:tcW w:w="1115" w:type="pct"/>
          </w:tcPr>
          <w:p w14:paraId="3DD28EFA" w14:textId="61D783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38.104 - BS spurious receiver protection note generalization R17</w:t>
            </w:r>
          </w:p>
        </w:tc>
        <w:tc>
          <w:tcPr>
            <w:tcW w:w="506" w:type="pct"/>
          </w:tcPr>
          <w:p w14:paraId="51C3E6CF" w14:textId="23DBA1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37A72CE" w14:textId="3BC634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B934058" w14:textId="3DE53F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0587</w:t>
            </w:r>
          </w:p>
        </w:tc>
        <w:tc>
          <w:tcPr>
            <w:tcW w:w="229" w:type="pct"/>
          </w:tcPr>
          <w:p w14:paraId="0B18654F" w14:textId="1ED2F0B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1F34C8F" w14:textId="1D6999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CCE104" w14:textId="77311C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7E132D7" w14:textId="322AFB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05683A86" w14:textId="36118A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23565A" w14:textId="77777777" w:rsidTr="008B0214">
        <w:tc>
          <w:tcPr>
            <w:tcW w:w="586" w:type="pct"/>
          </w:tcPr>
          <w:p w14:paraId="5AA4FF77" w14:textId="40B486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R4-2402349</w:t>
            </w:r>
          </w:p>
        </w:tc>
        <w:tc>
          <w:tcPr>
            <w:tcW w:w="1115" w:type="pct"/>
          </w:tcPr>
          <w:p w14:paraId="06E94F60" w14:textId="688B36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38.104 - BS spurious receiver protection note generalization R18</w:t>
            </w:r>
          </w:p>
        </w:tc>
        <w:tc>
          <w:tcPr>
            <w:tcW w:w="506" w:type="pct"/>
          </w:tcPr>
          <w:p w14:paraId="3F96D2DE" w14:textId="3FADE6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82462F2" w14:textId="0D6E03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6F49EA7" w14:textId="50832A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0588</w:t>
            </w:r>
          </w:p>
        </w:tc>
        <w:tc>
          <w:tcPr>
            <w:tcW w:w="229" w:type="pct"/>
          </w:tcPr>
          <w:p w14:paraId="3177441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77CBF09" w14:textId="5309E5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7B9A672" w14:textId="3DC1BB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83325A7" w14:textId="4C54F2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6D384105" w14:textId="71E46D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6692045" w14:textId="77777777" w:rsidTr="008B0214">
        <w:tc>
          <w:tcPr>
            <w:tcW w:w="586" w:type="pct"/>
          </w:tcPr>
          <w:p w14:paraId="5FECF068" w14:textId="3A07EB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R4-2402473</w:t>
            </w:r>
          </w:p>
        </w:tc>
        <w:tc>
          <w:tcPr>
            <w:tcW w:w="1115" w:type="pct"/>
          </w:tcPr>
          <w:p w14:paraId="1FCFC29D" w14:textId="5CEB37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38.104: Clean up of operating band definitions tables in subclause 5.2</w:t>
            </w:r>
          </w:p>
        </w:tc>
        <w:tc>
          <w:tcPr>
            <w:tcW w:w="506" w:type="pct"/>
          </w:tcPr>
          <w:p w14:paraId="0069CC0B" w14:textId="46C5CF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5C56EA7" w14:textId="2DC022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232E066" w14:textId="3EFCB2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0589</w:t>
            </w:r>
          </w:p>
        </w:tc>
        <w:tc>
          <w:tcPr>
            <w:tcW w:w="229" w:type="pct"/>
          </w:tcPr>
          <w:p w14:paraId="64D7884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94538D" w14:textId="7F5523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4562BCD" w14:textId="0045E9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DB40AC" w14:textId="150C7B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4E4CE139" w14:textId="1AD9EE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D0C631" w14:textId="77777777" w:rsidTr="008B0214">
        <w:tc>
          <w:tcPr>
            <w:tcW w:w="586" w:type="pct"/>
          </w:tcPr>
          <w:p w14:paraId="0529D891" w14:textId="2B5039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R4-2402474</w:t>
            </w:r>
          </w:p>
        </w:tc>
        <w:tc>
          <w:tcPr>
            <w:tcW w:w="1115" w:type="pct"/>
          </w:tcPr>
          <w:p w14:paraId="3165D3F2" w14:textId="3FB49C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38.104: Clean up of operating band definitions tables in subclause 5.2</w:t>
            </w:r>
          </w:p>
        </w:tc>
        <w:tc>
          <w:tcPr>
            <w:tcW w:w="506" w:type="pct"/>
          </w:tcPr>
          <w:p w14:paraId="2A80B745" w14:textId="0ED318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7038911" w14:textId="536E43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DAE1117" w14:textId="48124F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0590</w:t>
            </w:r>
          </w:p>
        </w:tc>
        <w:tc>
          <w:tcPr>
            <w:tcW w:w="229" w:type="pct"/>
          </w:tcPr>
          <w:p w14:paraId="29D276E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A2728D9" w14:textId="018303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B56CC86" w14:textId="1A295A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BF0F34A" w14:textId="3F7092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15B24A15" w14:textId="5CBC54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16FF0CF" w14:textId="77777777" w:rsidTr="008B0214">
        <w:tc>
          <w:tcPr>
            <w:tcW w:w="586" w:type="pct"/>
          </w:tcPr>
          <w:p w14:paraId="0BCED0B3" w14:textId="6E763B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R4-2402537</w:t>
            </w:r>
          </w:p>
        </w:tc>
        <w:tc>
          <w:tcPr>
            <w:tcW w:w="1115" w:type="pct"/>
          </w:tcPr>
          <w:p w14:paraId="18292B30" w14:textId="48DFD7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Tx intermodulation core requirements in band n79</w:t>
            </w:r>
          </w:p>
        </w:tc>
        <w:tc>
          <w:tcPr>
            <w:tcW w:w="506" w:type="pct"/>
          </w:tcPr>
          <w:p w14:paraId="7E6A80D6" w14:textId="4E4BAE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56DD9EFB" w14:textId="48733F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0F28EC29" w14:textId="086045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0591</w:t>
            </w:r>
          </w:p>
        </w:tc>
        <w:tc>
          <w:tcPr>
            <w:tcW w:w="229" w:type="pct"/>
          </w:tcPr>
          <w:p w14:paraId="2FF8A6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21127F" w14:textId="704590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CCF85AE" w14:textId="37C993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0481B48" w14:textId="4B3805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494B8667" w14:textId="3F302F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15FFB4B" w14:textId="77777777" w:rsidTr="008B0214">
        <w:tc>
          <w:tcPr>
            <w:tcW w:w="586" w:type="pct"/>
          </w:tcPr>
          <w:p w14:paraId="5C0C2FFB" w14:textId="1A3852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R4-2403048</w:t>
            </w:r>
          </w:p>
        </w:tc>
        <w:tc>
          <w:tcPr>
            <w:tcW w:w="1115" w:type="pct"/>
          </w:tcPr>
          <w:p w14:paraId="5A99A7EB" w14:textId="7DCB55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Tx intermodulation core requirements in band n79</w:t>
            </w:r>
          </w:p>
        </w:tc>
        <w:tc>
          <w:tcPr>
            <w:tcW w:w="506" w:type="pct"/>
          </w:tcPr>
          <w:p w14:paraId="53CBC640" w14:textId="7CA7B9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4B8163F5" w14:textId="498ABC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DE49E9F" w14:textId="6A6C4D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0591</w:t>
            </w:r>
          </w:p>
        </w:tc>
        <w:tc>
          <w:tcPr>
            <w:tcW w:w="229" w:type="pct"/>
          </w:tcPr>
          <w:p w14:paraId="06A613D4" w14:textId="57F2DE3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C536C3B" w14:textId="1B43A4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76BE076" w14:textId="0D15DE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08EDE38" w14:textId="1AF879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23EFCB89" w14:textId="49515C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01853AB" w14:textId="77777777" w:rsidTr="008B0214">
        <w:tc>
          <w:tcPr>
            <w:tcW w:w="586" w:type="pct"/>
          </w:tcPr>
          <w:p w14:paraId="771B3E12" w14:textId="104E8C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R4-2402540</w:t>
            </w:r>
          </w:p>
        </w:tc>
        <w:tc>
          <w:tcPr>
            <w:tcW w:w="1115" w:type="pct"/>
          </w:tcPr>
          <w:p w14:paraId="6B29385D" w14:textId="306E32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Tx intermodulation core requirements in band n79 R18 mirror</w:t>
            </w:r>
          </w:p>
        </w:tc>
        <w:tc>
          <w:tcPr>
            <w:tcW w:w="506" w:type="pct"/>
          </w:tcPr>
          <w:p w14:paraId="2764437E" w14:textId="0E9335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4C7E0E6B" w14:textId="408AB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AFBE9F4" w14:textId="24E22E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0592</w:t>
            </w:r>
          </w:p>
        </w:tc>
        <w:tc>
          <w:tcPr>
            <w:tcW w:w="229" w:type="pct"/>
          </w:tcPr>
          <w:p w14:paraId="4D4AE94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DE3B550" w14:textId="141C04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3AF8F36" w14:textId="11E0F5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115D997" w14:textId="7E4836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6E4960ED" w14:textId="33659A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5A40849" w14:textId="77777777" w:rsidTr="008B0214">
        <w:tc>
          <w:tcPr>
            <w:tcW w:w="586" w:type="pct"/>
          </w:tcPr>
          <w:p w14:paraId="32EE27AD" w14:textId="20DEA2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R4-2402590</w:t>
            </w:r>
          </w:p>
        </w:tc>
        <w:tc>
          <w:tcPr>
            <w:tcW w:w="1115" w:type="pct"/>
          </w:tcPr>
          <w:p w14:paraId="7574E94B" w14:textId="180061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(NR_RAIL_EU_900MHz-Core, NR_RAIL_EU_1900MHz_TDD-Core) CR to TS 38.104: removal of obsolete co-location requirements for n100/n101 co-located with MFCN BS, Rel-17</w:t>
            </w:r>
          </w:p>
        </w:tc>
        <w:tc>
          <w:tcPr>
            <w:tcW w:w="506" w:type="pct"/>
          </w:tcPr>
          <w:p w14:paraId="2126CD19" w14:textId="61972A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896EC74" w14:textId="7F4EEB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00FA1D13" w14:textId="11B138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0593</w:t>
            </w:r>
          </w:p>
        </w:tc>
        <w:tc>
          <w:tcPr>
            <w:tcW w:w="229" w:type="pct"/>
          </w:tcPr>
          <w:p w14:paraId="163A09D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984FD4" w14:textId="56C230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3B4B60" w14:textId="72C9F1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C76B74" w14:textId="484BB5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86" w:type="pct"/>
          </w:tcPr>
          <w:p w14:paraId="3B722937" w14:textId="1B7CFC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E38D45D" w14:textId="77777777" w:rsidTr="008B0214">
        <w:tc>
          <w:tcPr>
            <w:tcW w:w="586" w:type="pct"/>
          </w:tcPr>
          <w:p w14:paraId="1A8E529C" w14:textId="6537E2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R4-2403704</w:t>
            </w:r>
          </w:p>
        </w:tc>
        <w:tc>
          <w:tcPr>
            <w:tcW w:w="1115" w:type="pct"/>
          </w:tcPr>
          <w:p w14:paraId="6103E005" w14:textId="2BFD20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(NR_RAIL_EU_900MHz-Core, NR_RAIL_EU_1900MHz_TDD-Core) CR to TS 38.104: removal of obsolete co-location requirements for n100/n101 co-located with MFCN BS, Rel-17</w:t>
            </w:r>
          </w:p>
        </w:tc>
        <w:tc>
          <w:tcPr>
            <w:tcW w:w="506" w:type="pct"/>
          </w:tcPr>
          <w:p w14:paraId="6CB6063E" w14:textId="28DAD0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E1A5DFB" w14:textId="6D8762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494178F" w14:textId="7DD66D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0593</w:t>
            </w:r>
          </w:p>
        </w:tc>
        <w:tc>
          <w:tcPr>
            <w:tcW w:w="229" w:type="pct"/>
          </w:tcPr>
          <w:p w14:paraId="7058BDAF" w14:textId="2640D74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771E2C8" w14:textId="20908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715BE0B" w14:textId="64352E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2865FD" w14:textId="67338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86" w:type="pct"/>
          </w:tcPr>
          <w:p w14:paraId="70DD8B60" w14:textId="3E6596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199EEEF" w14:textId="77777777" w:rsidTr="008B0214">
        <w:tc>
          <w:tcPr>
            <w:tcW w:w="586" w:type="pct"/>
          </w:tcPr>
          <w:p w14:paraId="0E8D25E5" w14:textId="49702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R4-2402591</w:t>
            </w:r>
          </w:p>
        </w:tc>
        <w:tc>
          <w:tcPr>
            <w:tcW w:w="1115" w:type="pct"/>
          </w:tcPr>
          <w:p w14:paraId="57F36B53" w14:textId="6E9640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(NR_RAIL_EU_900MHz-Core, NR_RAIL_EU_1900MHz_TDD-Core) CR to TS 38.104: removal of obsolete co-location requirements for n100/n101 co-located with MFCN BS, Rel-18</w:t>
            </w:r>
          </w:p>
        </w:tc>
        <w:tc>
          <w:tcPr>
            <w:tcW w:w="506" w:type="pct"/>
          </w:tcPr>
          <w:p w14:paraId="306944A4" w14:textId="1532DD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17B1A39" w14:textId="5B5750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AA9E3F4" w14:textId="3FB0A1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0594</w:t>
            </w:r>
          </w:p>
        </w:tc>
        <w:tc>
          <w:tcPr>
            <w:tcW w:w="229" w:type="pct"/>
          </w:tcPr>
          <w:p w14:paraId="629B136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43674C" w14:textId="763415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EDEC081" w14:textId="471EC6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28BCBEF" w14:textId="02AD6A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86" w:type="pct"/>
          </w:tcPr>
          <w:p w14:paraId="281B7D12" w14:textId="51DD91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7909336" w14:textId="77777777" w:rsidTr="008B0214">
        <w:tc>
          <w:tcPr>
            <w:tcW w:w="586" w:type="pct"/>
          </w:tcPr>
          <w:p w14:paraId="0E49C5B9" w14:textId="606C67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R4-2402594</w:t>
            </w:r>
          </w:p>
        </w:tc>
        <w:tc>
          <w:tcPr>
            <w:tcW w:w="1115" w:type="pct"/>
          </w:tcPr>
          <w:p w14:paraId="3F33063A" w14:textId="39CEF8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(NR_RAIL_EU_900MHz-Core, NR_RAIL_EU_1900MHz_TDD-Core) CR to TS 38.104: correction on n100/n101 deployment aspects and additional n100 OBUE requirement, Rel-17</w:t>
            </w:r>
          </w:p>
        </w:tc>
        <w:tc>
          <w:tcPr>
            <w:tcW w:w="506" w:type="pct"/>
          </w:tcPr>
          <w:p w14:paraId="2382A581" w14:textId="540EEF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61415CF" w14:textId="5C0CA6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2B959F23" w14:textId="6C6989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0595</w:t>
            </w:r>
          </w:p>
        </w:tc>
        <w:tc>
          <w:tcPr>
            <w:tcW w:w="229" w:type="pct"/>
          </w:tcPr>
          <w:p w14:paraId="2606BBA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591F59" w14:textId="27D690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5148FF1" w14:textId="6D6F5A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0E2FF13" w14:textId="63FDFC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86" w:type="pct"/>
          </w:tcPr>
          <w:p w14:paraId="6F602C4E" w14:textId="21CB71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01BAC8E" w14:textId="77777777" w:rsidTr="008B0214">
        <w:tc>
          <w:tcPr>
            <w:tcW w:w="586" w:type="pct"/>
          </w:tcPr>
          <w:p w14:paraId="24AE8CA8" w14:textId="60B775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R4-2403697</w:t>
            </w:r>
          </w:p>
        </w:tc>
        <w:tc>
          <w:tcPr>
            <w:tcW w:w="1115" w:type="pct"/>
          </w:tcPr>
          <w:p w14:paraId="5756D216" w14:textId="7914B5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(NR_RAIL_EU_900MHz-Core, NR_RAIL_EU_1900MHz_TDD-Core) CR to TS 38.104: correction on n100/n101 deployment aspects and additional n100 OBUE requirement, Rel-17</w:t>
            </w:r>
          </w:p>
        </w:tc>
        <w:tc>
          <w:tcPr>
            <w:tcW w:w="506" w:type="pct"/>
          </w:tcPr>
          <w:p w14:paraId="38C673A7" w14:textId="2A9117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04FA975" w14:textId="1B36E9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B24B488" w14:textId="24B0F3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0595</w:t>
            </w:r>
          </w:p>
        </w:tc>
        <w:tc>
          <w:tcPr>
            <w:tcW w:w="229" w:type="pct"/>
          </w:tcPr>
          <w:p w14:paraId="4A2ECD1A" w14:textId="33688D2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07F367E" w14:textId="4CFB74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B5A1D4C" w14:textId="65C429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22B5D1" w14:textId="316911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86" w:type="pct"/>
          </w:tcPr>
          <w:p w14:paraId="3DA5E3A9" w14:textId="26D6F3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113E8D5" w14:textId="77777777" w:rsidTr="008B0214">
        <w:tc>
          <w:tcPr>
            <w:tcW w:w="586" w:type="pct"/>
          </w:tcPr>
          <w:p w14:paraId="08BC5721" w14:textId="43D7E6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R4-2402595</w:t>
            </w:r>
          </w:p>
        </w:tc>
        <w:tc>
          <w:tcPr>
            <w:tcW w:w="1115" w:type="pct"/>
          </w:tcPr>
          <w:p w14:paraId="3C67359A" w14:textId="4CBD51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(NR_RAIL_EU_900MHz-Core, NR_RAIL_EU_1900MHz_TDD-Core) CR to TS 38.104: correction on n100/n101 deployment aspects and additional n100 OBUE requirement, Rel-18</w:t>
            </w:r>
          </w:p>
        </w:tc>
        <w:tc>
          <w:tcPr>
            <w:tcW w:w="506" w:type="pct"/>
          </w:tcPr>
          <w:p w14:paraId="5E8019A7" w14:textId="15E713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3650B29" w14:textId="5CF485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066A0887" w14:textId="2BB90D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0596</w:t>
            </w:r>
          </w:p>
        </w:tc>
        <w:tc>
          <w:tcPr>
            <w:tcW w:w="229" w:type="pct"/>
          </w:tcPr>
          <w:p w14:paraId="2CD5D46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243019D" w14:textId="75393E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FA1975C" w14:textId="302CC3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5388E84" w14:textId="405405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86" w:type="pct"/>
          </w:tcPr>
          <w:p w14:paraId="15C065F3" w14:textId="7261D6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516C87C" w14:textId="77777777" w:rsidTr="008B0214">
        <w:tc>
          <w:tcPr>
            <w:tcW w:w="586" w:type="pct"/>
          </w:tcPr>
          <w:p w14:paraId="673CA0D0" w14:textId="761605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R4-2403698</w:t>
            </w:r>
          </w:p>
        </w:tc>
        <w:tc>
          <w:tcPr>
            <w:tcW w:w="1115" w:type="pct"/>
          </w:tcPr>
          <w:p w14:paraId="1BF23BE2" w14:textId="45CF92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(NR_RAIL_EU_900MHz-Core, NR_RAIL_EU_1900MHz_TDD-Core) CR to TS 38.104: correction on n100/n101 deployment aspects and additional n100 OBUE requirement, Rel-18</w:t>
            </w:r>
          </w:p>
        </w:tc>
        <w:tc>
          <w:tcPr>
            <w:tcW w:w="506" w:type="pct"/>
          </w:tcPr>
          <w:p w14:paraId="36F00B4B" w14:textId="473F14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1EE0CF2" w14:textId="59F2A5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14736B72" w14:textId="4CD15A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0596</w:t>
            </w:r>
          </w:p>
        </w:tc>
        <w:tc>
          <w:tcPr>
            <w:tcW w:w="229" w:type="pct"/>
          </w:tcPr>
          <w:p w14:paraId="2AEDAB7D" w14:textId="1688388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AD8A14A" w14:textId="02EDA7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3B08DA4" w14:textId="723347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736ACDD" w14:textId="343DB3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86" w:type="pct"/>
          </w:tcPr>
          <w:p w14:paraId="57925D6B" w14:textId="3E12C0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33524EA" w14:textId="77777777" w:rsidTr="008B0214">
        <w:tc>
          <w:tcPr>
            <w:tcW w:w="586" w:type="pct"/>
          </w:tcPr>
          <w:p w14:paraId="5171F739" w14:textId="28D5E0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R4-2402612</w:t>
            </w:r>
          </w:p>
        </w:tc>
        <w:tc>
          <w:tcPr>
            <w:tcW w:w="1115" w:type="pct"/>
          </w:tcPr>
          <w:p w14:paraId="1C262372" w14:textId="301550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for enhanced channel raster</w:t>
            </w:r>
          </w:p>
        </w:tc>
        <w:tc>
          <w:tcPr>
            <w:tcW w:w="506" w:type="pct"/>
          </w:tcPr>
          <w:p w14:paraId="7E2A88CE" w14:textId="3CC7D5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40CF301C" w14:textId="5953A4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677583F4" w14:textId="78CFC8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0597</w:t>
            </w:r>
          </w:p>
        </w:tc>
        <w:tc>
          <w:tcPr>
            <w:tcW w:w="229" w:type="pct"/>
          </w:tcPr>
          <w:p w14:paraId="2254030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05FAA5" w14:textId="5640D7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C6D3527" w14:textId="10A943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49CEF42" w14:textId="488B43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7393ABDD" w14:textId="21A655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F5EE6BE" w14:textId="77777777" w:rsidTr="008B0214">
        <w:tc>
          <w:tcPr>
            <w:tcW w:w="586" w:type="pct"/>
          </w:tcPr>
          <w:p w14:paraId="5927BBF2" w14:textId="56C6E2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R4-2402637</w:t>
            </w:r>
          </w:p>
        </w:tc>
        <w:tc>
          <w:tcPr>
            <w:tcW w:w="1115" w:type="pct"/>
          </w:tcPr>
          <w:p w14:paraId="646229D3" w14:textId="26E3ED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(NR_channel_raster_enh-Core) CR to TS 38.104 for enhanced channel raster</w:t>
            </w:r>
          </w:p>
        </w:tc>
        <w:tc>
          <w:tcPr>
            <w:tcW w:w="506" w:type="pct"/>
          </w:tcPr>
          <w:p w14:paraId="24EB679C" w14:textId="111B1F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75F28AFC" w14:textId="588D3B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4CAD20A" w14:textId="3D3ACA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0597</w:t>
            </w:r>
          </w:p>
        </w:tc>
        <w:tc>
          <w:tcPr>
            <w:tcW w:w="229" w:type="pct"/>
          </w:tcPr>
          <w:p w14:paraId="23E8CA70" w14:textId="136964D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4AAE775" w14:textId="4D4DD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B7E32E5" w14:textId="3D4EA8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73484B" w14:textId="0D92B5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08A93B91" w14:textId="504C85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6CD258BF" w14:textId="77777777" w:rsidTr="008B0214">
        <w:tc>
          <w:tcPr>
            <w:tcW w:w="586" w:type="pct"/>
          </w:tcPr>
          <w:p w14:paraId="6C06E944" w14:textId="5CA397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R4-2402616</w:t>
            </w:r>
          </w:p>
        </w:tc>
        <w:tc>
          <w:tcPr>
            <w:tcW w:w="1115" w:type="pct"/>
          </w:tcPr>
          <w:p w14:paraId="602FD634" w14:textId="0AE72E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for sub 5MHz channel bandwidth</w:t>
            </w:r>
          </w:p>
        </w:tc>
        <w:tc>
          <w:tcPr>
            <w:tcW w:w="506" w:type="pct"/>
          </w:tcPr>
          <w:p w14:paraId="26397683" w14:textId="61ED28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05844F78" w14:textId="622BF8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3FE953D5" w14:textId="4BDAEE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0598</w:t>
            </w:r>
          </w:p>
        </w:tc>
        <w:tc>
          <w:tcPr>
            <w:tcW w:w="229" w:type="pct"/>
          </w:tcPr>
          <w:p w14:paraId="7541F6C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EA53FC7" w14:textId="28F85B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48CAF81" w14:textId="5AD94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35A53B" w14:textId="5C357B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59109935" w14:textId="0AC939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20889E8" w14:textId="77777777" w:rsidTr="008B0214">
        <w:tc>
          <w:tcPr>
            <w:tcW w:w="586" w:type="pct"/>
          </w:tcPr>
          <w:p w14:paraId="06B8AD73" w14:textId="4C9F90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R4-2402639</w:t>
            </w:r>
          </w:p>
        </w:tc>
        <w:tc>
          <w:tcPr>
            <w:tcW w:w="1115" w:type="pct"/>
          </w:tcPr>
          <w:p w14:paraId="75E2BEE2" w14:textId="207E1F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(NR_FR1_lessthan_5MHz_BW-Core) CR to TS 38.104 for sub 5MHz channel bandwidth</w:t>
            </w:r>
          </w:p>
        </w:tc>
        <w:tc>
          <w:tcPr>
            <w:tcW w:w="506" w:type="pct"/>
          </w:tcPr>
          <w:p w14:paraId="16C1E774" w14:textId="2186A0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7D910A7" w14:textId="44CC48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4D60A365" w14:textId="6C0184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0598</w:t>
            </w:r>
          </w:p>
        </w:tc>
        <w:tc>
          <w:tcPr>
            <w:tcW w:w="229" w:type="pct"/>
          </w:tcPr>
          <w:p w14:paraId="0F693389" w14:textId="11473B3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1EABA14" w14:textId="74B687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4F16AA8" w14:textId="196C3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957D42" w14:textId="66A91E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7DF318BA" w14:textId="0115B9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0ED02CA" w14:textId="77777777" w:rsidTr="008B0214">
        <w:tc>
          <w:tcPr>
            <w:tcW w:w="586" w:type="pct"/>
          </w:tcPr>
          <w:p w14:paraId="60D7A552" w14:textId="2F90EF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R4-2403693</w:t>
            </w:r>
          </w:p>
        </w:tc>
        <w:tc>
          <w:tcPr>
            <w:tcW w:w="1115" w:type="pct"/>
          </w:tcPr>
          <w:p w14:paraId="4BEE324D" w14:textId="66318B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(NR_FR1_lessthan_5MHz_BW-Core) CR to TS 38.104 for sub 5MHz channel bandwidth</w:t>
            </w:r>
          </w:p>
        </w:tc>
        <w:tc>
          <w:tcPr>
            <w:tcW w:w="506" w:type="pct"/>
          </w:tcPr>
          <w:p w14:paraId="0C0C82F3" w14:textId="15C5F7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70868FC" w14:textId="66BC7C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78B07B09" w14:textId="68113C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0598</w:t>
            </w:r>
          </w:p>
        </w:tc>
        <w:tc>
          <w:tcPr>
            <w:tcW w:w="229" w:type="pct"/>
          </w:tcPr>
          <w:p w14:paraId="256D1343" w14:textId="785D3B7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6488C914" w14:textId="2BBEBB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E96F900" w14:textId="4F3BD3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DB750E" w14:textId="453576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6E265DE5" w14:textId="2F00E2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41F6B457" w14:textId="77777777" w:rsidTr="008B0214">
        <w:tc>
          <w:tcPr>
            <w:tcW w:w="586" w:type="pct"/>
          </w:tcPr>
          <w:p w14:paraId="73A1373F" w14:textId="307147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R4-2403899</w:t>
            </w:r>
          </w:p>
        </w:tc>
        <w:tc>
          <w:tcPr>
            <w:tcW w:w="1115" w:type="pct"/>
          </w:tcPr>
          <w:p w14:paraId="0AD173CF" w14:textId="04DA31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38.104 CR implementation correction</w:t>
            </w:r>
          </w:p>
        </w:tc>
        <w:tc>
          <w:tcPr>
            <w:tcW w:w="506" w:type="pct"/>
          </w:tcPr>
          <w:p w14:paraId="205492DC" w14:textId="41AC76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</w:t>
            </w:r>
          </w:p>
        </w:tc>
        <w:tc>
          <w:tcPr>
            <w:tcW w:w="280" w:type="pct"/>
          </w:tcPr>
          <w:p w14:paraId="6792C069" w14:textId="105BF1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38.104</w:t>
            </w:r>
          </w:p>
        </w:tc>
        <w:tc>
          <w:tcPr>
            <w:tcW w:w="222" w:type="pct"/>
          </w:tcPr>
          <w:p w14:paraId="03EC68B8" w14:textId="3251DE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0599</w:t>
            </w:r>
          </w:p>
        </w:tc>
        <w:tc>
          <w:tcPr>
            <w:tcW w:w="229" w:type="pct"/>
          </w:tcPr>
          <w:p w14:paraId="1F7A15E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A68467" w14:textId="09C7DD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321C36" w14:textId="537CA2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17137AE" w14:textId="6F85EB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2F71F5FD" w14:textId="7FA67A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665DF6" w14:textId="77777777" w:rsidTr="008B0214">
        <w:tc>
          <w:tcPr>
            <w:tcW w:w="586" w:type="pct"/>
          </w:tcPr>
          <w:p w14:paraId="4C99D1C8" w14:textId="1B2F85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R4-2400071</w:t>
            </w:r>
          </w:p>
        </w:tc>
        <w:tc>
          <w:tcPr>
            <w:tcW w:w="1115" w:type="pct"/>
          </w:tcPr>
          <w:p w14:paraId="4411B8C0" w14:textId="091F79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for TS 38.106, Correction on Repeater output power for NCR</w:t>
            </w:r>
          </w:p>
        </w:tc>
        <w:tc>
          <w:tcPr>
            <w:tcW w:w="506" w:type="pct"/>
          </w:tcPr>
          <w:p w14:paraId="76E98872" w14:textId="17934B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824706D" w14:textId="08D112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28F9FEE9" w14:textId="57CC30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0051</w:t>
            </w:r>
          </w:p>
        </w:tc>
        <w:tc>
          <w:tcPr>
            <w:tcW w:w="229" w:type="pct"/>
          </w:tcPr>
          <w:p w14:paraId="19B4E7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C1345C3" w14:textId="4F78DD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A6817D8" w14:textId="6AD728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677051" w14:textId="5B2F55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694CABC4" w14:textId="41EAF3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FEAA557" w14:textId="77777777" w:rsidTr="008B0214">
        <w:tc>
          <w:tcPr>
            <w:tcW w:w="586" w:type="pct"/>
          </w:tcPr>
          <w:p w14:paraId="4EBC47ED" w14:textId="07D5B1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R4-2400072</w:t>
            </w:r>
          </w:p>
        </w:tc>
        <w:tc>
          <w:tcPr>
            <w:tcW w:w="1115" w:type="pct"/>
          </w:tcPr>
          <w:p w14:paraId="28203933" w14:textId="2C0587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for TS 38.106, Correction on antenna connector and TAB connector related symbols for NCR</w:t>
            </w:r>
          </w:p>
        </w:tc>
        <w:tc>
          <w:tcPr>
            <w:tcW w:w="506" w:type="pct"/>
          </w:tcPr>
          <w:p w14:paraId="773F14CB" w14:textId="6B2B59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A0DA396" w14:textId="791323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08498471" w14:textId="6E37BC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0052</w:t>
            </w:r>
          </w:p>
        </w:tc>
        <w:tc>
          <w:tcPr>
            <w:tcW w:w="229" w:type="pct"/>
          </w:tcPr>
          <w:p w14:paraId="076A997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8DA5AC" w14:textId="6B482D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819899C" w14:textId="4AFA29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C0DC26" w14:textId="7A06EF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4FCA534E" w14:textId="7726CD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0B3EEE23" w14:textId="77777777" w:rsidTr="008B0214">
        <w:tc>
          <w:tcPr>
            <w:tcW w:w="586" w:type="pct"/>
          </w:tcPr>
          <w:p w14:paraId="190A056F" w14:textId="084276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R4-2400073</w:t>
            </w:r>
          </w:p>
        </w:tc>
        <w:tc>
          <w:tcPr>
            <w:tcW w:w="1115" w:type="pct"/>
          </w:tcPr>
          <w:p w14:paraId="307F3676" w14:textId="78C059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for TS 38.106, Correction on terminology of repeater</w:t>
            </w:r>
          </w:p>
        </w:tc>
        <w:tc>
          <w:tcPr>
            <w:tcW w:w="506" w:type="pct"/>
          </w:tcPr>
          <w:p w14:paraId="1B591D1E" w14:textId="06294B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4BECFFB" w14:textId="794D72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673D9FFB" w14:textId="2B381E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0053</w:t>
            </w:r>
          </w:p>
        </w:tc>
        <w:tc>
          <w:tcPr>
            <w:tcW w:w="229" w:type="pct"/>
          </w:tcPr>
          <w:p w14:paraId="422F4B2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B640C3D" w14:textId="2307F2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36428C" w14:textId="02F572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4A3CC27" w14:textId="1D2DAD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6ADBBF18" w14:textId="7C5FA8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CEFDC34" w14:textId="77777777" w:rsidTr="008B0214">
        <w:tc>
          <w:tcPr>
            <w:tcW w:w="586" w:type="pct"/>
          </w:tcPr>
          <w:p w14:paraId="650E302D" w14:textId="38DF75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R4-2400106</w:t>
            </w:r>
          </w:p>
        </w:tc>
        <w:tc>
          <w:tcPr>
            <w:tcW w:w="1115" w:type="pct"/>
          </w:tcPr>
          <w:p w14:paraId="6C5B18BE" w14:textId="6F9B77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NR_netcon_repeater-Core) CR to TS 38.106 on RRM core requirements for NR network-controlled repeaters</w:t>
            </w:r>
          </w:p>
        </w:tc>
        <w:tc>
          <w:tcPr>
            <w:tcW w:w="506" w:type="pct"/>
          </w:tcPr>
          <w:p w14:paraId="7DD12E86" w14:textId="3A3D9D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CF2D479" w14:textId="68BE8C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6ACE014B" w14:textId="711E45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0054</w:t>
            </w:r>
          </w:p>
        </w:tc>
        <w:tc>
          <w:tcPr>
            <w:tcW w:w="229" w:type="pct"/>
          </w:tcPr>
          <w:p w14:paraId="7C14843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204602" w14:textId="3151D5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32A9E76" w14:textId="2B7E21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0DBF48" w14:textId="20DB60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4B6FD94A" w14:textId="1B24C0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0DAD2390" w14:textId="77777777" w:rsidTr="008B0214">
        <w:tc>
          <w:tcPr>
            <w:tcW w:w="586" w:type="pct"/>
          </w:tcPr>
          <w:p w14:paraId="272D2C6A" w14:textId="463A02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R4-2400227</w:t>
            </w:r>
          </w:p>
        </w:tc>
        <w:tc>
          <w:tcPr>
            <w:tcW w:w="1115" w:type="pct"/>
          </w:tcPr>
          <w:p w14:paraId="0B0DAF6F" w14:textId="3A85D6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38.106 on correction of requirement set applicability for NCR-MT</w:t>
            </w:r>
          </w:p>
        </w:tc>
        <w:tc>
          <w:tcPr>
            <w:tcW w:w="506" w:type="pct"/>
          </w:tcPr>
          <w:p w14:paraId="270FEF65" w14:textId="3B7C3D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295FC6C4" w14:textId="285B50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5A591535" w14:textId="521C56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0055</w:t>
            </w:r>
          </w:p>
        </w:tc>
        <w:tc>
          <w:tcPr>
            <w:tcW w:w="229" w:type="pct"/>
          </w:tcPr>
          <w:p w14:paraId="268F817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65E188" w14:textId="243AC5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18A068E" w14:textId="7DAA12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2A61DC" w14:textId="008189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7FF8FA74" w14:textId="04971E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4C433F9" w14:textId="77777777" w:rsidTr="008B0214">
        <w:tc>
          <w:tcPr>
            <w:tcW w:w="586" w:type="pct"/>
          </w:tcPr>
          <w:p w14:paraId="2FDE9E04" w14:textId="160A8C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R4-2402958</w:t>
            </w:r>
          </w:p>
        </w:tc>
        <w:tc>
          <w:tcPr>
            <w:tcW w:w="1115" w:type="pct"/>
          </w:tcPr>
          <w:p w14:paraId="0A60CB0F" w14:textId="2DBA41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38.106 on correction of requirement set applicability for NCR-MT</w:t>
            </w:r>
          </w:p>
        </w:tc>
        <w:tc>
          <w:tcPr>
            <w:tcW w:w="506" w:type="pct"/>
          </w:tcPr>
          <w:p w14:paraId="3E5ABC7E" w14:textId="5D7F5B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39FDF089" w14:textId="79DFEE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5E018B8A" w14:textId="1EC6B8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0055</w:t>
            </w:r>
          </w:p>
        </w:tc>
        <w:tc>
          <w:tcPr>
            <w:tcW w:w="229" w:type="pct"/>
          </w:tcPr>
          <w:p w14:paraId="7C5309D1" w14:textId="4895527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8AC8B38" w14:textId="2389A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E659339" w14:textId="73AD40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9CDCE2C" w14:textId="588B10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376B2701" w14:textId="6A13E4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83C67D" w14:textId="77777777" w:rsidTr="008B0214">
        <w:tc>
          <w:tcPr>
            <w:tcW w:w="586" w:type="pct"/>
          </w:tcPr>
          <w:p w14:paraId="0B637A6E" w14:textId="3F6272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R4-2400228</w:t>
            </w:r>
          </w:p>
        </w:tc>
        <w:tc>
          <w:tcPr>
            <w:tcW w:w="1115" w:type="pct"/>
          </w:tcPr>
          <w:p w14:paraId="025C86E9" w14:textId="3ED3DC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38.106 for editorial corrections</w:t>
            </w:r>
          </w:p>
        </w:tc>
        <w:tc>
          <w:tcPr>
            <w:tcW w:w="506" w:type="pct"/>
          </w:tcPr>
          <w:p w14:paraId="32B04DEB" w14:textId="60C406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280" w:type="pct"/>
          </w:tcPr>
          <w:p w14:paraId="30AA0FD5" w14:textId="5B363E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072E3899" w14:textId="4B1572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0056</w:t>
            </w:r>
          </w:p>
        </w:tc>
        <w:tc>
          <w:tcPr>
            <w:tcW w:w="229" w:type="pct"/>
          </w:tcPr>
          <w:p w14:paraId="133DED5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C81A4C" w14:textId="10C472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A5A5B6" w14:textId="5B5737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</w:t>
            </w:r>
          </w:p>
        </w:tc>
        <w:tc>
          <w:tcPr>
            <w:tcW w:w="1050" w:type="pct"/>
          </w:tcPr>
          <w:p w14:paraId="19D2F144" w14:textId="3BEDBC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4C7E6F61" w14:textId="2A6E08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5F4E959" w14:textId="77777777" w:rsidTr="008B0214">
        <w:tc>
          <w:tcPr>
            <w:tcW w:w="586" w:type="pct"/>
          </w:tcPr>
          <w:p w14:paraId="40CDADDA" w14:textId="6FA8C1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R4-2400823</w:t>
            </w:r>
          </w:p>
        </w:tc>
        <w:tc>
          <w:tcPr>
            <w:tcW w:w="1115" w:type="pct"/>
          </w:tcPr>
          <w:p w14:paraId="2D935FAF" w14:textId="380D0C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for TS 38.106 updating reference measurement channels</w:t>
            </w:r>
          </w:p>
        </w:tc>
        <w:tc>
          <w:tcPr>
            <w:tcW w:w="506" w:type="pct"/>
          </w:tcPr>
          <w:p w14:paraId="09CA8E1A" w14:textId="67B5CB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3ABA2089" w14:textId="444B9F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117EFE3D" w14:textId="243684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0057</w:t>
            </w:r>
          </w:p>
        </w:tc>
        <w:tc>
          <w:tcPr>
            <w:tcW w:w="229" w:type="pct"/>
          </w:tcPr>
          <w:p w14:paraId="4FEC352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C05F48" w14:textId="5A8EAC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140A85" w14:textId="2E8587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E48773" w14:textId="53BE80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4F2D3FC9" w14:textId="4E4CD4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9E8B482" w14:textId="77777777" w:rsidTr="008B0214">
        <w:tc>
          <w:tcPr>
            <w:tcW w:w="586" w:type="pct"/>
          </w:tcPr>
          <w:p w14:paraId="54363BAE" w14:textId="2F61A8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R4-2402957</w:t>
            </w:r>
          </w:p>
        </w:tc>
        <w:tc>
          <w:tcPr>
            <w:tcW w:w="1115" w:type="pct"/>
          </w:tcPr>
          <w:p w14:paraId="3F9C6365" w14:textId="508A4F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38.106 updating reference measurement channels</w:t>
            </w:r>
          </w:p>
        </w:tc>
        <w:tc>
          <w:tcPr>
            <w:tcW w:w="506" w:type="pct"/>
          </w:tcPr>
          <w:p w14:paraId="6D9DE3B8" w14:textId="6515FE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5D35F55D" w14:textId="17CCE4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7A12E3CC" w14:textId="2A5850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0057</w:t>
            </w:r>
          </w:p>
        </w:tc>
        <w:tc>
          <w:tcPr>
            <w:tcW w:w="229" w:type="pct"/>
          </w:tcPr>
          <w:p w14:paraId="41BA0258" w14:textId="1903036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7F8BFEA" w14:textId="23A708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CE73499" w14:textId="5A0852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D99B17" w14:textId="0C5D1E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131F7C1A" w14:textId="6B734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0B689D7" w14:textId="77777777" w:rsidTr="008B0214">
        <w:tc>
          <w:tcPr>
            <w:tcW w:w="586" w:type="pct"/>
          </w:tcPr>
          <w:p w14:paraId="16115FAD" w14:textId="55D2F1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R4-2402242</w:t>
            </w:r>
          </w:p>
        </w:tc>
        <w:tc>
          <w:tcPr>
            <w:tcW w:w="1115" w:type="pct"/>
          </w:tcPr>
          <w:p w14:paraId="33902A85" w14:textId="188C25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to TS 38.106 with corrections to NCR part</w:t>
            </w:r>
          </w:p>
        </w:tc>
        <w:tc>
          <w:tcPr>
            <w:tcW w:w="506" w:type="pct"/>
          </w:tcPr>
          <w:p w14:paraId="3CBBEC69" w14:textId="53893B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069458C" w14:textId="52CE06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319DD7B0" w14:textId="44DCA7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0058</w:t>
            </w:r>
          </w:p>
        </w:tc>
        <w:tc>
          <w:tcPr>
            <w:tcW w:w="229" w:type="pct"/>
          </w:tcPr>
          <w:p w14:paraId="0F684D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F80B3DD" w14:textId="6017B5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80FA2D" w14:textId="08A3DC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A0A88D6" w14:textId="115CF5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71303036" w14:textId="3651B2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DA2F1C2" w14:textId="77777777" w:rsidTr="008B0214">
        <w:tc>
          <w:tcPr>
            <w:tcW w:w="586" w:type="pct"/>
          </w:tcPr>
          <w:p w14:paraId="0BB09855" w14:textId="2F2174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R4-2402956</w:t>
            </w:r>
          </w:p>
        </w:tc>
        <w:tc>
          <w:tcPr>
            <w:tcW w:w="1115" w:type="pct"/>
          </w:tcPr>
          <w:p w14:paraId="10D0BAB7" w14:textId="317193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to TS 38.106 with corrections to NCR part</w:t>
            </w:r>
          </w:p>
        </w:tc>
        <w:tc>
          <w:tcPr>
            <w:tcW w:w="506" w:type="pct"/>
          </w:tcPr>
          <w:p w14:paraId="3297BD0C" w14:textId="6D2210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23C428A" w14:textId="4ECD44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5CD15F0E" w14:textId="33BDE4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0058</w:t>
            </w:r>
          </w:p>
        </w:tc>
        <w:tc>
          <w:tcPr>
            <w:tcW w:w="229" w:type="pct"/>
          </w:tcPr>
          <w:p w14:paraId="67387B65" w14:textId="16F1985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CE2C454" w14:textId="4D6D50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292C746" w14:textId="75B1D4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F38C89" w14:textId="42344F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6163683E" w14:textId="6BE1CF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72A28C" w14:textId="77777777" w:rsidTr="008B0214">
        <w:tc>
          <w:tcPr>
            <w:tcW w:w="586" w:type="pct"/>
          </w:tcPr>
          <w:p w14:paraId="4455D5D7" w14:textId="2AD2B6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R4-2402243</w:t>
            </w:r>
          </w:p>
        </w:tc>
        <w:tc>
          <w:tcPr>
            <w:tcW w:w="1115" w:type="pct"/>
          </w:tcPr>
          <w:p w14:paraId="2BF97D70" w14:textId="70A72D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to TS 38.106 with editorial corrections to NCR part</w:t>
            </w:r>
          </w:p>
        </w:tc>
        <w:tc>
          <w:tcPr>
            <w:tcW w:w="506" w:type="pct"/>
          </w:tcPr>
          <w:p w14:paraId="1D4DED7C" w14:textId="588EA5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19C5F93" w14:textId="736B21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770B66B6" w14:textId="6FF9AB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0059</w:t>
            </w:r>
          </w:p>
        </w:tc>
        <w:tc>
          <w:tcPr>
            <w:tcW w:w="229" w:type="pct"/>
          </w:tcPr>
          <w:p w14:paraId="0B704BE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1DAE05" w14:textId="58425E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3A9D761" w14:textId="0524B7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</w:t>
            </w:r>
          </w:p>
        </w:tc>
        <w:tc>
          <w:tcPr>
            <w:tcW w:w="1050" w:type="pct"/>
          </w:tcPr>
          <w:p w14:paraId="25B84489" w14:textId="6CA25A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2929FA43" w14:textId="2B7EE4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5C0BBD0A" w14:textId="77777777" w:rsidTr="008B0214">
        <w:tc>
          <w:tcPr>
            <w:tcW w:w="586" w:type="pct"/>
          </w:tcPr>
          <w:p w14:paraId="2D5BCD8B" w14:textId="496022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R4-2402291</w:t>
            </w:r>
          </w:p>
        </w:tc>
        <w:tc>
          <w:tcPr>
            <w:tcW w:w="1115" w:type="pct"/>
          </w:tcPr>
          <w:p w14:paraId="35E92610" w14:textId="081FC4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Repeater output power requirements</w:t>
            </w:r>
          </w:p>
        </w:tc>
        <w:tc>
          <w:tcPr>
            <w:tcW w:w="506" w:type="pct"/>
          </w:tcPr>
          <w:p w14:paraId="4C66021D" w14:textId="45BE9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006BE543" w14:textId="3BB4F2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4646DCD5" w14:textId="27BAEA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0060</w:t>
            </w:r>
          </w:p>
        </w:tc>
        <w:tc>
          <w:tcPr>
            <w:tcW w:w="229" w:type="pct"/>
          </w:tcPr>
          <w:p w14:paraId="2792B8A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C221AD" w14:textId="48B303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C92C93C" w14:textId="169F86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3EBF0B" w14:textId="00F84A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0033BDFA" w14:textId="505F18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7D4CDDC5" w14:textId="77777777" w:rsidTr="008B0214">
        <w:tc>
          <w:tcPr>
            <w:tcW w:w="586" w:type="pct"/>
          </w:tcPr>
          <w:p w14:paraId="317BC04F" w14:textId="08E4D0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R4-2402292</w:t>
            </w:r>
          </w:p>
        </w:tc>
        <w:tc>
          <w:tcPr>
            <w:tcW w:w="1115" w:type="pct"/>
          </w:tcPr>
          <w:p w14:paraId="738D6AD7" w14:textId="4D2235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NCR-MT channel bandwidth</w:t>
            </w:r>
          </w:p>
        </w:tc>
        <w:tc>
          <w:tcPr>
            <w:tcW w:w="506" w:type="pct"/>
          </w:tcPr>
          <w:p w14:paraId="1348B9A3" w14:textId="3474CF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68065BAF" w14:textId="0057CF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56F82EA0" w14:textId="43BB20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0061</w:t>
            </w:r>
          </w:p>
        </w:tc>
        <w:tc>
          <w:tcPr>
            <w:tcW w:w="229" w:type="pct"/>
          </w:tcPr>
          <w:p w14:paraId="0A21991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5FB4047" w14:textId="7CE6B9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2DDC8B8" w14:textId="3A60DE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16A2E63" w14:textId="313463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018242E4" w14:textId="41E6AF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2575BD8" w14:textId="77777777" w:rsidTr="008B0214">
        <w:tc>
          <w:tcPr>
            <w:tcW w:w="586" w:type="pct"/>
          </w:tcPr>
          <w:p w14:paraId="10DD414A" w14:textId="7C6B48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R4-2402959</w:t>
            </w:r>
          </w:p>
        </w:tc>
        <w:tc>
          <w:tcPr>
            <w:tcW w:w="1115" w:type="pct"/>
          </w:tcPr>
          <w:p w14:paraId="131E644A" w14:textId="3ABB11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NCR-MT channel bandwidth</w:t>
            </w:r>
          </w:p>
        </w:tc>
        <w:tc>
          <w:tcPr>
            <w:tcW w:w="506" w:type="pct"/>
          </w:tcPr>
          <w:p w14:paraId="0FFA2B66" w14:textId="35AC69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0B5FAA98" w14:textId="3262AA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70204815" w14:textId="0E29FA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0061</w:t>
            </w:r>
          </w:p>
        </w:tc>
        <w:tc>
          <w:tcPr>
            <w:tcW w:w="229" w:type="pct"/>
          </w:tcPr>
          <w:p w14:paraId="217A36AE" w14:textId="7B6E2D5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8907E29" w14:textId="4CCD48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A44D9A4" w14:textId="7A5119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5E2DE4" w14:textId="1439C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4E1337FA" w14:textId="0743EE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29097D7" w14:textId="77777777" w:rsidTr="008B0214">
        <w:tc>
          <w:tcPr>
            <w:tcW w:w="586" w:type="pct"/>
          </w:tcPr>
          <w:p w14:paraId="39106D04" w14:textId="101DEC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R4-2402293</w:t>
            </w:r>
          </w:p>
        </w:tc>
        <w:tc>
          <w:tcPr>
            <w:tcW w:w="1115" w:type="pct"/>
          </w:tcPr>
          <w:p w14:paraId="463314E9" w14:textId="6700D2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 Maximum offset of the operating band unwanted emissions mask from the operating band edge</w:t>
            </w:r>
          </w:p>
        </w:tc>
        <w:tc>
          <w:tcPr>
            <w:tcW w:w="506" w:type="pct"/>
          </w:tcPr>
          <w:p w14:paraId="30B5FC0C" w14:textId="259CF1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50932430" w14:textId="10F36A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37E01862" w14:textId="655163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0062</w:t>
            </w:r>
          </w:p>
        </w:tc>
        <w:tc>
          <w:tcPr>
            <w:tcW w:w="229" w:type="pct"/>
          </w:tcPr>
          <w:p w14:paraId="2B14445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38F78AE" w14:textId="7E5BF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157D54" w14:textId="2857CA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D7602B7" w14:textId="4B05E3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7353026A" w14:textId="3C06AA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5FD51CD7" w14:textId="77777777" w:rsidTr="008B0214">
        <w:tc>
          <w:tcPr>
            <w:tcW w:w="586" w:type="pct"/>
          </w:tcPr>
          <w:p w14:paraId="079D1C5A" w14:textId="0DC046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R4-2402294</w:t>
            </w:r>
          </w:p>
        </w:tc>
        <w:tc>
          <w:tcPr>
            <w:tcW w:w="1115" w:type="pct"/>
          </w:tcPr>
          <w:p w14:paraId="31556769" w14:textId="24658F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NR repeater transmitter spurious emissions requirements (rel-17)</w:t>
            </w:r>
          </w:p>
        </w:tc>
        <w:tc>
          <w:tcPr>
            <w:tcW w:w="506" w:type="pct"/>
          </w:tcPr>
          <w:p w14:paraId="346D0242" w14:textId="673D3F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54FC7305" w14:textId="33AA29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73D566DF" w14:textId="21F5AD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0063</w:t>
            </w:r>
          </w:p>
        </w:tc>
        <w:tc>
          <w:tcPr>
            <w:tcW w:w="229" w:type="pct"/>
          </w:tcPr>
          <w:p w14:paraId="5CD873F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E5CDC7" w14:textId="690B9A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9143F94" w14:textId="7D2386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8D80D5F" w14:textId="56FCF8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NR_repeaters-Core</w:t>
            </w:r>
          </w:p>
        </w:tc>
        <w:tc>
          <w:tcPr>
            <w:tcW w:w="586" w:type="pct"/>
          </w:tcPr>
          <w:p w14:paraId="2385D1FA" w14:textId="41CCF0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549B0EB" w14:textId="77777777" w:rsidTr="008B0214">
        <w:tc>
          <w:tcPr>
            <w:tcW w:w="586" w:type="pct"/>
          </w:tcPr>
          <w:p w14:paraId="5AC57A7E" w14:textId="6714F1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R4-2403068</w:t>
            </w:r>
          </w:p>
        </w:tc>
        <w:tc>
          <w:tcPr>
            <w:tcW w:w="1115" w:type="pct"/>
          </w:tcPr>
          <w:p w14:paraId="64F914A7" w14:textId="2980A1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NR repeater transmitter spurious emissions requirements (rel-17)</w:t>
            </w:r>
          </w:p>
        </w:tc>
        <w:tc>
          <w:tcPr>
            <w:tcW w:w="506" w:type="pct"/>
          </w:tcPr>
          <w:p w14:paraId="429A458D" w14:textId="46BE81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336B07DE" w14:textId="1570A7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2C199ABA" w14:textId="1DC65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0063</w:t>
            </w:r>
          </w:p>
        </w:tc>
        <w:tc>
          <w:tcPr>
            <w:tcW w:w="229" w:type="pct"/>
          </w:tcPr>
          <w:p w14:paraId="6D51AB8F" w14:textId="5D82D9A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12F6C8E" w14:textId="7FE466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647B19" w14:textId="782D16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0D33D23" w14:textId="74D795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NR_repeaters-Core</w:t>
            </w:r>
          </w:p>
        </w:tc>
        <w:tc>
          <w:tcPr>
            <w:tcW w:w="586" w:type="pct"/>
          </w:tcPr>
          <w:p w14:paraId="42DD0D07" w14:textId="0DA200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C57C283" w14:textId="77777777" w:rsidTr="008B0214">
        <w:tc>
          <w:tcPr>
            <w:tcW w:w="586" w:type="pct"/>
          </w:tcPr>
          <w:p w14:paraId="1D4D1B98" w14:textId="1DCDD1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R4-2402295</w:t>
            </w:r>
          </w:p>
        </w:tc>
        <w:tc>
          <w:tcPr>
            <w:tcW w:w="1115" w:type="pct"/>
          </w:tcPr>
          <w:p w14:paraId="322863D8" w14:textId="7BFDAB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NR repeater transmitter spurious emissions requirements (rel-18)</w:t>
            </w:r>
          </w:p>
        </w:tc>
        <w:tc>
          <w:tcPr>
            <w:tcW w:w="506" w:type="pct"/>
          </w:tcPr>
          <w:p w14:paraId="528B3633" w14:textId="4DB4CF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41AB2F79" w14:textId="2C9AC6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5F4912D7" w14:textId="48CB01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0064</w:t>
            </w:r>
          </w:p>
        </w:tc>
        <w:tc>
          <w:tcPr>
            <w:tcW w:w="229" w:type="pct"/>
          </w:tcPr>
          <w:p w14:paraId="1164B2C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F2C1D24" w14:textId="2F1755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A66D089" w14:textId="2D2856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5AE52C" w14:textId="7F9BC0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NR_repeaters-Core</w:t>
            </w:r>
          </w:p>
        </w:tc>
        <w:tc>
          <w:tcPr>
            <w:tcW w:w="586" w:type="pct"/>
          </w:tcPr>
          <w:p w14:paraId="5B1694CF" w14:textId="154058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A8EA041" w14:textId="77777777" w:rsidTr="008B0214">
        <w:tc>
          <w:tcPr>
            <w:tcW w:w="586" w:type="pct"/>
          </w:tcPr>
          <w:p w14:paraId="7268C1AC" w14:textId="5CA6A8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R4-2403069</w:t>
            </w:r>
          </w:p>
        </w:tc>
        <w:tc>
          <w:tcPr>
            <w:tcW w:w="1115" w:type="pct"/>
          </w:tcPr>
          <w:p w14:paraId="37DACAE3" w14:textId="00ADE7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38.106: NR repeater transmitter spurious emissions requirements (rel-18)</w:t>
            </w:r>
          </w:p>
        </w:tc>
        <w:tc>
          <w:tcPr>
            <w:tcW w:w="506" w:type="pct"/>
          </w:tcPr>
          <w:p w14:paraId="5FA6336A" w14:textId="2AA166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060F5841" w14:textId="0CD4F9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15B97AED" w14:textId="617D6D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0064</w:t>
            </w:r>
          </w:p>
        </w:tc>
        <w:tc>
          <w:tcPr>
            <w:tcW w:w="229" w:type="pct"/>
          </w:tcPr>
          <w:p w14:paraId="07AD8A40" w14:textId="23E5C69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79D7CE9" w14:textId="4100D3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CDD14E" w14:textId="57AC2E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E3954B" w14:textId="038D1D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NR_repeaters-Core</w:t>
            </w:r>
          </w:p>
        </w:tc>
        <w:tc>
          <w:tcPr>
            <w:tcW w:w="586" w:type="pct"/>
          </w:tcPr>
          <w:p w14:paraId="36E35708" w14:textId="57B0E6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241142" w14:textId="77777777" w:rsidTr="008B0214">
        <w:tc>
          <w:tcPr>
            <w:tcW w:w="586" w:type="pct"/>
          </w:tcPr>
          <w:p w14:paraId="6A5033C0" w14:textId="13B6F4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R4-2402381</w:t>
            </w:r>
          </w:p>
        </w:tc>
        <w:tc>
          <w:tcPr>
            <w:tcW w:w="1115" w:type="pct"/>
          </w:tcPr>
          <w:p w14:paraId="21DE302F" w14:textId="6CD0D4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Draft CR for TS38.106 on conducted performance requirements for NCR-MT</w:t>
            </w:r>
          </w:p>
        </w:tc>
        <w:tc>
          <w:tcPr>
            <w:tcW w:w="506" w:type="pct"/>
          </w:tcPr>
          <w:p w14:paraId="63EB2FF9" w14:textId="227FFD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09C4670" w14:textId="2336D4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16470E82" w14:textId="097458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0065</w:t>
            </w:r>
          </w:p>
        </w:tc>
        <w:tc>
          <w:tcPr>
            <w:tcW w:w="229" w:type="pct"/>
          </w:tcPr>
          <w:p w14:paraId="3F04403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2006D3" w14:textId="4F6738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4B290C3" w14:textId="45E4AA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16866F3" w14:textId="707E96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86" w:type="pct"/>
          </w:tcPr>
          <w:p w14:paraId="0D425784" w14:textId="4370BE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6CD0F6" w14:textId="77777777" w:rsidTr="008B0214">
        <w:tc>
          <w:tcPr>
            <w:tcW w:w="586" w:type="pct"/>
          </w:tcPr>
          <w:p w14:paraId="5C81095D" w14:textId="43992B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R4-2403573</w:t>
            </w:r>
          </w:p>
        </w:tc>
        <w:tc>
          <w:tcPr>
            <w:tcW w:w="1115" w:type="pct"/>
          </w:tcPr>
          <w:p w14:paraId="5D511597" w14:textId="661A7E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Core maintenance for NR Network-controlled Repeaters</w:t>
            </w:r>
          </w:p>
        </w:tc>
        <w:tc>
          <w:tcPr>
            <w:tcW w:w="506" w:type="pct"/>
          </w:tcPr>
          <w:p w14:paraId="0AB635C6" w14:textId="216BE3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B39A056" w14:textId="42FEDB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38.106</w:t>
            </w:r>
          </w:p>
        </w:tc>
        <w:tc>
          <w:tcPr>
            <w:tcW w:w="222" w:type="pct"/>
          </w:tcPr>
          <w:p w14:paraId="3CC8A795" w14:textId="46431F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0066</w:t>
            </w:r>
          </w:p>
        </w:tc>
        <w:tc>
          <w:tcPr>
            <w:tcW w:w="229" w:type="pct"/>
          </w:tcPr>
          <w:p w14:paraId="78D1DCA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60A4D6E" w14:textId="182E0E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49444F" w14:textId="39DE52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9CE7240" w14:textId="2115BE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4001DC4A" w14:textId="5A3A8C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F4C770" w14:textId="77777777" w:rsidTr="008B0214">
        <w:tc>
          <w:tcPr>
            <w:tcW w:w="586" w:type="pct"/>
          </w:tcPr>
          <w:p w14:paraId="06B27650" w14:textId="2C93F7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R4-2400035</w:t>
            </w:r>
          </w:p>
        </w:tc>
        <w:tc>
          <w:tcPr>
            <w:tcW w:w="1115" w:type="pct"/>
          </w:tcPr>
          <w:p w14:paraId="07718088" w14:textId="438D54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38.108, Correction on general SAN transmitter spurious emission limits in FR1</w:t>
            </w:r>
          </w:p>
        </w:tc>
        <w:tc>
          <w:tcPr>
            <w:tcW w:w="506" w:type="pct"/>
          </w:tcPr>
          <w:p w14:paraId="285C8DFE" w14:textId="1FEB24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01BFFFAD" w14:textId="1AD952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3DC03E61" w14:textId="1E3B46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0050</w:t>
            </w:r>
          </w:p>
        </w:tc>
        <w:tc>
          <w:tcPr>
            <w:tcW w:w="229" w:type="pct"/>
          </w:tcPr>
          <w:p w14:paraId="1325E15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F437A43" w14:textId="630704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AB62F23" w14:textId="1F427F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3B208A" w14:textId="5513D6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595C2B44" w14:textId="750C57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768F91" w14:textId="77777777" w:rsidTr="008B0214">
        <w:tc>
          <w:tcPr>
            <w:tcW w:w="586" w:type="pct"/>
          </w:tcPr>
          <w:p w14:paraId="4920B087" w14:textId="136E85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R4-2400036</w:t>
            </w:r>
          </w:p>
        </w:tc>
        <w:tc>
          <w:tcPr>
            <w:tcW w:w="1115" w:type="pct"/>
          </w:tcPr>
          <w:p w14:paraId="06210902" w14:textId="1206E7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38.108, Correction on general SAN transmitter spurious emission limits in FR1</w:t>
            </w:r>
          </w:p>
        </w:tc>
        <w:tc>
          <w:tcPr>
            <w:tcW w:w="506" w:type="pct"/>
          </w:tcPr>
          <w:p w14:paraId="3C634820" w14:textId="2DFEA6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7D2C885" w14:textId="1D40DB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7C63686F" w14:textId="5C412D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0051</w:t>
            </w:r>
          </w:p>
        </w:tc>
        <w:tc>
          <w:tcPr>
            <w:tcW w:w="229" w:type="pct"/>
          </w:tcPr>
          <w:p w14:paraId="0CAA6D8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38899F" w14:textId="4B898E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04475D" w14:textId="773200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C32BA3D" w14:textId="543B77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511F9A7D" w14:textId="085A07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FAA4B62" w14:textId="77777777" w:rsidTr="008B0214">
        <w:tc>
          <w:tcPr>
            <w:tcW w:w="586" w:type="pct"/>
          </w:tcPr>
          <w:p w14:paraId="14D9B662" w14:textId="531AD1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R4-2401781</w:t>
            </w:r>
          </w:p>
        </w:tc>
        <w:tc>
          <w:tcPr>
            <w:tcW w:w="1115" w:type="pct"/>
          </w:tcPr>
          <w:p w14:paraId="7F36911C" w14:textId="46D2F9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38.108 to update NTN frequency range (R17)</w:t>
            </w:r>
          </w:p>
        </w:tc>
        <w:tc>
          <w:tcPr>
            <w:tcW w:w="506" w:type="pct"/>
          </w:tcPr>
          <w:p w14:paraId="6B69D242" w14:textId="26C7E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5B42E2E" w14:textId="5EB675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7C5C6C74" w14:textId="18B829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0052</w:t>
            </w:r>
          </w:p>
        </w:tc>
        <w:tc>
          <w:tcPr>
            <w:tcW w:w="229" w:type="pct"/>
          </w:tcPr>
          <w:p w14:paraId="00B9A4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CF67C89" w14:textId="6C188F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7149433" w14:textId="0553BD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B863447" w14:textId="78882B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66907A22" w14:textId="1B0666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8AA4EA5" w14:textId="77777777" w:rsidTr="008B0214">
        <w:tc>
          <w:tcPr>
            <w:tcW w:w="586" w:type="pct"/>
          </w:tcPr>
          <w:p w14:paraId="1348FD07" w14:textId="2897CE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R4-2403822</w:t>
            </w:r>
          </w:p>
        </w:tc>
        <w:tc>
          <w:tcPr>
            <w:tcW w:w="1115" w:type="pct"/>
          </w:tcPr>
          <w:p w14:paraId="721FA45F" w14:textId="62DA1E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38.108 to update NTN frequency range (R17)</w:t>
            </w:r>
          </w:p>
        </w:tc>
        <w:tc>
          <w:tcPr>
            <w:tcW w:w="506" w:type="pct"/>
          </w:tcPr>
          <w:p w14:paraId="42F1BE82" w14:textId="64CD32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F264D94" w14:textId="2F1F02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0B7B0421" w14:textId="53B768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0052</w:t>
            </w:r>
          </w:p>
        </w:tc>
        <w:tc>
          <w:tcPr>
            <w:tcW w:w="229" w:type="pct"/>
          </w:tcPr>
          <w:p w14:paraId="095A25E8" w14:textId="3E37213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26CE66F" w14:textId="640224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6D11029" w14:textId="414132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D65B496" w14:textId="7D46CC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61CDA11A" w14:textId="202B7E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1477D3D" w14:textId="77777777" w:rsidTr="008B0214">
        <w:tc>
          <w:tcPr>
            <w:tcW w:w="586" w:type="pct"/>
          </w:tcPr>
          <w:p w14:paraId="75A684A6" w14:textId="6E9C74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R4-2401782</w:t>
            </w:r>
          </w:p>
        </w:tc>
        <w:tc>
          <w:tcPr>
            <w:tcW w:w="1115" w:type="pct"/>
          </w:tcPr>
          <w:p w14:paraId="103BBC29" w14:textId="031F46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for TS 38.108 to update NTN frequency range (R18)</w:t>
            </w:r>
          </w:p>
        </w:tc>
        <w:tc>
          <w:tcPr>
            <w:tcW w:w="506" w:type="pct"/>
          </w:tcPr>
          <w:p w14:paraId="5EAE1B14" w14:textId="61CECE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851B238" w14:textId="55E0F1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512EF405" w14:textId="31AF20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0053</w:t>
            </w:r>
          </w:p>
        </w:tc>
        <w:tc>
          <w:tcPr>
            <w:tcW w:w="229" w:type="pct"/>
          </w:tcPr>
          <w:p w14:paraId="1154505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99E780" w14:textId="2671D5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D52FC8F" w14:textId="780A46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3AFB25E" w14:textId="3D2F47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665AB7BB" w14:textId="59C7A8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17129F" w14:textId="77777777" w:rsidTr="008B0214">
        <w:tc>
          <w:tcPr>
            <w:tcW w:w="586" w:type="pct"/>
          </w:tcPr>
          <w:p w14:paraId="2B2884E4" w14:textId="6A322C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R4-2402109</w:t>
            </w:r>
          </w:p>
        </w:tc>
        <w:tc>
          <w:tcPr>
            <w:tcW w:w="1115" w:type="pct"/>
          </w:tcPr>
          <w:p w14:paraId="4C7EFA04" w14:textId="21D9D4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38.108: correction on enhanced channel raster</w:t>
            </w:r>
          </w:p>
        </w:tc>
        <w:tc>
          <w:tcPr>
            <w:tcW w:w="506" w:type="pct"/>
          </w:tcPr>
          <w:p w14:paraId="3E4A4777" w14:textId="3CAC71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2A47C2B" w14:textId="3E8352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3B3C5297" w14:textId="4F13A0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0054</w:t>
            </w:r>
          </w:p>
        </w:tc>
        <w:tc>
          <w:tcPr>
            <w:tcW w:w="229" w:type="pct"/>
          </w:tcPr>
          <w:p w14:paraId="143943F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F073A0" w14:textId="3F090F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A90C3B9" w14:textId="59AC3E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B18120" w14:textId="3FF843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0AB37834" w14:textId="324820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5E339E6" w14:textId="77777777" w:rsidTr="008B0214">
        <w:tc>
          <w:tcPr>
            <w:tcW w:w="586" w:type="pct"/>
          </w:tcPr>
          <w:p w14:paraId="50AF7512" w14:textId="7930CD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R4-2403838</w:t>
            </w:r>
          </w:p>
        </w:tc>
        <w:tc>
          <w:tcPr>
            <w:tcW w:w="1115" w:type="pct"/>
          </w:tcPr>
          <w:p w14:paraId="762B0702" w14:textId="605AA3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38.108: correction on enhanced channel raster</w:t>
            </w:r>
          </w:p>
        </w:tc>
        <w:tc>
          <w:tcPr>
            <w:tcW w:w="506" w:type="pct"/>
          </w:tcPr>
          <w:p w14:paraId="6BB8BEE7" w14:textId="1048AB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9808267" w14:textId="4EEB3A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42178535" w14:textId="313A17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0054</w:t>
            </w:r>
          </w:p>
        </w:tc>
        <w:tc>
          <w:tcPr>
            <w:tcW w:w="229" w:type="pct"/>
          </w:tcPr>
          <w:p w14:paraId="1B5E094A" w14:textId="1C98902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19716DB" w14:textId="23DF5B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54812A" w14:textId="4AB97E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0EBE52C" w14:textId="4936D4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86" w:type="pct"/>
          </w:tcPr>
          <w:p w14:paraId="24C3C82D" w14:textId="577CA6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00593F1" w14:textId="77777777" w:rsidTr="008B0214">
        <w:tc>
          <w:tcPr>
            <w:tcW w:w="586" w:type="pct"/>
          </w:tcPr>
          <w:p w14:paraId="1F50DEA9" w14:textId="710931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R4-2402328</w:t>
            </w:r>
          </w:p>
        </w:tc>
        <w:tc>
          <w:tcPr>
            <w:tcW w:w="1115" w:type="pct"/>
          </w:tcPr>
          <w:p w14:paraId="7C7AC990" w14:textId="08B761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NTN enhancement: Running CR to TS 38.108 NTN Ka-band</w:t>
            </w:r>
          </w:p>
        </w:tc>
        <w:tc>
          <w:tcPr>
            <w:tcW w:w="506" w:type="pct"/>
          </w:tcPr>
          <w:p w14:paraId="0D93A728" w14:textId="7E2CF2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4805729" w14:textId="1D71B1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7A9CB17C" w14:textId="2DBD83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0055</w:t>
            </w:r>
          </w:p>
        </w:tc>
        <w:tc>
          <w:tcPr>
            <w:tcW w:w="229" w:type="pct"/>
          </w:tcPr>
          <w:p w14:paraId="6851C9F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BE2CE6" w14:textId="5A64AA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ECD4C6C" w14:textId="62E706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14F98F0C" w14:textId="53EF2A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44F18199" w14:textId="193EE1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3B140E6" w14:textId="77777777" w:rsidTr="008B0214">
        <w:tc>
          <w:tcPr>
            <w:tcW w:w="586" w:type="pct"/>
          </w:tcPr>
          <w:p w14:paraId="0BB0F68B" w14:textId="321384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R4-2402965</w:t>
            </w:r>
          </w:p>
        </w:tc>
        <w:tc>
          <w:tcPr>
            <w:tcW w:w="1115" w:type="pct"/>
          </w:tcPr>
          <w:p w14:paraId="1EEEDAE3" w14:textId="31C3B8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NTN enhancement: Running CR to TS 38.108 NTN Ka-band</w:t>
            </w:r>
          </w:p>
        </w:tc>
        <w:tc>
          <w:tcPr>
            <w:tcW w:w="506" w:type="pct"/>
          </w:tcPr>
          <w:p w14:paraId="4C4FE645" w14:textId="3C7B79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041BA90" w14:textId="67EDD6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38.108</w:t>
            </w:r>
          </w:p>
        </w:tc>
        <w:tc>
          <w:tcPr>
            <w:tcW w:w="222" w:type="pct"/>
          </w:tcPr>
          <w:p w14:paraId="649EE374" w14:textId="2A5994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0055</w:t>
            </w:r>
          </w:p>
        </w:tc>
        <w:tc>
          <w:tcPr>
            <w:tcW w:w="229" w:type="pct"/>
          </w:tcPr>
          <w:p w14:paraId="3E88BB5F" w14:textId="4997BBF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E890A60" w14:textId="5D132F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A5FB6B5" w14:textId="442263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14F0E937" w14:textId="764570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792FA3F1" w14:textId="60FAB7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3E64F809" w14:textId="77777777" w:rsidTr="008B0214">
        <w:tc>
          <w:tcPr>
            <w:tcW w:w="586" w:type="pct"/>
          </w:tcPr>
          <w:p w14:paraId="55FA8E99" w14:textId="428C38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R4-2402770</w:t>
            </w:r>
          </w:p>
        </w:tc>
        <w:tc>
          <w:tcPr>
            <w:tcW w:w="1115" w:type="pct"/>
          </w:tcPr>
          <w:p w14:paraId="083D6F55" w14:textId="186442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 38.113 on introduction of NR with in-band NB-IoT</w:t>
            </w:r>
          </w:p>
        </w:tc>
        <w:tc>
          <w:tcPr>
            <w:tcW w:w="506" w:type="pct"/>
          </w:tcPr>
          <w:p w14:paraId="37E4CB00" w14:textId="596306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F4C7E8A" w14:textId="470B31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38.113</w:t>
            </w:r>
          </w:p>
        </w:tc>
        <w:tc>
          <w:tcPr>
            <w:tcW w:w="222" w:type="pct"/>
          </w:tcPr>
          <w:p w14:paraId="149F4F2C" w14:textId="136618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0070</w:t>
            </w:r>
          </w:p>
        </w:tc>
        <w:tc>
          <w:tcPr>
            <w:tcW w:w="229" w:type="pct"/>
          </w:tcPr>
          <w:p w14:paraId="3EAD190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1A738A2" w14:textId="4EC380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7344CB5" w14:textId="3D13B7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6F9BE4" w14:textId="388022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0BC2F07" w14:textId="26BFE8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6D47F40" w14:textId="77777777" w:rsidTr="008B0214">
        <w:tc>
          <w:tcPr>
            <w:tcW w:w="586" w:type="pct"/>
          </w:tcPr>
          <w:p w14:paraId="63989C95" w14:textId="0122A7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R4-2402771</w:t>
            </w:r>
          </w:p>
        </w:tc>
        <w:tc>
          <w:tcPr>
            <w:tcW w:w="1115" w:type="pct"/>
          </w:tcPr>
          <w:p w14:paraId="70BBF278" w14:textId="296F47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(NB_IOT, LTE_LAA-Core (band 46), NR_6GHz_unlic_full, NR_6GHz_unlic_EU) CR to TS 38.113 on introduction of NR with in-band NB-IoT</w:t>
            </w:r>
          </w:p>
        </w:tc>
        <w:tc>
          <w:tcPr>
            <w:tcW w:w="506" w:type="pct"/>
          </w:tcPr>
          <w:p w14:paraId="7551C679" w14:textId="2D0F74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D380AEA" w14:textId="44EC66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38.113</w:t>
            </w:r>
          </w:p>
        </w:tc>
        <w:tc>
          <w:tcPr>
            <w:tcW w:w="222" w:type="pct"/>
          </w:tcPr>
          <w:p w14:paraId="4A078FB2" w14:textId="3C328A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0071</w:t>
            </w:r>
          </w:p>
        </w:tc>
        <w:tc>
          <w:tcPr>
            <w:tcW w:w="229" w:type="pct"/>
          </w:tcPr>
          <w:p w14:paraId="1F206D9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191019" w14:textId="7A0A8F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E8B6B8B" w14:textId="023BBC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5A992E0" w14:textId="48C540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LTE_LAA-Core, NB_IOT, NR_6GHz_unlic_EU, NR_6GHz_unlic_full</w:t>
            </w:r>
          </w:p>
        </w:tc>
        <w:tc>
          <w:tcPr>
            <w:tcW w:w="586" w:type="pct"/>
          </w:tcPr>
          <w:p w14:paraId="0574A46C" w14:textId="52393F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DEB7F5" w14:textId="77777777" w:rsidTr="008B0214">
        <w:tc>
          <w:tcPr>
            <w:tcW w:w="586" w:type="pct"/>
          </w:tcPr>
          <w:p w14:paraId="5D514A6A" w14:textId="4943F0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R4-2402772</w:t>
            </w:r>
          </w:p>
        </w:tc>
        <w:tc>
          <w:tcPr>
            <w:tcW w:w="1115" w:type="pct"/>
          </w:tcPr>
          <w:p w14:paraId="12A0AA30" w14:textId="4E5F9E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(NB_IOT, LTE_LAA-Core (band 46), NR_6GHz_unlic_full, NR_6GHz_unlic_EU) CR to TS 38.113 on introduction of NR with in-band NB-IoT</w:t>
            </w:r>
          </w:p>
        </w:tc>
        <w:tc>
          <w:tcPr>
            <w:tcW w:w="506" w:type="pct"/>
          </w:tcPr>
          <w:p w14:paraId="38ADB992" w14:textId="456345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BB4F079" w14:textId="0C7E4B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38.113</w:t>
            </w:r>
          </w:p>
        </w:tc>
        <w:tc>
          <w:tcPr>
            <w:tcW w:w="222" w:type="pct"/>
          </w:tcPr>
          <w:p w14:paraId="677A5B60" w14:textId="642E9B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0072</w:t>
            </w:r>
          </w:p>
        </w:tc>
        <w:tc>
          <w:tcPr>
            <w:tcW w:w="229" w:type="pct"/>
          </w:tcPr>
          <w:p w14:paraId="5C1050C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8F8F45B" w14:textId="6B10D8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1C33B20" w14:textId="0051F7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9BFFC0A" w14:textId="6384E0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LTE_LAA-Core, NB_IOT, NR_6GHz_unlic_EU, NR_6GHz_unlic_full</w:t>
            </w:r>
          </w:p>
        </w:tc>
        <w:tc>
          <w:tcPr>
            <w:tcW w:w="586" w:type="pct"/>
          </w:tcPr>
          <w:p w14:paraId="1534D511" w14:textId="7BAB35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25FC188" w14:textId="77777777" w:rsidTr="008B0214">
        <w:tc>
          <w:tcPr>
            <w:tcW w:w="586" w:type="pct"/>
          </w:tcPr>
          <w:p w14:paraId="35F69E52" w14:textId="2E9020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R4-2402796</w:t>
            </w:r>
          </w:p>
        </w:tc>
        <w:tc>
          <w:tcPr>
            <w:tcW w:w="1115" w:type="pct"/>
          </w:tcPr>
          <w:p w14:paraId="51248C66" w14:textId="6A38BA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TS 38.113 on introduction of NR with in-band NB-IoT</w:t>
            </w:r>
          </w:p>
        </w:tc>
        <w:tc>
          <w:tcPr>
            <w:tcW w:w="506" w:type="pct"/>
          </w:tcPr>
          <w:p w14:paraId="022B1261" w14:textId="1D6747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96CC73D" w14:textId="1E3A3E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38.113</w:t>
            </w:r>
          </w:p>
        </w:tc>
        <w:tc>
          <w:tcPr>
            <w:tcW w:w="222" w:type="pct"/>
          </w:tcPr>
          <w:p w14:paraId="6D244B3F" w14:textId="3B6BED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0073</w:t>
            </w:r>
          </w:p>
        </w:tc>
        <w:tc>
          <w:tcPr>
            <w:tcW w:w="229" w:type="pct"/>
          </w:tcPr>
          <w:p w14:paraId="2467A9C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E9BEF7" w14:textId="368964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D4FEAFD" w14:textId="4FD8E9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DF6BCE9" w14:textId="4F86DC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DB9F7AF" w14:textId="03B81C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9174D21" w14:textId="77777777" w:rsidTr="008B0214">
        <w:tc>
          <w:tcPr>
            <w:tcW w:w="586" w:type="pct"/>
          </w:tcPr>
          <w:p w14:paraId="57A16392" w14:textId="3DF6CD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R4-2402953</w:t>
            </w:r>
          </w:p>
        </w:tc>
        <w:tc>
          <w:tcPr>
            <w:tcW w:w="1115" w:type="pct"/>
          </w:tcPr>
          <w:p w14:paraId="6575BBB1" w14:textId="4042BB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(NB_IOT, LTE_LAA-Core (band 46), NR_6GHz_unlic_full, NR_6GHz_unlic_EU) CR to TS 38.113 on introduction of NR with in-band NB-IoT</w:t>
            </w:r>
          </w:p>
        </w:tc>
        <w:tc>
          <w:tcPr>
            <w:tcW w:w="506" w:type="pct"/>
          </w:tcPr>
          <w:p w14:paraId="70AE6577" w14:textId="5B133E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D778335" w14:textId="0C464C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38.113</w:t>
            </w:r>
          </w:p>
        </w:tc>
        <w:tc>
          <w:tcPr>
            <w:tcW w:w="222" w:type="pct"/>
          </w:tcPr>
          <w:p w14:paraId="1CF1878F" w14:textId="7FE140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0073</w:t>
            </w:r>
          </w:p>
        </w:tc>
        <w:tc>
          <w:tcPr>
            <w:tcW w:w="229" w:type="pct"/>
          </w:tcPr>
          <w:p w14:paraId="78EA43CD" w14:textId="7F633A0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E37FAEB" w14:textId="1CB693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4A1F57E" w14:textId="234A8D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453C0BB" w14:textId="7E1ED9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LTE_LAA-Core, NB_IOT, NR_6GHz_unlic_EU, NR_6GHz_unlic_full</w:t>
            </w:r>
          </w:p>
        </w:tc>
        <w:tc>
          <w:tcPr>
            <w:tcW w:w="586" w:type="pct"/>
          </w:tcPr>
          <w:p w14:paraId="7C15BD97" w14:textId="007D33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123405" w14:textId="77777777" w:rsidTr="008B0214">
        <w:tc>
          <w:tcPr>
            <w:tcW w:w="586" w:type="pct"/>
          </w:tcPr>
          <w:p w14:paraId="5026B147" w14:textId="376273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R4-2401150</w:t>
            </w:r>
          </w:p>
        </w:tc>
        <w:tc>
          <w:tcPr>
            <w:tcW w:w="1115" w:type="pct"/>
          </w:tcPr>
          <w:p w14:paraId="776BC456" w14:textId="56EEB9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(NR_newRAT-Perf)CR on TS 38.114 clause 4.4 Exclusion band R18</w:t>
            </w:r>
          </w:p>
        </w:tc>
        <w:tc>
          <w:tcPr>
            <w:tcW w:w="506" w:type="pct"/>
          </w:tcPr>
          <w:p w14:paraId="7C580562" w14:textId="1F5128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7D38167" w14:textId="0799B3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38.114</w:t>
            </w:r>
          </w:p>
        </w:tc>
        <w:tc>
          <w:tcPr>
            <w:tcW w:w="222" w:type="pct"/>
          </w:tcPr>
          <w:p w14:paraId="68182F8C" w14:textId="2E9763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0010</w:t>
            </w:r>
          </w:p>
        </w:tc>
        <w:tc>
          <w:tcPr>
            <w:tcW w:w="229" w:type="pct"/>
          </w:tcPr>
          <w:p w14:paraId="02E4F39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629B23" w14:textId="00E198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E66408" w14:textId="69A238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2988157" w14:textId="0F581C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FA6B8F3" w14:textId="4255B6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B5324E7" w14:textId="77777777" w:rsidTr="008B0214">
        <w:tc>
          <w:tcPr>
            <w:tcW w:w="586" w:type="pct"/>
          </w:tcPr>
          <w:p w14:paraId="1B9AFB2E" w14:textId="5FBB78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R4-2401151</w:t>
            </w:r>
          </w:p>
        </w:tc>
        <w:tc>
          <w:tcPr>
            <w:tcW w:w="1115" w:type="pct"/>
          </w:tcPr>
          <w:p w14:paraId="23A2DBA5" w14:textId="35FF24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(NR_newRAT-Perf)CR on TS 38.114 clause 4.4 Exclusion band R17</w:t>
            </w:r>
          </w:p>
        </w:tc>
        <w:tc>
          <w:tcPr>
            <w:tcW w:w="506" w:type="pct"/>
          </w:tcPr>
          <w:p w14:paraId="39D10ACE" w14:textId="18378C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23984DB7" w14:textId="261EC1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38.114</w:t>
            </w:r>
          </w:p>
        </w:tc>
        <w:tc>
          <w:tcPr>
            <w:tcW w:w="222" w:type="pct"/>
          </w:tcPr>
          <w:p w14:paraId="24EA26E5" w14:textId="04F0E2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0011</w:t>
            </w:r>
          </w:p>
        </w:tc>
        <w:tc>
          <w:tcPr>
            <w:tcW w:w="229" w:type="pct"/>
          </w:tcPr>
          <w:p w14:paraId="45E2E89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D02F5E7" w14:textId="283899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5A06619" w14:textId="1E5365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579BC59" w14:textId="007835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A3B986B" w14:textId="1EA510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C4C89D6" w14:textId="77777777" w:rsidTr="008B0214">
        <w:tc>
          <w:tcPr>
            <w:tcW w:w="586" w:type="pct"/>
          </w:tcPr>
          <w:p w14:paraId="12218B24" w14:textId="0F509A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R4-2402244</w:t>
            </w:r>
          </w:p>
        </w:tc>
        <w:tc>
          <w:tcPr>
            <w:tcW w:w="1115" w:type="pct"/>
          </w:tcPr>
          <w:p w14:paraId="2BE39203" w14:textId="2248DB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(NR_netcon_repeater-Core) CR to TS 38.114 with corrections to EMC NCR core part</w:t>
            </w:r>
          </w:p>
        </w:tc>
        <w:tc>
          <w:tcPr>
            <w:tcW w:w="506" w:type="pct"/>
          </w:tcPr>
          <w:p w14:paraId="54653DD4" w14:textId="602100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B01C575" w14:textId="6D2C4B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38.114</w:t>
            </w:r>
          </w:p>
        </w:tc>
        <w:tc>
          <w:tcPr>
            <w:tcW w:w="222" w:type="pct"/>
          </w:tcPr>
          <w:p w14:paraId="1E00F25F" w14:textId="5749EC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0012</w:t>
            </w:r>
          </w:p>
        </w:tc>
        <w:tc>
          <w:tcPr>
            <w:tcW w:w="229" w:type="pct"/>
          </w:tcPr>
          <w:p w14:paraId="255EEA5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5503464" w14:textId="49F847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0F6A9AF" w14:textId="54DC29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1D871C0" w14:textId="1D288D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86" w:type="pct"/>
          </w:tcPr>
          <w:p w14:paraId="679077B0" w14:textId="37DA27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BEC072A" w14:textId="77777777" w:rsidTr="008B0214">
        <w:tc>
          <w:tcPr>
            <w:tcW w:w="586" w:type="pct"/>
          </w:tcPr>
          <w:p w14:paraId="69E10685" w14:textId="18DB97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R4-2400059</w:t>
            </w:r>
          </w:p>
        </w:tc>
        <w:tc>
          <w:tcPr>
            <w:tcW w:w="1115" w:type="pct"/>
          </w:tcPr>
          <w:p w14:paraId="78C401B1" w14:textId="3B61EA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(NR_repeaters-Perf) CR for TS 38.115-1, Correction on manufacturer declarations</w:t>
            </w:r>
          </w:p>
        </w:tc>
        <w:tc>
          <w:tcPr>
            <w:tcW w:w="506" w:type="pct"/>
          </w:tcPr>
          <w:p w14:paraId="1281DA4A" w14:textId="366A14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AA00D72" w14:textId="1EA952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38.115-1</w:t>
            </w:r>
          </w:p>
        </w:tc>
        <w:tc>
          <w:tcPr>
            <w:tcW w:w="222" w:type="pct"/>
          </w:tcPr>
          <w:p w14:paraId="0930899C" w14:textId="60DA3D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0025</w:t>
            </w:r>
          </w:p>
        </w:tc>
        <w:tc>
          <w:tcPr>
            <w:tcW w:w="229" w:type="pct"/>
          </w:tcPr>
          <w:p w14:paraId="261BEC2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4077A1" w14:textId="2F6E30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C3A29EF" w14:textId="313ED8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E67BCD8" w14:textId="5315D5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4CC49098" w14:textId="07A191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DFD2E2" w14:textId="77777777" w:rsidTr="008B0214">
        <w:tc>
          <w:tcPr>
            <w:tcW w:w="586" w:type="pct"/>
          </w:tcPr>
          <w:p w14:paraId="6348B74D" w14:textId="31AA2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R4-2400060</w:t>
            </w:r>
          </w:p>
        </w:tc>
        <w:tc>
          <w:tcPr>
            <w:tcW w:w="1115" w:type="pct"/>
          </w:tcPr>
          <w:p w14:paraId="77ACE062" w14:textId="6754D0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(NR_repeaters-Perf) CR for TS 38.115-1, Correction on manufacturer declarations</w:t>
            </w:r>
          </w:p>
        </w:tc>
        <w:tc>
          <w:tcPr>
            <w:tcW w:w="506" w:type="pct"/>
          </w:tcPr>
          <w:p w14:paraId="3E290085" w14:textId="3BBDA1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605BDF7" w14:textId="74D6F5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38.115-1</w:t>
            </w:r>
          </w:p>
        </w:tc>
        <w:tc>
          <w:tcPr>
            <w:tcW w:w="222" w:type="pct"/>
          </w:tcPr>
          <w:p w14:paraId="655589CA" w14:textId="759C35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0026</w:t>
            </w:r>
          </w:p>
        </w:tc>
        <w:tc>
          <w:tcPr>
            <w:tcW w:w="229" w:type="pct"/>
          </w:tcPr>
          <w:p w14:paraId="1D93FB2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16C8CE" w14:textId="04C15F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22652B" w14:textId="0967D3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C9016C3" w14:textId="6F28EF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2EC5FF4C" w14:textId="106B5A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6A8D706" w14:textId="77777777" w:rsidTr="008B0214">
        <w:tc>
          <w:tcPr>
            <w:tcW w:w="586" w:type="pct"/>
          </w:tcPr>
          <w:p w14:paraId="5BBB6727" w14:textId="164DAF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R4-2402296</w:t>
            </w:r>
          </w:p>
        </w:tc>
        <w:tc>
          <w:tcPr>
            <w:tcW w:w="1115" w:type="pct"/>
          </w:tcPr>
          <w:p w14:paraId="3F71234D" w14:textId="3D4C4B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38.115-1: NR repeater transmitter spurious emissions requirements (rel-17)</w:t>
            </w:r>
          </w:p>
        </w:tc>
        <w:tc>
          <w:tcPr>
            <w:tcW w:w="506" w:type="pct"/>
          </w:tcPr>
          <w:p w14:paraId="72641C88" w14:textId="33080E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05A78C44" w14:textId="5722C4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38.115-1</w:t>
            </w:r>
          </w:p>
        </w:tc>
        <w:tc>
          <w:tcPr>
            <w:tcW w:w="222" w:type="pct"/>
          </w:tcPr>
          <w:p w14:paraId="07BCADC0" w14:textId="6BD8A8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0027</w:t>
            </w:r>
          </w:p>
        </w:tc>
        <w:tc>
          <w:tcPr>
            <w:tcW w:w="229" w:type="pct"/>
          </w:tcPr>
          <w:p w14:paraId="6C62563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391A5E4" w14:textId="71CB06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595DAB1" w14:textId="14B8E1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0F3A159" w14:textId="13B9C1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4D81C67F" w14:textId="5844B0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12F6667" w14:textId="77777777" w:rsidTr="008B0214">
        <w:tc>
          <w:tcPr>
            <w:tcW w:w="586" w:type="pct"/>
          </w:tcPr>
          <w:p w14:paraId="7081489A" w14:textId="527844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R4-2403070</w:t>
            </w:r>
          </w:p>
        </w:tc>
        <w:tc>
          <w:tcPr>
            <w:tcW w:w="1115" w:type="pct"/>
          </w:tcPr>
          <w:p w14:paraId="2ACB3ABA" w14:textId="6AEF70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38.115-1: NR repeater transmitter spurious emissions requirements (rel-17)</w:t>
            </w:r>
          </w:p>
        </w:tc>
        <w:tc>
          <w:tcPr>
            <w:tcW w:w="506" w:type="pct"/>
          </w:tcPr>
          <w:p w14:paraId="5198B1EF" w14:textId="7EC434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69EEF8C9" w14:textId="482ACD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38.115-1</w:t>
            </w:r>
          </w:p>
        </w:tc>
        <w:tc>
          <w:tcPr>
            <w:tcW w:w="222" w:type="pct"/>
          </w:tcPr>
          <w:p w14:paraId="0FCB247E" w14:textId="2D2156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0027</w:t>
            </w:r>
          </w:p>
        </w:tc>
        <w:tc>
          <w:tcPr>
            <w:tcW w:w="229" w:type="pct"/>
          </w:tcPr>
          <w:p w14:paraId="7F43B7B5" w14:textId="72EDAE1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3EB94F6" w14:textId="233BC1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FBE8518" w14:textId="467A5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B04E0DB" w14:textId="5E56B1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7533040D" w14:textId="3ED976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9E1417A" w14:textId="77777777" w:rsidTr="008B0214">
        <w:tc>
          <w:tcPr>
            <w:tcW w:w="586" w:type="pct"/>
          </w:tcPr>
          <w:p w14:paraId="2BA0FAA3" w14:textId="0199D5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R4-2402297</w:t>
            </w:r>
          </w:p>
        </w:tc>
        <w:tc>
          <w:tcPr>
            <w:tcW w:w="1115" w:type="pct"/>
          </w:tcPr>
          <w:p w14:paraId="59BC0E7D" w14:textId="05A892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38.115-1: NR repeater transmitter spurious emissions requirements (rel-18)</w:t>
            </w:r>
          </w:p>
        </w:tc>
        <w:tc>
          <w:tcPr>
            <w:tcW w:w="506" w:type="pct"/>
          </w:tcPr>
          <w:p w14:paraId="1E84B1FF" w14:textId="2F0E6A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63AD3C48" w14:textId="570B57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38.115-1</w:t>
            </w:r>
          </w:p>
        </w:tc>
        <w:tc>
          <w:tcPr>
            <w:tcW w:w="222" w:type="pct"/>
          </w:tcPr>
          <w:p w14:paraId="07EE7C4A" w14:textId="693926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0028</w:t>
            </w:r>
          </w:p>
        </w:tc>
        <w:tc>
          <w:tcPr>
            <w:tcW w:w="229" w:type="pct"/>
          </w:tcPr>
          <w:p w14:paraId="6322C61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169528" w14:textId="508242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56504D6" w14:textId="3039A0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F774F66" w14:textId="2DBE66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0F2DC4BD" w14:textId="7C682F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21266D3" w14:textId="77777777" w:rsidTr="008B0214">
        <w:tc>
          <w:tcPr>
            <w:tcW w:w="586" w:type="pct"/>
          </w:tcPr>
          <w:p w14:paraId="6E02F2F5" w14:textId="76FF99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R4-2402534</w:t>
            </w:r>
          </w:p>
        </w:tc>
        <w:tc>
          <w:tcPr>
            <w:tcW w:w="1115" w:type="pct"/>
          </w:tcPr>
          <w:p w14:paraId="022F93CC" w14:textId="46A321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for introduction of performance requirements for NCR-MT in TS 38.115-1</w:t>
            </w:r>
          </w:p>
        </w:tc>
        <w:tc>
          <w:tcPr>
            <w:tcW w:w="506" w:type="pct"/>
          </w:tcPr>
          <w:p w14:paraId="7645B712" w14:textId="7B3F2A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B8D360F" w14:textId="41542E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38.115-1</w:t>
            </w:r>
          </w:p>
        </w:tc>
        <w:tc>
          <w:tcPr>
            <w:tcW w:w="222" w:type="pct"/>
          </w:tcPr>
          <w:p w14:paraId="235FCC6C" w14:textId="5585B2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0029</w:t>
            </w:r>
          </w:p>
        </w:tc>
        <w:tc>
          <w:tcPr>
            <w:tcW w:w="229" w:type="pct"/>
          </w:tcPr>
          <w:p w14:paraId="2D31FF2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169D03" w14:textId="051D23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892631D" w14:textId="49E01C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2F14672" w14:textId="35A52C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86" w:type="pct"/>
          </w:tcPr>
          <w:p w14:paraId="0D28675F" w14:textId="1CB89C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1FB15B9" w14:textId="77777777" w:rsidTr="008B0214">
        <w:tc>
          <w:tcPr>
            <w:tcW w:w="586" w:type="pct"/>
          </w:tcPr>
          <w:p w14:paraId="7DECC407" w14:textId="387D1A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R4-2400061</w:t>
            </w:r>
          </w:p>
        </w:tc>
        <w:tc>
          <w:tcPr>
            <w:tcW w:w="1115" w:type="pct"/>
          </w:tcPr>
          <w:p w14:paraId="7F294636" w14:textId="32688E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(NR_repeaters-Perf) CR for TS 38.115-2, Correction on BS related description issues</w:t>
            </w:r>
          </w:p>
        </w:tc>
        <w:tc>
          <w:tcPr>
            <w:tcW w:w="506" w:type="pct"/>
          </w:tcPr>
          <w:p w14:paraId="6D77879E" w14:textId="702B65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D9A97EF" w14:textId="4BED2A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38.115-2</w:t>
            </w:r>
          </w:p>
        </w:tc>
        <w:tc>
          <w:tcPr>
            <w:tcW w:w="222" w:type="pct"/>
          </w:tcPr>
          <w:p w14:paraId="4EC37614" w14:textId="647C11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0011</w:t>
            </w:r>
          </w:p>
        </w:tc>
        <w:tc>
          <w:tcPr>
            <w:tcW w:w="229" w:type="pct"/>
          </w:tcPr>
          <w:p w14:paraId="3B95B75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9A6F817" w14:textId="06A52F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5887DBF" w14:textId="0A0BD2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04CD7BD" w14:textId="0290C5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0EFD2EDA" w14:textId="070792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2916C41" w14:textId="77777777" w:rsidTr="008B0214">
        <w:tc>
          <w:tcPr>
            <w:tcW w:w="586" w:type="pct"/>
          </w:tcPr>
          <w:p w14:paraId="2383E577" w14:textId="3FF2BD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R4-2402298</w:t>
            </w:r>
          </w:p>
        </w:tc>
        <w:tc>
          <w:tcPr>
            <w:tcW w:w="1115" w:type="pct"/>
          </w:tcPr>
          <w:p w14:paraId="1606D489" w14:textId="5E5418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38.115-2: NR repeater transmitter spurious emissions requirements (rel-18)</w:t>
            </w:r>
          </w:p>
        </w:tc>
        <w:tc>
          <w:tcPr>
            <w:tcW w:w="506" w:type="pct"/>
          </w:tcPr>
          <w:p w14:paraId="1F143821" w14:textId="5B2D3F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65BA11D8" w14:textId="71EE3D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38.115-2</w:t>
            </w:r>
          </w:p>
        </w:tc>
        <w:tc>
          <w:tcPr>
            <w:tcW w:w="222" w:type="pct"/>
          </w:tcPr>
          <w:p w14:paraId="2E4B6CBA" w14:textId="5BB1C5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0012</w:t>
            </w:r>
          </w:p>
        </w:tc>
        <w:tc>
          <w:tcPr>
            <w:tcW w:w="229" w:type="pct"/>
          </w:tcPr>
          <w:p w14:paraId="1E96EC9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FE5E14" w14:textId="4DEFD1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F6BF238" w14:textId="0445BC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3816BA" w14:textId="026BA3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01CCA2E2" w14:textId="767AEC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BD0240A" w14:textId="77777777" w:rsidTr="008B0214">
        <w:tc>
          <w:tcPr>
            <w:tcW w:w="586" w:type="pct"/>
          </w:tcPr>
          <w:p w14:paraId="165F4142" w14:textId="7B0390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R4-2403071</w:t>
            </w:r>
          </w:p>
        </w:tc>
        <w:tc>
          <w:tcPr>
            <w:tcW w:w="1115" w:type="pct"/>
          </w:tcPr>
          <w:p w14:paraId="5F573C9E" w14:textId="52C150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38.115-2: NR repeater transmitter spurious emissions requirements (rel-18)</w:t>
            </w:r>
          </w:p>
        </w:tc>
        <w:tc>
          <w:tcPr>
            <w:tcW w:w="506" w:type="pct"/>
          </w:tcPr>
          <w:p w14:paraId="30BD69B8" w14:textId="5D41A3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6D8D7608" w14:textId="3A1A8E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38.115-2</w:t>
            </w:r>
          </w:p>
        </w:tc>
        <w:tc>
          <w:tcPr>
            <w:tcW w:w="222" w:type="pct"/>
          </w:tcPr>
          <w:p w14:paraId="66F607F7" w14:textId="27E572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0012</w:t>
            </w:r>
          </w:p>
        </w:tc>
        <w:tc>
          <w:tcPr>
            <w:tcW w:w="229" w:type="pct"/>
          </w:tcPr>
          <w:p w14:paraId="079C80B3" w14:textId="2871963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A021112" w14:textId="289B6B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C55A24C" w14:textId="6D64EE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4037BE" w14:textId="5426A4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NR_repeaters-Perf</w:t>
            </w:r>
          </w:p>
        </w:tc>
        <w:tc>
          <w:tcPr>
            <w:tcW w:w="586" w:type="pct"/>
          </w:tcPr>
          <w:p w14:paraId="26A750B6" w14:textId="698CD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E7E34CA" w14:textId="77777777" w:rsidTr="008B0214">
        <w:tc>
          <w:tcPr>
            <w:tcW w:w="586" w:type="pct"/>
          </w:tcPr>
          <w:p w14:paraId="40A1820E" w14:textId="7ABC1E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R4-2402715</w:t>
            </w:r>
          </w:p>
        </w:tc>
        <w:tc>
          <w:tcPr>
            <w:tcW w:w="1115" w:type="pct"/>
          </w:tcPr>
          <w:p w14:paraId="0F072BBB" w14:textId="1DFC03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Performance Requirements for NCR-MT in 38.115-2</w:t>
            </w:r>
          </w:p>
        </w:tc>
        <w:tc>
          <w:tcPr>
            <w:tcW w:w="506" w:type="pct"/>
          </w:tcPr>
          <w:p w14:paraId="212553D7" w14:textId="682315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00E2DB5" w14:textId="24EE08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38.115-2</w:t>
            </w:r>
          </w:p>
        </w:tc>
        <w:tc>
          <w:tcPr>
            <w:tcW w:w="222" w:type="pct"/>
          </w:tcPr>
          <w:p w14:paraId="2AFC40FD" w14:textId="5AC8DF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0013</w:t>
            </w:r>
          </w:p>
        </w:tc>
        <w:tc>
          <w:tcPr>
            <w:tcW w:w="229" w:type="pct"/>
          </w:tcPr>
          <w:p w14:paraId="2A55E14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B069EA" w14:textId="6740A7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9DBF8EA" w14:textId="366F7C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6E93115" w14:textId="6DFDF8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86" w:type="pct"/>
          </w:tcPr>
          <w:p w14:paraId="3B0CA0B6" w14:textId="433A71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7DD2FD" w14:textId="77777777" w:rsidTr="008B0214">
        <w:tc>
          <w:tcPr>
            <w:tcW w:w="586" w:type="pct"/>
          </w:tcPr>
          <w:p w14:paraId="6C368428" w14:textId="3D141F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R4-2400082</w:t>
            </w:r>
          </w:p>
        </w:tc>
        <w:tc>
          <w:tcPr>
            <w:tcW w:w="1115" w:type="pct"/>
          </w:tcPr>
          <w:p w14:paraId="0278EDB8" w14:textId="4800F2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correction of measurement period requirements for RedCap UE with FH</w:t>
            </w:r>
          </w:p>
        </w:tc>
        <w:tc>
          <w:tcPr>
            <w:tcW w:w="506" w:type="pct"/>
          </w:tcPr>
          <w:p w14:paraId="744450A1" w14:textId="6759C2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BD637CF" w14:textId="799739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427F2C3" w14:textId="398CF4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3956</w:t>
            </w:r>
          </w:p>
        </w:tc>
        <w:tc>
          <w:tcPr>
            <w:tcW w:w="229" w:type="pct"/>
          </w:tcPr>
          <w:p w14:paraId="6B9918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558083" w14:textId="6F9FAF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301A99" w14:textId="5C1806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7946E9" w14:textId="20C932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71A21EA0" w14:textId="619983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3FD3932C" w14:textId="77777777" w:rsidTr="008B0214">
        <w:tc>
          <w:tcPr>
            <w:tcW w:w="586" w:type="pct"/>
          </w:tcPr>
          <w:p w14:paraId="1B1CC891" w14:textId="32C1CD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R4-2403277</w:t>
            </w:r>
          </w:p>
        </w:tc>
        <w:tc>
          <w:tcPr>
            <w:tcW w:w="1115" w:type="pct"/>
          </w:tcPr>
          <w:p w14:paraId="3A4711F5" w14:textId="4FF01C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correction of measurement period requirements for RedCap UE with FH</w:t>
            </w:r>
          </w:p>
        </w:tc>
        <w:tc>
          <w:tcPr>
            <w:tcW w:w="506" w:type="pct"/>
          </w:tcPr>
          <w:p w14:paraId="5388AF15" w14:textId="497348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3DB1929E" w14:textId="66A860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0529701" w14:textId="649280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3956</w:t>
            </w:r>
          </w:p>
        </w:tc>
        <w:tc>
          <w:tcPr>
            <w:tcW w:w="229" w:type="pct"/>
          </w:tcPr>
          <w:p w14:paraId="5B77F8DF" w14:textId="6358A7A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493785A" w14:textId="5B24CD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7CD968" w14:textId="2DE1BA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8AD33E8" w14:textId="47BBD2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27AD5646" w14:textId="0B7646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89E28F6" w14:textId="77777777" w:rsidTr="008B0214">
        <w:tc>
          <w:tcPr>
            <w:tcW w:w="586" w:type="pct"/>
          </w:tcPr>
          <w:p w14:paraId="02409346" w14:textId="36960C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R4-2400084</w:t>
            </w:r>
          </w:p>
        </w:tc>
        <w:tc>
          <w:tcPr>
            <w:tcW w:w="1115" w:type="pct"/>
          </w:tcPr>
          <w:p w14:paraId="025E9357" w14:textId="35699D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correction of measurement period requirements with BWA</w:t>
            </w:r>
          </w:p>
        </w:tc>
        <w:tc>
          <w:tcPr>
            <w:tcW w:w="506" w:type="pct"/>
          </w:tcPr>
          <w:p w14:paraId="014718D9" w14:textId="2FCB46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F90F5B3" w14:textId="245CC6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72EA112" w14:textId="1632AF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3957</w:t>
            </w:r>
          </w:p>
        </w:tc>
        <w:tc>
          <w:tcPr>
            <w:tcW w:w="229" w:type="pct"/>
          </w:tcPr>
          <w:p w14:paraId="72E5FAE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BD7D8DE" w14:textId="317675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2A7B237" w14:textId="28831B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6C9B4F" w14:textId="48D06A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5F8EE96F" w14:textId="7E9E87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9AA2A9C" w14:textId="77777777" w:rsidTr="008B0214">
        <w:tc>
          <w:tcPr>
            <w:tcW w:w="586" w:type="pct"/>
          </w:tcPr>
          <w:p w14:paraId="120D1AAB" w14:textId="40319A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R4-2403284</w:t>
            </w:r>
          </w:p>
        </w:tc>
        <w:tc>
          <w:tcPr>
            <w:tcW w:w="1115" w:type="pct"/>
          </w:tcPr>
          <w:p w14:paraId="1BC4CAFF" w14:textId="49F4CC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correction of measurement period requirements with BWA</w:t>
            </w:r>
          </w:p>
        </w:tc>
        <w:tc>
          <w:tcPr>
            <w:tcW w:w="506" w:type="pct"/>
          </w:tcPr>
          <w:p w14:paraId="67AC46F1" w14:textId="4F44D3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72A6F21" w14:textId="1E7012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1F62E31" w14:textId="4C80D0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3957</w:t>
            </w:r>
          </w:p>
        </w:tc>
        <w:tc>
          <w:tcPr>
            <w:tcW w:w="229" w:type="pct"/>
          </w:tcPr>
          <w:p w14:paraId="2C56C22D" w14:textId="04D5ED3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76410EA" w14:textId="1DFADE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E9AF4E" w14:textId="3C2B4E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3F73C6C" w14:textId="647712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7ED5C316" w14:textId="471734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270EBE66" w14:textId="77777777" w:rsidTr="008B0214">
        <w:tc>
          <w:tcPr>
            <w:tcW w:w="586" w:type="pct"/>
          </w:tcPr>
          <w:p w14:paraId="6387C937" w14:textId="7BAB1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R4-2400088</w:t>
            </w:r>
          </w:p>
        </w:tc>
        <w:tc>
          <w:tcPr>
            <w:tcW w:w="1115" w:type="pct"/>
          </w:tcPr>
          <w:p w14:paraId="6B3F2B81" w14:textId="6CAF14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(NR_FR2_multiRx_DL-Core) CR for general aspects of NR FR2 multiRx</w:t>
            </w:r>
          </w:p>
        </w:tc>
        <w:tc>
          <w:tcPr>
            <w:tcW w:w="506" w:type="pct"/>
          </w:tcPr>
          <w:p w14:paraId="7174DC9C" w14:textId="13B288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2B404A7A" w14:textId="433A0E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C760342" w14:textId="2558CF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3958</w:t>
            </w:r>
          </w:p>
        </w:tc>
        <w:tc>
          <w:tcPr>
            <w:tcW w:w="229" w:type="pct"/>
          </w:tcPr>
          <w:p w14:paraId="3667EC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DA1F60" w14:textId="5B253F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F295F9" w14:textId="3EEFB5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A701ABE" w14:textId="0D0289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79BEC815" w14:textId="355AEC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69D5BC09" w14:textId="77777777" w:rsidTr="008B0214">
        <w:tc>
          <w:tcPr>
            <w:tcW w:w="586" w:type="pct"/>
          </w:tcPr>
          <w:p w14:paraId="2FBA9901" w14:textId="479BA7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R4-2403506</w:t>
            </w:r>
          </w:p>
        </w:tc>
        <w:tc>
          <w:tcPr>
            <w:tcW w:w="1115" w:type="pct"/>
          </w:tcPr>
          <w:p w14:paraId="248C92CE" w14:textId="396721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(NR_FR2_multiRx_DL-Core) CR for general aspects of NR FR2 multiRx</w:t>
            </w:r>
          </w:p>
        </w:tc>
        <w:tc>
          <w:tcPr>
            <w:tcW w:w="506" w:type="pct"/>
          </w:tcPr>
          <w:p w14:paraId="3FE8C1B4" w14:textId="4487E7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F5BDA33" w14:textId="2CC7E3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1CEBF20" w14:textId="0B6C97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3958</w:t>
            </w:r>
          </w:p>
        </w:tc>
        <w:tc>
          <w:tcPr>
            <w:tcW w:w="229" w:type="pct"/>
          </w:tcPr>
          <w:p w14:paraId="53871E58" w14:textId="6000C1F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1A3E925" w14:textId="181E04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833D563" w14:textId="529DF3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8DD922" w14:textId="1098AD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27CFCC1A" w14:textId="4C348B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E1C56D0" w14:textId="77777777" w:rsidTr="008B0214">
        <w:tc>
          <w:tcPr>
            <w:tcW w:w="586" w:type="pct"/>
          </w:tcPr>
          <w:p w14:paraId="3FD2F384" w14:textId="103B32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R4-2400094</w:t>
            </w:r>
          </w:p>
        </w:tc>
        <w:tc>
          <w:tcPr>
            <w:tcW w:w="1115" w:type="pct"/>
          </w:tcPr>
          <w:p w14:paraId="1AD4EE44" w14:textId="4A0BF5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(NR_ATG-Core) CR on RRM core requirements maintenance for ATG</w:t>
            </w:r>
          </w:p>
        </w:tc>
        <w:tc>
          <w:tcPr>
            <w:tcW w:w="506" w:type="pct"/>
          </w:tcPr>
          <w:p w14:paraId="75C55BF9" w14:textId="47CF08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2F666548" w14:textId="6C8436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6483E85" w14:textId="2736A5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3959</w:t>
            </w:r>
          </w:p>
        </w:tc>
        <w:tc>
          <w:tcPr>
            <w:tcW w:w="229" w:type="pct"/>
          </w:tcPr>
          <w:p w14:paraId="1C93331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61C74E4" w14:textId="7673EE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BD1FC1" w14:textId="58948A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77E92F" w14:textId="55893F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79398125" w14:textId="0D4782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D33A436" w14:textId="77777777" w:rsidTr="008B0214">
        <w:tc>
          <w:tcPr>
            <w:tcW w:w="586" w:type="pct"/>
          </w:tcPr>
          <w:p w14:paraId="7DC01533" w14:textId="712FA3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R4-2403297</w:t>
            </w:r>
          </w:p>
        </w:tc>
        <w:tc>
          <w:tcPr>
            <w:tcW w:w="1115" w:type="pct"/>
          </w:tcPr>
          <w:p w14:paraId="4CFA4FB2" w14:textId="4B9A97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(NR_ATG-Core) CR on RRM core requirements maintenance for ATG</w:t>
            </w:r>
          </w:p>
        </w:tc>
        <w:tc>
          <w:tcPr>
            <w:tcW w:w="506" w:type="pct"/>
          </w:tcPr>
          <w:p w14:paraId="39D03768" w14:textId="04BB80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03EA5F29" w14:textId="284DF3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1515B38" w14:textId="51810C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3959</w:t>
            </w:r>
          </w:p>
        </w:tc>
        <w:tc>
          <w:tcPr>
            <w:tcW w:w="229" w:type="pct"/>
          </w:tcPr>
          <w:p w14:paraId="39255D71" w14:textId="5ED2B4E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97E99AE" w14:textId="5473FB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DA9C0D" w14:textId="008382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5A17185" w14:textId="5033AE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0D8CCA25" w14:textId="69B421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845587C" w14:textId="77777777" w:rsidTr="008B0214">
        <w:tc>
          <w:tcPr>
            <w:tcW w:w="586" w:type="pct"/>
          </w:tcPr>
          <w:p w14:paraId="112D5DE4" w14:textId="07605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R4-2400100</w:t>
            </w:r>
          </w:p>
        </w:tc>
        <w:tc>
          <w:tcPr>
            <w:tcW w:w="1115" w:type="pct"/>
          </w:tcPr>
          <w:p w14:paraId="14779FBD" w14:textId="16B716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(NR_Mob_enh2-Core) CR on intra-f L1 measurements for neighbor cell for LTM requirements</w:t>
            </w:r>
          </w:p>
        </w:tc>
        <w:tc>
          <w:tcPr>
            <w:tcW w:w="506" w:type="pct"/>
          </w:tcPr>
          <w:p w14:paraId="4C37DA12" w14:textId="08F5F1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5B5B829" w14:textId="5E5028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766CBA4" w14:textId="4433A6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3960</w:t>
            </w:r>
          </w:p>
        </w:tc>
        <w:tc>
          <w:tcPr>
            <w:tcW w:w="229" w:type="pct"/>
          </w:tcPr>
          <w:p w14:paraId="3D9F4F1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AABAD1" w14:textId="0C8803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7CDAF00" w14:textId="5903AE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8BF935A" w14:textId="7D37B9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4884C34E" w14:textId="5DC7D8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3285D8F" w14:textId="77777777" w:rsidTr="008B0214">
        <w:tc>
          <w:tcPr>
            <w:tcW w:w="586" w:type="pct"/>
          </w:tcPr>
          <w:p w14:paraId="453A7435" w14:textId="7E99FF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R4-2400103</w:t>
            </w:r>
          </w:p>
        </w:tc>
        <w:tc>
          <w:tcPr>
            <w:tcW w:w="1115" w:type="pct"/>
          </w:tcPr>
          <w:p w14:paraId="6E88F875" w14:textId="74F384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(NR_Mob_enh2-Core) CR on NR CHO including target MCG and target SCG for CHO enhancement</w:t>
            </w:r>
          </w:p>
        </w:tc>
        <w:tc>
          <w:tcPr>
            <w:tcW w:w="506" w:type="pct"/>
          </w:tcPr>
          <w:p w14:paraId="17B08D3A" w14:textId="3D308E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CATT, ZTE Corporation</w:t>
            </w:r>
          </w:p>
        </w:tc>
        <w:tc>
          <w:tcPr>
            <w:tcW w:w="280" w:type="pct"/>
          </w:tcPr>
          <w:p w14:paraId="6B26B320" w14:textId="0AD9B1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6B2B049" w14:textId="5C6D2D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3961</w:t>
            </w:r>
          </w:p>
        </w:tc>
        <w:tc>
          <w:tcPr>
            <w:tcW w:w="229" w:type="pct"/>
          </w:tcPr>
          <w:p w14:paraId="5021BC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47A979" w14:textId="63694B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D3D600D" w14:textId="5987A7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9A8514" w14:textId="44393E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70F00623" w14:textId="6326DC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E03F0B2" w14:textId="77777777" w:rsidTr="008B0214">
        <w:tc>
          <w:tcPr>
            <w:tcW w:w="586" w:type="pct"/>
          </w:tcPr>
          <w:p w14:paraId="210AA9B7" w14:textId="2835D2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R4-2403455</w:t>
            </w:r>
          </w:p>
        </w:tc>
        <w:tc>
          <w:tcPr>
            <w:tcW w:w="1115" w:type="pct"/>
          </w:tcPr>
          <w:p w14:paraId="311D83C2" w14:textId="33CED4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(NR_Mob_enh2-Core) CR on NR CHO including target MCG and target SCG for CHO enhancement</w:t>
            </w:r>
          </w:p>
        </w:tc>
        <w:tc>
          <w:tcPr>
            <w:tcW w:w="506" w:type="pct"/>
          </w:tcPr>
          <w:p w14:paraId="54547EBE" w14:textId="20C500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CATT, ZTE Corporation</w:t>
            </w:r>
          </w:p>
        </w:tc>
        <w:tc>
          <w:tcPr>
            <w:tcW w:w="280" w:type="pct"/>
          </w:tcPr>
          <w:p w14:paraId="488F33FC" w14:textId="40B3E9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8CA3924" w14:textId="50FFCB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3961</w:t>
            </w:r>
          </w:p>
        </w:tc>
        <w:tc>
          <w:tcPr>
            <w:tcW w:w="229" w:type="pct"/>
          </w:tcPr>
          <w:p w14:paraId="40FEF7D0" w14:textId="0038313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075C952" w14:textId="06C3A6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1B911B4" w14:textId="1AE6A2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E8E1BD" w14:textId="1CFC40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1828BDBE" w14:textId="143202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CA7E14D" w14:textId="77777777" w:rsidTr="008B0214">
        <w:tc>
          <w:tcPr>
            <w:tcW w:w="586" w:type="pct"/>
          </w:tcPr>
          <w:p w14:paraId="6B99084D" w14:textId="6F7B01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R4-2400117</w:t>
            </w:r>
          </w:p>
        </w:tc>
        <w:tc>
          <w:tcPr>
            <w:tcW w:w="1115" w:type="pct"/>
          </w:tcPr>
          <w:p w14:paraId="68E051BB" w14:textId="5CEC73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core requirements for sidelink positioning</w:t>
            </w:r>
          </w:p>
        </w:tc>
        <w:tc>
          <w:tcPr>
            <w:tcW w:w="506" w:type="pct"/>
          </w:tcPr>
          <w:p w14:paraId="00AC522C" w14:textId="761EBC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6DD9104A" w14:textId="142A5A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B52CA77" w14:textId="37D204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3962</w:t>
            </w:r>
          </w:p>
        </w:tc>
        <w:tc>
          <w:tcPr>
            <w:tcW w:w="229" w:type="pct"/>
          </w:tcPr>
          <w:p w14:paraId="722E05A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9CC4DE" w14:textId="0EF25E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B395EC7" w14:textId="031312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F5C1E0" w14:textId="0DC8F0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291B7017" w14:textId="70C8BE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5ED988B" w14:textId="77777777" w:rsidTr="008B0214">
        <w:tc>
          <w:tcPr>
            <w:tcW w:w="586" w:type="pct"/>
          </w:tcPr>
          <w:p w14:paraId="1907B634" w14:textId="2701D6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R4-2403267</w:t>
            </w:r>
          </w:p>
        </w:tc>
        <w:tc>
          <w:tcPr>
            <w:tcW w:w="1115" w:type="pct"/>
          </w:tcPr>
          <w:p w14:paraId="57E5965F" w14:textId="0C9E1D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core requirements for sidelink positioning</w:t>
            </w:r>
          </w:p>
        </w:tc>
        <w:tc>
          <w:tcPr>
            <w:tcW w:w="506" w:type="pct"/>
          </w:tcPr>
          <w:p w14:paraId="1DC69E2B" w14:textId="28E0AE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67AEA16C" w14:textId="4EA361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173A937" w14:textId="6CE0A6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3962</w:t>
            </w:r>
          </w:p>
        </w:tc>
        <w:tc>
          <w:tcPr>
            <w:tcW w:w="229" w:type="pct"/>
          </w:tcPr>
          <w:p w14:paraId="3D2F7BEC" w14:textId="016F83E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1B1D783" w14:textId="2E23C6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A5A111" w14:textId="2D8F76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320F945" w14:textId="73BA51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13079BB8" w14:textId="4DDB8E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34EBFEC9" w14:textId="77777777" w:rsidTr="008B0214">
        <w:tc>
          <w:tcPr>
            <w:tcW w:w="586" w:type="pct"/>
          </w:tcPr>
          <w:p w14:paraId="5A854F29" w14:textId="5C9A36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R4-2400118</w:t>
            </w:r>
          </w:p>
        </w:tc>
        <w:tc>
          <w:tcPr>
            <w:tcW w:w="1115" w:type="pct"/>
          </w:tcPr>
          <w:p w14:paraId="473AC61D" w14:textId="232E1D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(NR_pos_enh2-Perf) CR on performance requirements for LPHAP</w:t>
            </w:r>
          </w:p>
        </w:tc>
        <w:tc>
          <w:tcPr>
            <w:tcW w:w="506" w:type="pct"/>
          </w:tcPr>
          <w:p w14:paraId="34CF27CB" w14:textId="3B3AD3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0A3667BF" w14:textId="5AD5DF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436CB6C" w14:textId="59EF99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3963</w:t>
            </w:r>
          </w:p>
        </w:tc>
        <w:tc>
          <w:tcPr>
            <w:tcW w:w="229" w:type="pct"/>
          </w:tcPr>
          <w:p w14:paraId="2526E18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FA7A69A" w14:textId="57E8F6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DAF4D9E" w14:textId="1F575A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94180EA" w14:textId="7540EB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NR_pos_enh2-Perf</w:t>
            </w:r>
          </w:p>
        </w:tc>
        <w:tc>
          <w:tcPr>
            <w:tcW w:w="586" w:type="pct"/>
          </w:tcPr>
          <w:p w14:paraId="30FB54AB" w14:textId="56A72F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6C2BF439" w14:textId="77777777" w:rsidTr="008B0214">
        <w:tc>
          <w:tcPr>
            <w:tcW w:w="586" w:type="pct"/>
          </w:tcPr>
          <w:p w14:paraId="1166E700" w14:textId="6D451A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R4-2403293</w:t>
            </w:r>
          </w:p>
        </w:tc>
        <w:tc>
          <w:tcPr>
            <w:tcW w:w="1115" w:type="pct"/>
          </w:tcPr>
          <w:p w14:paraId="33B8A4B2" w14:textId="0F1A75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(NR_pos_enh2-Perf) CR on performance requirements for LPHAP</w:t>
            </w:r>
          </w:p>
        </w:tc>
        <w:tc>
          <w:tcPr>
            <w:tcW w:w="506" w:type="pct"/>
          </w:tcPr>
          <w:p w14:paraId="4D931542" w14:textId="05154E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EA36197" w14:textId="1D7227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CE3A4CF" w14:textId="3F51C6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3963</w:t>
            </w:r>
          </w:p>
        </w:tc>
        <w:tc>
          <w:tcPr>
            <w:tcW w:w="229" w:type="pct"/>
          </w:tcPr>
          <w:p w14:paraId="443699ED" w14:textId="3F44FB4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DBBF555" w14:textId="54685A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EBFAEB9" w14:textId="426522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A9EB7F7" w14:textId="3CE059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NR_pos_enh2-Perf</w:t>
            </w:r>
          </w:p>
        </w:tc>
        <w:tc>
          <w:tcPr>
            <w:tcW w:w="586" w:type="pct"/>
          </w:tcPr>
          <w:p w14:paraId="06044085" w14:textId="05E5CC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42A5C68" w14:textId="77777777" w:rsidTr="008B0214">
        <w:tc>
          <w:tcPr>
            <w:tcW w:w="586" w:type="pct"/>
          </w:tcPr>
          <w:p w14:paraId="6E61E0BF" w14:textId="5827D5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R4-2400119</w:t>
            </w:r>
          </w:p>
        </w:tc>
        <w:tc>
          <w:tcPr>
            <w:tcW w:w="1115" w:type="pct"/>
          </w:tcPr>
          <w:p w14:paraId="3BF7FEB1" w14:textId="0B2FB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core requirements for carrier phase positioning</w:t>
            </w:r>
          </w:p>
        </w:tc>
        <w:tc>
          <w:tcPr>
            <w:tcW w:w="506" w:type="pct"/>
          </w:tcPr>
          <w:p w14:paraId="33F29728" w14:textId="41CAA0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C9D9E9D" w14:textId="158B6C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5DAD902" w14:textId="20D4E9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3964</w:t>
            </w:r>
          </w:p>
        </w:tc>
        <w:tc>
          <w:tcPr>
            <w:tcW w:w="229" w:type="pct"/>
          </w:tcPr>
          <w:p w14:paraId="77C3F1D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210C29" w14:textId="230F17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5DC58F0" w14:textId="14F49D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14CB313" w14:textId="07568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367EA91C" w14:textId="1D35A4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5E302C9" w14:textId="77777777" w:rsidTr="008B0214">
        <w:tc>
          <w:tcPr>
            <w:tcW w:w="586" w:type="pct"/>
          </w:tcPr>
          <w:p w14:paraId="5998F7D1" w14:textId="10EEAB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R4-2403288</w:t>
            </w:r>
          </w:p>
        </w:tc>
        <w:tc>
          <w:tcPr>
            <w:tcW w:w="1115" w:type="pct"/>
          </w:tcPr>
          <w:p w14:paraId="5C67E6C3" w14:textId="2F47FF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(NR_pos_enh2-Core) CR on core requirements for carrier phase positioning</w:t>
            </w:r>
          </w:p>
        </w:tc>
        <w:tc>
          <w:tcPr>
            <w:tcW w:w="506" w:type="pct"/>
          </w:tcPr>
          <w:p w14:paraId="190CBEE1" w14:textId="782159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90370C4" w14:textId="3279C7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409DD6E" w14:textId="04DD72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3964</w:t>
            </w:r>
          </w:p>
        </w:tc>
        <w:tc>
          <w:tcPr>
            <w:tcW w:w="229" w:type="pct"/>
          </w:tcPr>
          <w:p w14:paraId="798090B6" w14:textId="3E790F4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43C8875" w14:textId="454C31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4BD18A" w14:textId="171498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B2573A" w14:textId="0C2C4B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08C9197A" w14:textId="1A54CE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3A1FFCB" w14:textId="77777777" w:rsidTr="008B0214">
        <w:tc>
          <w:tcPr>
            <w:tcW w:w="586" w:type="pct"/>
          </w:tcPr>
          <w:p w14:paraId="5906F6BF" w14:textId="48DEB9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R4-2400128</w:t>
            </w:r>
          </w:p>
        </w:tc>
        <w:tc>
          <w:tcPr>
            <w:tcW w:w="1115" w:type="pct"/>
          </w:tcPr>
          <w:p w14:paraId="7B34DF3D" w14:textId="236F3D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(NR_pos-Perf) CR on positioning test cases in R16</w:t>
            </w:r>
          </w:p>
        </w:tc>
        <w:tc>
          <w:tcPr>
            <w:tcW w:w="506" w:type="pct"/>
          </w:tcPr>
          <w:p w14:paraId="36652FE8" w14:textId="7D8A22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62EB9DC9" w14:textId="375152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411254E" w14:textId="45D359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3965</w:t>
            </w:r>
          </w:p>
        </w:tc>
        <w:tc>
          <w:tcPr>
            <w:tcW w:w="229" w:type="pct"/>
          </w:tcPr>
          <w:p w14:paraId="20D0C96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CC14E5" w14:textId="581EE3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44A54CF" w14:textId="340463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2A444D7" w14:textId="275C0A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NR_pos-Perf</w:t>
            </w:r>
          </w:p>
        </w:tc>
        <w:tc>
          <w:tcPr>
            <w:tcW w:w="586" w:type="pct"/>
          </w:tcPr>
          <w:p w14:paraId="02F1DC6D" w14:textId="10FBB5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531371" w14:textId="77777777" w:rsidTr="008B0214">
        <w:tc>
          <w:tcPr>
            <w:tcW w:w="586" w:type="pct"/>
          </w:tcPr>
          <w:p w14:paraId="457E6971" w14:textId="371D9E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R4-2403364</w:t>
            </w:r>
          </w:p>
        </w:tc>
        <w:tc>
          <w:tcPr>
            <w:tcW w:w="1115" w:type="pct"/>
          </w:tcPr>
          <w:p w14:paraId="1D9FF8FB" w14:textId="06484E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(NR_pos-Perf) CR on positioning test cases in R16</w:t>
            </w:r>
          </w:p>
        </w:tc>
        <w:tc>
          <w:tcPr>
            <w:tcW w:w="506" w:type="pct"/>
          </w:tcPr>
          <w:p w14:paraId="1D1F825D" w14:textId="1EEAF2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CD8E0B5" w14:textId="36718B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7315F11" w14:textId="3CEE41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3965</w:t>
            </w:r>
          </w:p>
        </w:tc>
        <w:tc>
          <w:tcPr>
            <w:tcW w:w="229" w:type="pct"/>
          </w:tcPr>
          <w:p w14:paraId="0C18C474" w14:textId="1B4F4A4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D354F3D" w14:textId="4BE090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12D9A5E" w14:textId="0123E0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D8805BA" w14:textId="586204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NR_pos-Perf</w:t>
            </w:r>
          </w:p>
        </w:tc>
        <w:tc>
          <w:tcPr>
            <w:tcW w:w="586" w:type="pct"/>
          </w:tcPr>
          <w:p w14:paraId="66509AE4" w14:textId="435C4A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CD52457" w14:textId="77777777" w:rsidTr="008B0214">
        <w:tc>
          <w:tcPr>
            <w:tcW w:w="586" w:type="pct"/>
          </w:tcPr>
          <w:p w14:paraId="782C99DA" w14:textId="17E01E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R4-2400129</w:t>
            </w:r>
          </w:p>
        </w:tc>
        <w:tc>
          <w:tcPr>
            <w:tcW w:w="1115" w:type="pct"/>
          </w:tcPr>
          <w:p w14:paraId="62173A1A" w14:textId="0C03FE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(NR_pos-Perf) CR on positioning test cases in R17 - Cat A</w:t>
            </w:r>
          </w:p>
        </w:tc>
        <w:tc>
          <w:tcPr>
            <w:tcW w:w="506" w:type="pct"/>
          </w:tcPr>
          <w:p w14:paraId="301CE5AB" w14:textId="104B13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FA38C03" w14:textId="2B48CE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03F4674" w14:textId="232CCF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3966</w:t>
            </w:r>
          </w:p>
        </w:tc>
        <w:tc>
          <w:tcPr>
            <w:tcW w:w="229" w:type="pct"/>
          </w:tcPr>
          <w:p w14:paraId="367E912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945EAA" w14:textId="091420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7006823" w14:textId="6429E8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5A7F262" w14:textId="36DB6E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NR_pos-Perf</w:t>
            </w:r>
          </w:p>
        </w:tc>
        <w:tc>
          <w:tcPr>
            <w:tcW w:w="586" w:type="pct"/>
          </w:tcPr>
          <w:p w14:paraId="470A9A7A" w14:textId="1B3865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00F7678" w14:textId="77777777" w:rsidTr="008B0214">
        <w:tc>
          <w:tcPr>
            <w:tcW w:w="586" w:type="pct"/>
          </w:tcPr>
          <w:p w14:paraId="2A7B8754" w14:textId="7C40B7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R4-2400130</w:t>
            </w:r>
          </w:p>
        </w:tc>
        <w:tc>
          <w:tcPr>
            <w:tcW w:w="1115" w:type="pct"/>
          </w:tcPr>
          <w:p w14:paraId="60036A0B" w14:textId="59CBB4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(NR_pos-Perf) CR on positioning test cases in R18 - Cat A</w:t>
            </w:r>
          </w:p>
        </w:tc>
        <w:tc>
          <w:tcPr>
            <w:tcW w:w="506" w:type="pct"/>
          </w:tcPr>
          <w:p w14:paraId="7E08219A" w14:textId="76C5B8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8FE0995" w14:textId="1A355F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4C25DB0" w14:textId="0CA5E3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3967</w:t>
            </w:r>
          </w:p>
        </w:tc>
        <w:tc>
          <w:tcPr>
            <w:tcW w:w="229" w:type="pct"/>
          </w:tcPr>
          <w:p w14:paraId="0F910A7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A4C70A5" w14:textId="531173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8A40DB" w14:textId="5F871A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FE7065F" w14:textId="5D054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NR_pos-Perf</w:t>
            </w:r>
          </w:p>
        </w:tc>
        <w:tc>
          <w:tcPr>
            <w:tcW w:w="586" w:type="pct"/>
          </w:tcPr>
          <w:p w14:paraId="3CEC4B3F" w14:textId="2D926D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12D378A" w14:textId="77777777" w:rsidTr="008B0214">
        <w:tc>
          <w:tcPr>
            <w:tcW w:w="586" w:type="pct"/>
          </w:tcPr>
          <w:p w14:paraId="54DD778C" w14:textId="7EB88D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R4-2400131</w:t>
            </w:r>
          </w:p>
        </w:tc>
        <w:tc>
          <w:tcPr>
            <w:tcW w:w="1115" w:type="pct"/>
          </w:tcPr>
          <w:p w14:paraId="4F400CC7" w14:textId="09120A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on R17 positioning test cases in connected mode</w:t>
            </w:r>
          </w:p>
        </w:tc>
        <w:tc>
          <w:tcPr>
            <w:tcW w:w="506" w:type="pct"/>
          </w:tcPr>
          <w:p w14:paraId="6736FCBE" w14:textId="14214C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38AE5AE" w14:textId="5C788E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29A2A30" w14:textId="17FD83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3968</w:t>
            </w:r>
          </w:p>
        </w:tc>
        <w:tc>
          <w:tcPr>
            <w:tcW w:w="229" w:type="pct"/>
          </w:tcPr>
          <w:p w14:paraId="2F51557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47C05E" w14:textId="73BA22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1ABBAB5" w14:textId="46CEB7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4265C17" w14:textId="0370F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3EA7A9E3" w14:textId="203EFA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94AB60D" w14:textId="77777777" w:rsidTr="008B0214">
        <w:tc>
          <w:tcPr>
            <w:tcW w:w="586" w:type="pct"/>
          </w:tcPr>
          <w:p w14:paraId="70C0C0A2" w14:textId="6236D8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R4-2403367</w:t>
            </w:r>
          </w:p>
        </w:tc>
        <w:tc>
          <w:tcPr>
            <w:tcW w:w="1115" w:type="pct"/>
          </w:tcPr>
          <w:p w14:paraId="2DAAF838" w14:textId="6D2546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on R17 positioning test cases in connected mode</w:t>
            </w:r>
          </w:p>
        </w:tc>
        <w:tc>
          <w:tcPr>
            <w:tcW w:w="506" w:type="pct"/>
          </w:tcPr>
          <w:p w14:paraId="13014F71" w14:textId="4A1895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34516663" w14:textId="2C3DC0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1D1B09E" w14:textId="580464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3968</w:t>
            </w:r>
          </w:p>
        </w:tc>
        <w:tc>
          <w:tcPr>
            <w:tcW w:w="229" w:type="pct"/>
          </w:tcPr>
          <w:p w14:paraId="54717045" w14:textId="3B89127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EECDCDD" w14:textId="14969B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FE1BCEF" w14:textId="70E1EE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1A14F0" w14:textId="269668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0DA1F543" w14:textId="73210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702CF44" w14:textId="77777777" w:rsidTr="008B0214">
        <w:tc>
          <w:tcPr>
            <w:tcW w:w="586" w:type="pct"/>
          </w:tcPr>
          <w:p w14:paraId="7F0A2FC7" w14:textId="41D649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R4-2400132</w:t>
            </w:r>
          </w:p>
        </w:tc>
        <w:tc>
          <w:tcPr>
            <w:tcW w:w="1115" w:type="pct"/>
          </w:tcPr>
          <w:p w14:paraId="44D7F036" w14:textId="54D85A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on R17 positioning test cases in connected mode - Cat A</w:t>
            </w:r>
          </w:p>
        </w:tc>
        <w:tc>
          <w:tcPr>
            <w:tcW w:w="506" w:type="pct"/>
          </w:tcPr>
          <w:p w14:paraId="2B271877" w14:textId="0B0AA9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5E266B3" w14:textId="3325EC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98A8FDC" w14:textId="50E13B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3969</w:t>
            </w:r>
          </w:p>
        </w:tc>
        <w:tc>
          <w:tcPr>
            <w:tcW w:w="229" w:type="pct"/>
          </w:tcPr>
          <w:p w14:paraId="43BDB28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F77BDF0" w14:textId="6BBD4B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BE7D8D" w14:textId="57F9D9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9E34A24" w14:textId="2725B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3F9FF83B" w14:textId="6D532B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BDBD886" w14:textId="77777777" w:rsidTr="008B0214">
        <w:tc>
          <w:tcPr>
            <w:tcW w:w="586" w:type="pct"/>
          </w:tcPr>
          <w:p w14:paraId="2981F194" w14:textId="4C0E6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R4-2400140</w:t>
            </w:r>
          </w:p>
        </w:tc>
        <w:tc>
          <w:tcPr>
            <w:tcW w:w="1115" w:type="pct"/>
          </w:tcPr>
          <w:p w14:paraId="791D7BBA" w14:textId="600128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for GNSS margin removed from the test reiquirement R17</w:t>
            </w:r>
          </w:p>
        </w:tc>
        <w:tc>
          <w:tcPr>
            <w:tcW w:w="506" w:type="pct"/>
          </w:tcPr>
          <w:p w14:paraId="7B207AEA" w14:textId="276ED9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28185606" w14:textId="62963D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8A8F720" w14:textId="38BB5F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3970</w:t>
            </w:r>
          </w:p>
        </w:tc>
        <w:tc>
          <w:tcPr>
            <w:tcW w:w="229" w:type="pct"/>
          </w:tcPr>
          <w:p w14:paraId="151D636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7AA1DC" w14:textId="075A4C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2A0470B" w14:textId="2E45E2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9D24DD5" w14:textId="4A0306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2400C03E" w14:textId="712ADA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C0D0752" w14:textId="77777777" w:rsidTr="008B0214">
        <w:tc>
          <w:tcPr>
            <w:tcW w:w="586" w:type="pct"/>
          </w:tcPr>
          <w:p w14:paraId="6A2D293B" w14:textId="7ADEBC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R4-2400141</w:t>
            </w:r>
          </w:p>
        </w:tc>
        <w:tc>
          <w:tcPr>
            <w:tcW w:w="1115" w:type="pct"/>
          </w:tcPr>
          <w:p w14:paraId="61939A9E" w14:textId="4DF7AF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for GNSS margin removed from the test reiquirement R18</w:t>
            </w:r>
          </w:p>
        </w:tc>
        <w:tc>
          <w:tcPr>
            <w:tcW w:w="506" w:type="pct"/>
          </w:tcPr>
          <w:p w14:paraId="769F8599" w14:textId="3226DF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60D5357E" w14:textId="1868E2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E7206CD" w14:textId="0AC763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3971</w:t>
            </w:r>
          </w:p>
        </w:tc>
        <w:tc>
          <w:tcPr>
            <w:tcW w:w="229" w:type="pct"/>
          </w:tcPr>
          <w:p w14:paraId="277BD3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5F0E6C" w14:textId="1E2F0B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DB92DFC" w14:textId="0DE31A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425F3D7" w14:textId="5C71C3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5F084A08" w14:textId="13580C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16ABCC1" w14:textId="77777777" w:rsidTr="008B0214">
        <w:tc>
          <w:tcPr>
            <w:tcW w:w="586" w:type="pct"/>
          </w:tcPr>
          <w:p w14:paraId="50A4912D" w14:textId="06D806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R4-2400273</w:t>
            </w:r>
          </w:p>
        </w:tc>
        <w:tc>
          <w:tcPr>
            <w:tcW w:w="1115" w:type="pct"/>
          </w:tcPr>
          <w:p w14:paraId="54625585" w14:textId="288C22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[NR_MG_enh-Core] CR 38.133 Correction of normative text in requirements</w:t>
            </w:r>
          </w:p>
        </w:tc>
        <w:tc>
          <w:tcPr>
            <w:tcW w:w="506" w:type="pct"/>
          </w:tcPr>
          <w:p w14:paraId="5B77B7EA" w14:textId="231291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1AD77BBA" w14:textId="1A69D7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7B261BD" w14:textId="6977A0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3972</w:t>
            </w:r>
          </w:p>
        </w:tc>
        <w:tc>
          <w:tcPr>
            <w:tcW w:w="229" w:type="pct"/>
          </w:tcPr>
          <w:p w14:paraId="715C815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DA3C0D" w14:textId="2D4D15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3E6B9B" w14:textId="0147F2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CB2EB94" w14:textId="4023F9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0704778B" w14:textId="3F3314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99D98C3" w14:textId="77777777" w:rsidTr="008B0214">
        <w:tc>
          <w:tcPr>
            <w:tcW w:w="586" w:type="pct"/>
          </w:tcPr>
          <w:p w14:paraId="39124B3D" w14:textId="6DFA39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R4-2400274</w:t>
            </w:r>
          </w:p>
        </w:tc>
        <w:tc>
          <w:tcPr>
            <w:tcW w:w="1115" w:type="pct"/>
          </w:tcPr>
          <w:p w14:paraId="0DDD2C72" w14:textId="3374E4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[TEI17] CR 38.133 Correction of CR implementation on normative text</w:t>
            </w:r>
          </w:p>
        </w:tc>
        <w:tc>
          <w:tcPr>
            <w:tcW w:w="506" w:type="pct"/>
          </w:tcPr>
          <w:p w14:paraId="78FEB740" w14:textId="267DAF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5EC90809" w14:textId="3EAFB1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1462FC9" w14:textId="7540EE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3973</w:t>
            </w:r>
          </w:p>
        </w:tc>
        <w:tc>
          <w:tcPr>
            <w:tcW w:w="229" w:type="pct"/>
          </w:tcPr>
          <w:p w14:paraId="5CA42F2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B1ABAF" w14:textId="571ADE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8141B1D" w14:textId="3CCB3E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60E666" w14:textId="5C1BCF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E73C01A" w14:textId="31EDCB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8C31755" w14:textId="77777777" w:rsidTr="008B0214">
        <w:tc>
          <w:tcPr>
            <w:tcW w:w="586" w:type="pct"/>
          </w:tcPr>
          <w:p w14:paraId="1E201E65" w14:textId="0F62C7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R4-2400275</w:t>
            </w:r>
          </w:p>
        </w:tc>
        <w:tc>
          <w:tcPr>
            <w:tcW w:w="1115" w:type="pct"/>
          </w:tcPr>
          <w:p w14:paraId="513ACAED" w14:textId="5B9639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[TEI17] CR 38.133 Correction of normative text in requirements</w:t>
            </w:r>
          </w:p>
        </w:tc>
        <w:tc>
          <w:tcPr>
            <w:tcW w:w="506" w:type="pct"/>
          </w:tcPr>
          <w:p w14:paraId="5787D5D1" w14:textId="2D398B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11228619" w14:textId="13AC42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7F3862" w14:textId="52858F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3974</w:t>
            </w:r>
          </w:p>
        </w:tc>
        <w:tc>
          <w:tcPr>
            <w:tcW w:w="229" w:type="pct"/>
          </w:tcPr>
          <w:p w14:paraId="4FA2F67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D73962" w14:textId="68D680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0C136E0" w14:textId="0815CC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F62F3C8" w14:textId="475B84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22F39A3" w14:textId="1CF95A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329A404" w14:textId="77777777" w:rsidTr="008B0214">
        <w:tc>
          <w:tcPr>
            <w:tcW w:w="586" w:type="pct"/>
          </w:tcPr>
          <w:p w14:paraId="3B93F4CE" w14:textId="2F85F9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R4-2400276</w:t>
            </w:r>
          </w:p>
        </w:tc>
        <w:tc>
          <w:tcPr>
            <w:tcW w:w="1115" w:type="pct"/>
          </w:tcPr>
          <w:p w14:paraId="36235987" w14:textId="41CD31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[TEI17] CR 38.133 Correction of normative text in requirements</w:t>
            </w:r>
          </w:p>
        </w:tc>
        <w:tc>
          <w:tcPr>
            <w:tcW w:w="506" w:type="pct"/>
          </w:tcPr>
          <w:p w14:paraId="052E6FF5" w14:textId="77E531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6189AA4C" w14:textId="2EA693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9570A76" w14:textId="477801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3975</w:t>
            </w:r>
          </w:p>
        </w:tc>
        <w:tc>
          <w:tcPr>
            <w:tcW w:w="229" w:type="pct"/>
          </w:tcPr>
          <w:p w14:paraId="1B393D7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F6D32A" w14:textId="61DEBE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10FFE87" w14:textId="393692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DA435B7" w14:textId="7DA955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FADA1EB" w14:textId="643E0E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4584363" w14:textId="77777777" w:rsidTr="008B0214">
        <w:tc>
          <w:tcPr>
            <w:tcW w:w="586" w:type="pct"/>
          </w:tcPr>
          <w:p w14:paraId="4C121B55" w14:textId="791E1F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R4-2400277</w:t>
            </w:r>
          </w:p>
        </w:tc>
        <w:tc>
          <w:tcPr>
            <w:tcW w:w="1115" w:type="pct"/>
          </w:tcPr>
          <w:p w14:paraId="6DAF7227" w14:textId="13AF53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[NR_MG_enh2-Core] CR 38.133 Correction of normative text in requirements</w:t>
            </w:r>
          </w:p>
        </w:tc>
        <w:tc>
          <w:tcPr>
            <w:tcW w:w="506" w:type="pct"/>
          </w:tcPr>
          <w:p w14:paraId="7EBB400B" w14:textId="4830A4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7094EC31" w14:textId="0D19B4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C35F9EE" w14:textId="2E2A40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3976</w:t>
            </w:r>
          </w:p>
        </w:tc>
        <w:tc>
          <w:tcPr>
            <w:tcW w:w="229" w:type="pct"/>
          </w:tcPr>
          <w:p w14:paraId="5DC1E9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18EC93" w14:textId="25F20A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E38CAF3" w14:textId="5190E2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CE9663" w14:textId="3E54A7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276BF9BB" w14:textId="509A15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4A4CC69" w14:textId="77777777" w:rsidTr="008B0214">
        <w:tc>
          <w:tcPr>
            <w:tcW w:w="586" w:type="pct"/>
          </w:tcPr>
          <w:p w14:paraId="5AA4A736" w14:textId="0142A0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R4-2400278</w:t>
            </w:r>
          </w:p>
        </w:tc>
        <w:tc>
          <w:tcPr>
            <w:tcW w:w="1115" w:type="pct"/>
          </w:tcPr>
          <w:p w14:paraId="79AFA31F" w14:textId="7403E1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[NR_Mob_enh2-Core] CR 38.133 Correction of normative text in requirements</w:t>
            </w:r>
          </w:p>
        </w:tc>
        <w:tc>
          <w:tcPr>
            <w:tcW w:w="506" w:type="pct"/>
          </w:tcPr>
          <w:p w14:paraId="6211DAAA" w14:textId="53E07B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61FE9614" w14:textId="65FCC0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ED073CC" w14:textId="2C759C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3977</w:t>
            </w:r>
          </w:p>
        </w:tc>
        <w:tc>
          <w:tcPr>
            <w:tcW w:w="229" w:type="pct"/>
          </w:tcPr>
          <w:p w14:paraId="1DF766F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354C46" w14:textId="36FB07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2BBE4A9" w14:textId="576804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D3FE8F5" w14:textId="4C74A9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27D8D65F" w14:textId="328F09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558DB8A2" w14:textId="77777777" w:rsidTr="008B0214">
        <w:tc>
          <w:tcPr>
            <w:tcW w:w="586" w:type="pct"/>
          </w:tcPr>
          <w:p w14:paraId="57676BA4" w14:textId="38F107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R4-2400279</w:t>
            </w:r>
          </w:p>
        </w:tc>
        <w:tc>
          <w:tcPr>
            <w:tcW w:w="1115" w:type="pct"/>
          </w:tcPr>
          <w:p w14:paraId="3599485F" w14:textId="11CBD5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[NR_ATG-Core] CR 38.133 Correction of normative text in requirements</w:t>
            </w:r>
          </w:p>
        </w:tc>
        <w:tc>
          <w:tcPr>
            <w:tcW w:w="506" w:type="pct"/>
          </w:tcPr>
          <w:p w14:paraId="547A3D87" w14:textId="53CDDE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709735C9" w14:textId="1BDF48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3F766BD" w14:textId="5FEA2D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3978</w:t>
            </w:r>
          </w:p>
        </w:tc>
        <w:tc>
          <w:tcPr>
            <w:tcW w:w="229" w:type="pct"/>
          </w:tcPr>
          <w:p w14:paraId="752D51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93EAEE" w14:textId="35DF7D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3A89A15" w14:textId="59E94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2BE782" w14:textId="6470FF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5D5D0B77" w14:textId="5DFCA2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E5DD672" w14:textId="77777777" w:rsidTr="008B0214">
        <w:tc>
          <w:tcPr>
            <w:tcW w:w="586" w:type="pct"/>
          </w:tcPr>
          <w:p w14:paraId="4686E197" w14:textId="60F88E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R4-2400280</w:t>
            </w:r>
          </w:p>
        </w:tc>
        <w:tc>
          <w:tcPr>
            <w:tcW w:w="1115" w:type="pct"/>
          </w:tcPr>
          <w:p w14:paraId="3F892A6F" w14:textId="3A897C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[NonCol_intraB_ENDC_NR_CA-Core] CR 38.133 Correction of normative text in requirements</w:t>
            </w:r>
          </w:p>
        </w:tc>
        <w:tc>
          <w:tcPr>
            <w:tcW w:w="506" w:type="pct"/>
          </w:tcPr>
          <w:p w14:paraId="0C2DB03B" w14:textId="478A38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BeammWave</w:t>
            </w:r>
          </w:p>
        </w:tc>
        <w:tc>
          <w:tcPr>
            <w:tcW w:w="280" w:type="pct"/>
          </w:tcPr>
          <w:p w14:paraId="4FCE7AFC" w14:textId="1CA2E3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F50EE30" w14:textId="2FF880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3979</w:t>
            </w:r>
          </w:p>
        </w:tc>
        <w:tc>
          <w:tcPr>
            <w:tcW w:w="229" w:type="pct"/>
          </w:tcPr>
          <w:p w14:paraId="1ECE7CB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92FA5A" w14:textId="6B69B7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B9B3D4B" w14:textId="51A844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8B1D9E" w14:textId="3F6187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3CFC1928" w14:textId="1B8BFA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E4651B0" w14:textId="77777777" w:rsidTr="008B0214">
        <w:tc>
          <w:tcPr>
            <w:tcW w:w="586" w:type="pct"/>
          </w:tcPr>
          <w:p w14:paraId="4C559047" w14:textId="0AB8A0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R4-2400287</w:t>
            </w:r>
          </w:p>
        </w:tc>
        <w:tc>
          <w:tcPr>
            <w:tcW w:w="1115" w:type="pct"/>
          </w:tcPr>
          <w:p w14:paraId="098CDA27" w14:textId="67E31D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[NR_newRAT-Perf] CR to A.6.3.2.1.3 Intra-freq RRC re-establishment</w:t>
            </w:r>
          </w:p>
        </w:tc>
        <w:tc>
          <w:tcPr>
            <w:tcW w:w="506" w:type="pct"/>
          </w:tcPr>
          <w:p w14:paraId="7B99B2ED" w14:textId="0EEE99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5272271B" w14:textId="729113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0531E24" w14:textId="42A3A8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3980</w:t>
            </w:r>
          </w:p>
        </w:tc>
        <w:tc>
          <w:tcPr>
            <w:tcW w:w="229" w:type="pct"/>
          </w:tcPr>
          <w:p w14:paraId="0FB7EA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DB3A188" w14:textId="1B7D3C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F48B1B6" w14:textId="2E8EF3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2D64DDC" w14:textId="3D26FA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275DA59" w14:textId="1B5F4B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29226BD" w14:textId="77777777" w:rsidTr="008B0214">
        <w:tc>
          <w:tcPr>
            <w:tcW w:w="586" w:type="pct"/>
          </w:tcPr>
          <w:p w14:paraId="6C58C95E" w14:textId="2BE4E6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R4-2400288</w:t>
            </w:r>
          </w:p>
        </w:tc>
        <w:tc>
          <w:tcPr>
            <w:tcW w:w="1115" w:type="pct"/>
          </w:tcPr>
          <w:p w14:paraId="2532094C" w14:textId="0776D4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A.6.3.2.1.3 Intra-freq RRC re-establishment</w:t>
            </w:r>
          </w:p>
        </w:tc>
        <w:tc>
          <w:tcPr>
            <w:tcW w:w="506" w:type="pct"/>
          </w:tcPr>
          <w:p w14:paraId="0B9B5CB0" w14:textId="74B6F2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623F88A1" w14:textId="2973BA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A696746" w14:textId="57D10F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3981</w:t>
            </w:r>
          </w:p>
        </w:tc>
        <w:tc>
          <w:tcPr>
            <w:tcW w:w="229" w:type="pct"/>
          </w:tcPr>
          <w:p w14:paraId="78ABB9A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FE119C" w14:textId="0A4200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3F674B3" w14:textId="212C80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0E7C793" w14:textId="4337E3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6E0365C" w14:textId="521911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88F03C" w14:textId="77777777" w:rsidTr="008B0214">
        <w:tc>
          <w:tcPr>
            <w:tcW w:w="586" w:type="pct"/>
          </w:tcPr>
          <w:p w14:paraId="2C1A4742" w14:textId="4F751F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R4-2400289</w:t>
            </w:r>
          </w:p>
        </w:tc>
        <w:tc>
          <w:tcPr>
            <w:tcW w:w="1115" w:type="pct"/>
          </w:tcPr>
          <w:p w14:paraId="072C6AC6" w14:textId="5B5340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  CR to A.6.3.2.1.3 Intra-freq RRC re-establishment</w:t>
            </w:r>
          </w:p>
        </w:tc>
        <w:tc>
          <w:tcPr>
            <w:tcW w:w="506" w:type="pct"/>
          </w:tcPr>
          <w:p w14:paraId="4E08DF75" w14:textId="23D53D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457167D1" w14:textId="469CBF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AA88E60" w14:textId="065A7C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3982</w:t>
            </w:r>
          </w:p>
        </w:tc>
        <w:tc>
          <w:tcPr>
            <w:tcW w:w="229" w:type="pct"/>
          </w:tcPr>
          <w:p w14:paraId="1F6ABD5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CEF4D02" w14:textId="5861D4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36A36B7" w14:textId="3C1F2E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CC20762" w14:textId="1355C9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AA232F0" w14:textId="5D1664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A75EB8" w14:textId="77777777" w:rsidTr="008B0214">
        <w:tc>
          <w:tcPr>
            <w:tcW w:w="586" w:type="pct"/>
          </w:tcPr>
          <w:p w14:paraId="3DB5C41E" w14:textId="5EE9C6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R4-2400290</w:t>
            </w:r>
          </w:p>
        </w:tc>
        <w:tc>
          <w:tcPr>
            <w:tcW w:w="1115" w:type="pct"/>
          </w:tcPr>
          <w:p w14:paraId="0131894B" w14:textId="49699C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A.6.3.2.1.3 Intra-freq RRC re-establishment</w:t>
            </w:r>
          </w:p>
        </w:tc>
        <w:tc>
          <w:tcPr>
            <w:tcW w:w="506" w:type="pct"/>
          </w:tcPr>
          <w:p w14:paraId="646CC647" w14:textId="7397E9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3BFF8F4D" w14:textId="25F6AC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629456D" w14:textId="034D1D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3983</w:t>
            </w:r>
          </w:p>
        </w:tc>
        <w:tc>
          <w:tcPr>
            <w:tcW w:w="229" w:type="pct"/>
          </w:tcPr>
          <w:p w14:paraId="0859593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C14F8D" w14:textId="408037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115BE9F" w14:textId="11DB1F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A3EB0E7" w14:textId="1E5A05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2157146" w14:textId="7EA476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1DC0AF7" w14:textId="77777777" w:rsidTr="008B0214">
        <w:tc>
          <w:tcPr>
            <w:tcW w:w="586" w:type="pct"/>
          </w:tcPr>
          <w:p w14:paraId="72368D22" w14:textId="219DA4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R4-2400291</w:t>
            </w:r>
          </w:p>
        </w:tc>
        <w:tc>
          <w:tcPr>
            <w:tcW w:w="1115" w:type="pct"/>
          </w:tcPr>
          <w:p w14:paraId="31D14DBC" w14:textId="37AE96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[NR_newRAT-Perf, NR_UE_pow_sav_enh-Perf, NR_redcap-Perf] CR to EPRE ratio of PDCCH and PDCCH DMRS for RLM tests</w:t>
            </w:r>
          </w:p>
        </w:tc>
        <w:tc>
          <w:tcPr>
            <w:tcW w:w="506" w:type="pct"/>
          </w:tcPr>
          <w:p w14:paraId="459FECDA" w14:textId="3FD73B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234E52F2" w14:textId="3F0016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ED0C909" w14:textId="01640F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3984</w:t>
            </w:r>
          </w:p>
        </w:tc>
        <w:tc>
          <w:tcPr>
            <w:tcW w:w="229" w:type="pct"/>
          </w:tcPr>
          <w:p w14:paraId="7ABD1DC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42D693D" w14:textId="76A6A8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D2B1750" w14:textId="72A9AB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92A1CD9" w14:textId="723020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NR_UE_pow_sav_enh-Perf, NR_redcap-Perf</w:t>
            </w:r>
          </w:p>
        </w:tc>
        <w:tc>
          <w:tcPr>
            <w:tcW w:w="586" w:type="pct"/>
          </w:tcPr>
          <w:p w14:paraId="7FA180ED" w14:textId="3B5D95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C9E8BD8" w14:textId="77777777" w:rsidTr="008B0214">
        <w:tc>
          <w:tcPr>
            <w:tcW w:w="586" w:type="pct"/>
          </w:tcPr>
          <w:p w14:paraId="6A223707" w14:textId="7967BD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R4-2400292</w:t>
            </w:r>
          </w:p>
        </w:tc>
        <w:tc>
          <w:tcPr>
            <w:tcW w:w="1115" w:type="pct"/>
          </w:tcPr>
          <w:p w14:paraId="3DA5EF52" w14:textId="1BD8F8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(NR_newRAT-Perf, NR_UE_pow_sav_enh-Perf, NR_redcap-Perf) CR to EPRE ratio of PDCCH and PDCCH DMRS for RLM tests</w:t>
            </w:r>
          </w:p>
        </w:tc>
        <w:tc>
          <w:tcPr>
            <w:tcW w:w="506" w:type="pct"/>
          </w:tcPr>
          <w:p w14:paraId="21DAE639" w14:textId="6DD14E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65BECC7B" w14:textId="11AEC8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3B7783A" w14:textId="794C4E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3985</w:t>
            </w:r>
          </w:p>
        </w:tc>
        <w:tc>
          <w:tcPr>
            <w:tcW w:w="229" w:type="pct"/>
          </w:tcPr>
          <w:p w14:paraId="108C385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5A3154" w14:textId="7F5DE8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523478C" w14:textId="50AD96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57C8C39" w14:textId="2E7DF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NR_UE_pow_sav_enh-Perf, NR_redcap-Perf</w:t>
            </w:r>
          </w:p>
        </w:tc>
        <w:tc>
          <w:tcPr>
            <w:tcW w:w="586" w:type="pct"/>
          </w:tcPr>
          <w:p w14:paraId="161C0954" w14:textId="30B18D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7091887" w14:textId="77777777" w:rsidTr="008B0214">
        <w:tc>
          <w:tcPr>
            <w:tcW w:w="586" w:type="pct"/>
          </w:tcPr>
          <w:p w14:paraId="0D715F3A" w14:textId="22FEC8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R4-2400293</w:t>
            </w:r>
          </w:p>
        </w:tc>
        <w:tc>
          <w:tcPr>
            <w:tcW w:w="1115" w:type="pct"/>
          </w:tcPr>
          <w:p w14:paraId="515EDCE8" w14:textId="235A53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[NR_newRAT-Perf] CR to FR1 SA intra-frequency SS-RSRQ measurement accuracy</w:t>
            </w:r>
          </w:p>
        </w:tc>
        <w:tc>
          <w:tcPr>
            <w:tcW w:w="506" w:type="pct"/>
          </w:tcPr>
          <w:p w14:paraId="3F4D89E5" w14:textId="5B4372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1CAFF953" w14:textId="459AFF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5FCA48B" w14:textId="665607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3986</w:t>
            </w:r>
          </w:p>
        </w:tc>
        <w:tc>
          <w:tcPr>
            <w:tcW w:w="229" w:type="pct"/>
          </w:tcPr>
          <w:p w14:paraId="6841359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8B204E7" w14:textId="0D59EB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5072CEFC" w14:textId="4DB9A1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F7B74CF" w14:textId="656432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E3D0C2F" w14:textId="4FF472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9CCA511" w14:textId="77777777" w:rsidTr="008B0214">
        <w:tc>
          <w:tcPr>
            <w:tcW w:w="586" w:type="pct"/>
          </w:tcPr>
          <w:p w14:paraId="7BA4A95A" w14:textId="5AE52B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R4-2400294</w:t>
            </w:r>
          </w:p>
        </w:tc>
        <w:tc>
          <w:tcPr>
            <w:tcW w:w="1115" w:type="pct"/>
          </w:tcPr>
          <w:p w14:paraId="7701D18F" w14:textId="24B391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FR1 SA intra-frequency SS-RSRQ measurement accuracy</w:t>
            </w:r>
          </w:p>
        </w:tc>
        <w:tc>
          <w:tcPr>
            <w:tcW w:w="506" w:type="pct"/>
          </w:tcPr>
          <w:p w14:paraId="1BD1627F" w14:textId="17F16F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4ABC6C3E" w14:textId="243F77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99152A7" w14:textId="31E5F6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3987</w:t>
            </w:r>
          </w:p>
        </w:tc>
        <w:tc>
          <w:tcPr>
            <w:tcW w:w="229" w:type="pct"/>
          </w:tcPr>
          <w:p w14:paraId="171C99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2B2CE7" w14:textId="5E374C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666704F" w14:textId="0A7FED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2EF7119" w14:textId="68B8B7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6D2A339" w14:textId="116FD8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B6CCD4" w14:textId="77777777" w:rsidTr="008B0214">
        <w:tc>
          <w:tcPr>
            <w:tcW w:w="586" w:type="pct"/>
          </w:tcPr>
          <w:p w14:paraId="620AC54A" w14:textId="10DCCA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R4-2400295</w:t>
            </w:r>
          </w:p>
        </w:tc>
        <w:tc>
          <w:tcPr>
            <w:tcW w:w="1115" w:type="pct"/>
          </w:tcPr>
          <w:p w14:paraId="523F91D5" w14:textId="015A99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[NR_newRAT-Perf,NR_redcap-Perf] CR to FR1 SA intra-frequency SS-RSRQ measurement accuracy</w:t>
            </w:r>
          </w:p>
        </w:tc>
        <w:tc>
          <w:tcPr>
            <w:tcW w:w="506" w:type="pct"/>
          </w:tcPr>
          <w:p w14:paraId="6BCA6C12" w14:textId="0BCBA2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4FA0EA9F" w14:textId="1E2B64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B55A7CE" w14:textId="01C95E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3988</w:t>
            </w:r>
          </w:p>
        </w:tc>
        <w:tc>
          <w:tcPr>
            <w:tcW w:w="229" w:type="pct"/>
          </w:tcPr>
          <w:p w14:paraId="5013861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0B1A50" w14:textId="25306A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CFD2442" w14:textId="4D61D6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64F6D5" w14:textId="3D7278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NR_redcap-Perf</w:t>
            </w:r>
          </w:p>
        </w:tc>
        <w:tc>
          <w:tcPr>
            <w:tcW w:w="586" w:type="pct"/>
          </w:tcPr>
          <w:p w14:paraId="3A5E10C9" w14:textId="6B79F8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5E73DF8" w14:textId="77777777" w:rsidTr="008B0214">
        <w:tc>
          <w:tcPr>
            <w:tcW w:w="586" w:type="pct"/>
          </w:tcPr>
          <w:p w14:paraId="70F43B58" w14:textId="234145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R4-2400296</w:t>
            </w:r>
          </w:p>
        </w:tc>
        <w:tc>
          <w:tcPr>
            <w:tcW w:w="1115" w:type="pct"/>
          </w:tcPr>
          <w:p w14:paraId="649587CB" w14:textId="1A1753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(NR_newRAT-Perf,NR_redcap-Perf) CR to FR1 SA intra-frequency SS-RSRQ measurement accuracy</w:t>
            </w:r>
          </w:p>
        </w:tc>
        <w:tc>
          <w:tcPr>
            <w:tcW w:w="506" w:type="pct"/>
          </w:tcPr>
          <w:p w14:paraId="57875514" w14:textId="0BFC5D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7DD7D467" w14:textId="6B9DE6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BFC6216" w14:textId="23B2EF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3989</w:t>
            </w:r>
          </w:p>
        </w:tc>
        <w:tc>
          <w:tcPr>
            <w:tcW w:w="229" w:type="pct"/>
          </w:tcPr>
          <w:p w14:paraId="7C4BCAC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AECD2C" w14:textId="22900E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701D027" w14:textId="0B888E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B9B205D" w14:textId="10CBD9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NR_redcap-Perf</w:t>
            </w:r>
          </w:p>
        </w:tc>
        <w:tc>
          <w:tcPr>
            <w:tcW w:w="586" w:type="pct"/>
          </w:tcPr>
          <w:p w14:paraId="39358976" w14:textId="776C02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574C75D" w14:textId="77777777" w:rsidTr="008B0214">
        <w:tc>
          <w:tcPr>
            <w:tcW w:w="586" w:type="pct"/>
          </w:tcPr>
          <w:p w14:paraId="55FC36C3" w14:textId="0C10F3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R4-2400297</w:t>
            </w:r>
          </w:p>
        </w:tc>
        <w:tc>
          <w:tcPr>
            <w:tcW w:w="1115" w:type="pct"/>
          </w:tcPr>
          <w:p w14:paraId="47CDB0E7" w14:textId="016048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[NR_newRAT-Perf] CR to CORESET and PDSCH RMCs of A.5.6.1.3, A.5.3.1.4 SSB SCS 240kHz config</w:t>
            </w:r>
          </w:p>
        </w:tc>
        <w:tc>
          <w:tcPr>
            <w:tcW w:w="506" w:type="pct"/>
          </w:tcPr>
          <w:p w14:paraId="3908747F" w14:textId="65D1DE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1469F92A" w14:textId="3F55C9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0888F9B" w14:textId="592066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3990</w:t>
            </w:r>
          </w:p>
        </w:tc>
        <w:tc>
          <w:tcPr>
            <w:tcW w:w="229" w:type="pct"/>
          </w:tcPr>
          <w:p w14:paraId="51FA14D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FF16D0" w14:textId="4B065A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21AE9B4" w14:textId="4DCB11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D846473" w14:textId="025EF7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B0E7A40" w14:textId="10457D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E08EC1E" w14:textId="77777777" w:rsidTr="008B0214">
        <w:tc>
          <w:tcPr>
            <w:tcW w:w="586" w:type="pct"/>
          </w:tcPr>
          <w:p w14:paraId="55183B13" w14:textId="5756F3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R4-2400298</w:t>
            </w:r>
          </w:p>
        </w:tc>
        <w:tc>
          <w:tcPr>
            <w:tcW w:w="1115" w:type="pct"/>
          </w:tcPr>
          <w:p w14:paraId="1D9F28F0" w14:textId="3DBBA2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  CR to CORESET and PDSCH RMCs of A.5.6.1.3, A.5.3.1.4 SSB SCS 240kHz config</w:t>
            </w:r>
          </w:p>
        </w:tc>
        <w:tc>
          <w:tcPr>
            <w:tcW w:w="506" w:type="pct"/>
          </w:tcPr>
          <w:p w14:paraId="7DF23B47" w14:textId="624D0F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50D9068E" w14:textId="414EF0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0DD67DA" w14:textId="0C6B62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3991</w:t>
            </w:r>
          </w:p>
        </w:tc>
        <w:tc>
          <w:tcPr>
            <w:tcW w:w="229" w:type="pct"/>
          </w:tcPr>
          <w:p w14:paraId="38E5F01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393ACF" w14:textId="0EB5DD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69212D4" w14:textId="720E59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CE943FA" w14:textId="2B8C96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BE1BC7C" w14:textId="4B7121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ABCC4C9" w14:textId="77777777" w:rsidTr="008B0214">
        <w:tc>
          <w:tcPr>
            <w:tcW w:w="586" w:type="pct"/>
          </w:tcPr>
          <w:p w14:paraId="69E98C0E" w14:textId="76D621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R4-2400299</w:t>
            </w:r>
          </w:p>
        </w:tc>
        <w:tc>
          <w:tcPr>
            <w:tcW w:w="1115" w:type="pct"/>
          </w:tcPr>
          <w:p w14:paraId="3FAEE434" w14:textId="0FD778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CORESET and PDSCH RMCs of A.5.6.1.3, A.5.3.1.4 SSB SCS 240kHz config</w:t>
            </w:r>
          </w:p>
        </w:tc>
        <w:tc>
          <w:tcPr>
            <w:tcW w:w="506" w:type="pct"/>
          </w:tcPr>
          <w:p w14:paraId="3375870B" w14:textId="58448F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3ECA76E8" w14:textId="59542D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84067D0" w14:textId="0D6482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3992</w:t>
            </w:r>
          </w:p>
        </w:tc>
        <w:tc>
          <w:tcPr>
            <w:tcW w:w="229" w:type="pct"/>
          </w:tcPr>
          <w:p w14:paraId="59DB85F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AFCBEB" w14:textId="63E46B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42ED920" w14:textId="4D092A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44C89E7" w14:textId="73A05C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7531E43" w14:textId="6A159B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4A3FC99" w14:textId="77777777" w:rsidTr="008B0214">
        <w:tc>
          <w:tcPr>
            <w:tcW w:w="586" w:type="pct"/>
          </w:tcPr>
          <w:p w14:paraId="50F161A5" w14:textId="721E33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R4-2400300</w:t>
            </w:r>
          </w:p>
        </w:tc>
        <w:tc>
          <w:tcPr>
            <w:tcW w:w="1115" w:type="pct"/>
          </w:tcPr>
          <w:p w14:paraId="573BD307" w14:textId="0B995F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CORESET and PDSCH RMCs of A.5.6.1.3, A.5.3.1.4 SSB SCS 240kHz config</w:t>
            </w:r>
          </w:p>
        </w:tc>
        <w:tc>
          <w:tcPr>
            <w:tcW w:w="506" w:type="pct"/>
          </w:tcPr>
          <w:p w14:paraId="2D1B9673" w14:textId="15FC1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16678AA1" w14:textId="0333A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D3DF598" w14:textId="6F4842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3993</w:t>
            </w:r>
          </w:p>
        </w:tc>
        <w:tc>
          <w:tcPr>
            <w:tcW w:w="229" w:type="pct"/>
          </w:tcPr>
          <w:p w14:paraId="6D03770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8FAF55B" w14:textId="422238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A3706A" w14:textId="35EA70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F1C4982" w14:textId="7DF968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B3CC023" w14:textId="642979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07E3D2" w14:textId="77777777" w:rsidTr="008B0214">
        <w:tc>
          <w:tcPr>
            <w:tcW w:w="586" w:type="pct"/>
          </w:tcPr>
          <w:p w14:paraId="2262CC96" w14:textId="55BBE9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R4-2400301</w:t>
            </w:r>
          </w:p>
        </w:tc>
        <w:tc>
          <w:tcPr>
            <w:tcW w:w="1115" w:type="pct"/>
          </w:tcPr>
          <w:p w14:paraId="434F4E17" w14:textId="24E851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[NR_redcap-Perf] CR to A.16.4.1.2 UE transmit timing test and A.16.5.2.2 BFD and LR for RedCap</w:t>
            </w:r>
          </w:p>
        </w:tc>
        <w:tc>
          <w:tcPr>
            <w:tcW w:w="506" w:type="pct"/>
          </w:tcPr>
          <w:p w14:paraId="547399A7" w14:textId="7F90EA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71DA7894" w14:textId="7570D1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550A898" w14:textId="04227D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3994</w:t>
            </w:r>
          </w:p>
        </w:tc>
        <w:tc>
          <w:tcPr>
            <w:tcW w:w="229" w:type="pct"/>
          </w:tcPr>
          <w:p w14:paraId="6260BF8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A0CF53" w14:textId="3A2672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83E73DA" w14:textId="6FF0CA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EF3DB9" w14:textId="03A617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2B1FBFA5" w14:textId="15E454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09C5549" w14:textId="77777777" w:rsidTr="008B0214">
        <w:tc>
          <w:tcPr>
            <w:tcW w:w="586" w:type="pct"/>
          </w:tcPr>
          <w:p w14:paraId="71324953" w14:textId="2880A2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R4-2400302</w:t>
            </w:r>
          </w:p>
        </w:tc>
        <w:tc>
          <w:tcPr>
            <w:tcW w:w="1115" w:type="pct"/>
          </w:tcPr>
          <w:p w14:paraId="3133F129" w14:textId="69E1C9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A.16.4.1.2 UE transmit timing test and A.16.5.2.2 BFD and LR for RedCap</w:t>
            </w:r>
          </w:p>
        </w:tc>
        <w:tc>
          <w:tcPr>
            <w:tcW w:w="506" w:type="pct"/>
          </w:tcPr>
          <w:p w14:paraId="30B77D0D" w14:textId="160061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0A451652" w14:textId="279EDC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775FCEB" w14:textId="146D44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3995</w:t>
            </w:r>
          </w:p>
        </w:tc>
        <w:tc>
          <w:tcPr>
            <w:tcW w:w="229" w:type="pct"/>
          </w:tcPr>
          <w:p w14:paraId="24746E8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C122DC" w14:textId="3EEACC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632865" w14:textId="50B071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C114F55" w14:textId="1C0691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7F1D42E5" w14:textId="42FC71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D848D72" w14:textId="77777777" w:rsidTr="008B0214">
        <w:tc>
          <w:tcPr>
            <w:tcW w:w="586" w:type="pct"/>
          </w:tcPr>
          <w:p w14:paraId="3DB8ED54" w14:textId="31330A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R4-2400303</w:t>
            </w:r>
          </w:p>
        </w:tc>
        <w:tc>
          <w:tcPr>
            <w:tcW w:w="1115" w:type="pct"/>
          </w:tcPr>
          <w:p w14:paraId="7A758694" w14:textId="0E2F8A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[NR_redcap-Perf] CR to A.16.6.2.9, A.16.6.2.10 SMTC Config and GapOffset</w:t>
            </w:r>
          </w:p>
        </w:tc>
        <w:tc>
          <w:tcPr>
            <w:tcW w:w="506" w:type="pct"/>
          </w:tcPr>
          <w:p w14:paraId="09B8DE85" w14:textId="50D72B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143D4672" w14:textId="69BF5C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DC44AC0" w14:textId="6D5EDB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3996</w:t>
            </w:r>
          </w:p>
        </w:tc>
        <w:tc>
          <w:tcPr>
            <w:tcW w:w="229" w:type="pct"/>
          </w:tcPr>
          <w:p w14:paraId="3E74583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6996EB" w14:textId="6B12FC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DCF73C9" w14:textId="525C09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99CB9F" w14:textId="2FEE66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925784A" w14:textId="67D020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0723054" w14:textId="77777777" w:rsidTr="008B0214">
        <w:tc>
          <w:tcPr>
            <w:tcW w:w="586" w:type="pct"/>
          </w:tcPr>
          <w:p w14:paraId="3876D57B" w14:textId="07B4CF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R4-2400304</w:t>
            </w:r>
          </w:p>
        </w:tc>
        <w:tc>
          <w:tcPr>
            <w:tcW w:w="1115" w:type="pct"/>
          </w:tcPr>
          <w:p w14:paraId="41E8AF11" w14:textId="3E7D92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A.16.6.2.9, A.16.6.2.10 SMTC Config and GapOffset</w:t>
            </w:r>
          </w:p>
        </w:tc>
        <w:tc>
          <w:tcPr>
            <w:tcW w:w="506" w:type="pct"/>
          </w:tcPr>
          <w:p w14:paraId="169101C9" w14:textId="72642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53FE30FE" w14:textId="07B9F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9AA6A39" w14:textId="04436E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3997</w:t>
            </w:r>
          </w:p>
        </w:tc>
        <w:tc>
          <w:tcPr>
            <w:tcW w:w="229" w:type="pct"/>
          </w:tcPr>
          <w:p w14:paraId="79B9E06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E2A522" w14:textId="29F583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E601C4" w14:textId="4AC467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9DE6BC8" w14:textId="6BC94A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64D9BE9B" w14:textId="2442ED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6E02D8A" w14:textId="77777777" w:rsidTr="008B0214">
        <w:tc>
          <w:tcPr>
            <w:tcW w:w="586" w:type="pct"/>
          </w:tcPr>
          <w:p w14:paraId="51094E81" w14:textId="713FEC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R4-2400305</w:t>
            </w:r>
          </w:p>
        </w:tc>
        <w:tc>
          <w:tcPr>
            <w:tcW w:w="1115" w:type="pct"/>
          </w:tcPr>
          <w:p w14:paraId="6D15951C" w14:textId="3C52CE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[NR_redcap-Perf] CR to A.16.6.2.11, A.16.6.2.12 SSB Config</w:t>
            </w:r>
          </w:p>
        </w:tc>
        <w:tc>
          <w:tcPr>
            <w:tcW w:w="506" w:type="pct"/>
          </w:tcPr>
          <w:p w14:paraId="700642BD" w14:textId="4FD6A7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3B3B3855" w14:textId="78D7B6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9ECEF77" w14:textId="0682EC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3998</w:t>
            </w:r>
          </w:p>
        </w:tc>
        <w:tc>
          <w:tcPr>
            <w:tcW w:w="229" w:type="pct"/>
          </w:tcPr>
          <w:p w14:paraId="41AB993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F21F63F" w14:textId="67C558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4F0C73A" w14:textId="18EEDE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17A4C2" w14:textId="1EE6CB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3A187228" w14:textId="170D29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AA366A6" w14:textId="77777777" w:rsidTr="008B0214">
        <w:tc>
          <w:tcPr>
            <w:tcW w:w="586" w:type="pct"/>
          </w:tcPr>
          <w:p w14:paraId="1BD0C905" w14:textId="19A5DE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R4-2400306</w:t>
            </w:r>
          </w:p>
        </w:tc>
        <w:tc>
          <w:tcPr>
            <w:tcW w:w="1115" w:type="pct"/>
          </w:tcPr>
          <w:p w14:paraId="33BC8FD2" w14:textId="0B51BE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A.16.6.2.11, A.16.6.2.12 SSB Config</w:t>
            </w:r>
          </w:p>
        </w:tc>
        <w:tc>
          <w:tcPr>
            <w:tcW w:w="506" w:type="pct"/>
          </w:tcPr>
          <w:p w14:paraId="63E63E4F" w14:textId="5A0DDC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12F1406F" w14:textId="60CF18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C418CBC" w14:textId="03ED74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3999</w:t>
            </w:r>
          </w:p>
        </w:tc>
        <w:tc>
          <w:tcPr>
            <w:tcW w:w="229" w:type="pct"/>
          </w:tcPr>
          <w:p w14:paraId="09C0DAC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96770F" w14:textId="479B0A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5626812" w14:textId="21ED91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B3F4A69" w14:textId="31FCA1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4616901C" w14:textId="43D075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4E26420" w14:textId="77777777" w:rsidTr="008B0214">
        <w:tc>
          <w:tcPr>
            <w:tcW w:w="586" w:type="pct"/>
          </w:tcPr>
          <w:p w14:paraId="056F5843" w14:textId="6C2802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R4-2400398</w:t>
            </w:r>
          </w:p>
        </w:tc>
        <w:tc>
          <w:tcPr>
            <w:tcW w:w="1115" w:type="pct"/>
          </w:tcPr>
          <w:p w14:paraId="1B99B0A6" w14:textId="55EA6C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(NR_MG_enh-Core) CR on Rel-17 MGE requirements</w:t>
            </w:r>
          </w:p>
        </w:tc>
        <w:tc>
          <w:tcPr>
            <w:tcW w:w="506" w:type="pct"/>
          </w:tcPr>
          <w:p w14:paraId="721A8D85" w14:textId="1D5BAB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FB41083" w14:textId="60D29A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9EA72B1" w14:textId="0A7EB1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4000</w:t>
            </w:r>
          </w:p>
        </w:tc>
        <w:tc>
          <w:tcPr>
            <w:tcW w:w="229" w:type="pct"/>
          </w:tcPr>
          <w:p w14:paraId="723EC8F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AF9AD1" w14:textId="397C30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4D3390B" w14:textId="6C5ABE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400AE0" w14:textId="7043A8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51EE0FD6" w14:textId="6E93D6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78764D2" w14:textId="77777777" w:rsidTr="008B0214">
        <w:tc>
          <w:tcPr>
            <w:tcW w:w="586" w:type="pct"/>
          </w:tcPr>
          <w:p w14:paraId="3827BF2C" w14:textId="60338D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R4-2400399</w:t>
            </w:r>
          </w:p>
        </w:tc>
        <w:tc>
          <w:tcPr>
            <w:tcW w:w="1115" w:type="pct"/>
          </w:tcPr>
          <w:p w14:paraId="67DDC53C" w14:textId="34B8FC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(NR_MG_enh-Core) CR on Rel-17 MGE requirements – R18</w:t>
            </w:r>
          </w:p>
        </w:tc>
        <w:tc>
          <w:tcPr>
            <w:tcW w:w="506" w:type="pct"/>
          </w:tcPr>
          <w:p w14:paraId="41E48F39" w14:textId="37C932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8576448" w14:textId="3C9B9E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BAF118C" w14:textId="391D39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4001</w:t>
            </w:r>
          </w:p>
        </w:tc>
        <w:tc>
          <w:tcPr>
            <w:tcW w:w="229" w:type="pct"/>
          </w:tcPr>
          <w:p w14:paraId="1640F7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5893CE" w14:textId="312FB2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22B20B9" w14:textId="0DEB5D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B933FB6" w14:textId="197D60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2AFFEF2D" w14:textId="79F746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021574" w14:textId="77777777" w:rsidTr="008B0214">
        <w:tc>
          <w:tcPr>
            <w:tcW w:w="586" w:type="pct"/>
          </w:tcPr>
          <w:p w14:paraId="2B3E8063" w14:textId="6CFDFB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R4-2400400</w:t>
            </w:r>
          </w:p>
        </w:tc>
        <w:tc>
          <w:tcPr>
            <w:tcW w:w="1115" w:type="pct"/>
          </w:tcPr>
          <w:p w14:paraId="17D02DA2" w14:textId="6699C6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(LTE_NR_DC_enh2) CR for missing test case of E-UTRAN – NR FR2 interruptions during measurements on deactivated NR PSCell - R17</w:t>
            </w:r>
          </w:p>
        </w:tc>
        <w:tc>
          <w:tcPr>
            <w:tcW w:w="506" w:type="pct"/>
          </w:tcPr>
          <w:p w14:paraId="28736743" w14:textId="346A0E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E4D2CC9" w14:textId="63CCC6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1BC04BF" w14:textId="41D828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4002</w:t>
            </w:r>
          </w:p>
        </w:tc>
        <w:tc>
          <w:tcPr>
            <w:tcW w:w="229" w:type="pct"/>
          </w:tcPr>
          <w:p w14:paraId="450ED24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A4CA4C" w14:textId="1C8B80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0F1B8C7" w14:textId="2EDBE2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4A64BC" w14:textId="44883D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65077436" w14:textId="39BC06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C960AC8" w14:textId="77777777" w:rsidTr="008B0214">
        <w:tc>
          <w:tcPr>
            <w:tcW w:w="586" w:type="pct"/>
          </w:tcPr>
          <w:p w14:paraId="4D562CDD" w14:textId="032888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R4-2403431</w:t>
            </w:r>
          </w:p>
        </w:tc>
        <w:tc>
          <w:tcPr>
            <w:tcW w:w="1115" w:type="pct"/>
          </w:tcPr>
          <w:p w14:paraId="7E04025B" w14:textId="44F83C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(LTE_NR_DC_enh2) CR for missing test case of E-UTRAN – NR FR2 interruptions during measurements on deactivated NR PSCell - R17</w:t>
            </w:r>
          </w:p>
        </w:tc>
        <w:tc>
          <w:tcPr>
            <w:tcW w:w="506" w:type="pct"/>
          </w:tcPr>
          <w:p w14:paraId="7ADB68B9" w14:textId="0224BD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E4D7139" w14:textId="567596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BFD86D4" w14:textId="78088E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4002</w:t>
            </w:r>
          </w:p>
        </w:tc>
        <w:tc>
          <w:tcPr>
            <w:tcW w:w="229" w:type="pct"/>
          </w:tcPr>
          <w:p w14:paraId="182A34CE" w14:textId="7B625C9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63888BF" w14:textId="078727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1E2CCEB" w14:textId="67065C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4DC42CA" w14:textId="7A142D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20FB1D0C" w14:textId="732E86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4EE1D9F" w14:textId="77777777" w:rsidTr="008B0214">
        <w:tc>
          <w:tcPr>
            <w:tcW w:w="586" w:type="pct"/>
          </w:tcPr>
          <w:p w14:paraId="1F7FEC25" w14:textId="4DF34F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R4-2400401</w:t>
            </w:r>
          </w:p>
        </w:tc>
        <w:tc>
          <w:tcPr>
            <w:tcW w:w="1115" w:type="pct"/>
          </w:tcPr>
          <w:p w14:paraId="09931A04" w14:textId="0A4E17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(LTE_NR_DC_enh2) CR for missing test case of E-UTRAN – NR FR2 interruptions during measurements on deactivated NR PSCell - R18</w:t>
            </w:r>
          </w:p>
        </w:tc>
        <w:tc>
          <w:tcPr>
            <w:tcW w:w="506" w:type="pct"/>
          </w:tcPr>
          <w:p w14:paraId="6B59C55F" w14:textId="70F7EC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DF5B702" w14:textId="724581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67ABE58" w14:textId="6F7833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4003</w:t>
            </w:r>
          </w:p>
        </w:tc>
        <w:tc>
          <w:tcPr>
            <w:tcW w:w="229" w:type="pct"/>
          </w:tcPr>
          <w:p w14:paraId="2DE4D7C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362A9B" w14:textId="7154AF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0D6330" w14:textId="58E7E5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8A2EAF9" w14:textId="535168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2D1D37B0" w14:textId="751ABB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99A48F5" w14:textId="77777777" w:rsidTr="008B0214">
        <w:tc>
          <w:tcPr>
            <w:tcW w:w="586" w:type="pct"/>
          </w:tcPr>
          <w:p w14:paraId="38691FC6" w14:textId="5EEDD0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R4-2400402</w:t>
            </w:r>
          </w:p>
        </w:tc>
        <w:tc>
          <w:tcPr>
            <w:tcW w:w="1115" w:type="pct"/>
          </w:tcPr>
          <w:p w14:paraId="33F4D25C" w14:textId="6459DF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(LTE_NR_DC_enh2) Maintenance CR for test caes - A.4.5.2.10 - R17</w:t>
            </w:r>
          </w:p>
        </w:tc>
        <w:tc>
          <w:tcPr>
            <w:tcW w:w="506" w:type="pct"/>
          </w:tcPr>
          <w:p w14:paraId="5236EEAF" w14:textId="66EB34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06F928F" w14:textId="684457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3562966" w14:textId="20CD9A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4004</w:t>
            </w:r>
          </w:p>
        </w:tc>
        <w:tc>
          <w:tcPr>
            <w:tcW w:w="229" w:type="pct"/>
          </w:tcPr>
          <w:p w14:paraId="4B7F29C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71F37B" w14:textId="0AA03F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696A71F" w14:textId="40BBC5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96509E" w14:textId="7E95BF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7D9F76B7" w14:textId="51D255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35B1833" w14:textId="77777777" w:rsidTr="008B0214">
        <w:tc>
          <w:tcPr>
            <w:tcW w:w="586" w:type="pct"/>
          </w:tcPr>
          <w:p w14:paraId="4067BE2D" w14:textId="28BC10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R4-2403432</w:t>
            </w:r>
          </w:p>
        </w:tc>
        <w:tc>
          <w:tcPr>
            <w:tcW w:w="1115" w:type="pct"/>
          </w:tcPr>
          <w:p w14:paraId="66F7A89A" w14:textId="51CD27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(LTE_NR_DC_enh2) Maintenance CR for test caes - A.4.5.2.10 - R17</w:t>
            </w:r>
          </w:p>
        </w:tc>
        <w:tc>
          <w:tcPr>
            <w:tcW w:w="506" w:type="pct"/>
          </w:tcPr>
          <w:p w14:paraId="460BF722" w14:textId="466CEC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414AF5D" w14:textId="5BAAE4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8985EB9" w14:textId="4611FB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4004</w:t>
            </w:r>
          </w:p>
        </w:tc>
        <w:tc>
          <w:tcPr>
            <w:tcW w:w="229" w:type="pct"/>
          </w:tcPr>
          <w:p w14:paraId="4876B42D" w14:textId="3AE4D0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CEAFB71" w14:textId="771E29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BCD067" w14:textId="5B1C2D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F93DBA8" w14:textId="62FB2A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265E8683" w14:textId="588B9B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CE88AFB" w14:textId="77777777" w:rsidTr="008B0214">
        <w:tc>
          <w:tcPr>
            <w:tcW w:w="586" w:type="pct"/>
          </w:tcPr>
          <w:p w14:paraId="1A16D36A" w14:textId="702899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R4-2400403</w:t>
            </w:r>
          </w:p>
        </w:tc>
        <w:tc>
          <w:tcPr>
            <w:tcW w:w="1115" w:type="pct"/>
          </w:tcPr>
          <w:p w14:paraId="78B93DF4" w14:textId="60A8AB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(LTE_NR_DC_enh2) Maintenance CR for test caes - A.4.5.2.10 - R18</w:t>
            </w:r>
          </w:p>
        </w:tc>
        <w:tc>
          <w:tcPr>
            <w:tcW w:w="506" w:type="pct"/>
          </w:tcPr>
          <w:p w14:paraId="758ABF89" w14:textId="41BB81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6E2DB62" w14:textId="5159DB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8073F1B" w14:textId="7F3C00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4005</w:t>
            </w:r>
          </w:p>
        </w:tc>
        <w:tc>
          <w:tcPr>
            <w:tcW w:w="229" w:type="pct"/>
          </w:tcPr>
          <w:p w14:paraId="390CB5F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AE9A2E" w14:textId="3BE3BD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05DA66F" w14:textId="2AEB73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3C6D45A" w14:textId="25AF9F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5DCD6D57" w14:textId="5D927C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12A6185" w14:textId="77777777" w:rsidTr="008B0214">
        <w:tc>
          <w:tcPr>
            <w:tcW w:w="586" w:type="pct"/>
          </w:tcPr>
          <w:p w14:paraId="3205DB0C" w14:textId="11EC08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R4-2403433</w:t>
            </w:r>
          </w:p>
        </w:tc>
        <w:tc>
          <w:tcPr>
            <w:tcW w:w="1115" w:type="pct"/>
          </w:tcPr>
          <w:p w14:paraId="25B128FD" w14:textId="26FBDC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(LTE_NR_DC_enh2) Maintenance CR for test caes - A.4.5.2.10 - R18</w:t>
            </w:r>
          </w:p>
        </w:tc>
        <w:tc>
          <w:tcPr>
            <w:tcW w:w="506" w:type="pct"/>
          </w:tcPr>
          <w:p w14:paraId="187E2C48" w14:textId="273ED9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B758CBD" w14:textId="311C7D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7A50C8C" w14:textId="2CF794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4005</w:t>
            </w:r>
          </w:p>
        </w:tc>
        <w:tc>
          <w:tcPr>
            <w:tcW w:w="229" w:type="pct"/>
          </w:tcPr>
          <w:p w14:paraId="01DF2131" w14:textId="3104097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8090F78" w14:textId="02EC8F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EA3510D" w14:textId="48379C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A694421" w14:textId="1885DE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536768C0" w14:textId="62C50A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0B1E58" w14:textId="77777777" w:rsidTr="008B0214">
        <w:tc>
          <w:tcPr>
            <w:tcW w:w="586" w:type="pct"/>
          </w:tcPr>
          <w:p w14:paraId="2F7719AA" w14:textId="5D97FD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R4-2400406</w:t>
            </w:r>
          </w:p>
        </w:tc>
        <w:tc>
          <w:tcPr>
            <w:tcW w:w="1115" w:type="pct"/>
          </w:tcPr>
          <w:p w14:paraId="07204D7A" w14:textId="2AE2DD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combination of HST and RRM relaxation - R16</w:t>
            </w:r>
          </w:p>
        </w:tc>
        <w:tc>
          <w:tcPr>
            <w:tcW w:w="506" w:type="pct"/>
          </w:tcPr>
          <w:p w14:paraId="7D48F611" w14:textId="5C697D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314E594" w14:textId="55FEC4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3B86544" w14:textId="29C90C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4006</w:t>
            </w:r>
          </w:p>
        </w:tc>
        <w:tc>
          <w:tcPr>
            <w:tcW w:w="229" w:type="pct"/>
          </w:tcPr>
          <w:p w14:paraId="541196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D9D447" w14:textId="20E8F2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CB1915E" w14:textId="23B7C2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3229A5E" w14:textId="5B9D02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NR_HST, NR_UE_pow_sav-Core</w:t>
            </w:r>
          </w:p>
        </w:tc>
        <w:tc>
          <w:tcPr>
            <w:tcW w:w="586" w:type="pct"/>
          </w:tcPr>
          <w:p w14:paraId="0188CC1D" w14:textId="316F4F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F79481B" w14:textId="77777777" w:rsidTr="008B0214">
        <w:tc>
          <w:tcPr>
            <w:tcW w:w="586" w:type="pct"/>
          </w:tcPr>
          <w:p w14:paraId="64EE6774" w14:textId="2AD006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R4-2403533</w:t>
            </w:r>
          </w:p>
        </w:tc>
        <w:tc>
          <w:tcPr>
            <w:tcW w:w="1115" w:type="pct"/>
          </w:tcPr>
          <w:p w14:paraId="2903B43E" w14:textId="099D17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combination of HST and RRM relaxation - R16</w:t>
            </w:r>
          </w:p>
        </w:tc>
        <w:tc>
          <w:tcPr>
            <w:tcW w:w="506" w:type="pct"/>
          </w:tcPr>
          <w:p w14:paraId="0E2685F8" w14:textId="6A885A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Nokia, Nokia Shanghai Bell</w:t>
            </w:r>
          </w:p>
        </w:tc>
        <w:tc>
          <w:tcPr>
            <w:tcW w:w="280" w:type="pct"/>
          </w:tcPr>
          <w:p w14:paraId="76EE2D98" w14:textId="0C000C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A580A65" w14:textId="78FEFF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4006</w:t>
            </w:r>
          </w:p>
        </w:tc>
        <w:tc>
          <w:tcPr>
            <w:tcW w:w="229" w:type="pct"/>
          </w:tcPr>
          <w:p w14:paraId="0E938702" w14:textId="69AC316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CAF01B0" w14:textId="0DEF6F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0E08BFC" w14:textId="358894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673496" w14:textId="53A458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NR_HST, NR_UE_pow_sav-Core</w:t>
            </w:r>
          </w:p>
        </w:tc>
        <w:tc>
          <w:tcPr>
            <w:tcW w:w="586" w:type="pct"/>
          </w:tcPr>
          <w:p w14:paraId="1F594A04" w14:textId="62E496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C72971" w14:textId="77777777" w:rsidTr="008B0214">
        <w:tc>
          <w:tcPr>
            <w:tcW w:w="586" w:type="pct"/>
          </w:tcPr>
          <w:p w14:paraId="32626B97" w14:textId="558DB6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R4-2400407</w:t>
            </w:r>
          </w:p>
        </w:tc>
        <w:tc>
          <w:tcPr>
            <w:tcW w:w="1115" w:type="pct"/>
          </w:tcPr>
          <w:p w14:paraId="04C65102" w14:textId="3896C7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combination of HST and RRM relaxation - R17</w:t>
            </w:r>
          </w:p>
        </w:tc>
        <w:tc>
          <w:tcPr>
            <w:tcW w:w="506" w:type="pct"/>
          </w:tcPr>
          <w:p w14:paraId="471E6256" w14:textId="0B5DBC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3AF6850" w14:textId="261AD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41B48F" w14:textId="6ED43B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4007</w:t>
            </w:r>
          </w:p>
        </w:tc>
        <w:tc>
          <w:tcPr>
            <w:tcW w:w="229" w:type="pct"/>
          </w:tcPr>
          <w:p w14:paraId="12B8903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D8165A5" w14:textId="5EEEA6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82558B5" w14:textId="047A54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BC91BED" w14:textId="641A34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NR_HST, NR_UE_pow_sav-Core</w:t>
            </w:r>
          </w:p>
        </w:tc>
        <w:tc>
          <w:tcPr>
            <w:tcW w:w="586" w:type="pct"/>
          </w:tcPr>
          <w:p w14:paraId="7D413CD1" w14:textId="5C52DD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628CDA3" w14:textId="77777777" w:rsidTr="008B0214">
        <w:tc>
          <w:tcPr>
            <w:tcW w:w="586" w:type="pct"/>
          </w:tcPr>
          <w:p w14:paraId="7C733B44" w14:textId="666599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R4-2403534</w:t>
            </w:r>
          </w:p>
        </w:tc>
        <w:tc>
          <w:tcPr>
            <w:tcW w:w="1115" w:type="pct"/>
          </w:tcPr>
          <w:p w14:paraId="6BB59124" w14:textId="62D16C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combination of HST and RRM relaxation - R17</w:t>
            </w:r>
          </w:p>
        </w:tc>
        <w:tc>
          <w:tcPr>
            <w:tcW w:w="506" w:type="pct"/>
          </w:tcPr>
          <w:p w14:paraId="2F8E1295" w14:textId="173A8D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Nokia, Nokia Shanghai Bell</w:t>
            </w:r>
          </w:p>
        </w:tc>
        <w:tc>
          <w:tcPr>
            <w:tcW w:w="280" w:type="pct"/>
          </w:tcPr>
          <w:p w14:paraId="786BA562" w14:textId="3C4FC4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4B496D6" w14:textId="5B405C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4007</w:t>
            </w:r>
          </w:p>
        </w:tc>
        <w:tc>
          <w:tcPr>
            <w:tcW w:w="229" w:type="pct"/>
          </w:tcPr>
          <w:p w14:paraId="2F0B81DC" w14:textId="4F30457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781A0E6" w14:textId="09E6DB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306786F" w14:textId="78721B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473535" w14:textId="4C9A5B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NR_HST, NR_UE_pow_sav-Core</w:t>
            </w:r>
          </w:p>
        </w:tc>
        <w:tc>
          <w:tcPr>
            <w:tcW w:w="586" w:type="pct"/>
          </w:tcPr>
          <w:p w14:paraId="78D107E5" w14:textId="58C5AA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9125AD4" w14:textId="77777777" w:rsidTr="008B0214">
        <w:tc>
          <w:tcPr>
            <w:tcW w:w="586" w:type="pct"/>
          </w:tcPr>
          <w:p w14:paraId="056F54AD" w14:textId="60335D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R4-2400408</w:t>
            </w:r>
          </w:p>
        </w:tc>
        <w:tc>
          <w:tcPr>
            <w:tcW w:w="1115" w:type="pct"/>
          </w:tcPr>
          <w:p w14:paraId="1B1016FD" w14:textId="2D863E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combination of HST and RRM relaxation - R18</w:t>
            </w:r>
          </w:p>
        </w:tc>
        <w:tc>
          <w:tcPr>
            <w:tcW w:w="506" w:type="pct"/>
          </w:tcPr>
          <w:p w14:paraId="534EACD8" w14:textId="120B24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C49B882" w14:textId="5070F8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3380522" w14:textId="190A8F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4008</w:t>
            </w:r>
          </w:p>
        </w:tc>
        <w:tc>
          <w:tcPr>
            <w:tcW w:w="229" w:type="pct"/>
          </w:tcPr>
          <w:p w14:paraId="17299BC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24A0480" w14:textId="45353D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C9B7FDC" w14:textId="268536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4850133" w14:textId="5F947E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NR_HST, NR_UE_pow_sav-Core</w:t>
            </w:r>
          </w:p>
        </w:tc>
        <w:tc>
          <w:tcPr>
            <w:tcW w:w="586" w:type="pct"/>
          </w:tcPr>
          <w:p w14:paraId="0D8BD90C" w14:textId="5ED2B7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5BF5966" w14:textId="77777777" w:rsidTr="008B0214">
        <w:tc>
          <w:tcPr>
            <w:tcW w:w="586" w:type="pct"/>
          </w:tcPr>
          <w:p w14:paraId="3886CFAF" w14:textId="38D577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R4-2403535</w:t>
            </w:r>
          </w:p>
        </w:tc>
        <w:tc>
          <w:tcPr>
            <w:tcW w:w="1115" w:type="pct"/>
          </w:tcPr>
          <w:p w14:paraId="26DA2C91" w14:textId="704B7F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combination of HST and RRM relaxation - R18</w:t>
            </w:r>
          </w:p>
        </w:tc>
        <w:tc>
          <w:tcPr>
            <w:tcW w:w="506" w:type="pct"/>
          </w:tcPr>
          <w:p w14:paraId="1AEC6ECD" w14:textId="1B5507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Nokia, Nokia Shanghai Bell</w:t>
            </w:r>
          </w:p>
        </w:tc>
        <w:tc>
          <w:tcPr>
            <w:tcW w:w="280" w:type="pct"/>
          </w:tcPr>
          <w:p w14:paraId="7B6363D1" w14:textId="2813A9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EF955B8" w14:textId="1550C1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4008</w:t>
            </w:r>
          </w:p>
        </w:tc>
        <w:tc>
          <w:tcPr>
            <w:tcW w:w="229" w:type="pct"/>
          </w:tcPr>
          <w:p w14:paraId="2E5A3302" w14:textId="5615C5D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563B249" w14:textId="1C540C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CBB7D33" w14:textId="5F6599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BEEFD5" w14:textId="57CD4F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NR_HST, NR_UE_pow_sav-Core</w:t>
            </w:r>
          </w:p>
        </w:tc>
        <w:tc>
          <w:tcPr>
            <w:tcW w:w="586" w:type="pct"/>
          </w:tcPr>
          <w:p w14:paraId="0B03A436" w14:textId="7A66A7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B2A13D2" w14:textId="77777777" w:rsidTr="008B0214">
        <w:tc>
          <w:tcPr>
            <w:tcW w:w="586" w:type="pct"/>
          </w:tcPr>
          <w:p w14:paraId="7DEB6821" w14:textId="58473B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R4-2400415</w:t>
            </w:r>
          </w:p>
        </w:tc>
        <w:tc>
          <w:tcPr>
            <w:tcW w:w="1115" w:type="pct"/>
          </w:tcPr>
          <w:p w14:paraId="4B06C7FA" w14:textId="3FBAD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Interruption test case for intra-band non-collcoated NR CA</w:t>
            </w:r>
          </w:p>
        </w:tc>
        <w:tc>
          <w:tcPr>
            <w:tcW w:w="506" w:type="pct"/>
          </w:tcPr>
          <w:p w14:paraId="5E32A3C0" w14:textId="7D86C3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7C0E619" w14:textId="360B37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E4835C2" w14:textId="674E9F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4009</w:t>
            </w:r>
          </w:p>
        </w:tc>
        <w:tc>
          <w:tcPr>
            <w:tcW w:w="229" w:type="pct"/>
          </w:tcPr>
          <w:p w14:paraId="534323C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C13E85" w14:textId="4E4688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88665B" w14:textId="02F79A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4CB9C6E" w14:textId="6FFBF3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423D0D0A" w14:textId="2FA969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1AF6C57" w14:textId="77777777" w:rsidTr="008B0214">
        <w:tc>
          <w:tcPr>
            <w:tcW w:w="586" w:type="pct"/>
          </w:tcPr>
          <w:p w14:paraId="2F91FE33" w14:textId="21DC35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R4-2403255</w:t>
            </w:r>
          </w:p>
        </w:tc>
        <w:tc>
          <w:tcPr>
            <w:tcW w:w="1115" w:type="pct"/>
          </w:tcPr>
          <w:p w14:paraId="0ED1B3EC" w14:textId="17F3A4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Interruption test case for intra-band non-collcoated NR CA</w:t>
            </w:r>
          </w:p>
        </w:tc>
        <w:tc>
          <w:tcPr>
            <w:tcW w:w="506" w:type="pct"/>
          </w:tcPr>
          <w:p w14:paraId="1DF02836" w14:textId="78F8C5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14355AE" w14:textId="7AC013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F3ABCEE" w14:textId="35C5A9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4009</w:t>
            </w:r>
          </w:p>
        </w:tc>
        <w:tc>
          <w:tcPr>
            <w:tcW w:w="229" w:type="pct"/>
          </w:tcPr>
          <w:p w14:paraId="7B6EC7F1" w14:textId="7AF9B74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3F96A10" w14:textId="58F871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66D3A2" w14:textId="4E173A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DD1D64D" w14:textId="6C30D9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261729E8" w14:textId="2918BB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9F22EED" w14:textId="77777777" w:rsidTr="008B0214">
        <w:tc>
          <w:tcPr>
            <w:tcW w:w="586" w:type="pct"/>
          </w:tcPr>
          <w:p w14:paraId="4DF15295" w14:textId="1AFEFB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R4-2400440</w:t>
            </w:r>
          </w:p>
        </w:tc>
        <w:tc>
          <w:tcPr>
            <w:tcW w:w="1115" w:type="pct"/>
          </w:tcPr>
          <w:p w14:paraId="3DFA0EF9" w14:textId="430F19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on active TCI state list update delay - R15</w:t>
            </w:r>
          </w:p>
        </w:tc>
        <w:tc>
          <w:tcPr>
            <w:tcW w:w="506" w:type="pct"/>
          </w:tcPr>
          <w:p w14:paraId="3D1D2F10" w14:textId="355233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3A35307" w14:textId="2D8F3E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BB501B1" w14:textId="6B4A40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4010</w:t>
            </w:r>
          </w:p>
        </w:tc>
        <w:tc>
          <w:tcPr>
            <w:tcW w:w="229" w:type="pct"/>
          </w:tcPr>
          <w:p w14:paraId="7A0ECE7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12E1E1" w14:textId="1AA582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0702EF5" w14:textId="5A8548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C64C03" w14:textId="464C5E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45EF538" w14:textId="7ADFC3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E5223A7" w14:textId="77777777" w:rsidTr="008B0214">
        <w:tc>
          <w:tcPr>
            <w:tcW w:w="586" w:type="pct"/>
          </w:tcPr>
          <w:p w14:paraId="3D9599E1" w14:textId="602EC0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R4-2400441</w:t>
            </w:r>
          </w:p>
        </w:tc>
        <w:tc>
          <w:tcPr>
            <w:tcW w:w="1115" w:type="pct"/>
          </w:tcPr>
          <w:p w14:paraId="2F3D254E" w14:textId="7CA9E0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on active TCI state list update delay - R16</w:t>
            </w:r>
          </w:p>
        </w:tc>
        <w:tc>
          <w:tcPr>
            <w:tcW w:w="506" w:type="pct"/>
          </w:tcPr>
          <w:p w14:paraId="57CCEFA3" w14:textId="1C19AF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C1212EF" w14:textId="206D1B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C6D490C" w14:textId="14B5C1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4011</w:t>
            </w:r>
          </w:p>
        </w:tc>
        <w:tc>
          <w:tcPr>
            <w:tcW w:w="229" w:type="pct"/>
          </w:tcPr>
          <w:p w14:paraId="57980C5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F1DCA7A" w14:textId="1BCB9F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4EDB3F7" w14:textId="6DC0AC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1DD822" w14:textId="13A705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9F95C2D" w14:textId="098B70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61D63B1" w14:textId="77777777" w:rsidTr="008B0214">
        <w:tc>
          <w:tcPr>
            <w:tcW w:w="586" w:type="pct"/>
          </w:tcPr>
          <w:p w14:paraId="31D3C7C2" w14:textId="30863C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R4-2400442</w:t>
            </w:r>
          </w:p>
        </w:tc>
        <w:tc>
          <w:tcPr>
            <w:tcW w:w="1115" w:type="pct"/>
          </w:tcPr>
          <w:p w14:paraId="24A328EE" w14:textId="28BF00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on active TCI state list update delay - R17</w:t>
            </w:r>
          </w:p>
        </w:tc>
        <w:tc>
          <w:tcPr>
            <w:tcW w:w="506" w:type="pct"/>
          </w:tcPr>
          <w:p w14:paraId="226608EE" w14:textId="427BA3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F715D77" w14:textId="1C3C46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B1B713F" w14:textId="4F6212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4012</w:t>
            </w:r>
          </w:p>
        </w:tc>
        <w:tc>
          <w:tcPr>
            <w:tcW w:w="229" w:type="pct"/>
          </w:tcPr>
          <w:p w14:paraId="66D487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717909" w14:textId="0062FB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63D015F" w14:textId="704493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D6A6EB4" w14:textId="11CE43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725F463" w14:textId="30EED9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229DD8B2" w14:textId="77777777" w:rsidTr="008B0214">
        <w:tc>
          <w:tcPr>
            <w:tcW w:w="586" w:type="pct"/>
          </w:tcPr>
          <w:p w14:paraId="25A363CE" w14:textId="1C8ED8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R4-2400443</w:t>
            </w:r>
          </w:p>
        </w:tc>
        <w:tc>
          <w:tcPr>
            <w:tcW w:w="1115" w:type="pct"/>
          </w:tcPr>
          <w:p w14:paraId="083894C8" w14:textId="2F17ED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[NR_newRAT-Core] CR on active TCI state list update delay - R18</w:t>
            </w:r>
          </w:p>
        </w:tc>
        <w:tc>
          <w:tcPr>
            <w:tcW w:w="506" w:type="pct"/>
          </w:tcPr>
          <w:p w14:paraId="7DB05FF2" w14:textId="441150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25DB5F4" w14:textId="674975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01A5957" w14:textId="082E4C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4013</w:t>
            </w:r>
          </w:p>
        </w:tc>
        <w:tc>
          <w:tcPr>
            <w:tcW w:w="229" w:type="pct"/>
          </w:tcPr>
          <w:p w14:paraId="5DE2104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4978468" w14:textId="73320F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3BF52FD" w14:textId="6293E4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DF7924" w14:textId="5EB911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13753FC" w14:textId="7CF355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40843538" w14:textId="77777777" w:rsidTr="008B0214">
        <w:tc>
          <w:tcPr>
            <w:tcW w:w="586" w:type="pct"/>
          </w:tcPr>
          <w:p w14:paraId="73205DB8" w14:textId="2AFA7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R4-2400451</w:t>
            </w:r>
          </w:p>
        </w:tc>
        <w:tc>
          <w:tcPr>
            <w:tcW w:w="1115" w:type="pct"/>
          </w:tcPr>
          <w:p w14:paraId="3BB83DED" w14:textId="65D16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(NR_feMIMO-Core) CR for active state list switching delay requirements for UTCI state -R17</w:t>
            </w:r>
          </w:p>
        </w:tc>
        <w:tc>
          <w:tcPr>
            <w:tcW w:w="506" w:type="pct"/>
          </w:tcPr>
          <w:p w14:paraId="262C7E19" w14:textId="2E3E28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3EE461F" w14:textId="21A86B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704E037" w14:textId="552EC3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4014</w:t>
            </w:r>
          </w:p>
        </w:tc>
        <w:tc>
          <w:tcPr>
            <w:tcW w:w="229" w:type="pct"/>
          </w:tcPr>
          <w:p w14:paraId="511A665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D5C317" w14:textId="7E1057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FAA4A3C" w14:textId="540454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EEA375" w14:textId="452C3E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08019A2C" w14:textId="4D544A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17C0108" w14:textId="77777777" w:rsidTr="008B0214">
        <w:tc>
          <w:tcPr>
            <w:tcW w:w="586" w:type="pct"/>
          </w:tcPr>
          <w:p w14:paraId="27A54486" w14:textId="3D4075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R4-2403435</w:t>
            </w:r>
          </w:p>
        </w:tc>
        <w:tc>
          <w:tcPr>
            <w:tcW w:w="1115" w:type="pct"/>
          </w:tcPr>
          <w:p w14:paraId="0A4280F4" w14:textId="6CEEA1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(NR_feMIMO-Core) CR for active state list switching delay requirements for UTCI state -R17</w:t>
            </w:r>
          </w:p>
        </w:tc>
        <w:tc>
          <w:tcPr>
            <w:tcW w:w="506" w:type="pct"/>
          </w:tcPr>
          <w:p w14:paraId="3459D3ED" w14:textId="19BC1B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5240948" w14:textId="606C28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284F55D" w14:textId="305AA0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4014</w:t>
            </w:r>
          </w:p>
        </w:tc>
        <w:tc>
          <w:tcPr>
            <w:tcW w:w="229" w:type="pct"/>
          </w:tcPr>
          <w:p w14:paraId="41C59AF8" w14:textId="1FCA2F7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4D7000D" w14:textId="2A8C0A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729C90A" w14:textId="598260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12680F" w14:textId="79CC07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522F0913" w14:textId="2337AA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2462C72" w14:textId="77777777" w:rsidTr="008B0214">
        <w:tc>
          <w:tcPr>
            <w:tcW w:w="586" w:type="pct"/>
          </w:tcPr>
          <w:p w14:paraId="30DB4FC8" w14:textId="4923EA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R4-2400452</w:t>
            </w:r>
          </w:p>
        </w:tc>
        <w:tc>
          <w:tcPr>
            <w:tcW w:w="1115" w:type="pct"/>
          </w:tcPr>
          <w:p w14:paraId="68907F59" w14:textId="01DCB0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(NR_feMIMO-Core) CR for active state list switching delay requirements for UTCI state -R18</w:t>
            </w:r>
          </w:p>
        </w:tc>
        <w:tc>
          <w:tcPr>
            <w:tcW w:w="506" w:type="pct"/>
          </w:tcPr>
          <w:p w14:paraId="0A72756B" w14:textId="0A5C75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40F358D" w14:textId="181239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6865E74" w14:textId="0E22D5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4015</w:t>
            </w:r>
          </w:p>
        </w:tc>
        <w:tc>
          <w:tcPr>
            <w:tcW w:w="229" w:type="pct"/>
          </w:tcPr>
          <w:p w14:paraId="5BE268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C16141" w14:textId="6968EF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BCB4FB" w14:textId="79C4DA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77EE22" w14:textId="100385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1DF74607" w14:textId="721E24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B83DF9B" w14:textId="77777777" w:rsidTr="008B0214">
        <w:tc>
          <w:tcPr>
            <w:tcW w:w="586" w:type="pct"/>
          </w:tcPr>
          <w:p w14:paraId="728EEBBA" w14:textId="3D261E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R4-2400464</w:t>
            </w:r>
          </w:p>
        </w:tc>
        <w:tc>
          <w:tcPr>
            <w:tcW w:w="1115" w:type="pct"/>
          </w:tcPr>
          <w:p w14:paraId="6FF62A8A" w14:textId="7A7DD1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DL TCI state switching delay requirements for eUTCI for mDCI</w:t>
            </w:r>
          </w:p>
        </w:tc>
        <w:tc>
          <w:tcPr>
            <w:tcW w:w="506" w:type="pct"/>
          </w:tcPr>
          <w:p w14:paraId="51CAE698" w14:textId="47CBAC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FFD35CC" w14:textId="6B9A5E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005D87B" w14:textId="1C270D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4016</w:t>
            </w:r>
          </w:p>
        </w:tc>
        <w:tc>
          <w:tcPr>
            <w:tcW w:w="229" w:type="pct"/>
          </w:tcPr>
          <w:p w14:paraId="5B4ECCC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9141124" w14:textId="212C24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1E27A28" w14:textId="358ADE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750F8C" w14:textId="2B7650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7DE23E7B" w14:textId="74EF91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7FFE245" w14:textId="77777777" w:rsidTr="008B0214">
        <w:tc>
          <w:tcPr>
            <w:tcW w:w="586" w:type="pct"/>
          </w:tcPr>
          <w:p w14:paraId="2979936C" w14:textId="5E986B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R4-2403376</w:t>
            </w:r>
          </w:p>
        </w:tc>
        <w:tc>
          <w:tcPr>
            <w:tcW w:w="1115" w:type="pct"/>
          </w:tcPr>
          <w:p w14:paraId="38195DF1" w14:textId="185280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DL TCI state switching delay requirements for eUTCI for mDCI</w:t>
            </w:r>
          </w:p>
        </w:tc>
        <w:tc>
          <w:tcPr>
            <w:tcW w:w="506" w:type="pct"/>
          </w:tcPr>
          <w:p w14:paraId="4035B9DF" w14:textId="301282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8287940" w14:textId="5112A9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3C072E6" w14:textId="53F68E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4016</w:t>
            </w:r>
          </w:p>
        </w:tc>
        <w:tc>
          <w:tcPr>
            <w:tcW w:w="229" w:type="pct"/>
          </w:tcPr>
          <w:p w14:paraId="3904DBEA" w14:textId="34D00F8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A756B50" w14:textId="2CF19B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A2A498" w14:textId="4BE05F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B912E76" w14:textId="79B79D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6BB05D80" w14:textId="141E1C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6E0B49E" w14:textId="77777777" w:rsidTr="008B0214">
        <w:tc>
          <w:tcPr>
            <w:tcW w:w="586" w:type="pct"/>
          </w:tcPr>
          <w:p w14:paraId="397C06B3" w14:textId="557DFA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R4-2400465</w:t>
            </w:r>
          </w:p>
        </w:tc>
        <w:tc>
          <w:tcPr>
            <w:tcW w:w="1115" w:type="pct"/>
          </w:tcPr>
          <w:p w14:paraId="6619D253" w14:textId="5D11F9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UL TCI state switching delay requirements for eUTCI for mDCI</w:t>
            </w:r>
          </w:p>
        </w:tc>
        <w:tc>
          <w:tcPr>
            <w:tcW w:w="506" w:type="pct"/>
          </w:tcPr>
          <w:p w14:paraId="07A69711" w14:textId="15A425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CFE23A5" w14:textId="554B46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CAA3AD2" w14:textId="43D791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4017</w:t>
            </w:r>
          </w:p>
        </w:tc>
        <w:tc>
          <w:tcPr>
            <w:tcW w:w="229" w:type="pct"/>
          </w:tcPr>
          <w:p w14:paraId="099F67E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360D132" w14:textId="40086A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463650" w14:textId="1DF731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9EA262" w14:textId="2F3826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14C8653E" w14:textId="1820AF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D1C6117" w14:textId="77777777" w:rsidTr="008B0214">
        <w:tc>
          <w:tcPr>
            <w:tcW w:w="586" w:type="pct"/>
          </w:tcPr>
          <w:p w14:paraId="4D638BF1" w14:textId="74C599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R4-2403377</w:t>
            </w:r>
          </w:p>
        </w:tc>
        <w:tc>
          <w:tcPr>
            <w:tcW w:w="1115" w:type="pct"/>
          </w:tcPr>
          <w:p w14:paraId="7EFC8539" w14:textId="5BA858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UL TCI state switching delay requirements for eUTCI for mDCI</w:t>
            </w:r>
          </w:p>
        </w:tc>
        <w:tc>
          <w:tcPr>
            <w:tcW w:w="506" w:type="pct"/>
          </w:tcPr>
          <w:p w14:paraId="388FD265" w14:textId="644E99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0873BBF" w14:textId="365216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F0BB3B3" w14:textId="062CC4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4017</w:t>
            </w:r>
          </w:p>
        </w:tc>
        <w:tc>
          <w:tcPr>
            <w:tcW w:w="229" w:type="pct"/>
          </w:tcPr>
          <w:p w14:paraId="5EF9C566" w14:textId="7E8CC2D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F16CA86" w14:textId="791AC7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86442CF" w14:textId="136967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63C7A7" w14:textId="4DB43E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63EF444E" w14:textId="16C67D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752B024" w14:textId="77777777" w:rsidTr="008B0214">
        <w:tc>
          <w:tcPr>
            <w:tcW w:w="586" w:type="pct"/>
          </w:tcPr>
          <w:p w14:paraId="59BB242C" w14:textId="0A3BF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R4-2400470</w:t>
            </w:r>
          </w:p>
        </w:tc>
        <w:tc>
          <w:tcPr>
            <w:tcW w:w="1115" w:type="pct"/>
          </w:tcPr>
          <w:p w14:paraId="7B679674" w14:textId="397D7F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CR on NR-E-UTRAN HO requirement maintenance R15</w:t>
            </w:r>
          </w:p>
        </w:tc>
        <w:tc>
          <w:tcPr>
            <w:tcW w:w="506" w:type="pct"/>
          </w:tcPr>
          <w:p w14:paraId="5003E49D" w14:textId="1E96E6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0663A45" w14:textId="1E04B6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CD63DBD" w14:textId="35E2B8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4018</w:t>
            </w:r>
          </w:p>
        </w:tc>
        <w:tc>
          <w:tcPr>
            <w:tcW w:w="229" w:type="pct"/>
          </w:tcPr>
          <w:p w14:paraId="320B38E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391D292" w14:textId="55DCBD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C482C24" w14:textId="105CD9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7D239B8" w14:textId="551CF6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</w:t>
            </w:r>
          </w:p>
        </w:tc>
        <w:tc>
          <w:tcPr>
            <w:tcW w:w="586" w:type="pct"/>
          </w:tcPr>
          <w:p w14:paraId="16FD1D1D" w14:textId="531B03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43C763C" w14:textId="77777777" w:rsidTr="008B0214">
        <w:tc>
          <w:tcPr>
            <w:tcW w:w="586" w:type="pct"/>
          </w:tcPr>
          <w:p w14:paraId="12DE54CE" w14:textId="0E90AF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R4-2403410</w:t>
            </w:r>
          </w:p>
        </w:tc>
        <w:tc>
          <w:tcPr>
            <w:tcW w:w="1115" w:type="pct"/>
          </w:tcPr>
          <w:p w14:paraId="7668170F" w14:textId="5FA94A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CR on NR-E-UTRAN HO requirement maintenance R15</w:t>
            </w:r>
          </w:p>
        </w:tc>
        <w:tc>
          <w:tcPr>
            <w:tcW w:w="506" w:type="pct"/>
          </w:tcPr>
          <w:p w14:paraId="12498B72" w14:textId="7C9B95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A774498" w14:textId="77CF6F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C8F4D31" w14:textId="6BE831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4018</w:t>
            </w:r>
          </w:p>
        </w:tc>
        <w:tc>
          <w:tcPr>
            <w:tcW w:w="229" w:type="pct"/>
          </w:tcPr>
          <w:p w14:paraId="60911FB3" w14:textId="45C6226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A79FA22" w14:textId="5D225C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47DB79A" w14:textId="0A38E7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F97334" w14:textId="440C55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</w:t>
            </w:r>
          </w:p>
        </w:tc>
        <w:tc>
          <w:tcPr>
            <w:tcW w:w="586" w:type="pct"/>
          </w:tcPr>
          <w:p w14:paraId="1DC546DE" w14:textId="2832FB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F770F14" w14:textId="77777777" w:rsidTr="008B0214">
        <w:tc>
          <w:tcPr>
            <w:tcW w:w="586" w:type="pct"/>
          </w:tcPr>
          <w:p w14:paraId="0CA82B90" w14:textId="658A31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R4-2400471</w:t>
            </w:r>
          </w:p>
        </w:tc>
        <w:tc>
          <w:tcPr>
            <w:tcW w:w="1115" w:type="pct"/>
          </w:tcPr>
          <w:p w14:paraId="2A9BF939" w14:textId="01A86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CR on NR-E-UTRAN HO requirement maintenance R16</w:t>
            </w:r>
          </w:p>
        </w:tc>
        <w:tc>
          <w:tcPr>
            <w:tcW w:w="506" w:type="pct"/>
          </w:tcPr>
          <w:p w14:paraId="3CB4C53E" w14:textId="347A77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DFFA493" w14:textId="594129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3599F6D" w14:textId="33D4E6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4019</w:t>
            </w:r>
          </w:p>
        </w:tc>
        <w:tc>
          <w:tcPr>
            <w:tcW w:w="229" w:type="pct"/>
          </w:tcPr>
          <w:p w14:paraId="3045F48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C300BE" w14:textId="098C00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2002BC1" w14:textId="5B0C9E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B9B3D77" w14:textId="0E3BA1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D91DA78" w14:textId="20B387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9A3ED00" w14:textId="77777777" w:rsidTr="008B0214">
        <w:tc>
          <w:tcPr>
            <w:tcW w:w="586" w:type="pct"/>
          </w:tcPr>
          <w:p w14:paraId="37D51E15" w14:textId="00C80F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R4-2400472</w:t>
            </w:r>
          </w:p>
        </w:tc>
        <w:tc>
          <w:tcPr>
            <w:tcW w:w="1115" w:type="pct"/>
          </w:tcPr>
          <w:p w14:paraId="05EFD690" w14:textId="160042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CR on NR-E-UTRAN HO requirement maintenance R17</w:t>
            </w:r>
          </w:p>
        </w:tc>
        <w:tc>
          <w:tcPr>
            <w:tcW w:w="506" w:type="pct"/>
          </w:tcPr>
          <w:p w14:paraId="5D06F800" w14:textId="230921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F64FFD9" w14:textId="30490A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0B81E99" w14:textId="7D1EFD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4020</w:t>
            </w:r>
          </w:p>
        </w:tc>
        <w:tc>
          <w:tcPr>
            <w:tcW w:w="229" w:type="pct"/>
          </w:tcPr>
          <w:p w14:paraId="027A835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10C6297" w14:textId="28F378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2EFC1F" w14:textId="1F6AC1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C8B03C1" w14:textId="5D7EB3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C1C02CA" w14:textId="60C853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896246" w14:textId="77777777" w:rsidTr="008B0214">
        <w:tc>
          <w:tcPr>
            <w:tcW w:w="586" w:type="pct"/>
          </w:tcPr>
          <w:p w14:paraId="11866B27" w14:textId="478BC2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R4-2400473</w:t>
            </w:r>
          </w:p>
        </w:tc>
        <w:tc>
          <w:tcPr>
            <w:tcW w:w="1115" w:type="pct"/>
          </w:tcPr>
          <w:p w14:paraId="6CC9670B" w14:textId="57BD85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(NR_newRAT) CR on NR-E-UTRAN HO requirement maintenance R18</w:t>
            </w:r>
          </w:p>
        </w:tc>
        <w:tc>
          <w:tcPr>
            <w:tcW w:w="506" w:type="pct"/>
          </w:tcPr>
          <w:p w14:paraId="058313D3" w14:textId="1CC778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09C3ED3" w14:textId="2B739C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522EED5" w14:textId="0D3D72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4021</w:t>
            </w:r>
          </w:p>
        </w:tc>
        <w:tc>
          <w:tcPr>
            <w:tcW w:w="229" w:type="pct"/>
          </w:tcPr>
          <w:p w14:paraId="3831347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B6F0A7" w14:textId="0954F3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F3B29AF" w14:textId="1B1D48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BBAF172" w14:textId="4D6876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DCD7835" w14:textId="3BA02E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E488C7D" w14:textId="77777777" w:rsidTr="008B0214">
        <w:tc>
          <w:tcPr>
            <w:tcW w:w="586" w:type="pct"/>
          </w:tcPr>
          <w:p w14:paraId="64FC74C2" w14:textId="004260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R4-2400474</w:t>
            </w:r>
          </w:p>
        </w:tc>
        <w:tc>
          <w:tcPr>
            <w:tcW w:w="1115" w:type="pct"/>
          </w:tcPr>
          <w:p w14:paraId="44183076" w14:textId="0D8152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(NR_unlic-Core)CR on max function for cell dection in NR-U R16</w:t>
            </w:r>
          </w:p>
        </w:tc>
        <w:tc>
          <w:tcPr>
            <w:tcW w:w="506" w:type="pct"/>
          </w:tcPr>
          <w:p w14:paraId="6F07ED9D" w14:textId="354BE4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1E339C92" w14:textId="3B85F3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D0A3C52" w14:textId="1CCFEF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4022</w:t>
            </w:r>
          </w:p>
        </w:tc>
        <w:tc>
          <w:tcPr>
            <w:tcW w:w="229" w:type="pct"/>
          </w:tcPr>
          <w:p w14:paraId="4CB8E0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977EA3" w14:textId="701A50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DE212D3" w14:textId="3C9022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4F8F9CC" w14:textId="008AA7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6E93FC72" w14:textId="625389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D7B1486" w14:textId="77777777" w:rsidTr="008B0214">
        <w:tc>
          <w:tcPr>
            <w:tcW w:w="586" w:type="pct"/>
          </w:tcPr>
          <w:p w14:paraId="69B9CA01" w14:textId="75CF63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R4-2403414</w:t>
            </w:r>
          </w:p>
        </w:tc>
        <w:tc>
          <w:tcPr>
            <w:tcW w:w="1115" w:type="pct"/>
          </w:tcPr>
          <w:p w14:paraId="17877696" w14:textId="301B76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(NR_unlic-Core)CR on max function for cell dection in NR-U R16</w:t>
            </w:r>
          </w:p>
        </w:tc>
        <w:tc>
          <w:tcPr>
            <w:tcW w:w="506" w:type="pct"/>
          </w:tcPr>
          <w:p w14:paraId="42DD1363" w14:textId="288CDB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63D8DF7" w14:textId="3ECA53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27BFDC4" w14:textId="72F878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4022</w:t>
            </w:r>
          </w:p>
        </w:tc>
        <w:tc>
          <w:tcPr>
            <w:tcW w:w="229" w:type="pct"/>
          </w:tcPr>
          <w:p w14:paraId="19C33B85" w14:textId="4139549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1CF25C5" w14:textId="4F7002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2E8E935" w14:textId="172A03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476CCC" w14:textId="41CE1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4B25A015" w14:textId="1A0905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06A6EBA" w14:textId="77777777" w:rsidTr="008B0214">
        <w:tc>
          <w:tcPr>
            <w:tcW w:w="586" w:type="pct"/>
          </w:tcPr>
          <w:p w14:paraId="6F281494" w14:textId="5E2694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R4-2400475</w:t>
            </w:r>
          </w:p>
        </w:tc>
        <w:tc>
          <w:tcPr>
            <w:tcW w:w="1115" w:type="pct"/>
          </w:tcPr>
          <w:p w14:paraId="6FAA7317" w14:textId="090AF0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(NR_unlic-Core)CR on max function for cell detection in NR-U R17</w:t>
            </w:r>
          </w:p>
        </w:tc>
        <w:tc>
          <w:tcPr>
            <w:tcW w:w="506" w:type="pct"/>
          </w:tcPr>
          <w:p w14:paraId="790E26F9" w14:textId="03A6D1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EFA14C5" w14:textId="31B556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AFB9C36" w14:textId="14C9B0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4023</w:t>
            </w:r>
          </w:p>
        </w:tc>
        <w:tc>
          <w:tcPr>
            <w:tcW w:w="229" w:type="pct"/>
          </w:tcPr>
          <w:p w14:paraId="31A4AAD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53BEC08" w14:textId="188E10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6DA992B" w14:textId="1D1681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B32CB2D" w14:textId="03646B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66A98544" w14:textId="3E6D09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333EB57" w14:textId="77777777" w:rsidTr="008B0214">
        <w:tc>
          <w:tcPr>
            <w:tcW w:w="586" w:type="pct"/>
          </w:tcPr>
          <w:p w14:paraId="329DE68D" w14:textId="49D824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R4-2400476</w:t>
            </w:r>
          </w:p>
        </w:tc>
        <w:tc>
          <w:tcPr>
            <w:tcW w:w="1115" w:type="pct"/>
          </w:tcPr>
          <w:p w14:paraId="6EA28623" w14:textId="040794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(NR_unlic-Core)CR on max function for cell detection in NR-U R18</w:t>
            </w:r>
          </w:p>
        </w:tc>
        <w:tc>
          <w:tcPr>
            <w:tcW w:w="506" w:type="pct"/>
          </w:tcPr>
          <w:p w14:paraId="6C00E187" w14:textId="31D115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8D8D8C6" w14:textId="3D3987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20110F4" w14:textId="631145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4024</w:t>
            </w:r>
          </w:p>
        </w:tc>
        <w:tc>
          <w:tcPr>
            <w:tcW w:w="229" w:type="pct"/>
          </w:tcPr>
          <w:p w14:paraId="6DF41F3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5E016E" w14:textId="28A9B1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669B666" w14:textId="110EE8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872DF1" w14:textId="03EF51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NR_unlic-Core</w:t>
            </w:r>
          </w:p>
        </w:tc>
        <w:tc>
          <w:tcPr>
            <w:tcW w:w="586" w:type="pct"/>
          </w:tcPr>
          <w:p w14:paraId="2CFA2396" w14:textId="0F0B46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65967D4" w14:textId="77777777" w:rsidTr="008B0214">
        <w:tc>
          <w:tcPr>
            <w:tcW w:w="586" w:type="pct"/>
          </w:tcPr>
          <w:p w14:paraId="17C9C5D6" w14:textId="2EF0D8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R4-2400477</w:t>
            </w:r>
          </w:p>
        </w:tc>
        <w:tc>
          <w:tcPr>
            <w:tcW w:w="1115" w:type="pct"/>
          </w:tcPr>
          <w:p w14:paraId="32B7723E" w14:textId="689F3E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(NR_RRM_enh3-Core) CR to TS 38.133 on R18 SCell activation enhancement capability</w:t>
            </w:r>
          </w:p>
        </w:tc>
        <w:tc>
          <w:tcPr>
            <w:tcW w:w="506" w:type="pct"/>
          </w:tcPr>
          <w:p w14:paraId="42A683A6" w14:textId="401E51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91549F4" w14:textId="66267E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0C2D688" w14:textId="6DC5DA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4025</w:t>
            </w:r>
          </w:p>
        </w:tc>
        <w:tc>
          <w:tcPr>
            <w:tcW w:w="229" w:type="pct"/>
          </w:tcPr>
          <w:p w14:paraId="1DACDE6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BDDA5DC" w14:textId="5A5B5E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30AD7B" w14:textId="7E5388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7C293D" w14:textId="659DCC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NR_RRM_enh3-Core</w:t>
            </w:r>
          </w:p>
        </w:tc>
        <w:tc>
          <w:tcPr>
            <w:tcW w:w="586" w:type="pct"/>
          </w:tcPr>
          <w:p w14:paraId="5D46F608" w14:textId="71AE89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BF85F7D" w14:textId="77777777" w:rsidTr="008B0214">
        <w:tc>
          <w:tcPr>
            <w:tcW w:w="586" w:type="pct"/>
          </w:tcPr>
          <w:p w14:paraId="26F315EB" w14:textId="427410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R4-2403458</w:t>
            </w:r>
          </w:p>
        </w:tc>
        <w:tc>
          <w:tcPr>
            <w:tcW w:w="1115" w:type="pct"/>
          </w:tcPr>
          <w:p w14:paraId="569C9E5B" w14:textId="799F8E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(NR_RRM_enh3-Core) CR to TS 38.133 on R18 SCell activation enhancement capability</w:t>
            </w:r>
          </w:p>
        </w:tc>
        <w:tc>
          <w:tcPr>
            <w:tcW w:w="506" w:type="pct"/>
          </w:tcPr>
          <w:p w14:paraId="5173E110" w14:textId="793494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58DF66E" w14:textId="713E2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233CF14" w14:textId="79A996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4025</w:t>
            </w:r>
          </w:p>
        </w:tc>
        <w:tc>
          <w:tcPr>
            <w:tcW w:w="229" w:type="pct"/>
          </w:tcPr>
          <w:p w14:paraId="689BE211" w14:textId="79F724F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F3CA208" w14:textId="195300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20F06A" w14:textId="203BEC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B3CE60" w14:textId="35F2EF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NR_RRM_enh3-Core</w:t>
            </w:r>
          </w:p>
        </w:tc>
        <w:tc>
          <w:tcPr>
            <w:tcW w:w="586" w:type="pct"/>
          </w:tcPr>
          <w:p w14:paraId="630117BB" w14:textId="43D90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6495212E" w14:textId="77777777" w:rsidTr="008B0214">
        <w:tc>
          <w:tcPr>
            <w:tcW w:w="586" w:type="pct"/>
          </w:tcPr>
          <w:p w14:paraId="262D2532" w14:textId="4826C1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R4-2400483</w:t>
            </w:r>
          </w:p>
        </w:tc>
        <w:tc>
          <w:tcPr>
            <w:tcW w:w="1115" w:type="pct"/>
          </w:tcPr>
          <w:p w14:paraId="2CF8B9B8" w14:textId="11ED16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(NR_FR2_multiRX_DL-Core) CR on scheduling and measurement restrictions for multiple Rx chains</w:t>
            </w:r>
          </w:p>
        </w:tc>
        <w:tc>
          <w:tcPr>
            <w:tcW w:w="506" w:type="pct"/>
          </w:tcPr>
          <w:p w14:paraId="5CF9976B" w14:textId="4F8F7A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E32B9F6" w14:textId="4E4EFE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150742" w14:textId="479181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4026</w:t>
            </w:r>
          </w:p>
        </w:tc>
        <w:tc>
          <w:tcPr>
            <w:tcW w:w="229" w:type="pct"/>
          </w:tcPr>
          <w:p w14:paraId="60C4303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7B7604" w14:textId="34239C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86B59D5" w14:textId="553776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9622D2D" w14:textId="4BC22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366BE74C" w14:textId="72DFE2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36CAB12" w14:textId="77777777" w:rsidTr="008B0214">
        <w:tc>
          <w:tcPr>
            <w:tcW w:w="586" w:type="pct"/>
          </w:tcPr>
          <w:p w14:paraId="054812A8" w14:textId="0AEBAC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R4-2400493</w:t>
            </w:r>
          </w:p>
        </w:tc>
        <w:tc>
          <w:tcPr>
            <w:tcW w:w="1115" w:type="pct"/>
          </w:tcPr>
          <w:p w14:paraId="39006DCE" w14:textId="0E42B8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RSRP/RSRQ/SINR Requirements for NR-NTN- Rel17</w:t>
            </w:r>
          </w:p>
        </w:tc>
        <w:tc>
          <w:tcPr>
            <w:tcW w:w="506" w:type="pct"/>
          </w:tcPr>
          <w:p w14:paraId="60814935" w14:textId="309D83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5AE25A22" w14:textId="25CABF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8A8A910" w14:textId="6E1B07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4027</w:t>
            </w:r>
          </w:p>
        </w:tc>
        <w:tc>
          <w:tcPr>
            <w:tcW w:w="229" w:type="pct"/>
          </w:tcPr>
          <w:p w14:paraId="396A951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E5873D" w14:textId="1DEA82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8215BD" w14:textId="489D16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188C0B0" w14:textId="4D83A0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654EF4A" w14:textId="4DA8F5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7C99400" w14:textId="77777777" w:rsidTr="008B0214">
        <w:tc>
          <w:tcPr>
            <w:tcW w:w="586" w:type="pct"/>
          </w:tcPr>
          <w:p w14:paraId="396EEC3D" w14:textId="5B3F84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R4-2402941</w:t>
            </w:r>
          </w:p>
        </w:tc>
        <w:tc>
          <w:tcPr>
            <w:tcW w:w="1115" w:type="pct"/>
          </w:tcPr>
          <w:p w14:paraId="6F69B580" w14:textId="2EBA3F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RSRP/RSRQ/SINR Requirements for NR-NTN- Rel17</w:t>
            </w:r>
          </w:p>
        </w:tc>
        <w:tc>
          <w:tcPr>
            <w:tcW w:w="506" w:type="pct"/>
          </w:tcPr>
          <w:p w14:paraId="4564EB6E" w14:textId="3A19EB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BA8C595" w14:textId="0F6483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4B0D12D" w14:textId="1E0445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4027</w:t>
            </w:r>
          </w:p>
        </w:tc>
        <w:tc>
          <w:tcPr>
            <w:tcW w:w="229" w:type="pct"/>
          </w:tcPr>
          <w:p w14:paraId="2E558257" w14:textId="24E3113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1761907" w14:textId="3618ED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AAAD7B7" w14:textId="754D1B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7226DD6" w14:textId="2A24A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EDC62DE" w14:textId="5B084B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6681F98" w14:textId="77777777" w:rsidTr="008B0214">
        <w:tc>
          <w:tcPr>
            <w:tcW w:w="586" w:type="pct"/>
          </w:tcPr>
          <w:p w14:paraId="6B6897B4" w14:textId="7390E9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R4-2400494</w:t>
            </w:r>
          </w:p>
        </w:tc>
        <w:tc>
          <w:tcPr>
            <w:tcW w:w="1115" w:type="pct"/>
          </w:tcPr>
          <w:p w14:paraId="2690D724" w14:textId="19617B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RSRP/RSRQ/SINR Requirements for NR-NTN-Rel18</w:t>
            </w:r>
          </w:p>
        </w:tc>
        <w:tc>
          <w:tcPr>
            <w:tcW w:w="506" w:type="pct"/>
          </w:tcPr>
          <w:p w14:paraId="1D9A5892" w14:textId="4BC8B5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544A05F" w14:textId="6DE8C6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C9335A" w14:textId="16260A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4028</w:t>
            </w:r>
          </w:p>
        </w:tc>
        <w:tc>
          <w:tcPr>
            <w:tcW w:w="229" w:type="pct"/>
          </w:tcPr>
          <w:p w14:paraId="65C3F18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162010" w14:textId="4C6E05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0D8D2FD" w14:textId="33C880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9231133" w14:textId="2DF7D9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1578A79" w14:textId="18663D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06B1DA8" w14:textId="77777777" w:rsidTr="008B0214">
        <w:tc>
          <w:tcPr>
            <w:tcW w:w="586" w:type="pct"/>
          </w:tcPr>
          <w:p w14:paraId="39C8B6FC" w14:textId="285D6F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R4-2402942</w:t>
            </w:r>
          </w:p>
        </w:tc>
        <w:tc>
          <w:tcPr>
            <w:tcW w:w="1115" w:type="pct"/>
          </w:tcPr>
          <w:p w14:paraId="6420BE3B" w14:textId="239CA6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RSRP/RSRQ/SINR Requirements for NR-NTN-Rel18</w:t>
            </w:r>
          </w:p>
        </w:tc>
        <w:tc>
          <w:tcPr>
            <w:tcW w:w="506" w:type="pct"/>
          </w:tcPr>
          <w:p w14:paraId="572ED1B9" w14:textId="4BB6FC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A307C73" w14:textId="45F008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123243C" w14:textId="248B97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4028</w:t>
            </w:r>
          </w:p>
        </w:tc>
        <w:tc>
          <w:tcPr>
            <w:tcW w:w="229" w:type="pct"/>
          </w:tcPr>
          <w:p w14:paraId="6C32178B" w14:textId="1A493B8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8BE122D" w14:textId="067C71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CC2ABB" w14:textId="6F1800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9900E5E" w14:textId="06D7CD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3683FC19" w14:textId="1FFFC8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8A29F5" w14:textId="77777777" w:rsidTr="008B0214">
        <w:tc>
          <w:tcPr>
            <w:tcW w:w="586" w:type="pct"/>
          </w:tcPr>
          <w:p w14:paraId="729E22B2" w14:textId="4D7853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R4-2400495</w:t>
            </w:r>
          </w:p>
        </w:tc>
        <w:tc>
          <w:tcPr>
            <w:tcW w:w="1115" w:type="pct"/>
          </w:tcPr>
          <w:p w14:paraId="37A60046" w14:textId="1C236C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to 38.133 for UE capability in NTN requirement</w:t>
            </w:r>
          </w:p>
        </w:tc>
        <w:tc>
          <w:tcPr>
            <w:tcW w:w="506" w:type="pct"/>
          </w:tcPr>
          <w:p w14:paraId="76654FC6" w14:textId="160B45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7B250AC" w14:textId="49802B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ECDA621" w14:textId="55136E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4029</w:t>
            </w:r>
          </w:p>
        </w:tc>
        <w:tc>
          <w:tcPr>
            <w:tcW w:w="229" w:type="pct"/>
          </w:tcPr>
          <w:p w14:paraId="326B436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06040F" w14:textId="657B75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9D6A962" w14:textId="4C44C3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2D110F" w14:textId="0504C7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AF43B0C" w14:textId="236636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1EB8095" w14:textId="77777777" w:rsidTr="008B0214">
        <w:tc>
          <w:tcPr>
            <w:tcW w:w="586" w:type="pct"/>
          </w:tcPr>
          <w:p w14:paraId="2CECA4D4" w14:textId="72B0B9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R4-2400496</w:t>
            </w:r>
          </w:p>
        </w:tc>
        <w:tc>
          <w:tcPr>
            <w:tcW w:w="1115" w:type="pct"/>
          </w:tcPr>
          <w:p w14:paraId="0D7C11E4" w14:textId="00D7E0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to 38.133 for UE capability in NTN requirement-Rel18</w:t>
            </w:r>
          </w:p>
        </w:tc>
        <w:tc>
          <w:tcPr>
            <w:tcW w:w="506" w:type="pct"/>
          </w:tcPr>
          <w:p w14:paraId="6BC70622" w14:textId="74C6C1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D4329EE" w14:textId="07E7E5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4AC78BD" w14:textId="6655F7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4030</w:t>
            </w:r>
          </w:p>
        </w:tc>
        <w:tc>
          <w:tcPr>
            <w:tcW w:w="229" w:type="pct"/>
          </w:tcPr>
          <w:p w14:paraId="07A0A60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0D48CF" w14:textId="0B0B5C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DAEFBE0" w14:textId="4DF1EE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D018F93" w14:textId="555263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FEDD404" w14:textId="54D1D0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FA4363D" w14:textId="77777777" w:rsidTr="008B0214">
        <w:tc>
          <w:tcPr>
            <w:tcW w:w="586" w:type="pct"/>
          </w:tcPr>
          <w:p w14:paraId="6CE2336A" w14:textId="59C1C3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R4-2402943</w:t>
            </w:r>
          </w:p>
        </w:tc>
        <w:tc>
          <w:tcPr>
            <w:tcW w:w="1115" w:type="pct"/>
          </w:tcPr>
          <w:p w14:paraId="3CDB57BA" w14:textId="797559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to 38.133 for UE capability in NTN requirement-Rel18</w:t>
            </w:r>
          </w:p>
        </w:tc>
        <w:tc>
          <w:tcPr>
            <w:tcW w:w="506" w:type="pct"/>
          </w:tcPr>
          <w:p w14:paraId="45C15BE7" w14:textId="25FDC4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5EF84E3" w14:textId="137B36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0C9B561" w14:textId="78E266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4030</w:t>
            </w:r>
          </w:p>
        </w:tc>
        <w:tc>
          <w:tcPr>
            <w:tcW w:w="229" w:type="pct"/>
          </w:tcPr>
          <w:p w14:paraId="05403DEE" w14:textId="207B9F3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C949853" w14:textId="4197FB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BA458DB" w14:textId="7EA902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AF1A5F2" w14:textId="34DD39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3780D55" w14:textId="25F10B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1616953" w14:textId="77777777" w:rsidTr="008B0214">
        <w:tc>
          <w:tcPr>
            <w:tcW w:w="586" w:type="pct"/>
          </w:tcPr>
          <w:p w14:paraId="15176494" w14:textId="11124E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R4-2400497</w:t>
            </w:r>
          </w:p>
        </w:tc>
        <w:tc>
          <w:tcPr>
            <w:tcW w:w="1115" w:type="pct"/>
          </w:tcPr>
          <w:p w14:paraId="3D7A4A4C" w14:textId="065950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to 38.133 UE NTN Capability For Measurement Requirement-Rel17</w:t>
            </w:r>
          </w:p>
        </w:tc>
        <w:tc>
          <w:tcPr>
            <w:tcW w:w="506" w:type="pct"/>
          </w:tcPr>
          <w:p w14:paraId="178118DC" w14:textId="2B61BF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EA35BD4" w14:textId="5FF31A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C06BEC9" w14:textId="0C547E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4031</w:t>
            </w:r>
          </w:p>
        </w:tc>
        <w:tc>
          <w:tcPr>
            <w:tcW w:w="229" w:type="pct"/>
          </w:tcPr>
          <w:p w14:paraId="59D21F0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CFC381C" w14:textId="2077E7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30186B4" w14:textId="33090F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997D0A" w14:textId="7D94D4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775E8D58" w14:textId="51B0AD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0391919" w14:textId="77777777" w:rsidTr="008B0214">
        <w:tc>
          <w:tcPr>
            <w:tcW w:w="586" w:type="pct"/>
          </w:tcPr>
          <w:p w14:paraId="43B9C161" w14:textId="5984D0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R4-2400498</w:t>
            </w:r>
          </w:p>
        </w:tc>
        <w:tc>
          <w:tcPr>
            <w:tcW w:w="1115" w:type="pct"/>
          </w:tcPr>
          <w:p w14:paraId="483C91A6" w14:textId="5743EC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to 38.133 on UE NTN Capability For Measurement Requirement-Rel18</w:t>
            </w:r>
          </w:p>
        </w:tc>
        <w:tc>
          <w:tcPr>
            <w:tcW w:w="506" w:type="pct"/>
          </w:tcPr>
          <w:p w14:paraId="56AC6292" w14:textId="63DB9A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E4E7001" w14:textId="7ABAE2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22B9E99" w14:textId="6E9E64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4032</w:t>
            </w:r>
          </w:p>
        </w:tc>
        <w:tc>
          <w:tcPr>
            <w:tcW w:w="229" w:type="pct"/>
          </w:tcPr>
          <w:p w14:paraId="2E700AF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B611566" w14:textId="4D86F8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7EACF6" w14:textId="4E07D1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4BE616F" w14:textId="1D0465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6ACDA22" w14:textId="4CB0A5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72F490D" w14:textId="77777777" w:rsidTr="008B0214">
        <w:tc>
          <w:tcPr>
            <w:tcW w:w="586" w:type="pct"/>
          </w:tcPr>
          <w:p w14:paraId="279D3239" w14:textId="2C1259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R4-2402944</w:t>
            </w:r>
          </w:p>
        </w:tc>
        <w:tc>
          <w:tcPr>
            <w:tcW w:w="1115" w:type="pct"/>
          </w:tcPr>
          <w:p w14:paraId="549C8CF9" w14:textId="56F225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to 38.133 on UE NTN Capability For Measurement Requirement-Rel18</w:t>
            </w:r>
          </w:p>
        </w:tc>
        <w:tc>
          <w:tcPr>
            <w:tcW w:w="506" w:type="pct"/>
          </w:tcPr>
          <w:p w14:paraId="14D90540" w14:textId="22A5AD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4AB2517" w14:textId="490CF7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4BAD014" w14:textId="118ECD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4032</w:t>
            </w:r>
          </w:p>
        </w:tc>
        <w:tc>
          <w:tcPr>
            <w:tcW w:w="229" w:type="pct"/>
          </w:tcPr>
          <w:p w14:paraId="5DCD583F" w14:textId="2E6F9CD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9BF3F95" w14:textId="0AE1CE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8F6F0AD" w14:textId="13CB87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47BE382" w14:textId="021839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3FD3B0B8" w14:textId="766554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BA9C13B" w14:textId="77777777" w:rsidTr="008B0214">
        <w:tc>
          <w:tcPr>
            <w:tcW w:w="586" w:type="pct"/>
          </w:tcPr>
          <w:p w14:paraId="6F607A45" w14:textId="1A66CF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R4-2400537</w:t>
            </w:r>
          </w:p>
        </w:tc>
        <w:tc>
          <w:tcPr>
            <w:tcW w:w="1115" w:type="pct"/>
          </w:tcPr>
          <w:p w14:paraId="633FA2F9" w14:textId="7523C3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Signalling mismatch for RRC_IDLE/INACTIVE state</w:t>
            </w:r>
          </w:p>
        </w:tc>
        <w:tc>
          <w:tcPr>
            <w:tcW w:w="506" w:type="pct"/>
          </w:tcPr>
          <w:p w14:paraId="1B5C18AE" w14:textId="7816BC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72B861B" w14:textId="1B4F65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BC48ACF" w14:textId="4FEA20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4033</w:t>
            </w:r>
          </w:p>
        </w:tc>
        <w:tc>
          <w:tcPr>
            <w:tcW w:w="229" w:type="pct"/>
          </w:tcPr>
          <w:p w14:paraId="5E0DE83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693391C" w14:textId="640013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902D5EA" w14:textId="71FEB8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D55DAE" w14:textId="53FF71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1077B6BA" w14:textId="09B245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7C4700C" w14:textId="77777777" w:rsidTr="008B0214">
        <w:tc>
          <w:tcPr>
            <w:tcW w:w="586" w:type="pct"/>
          </w:tcPr>
          <w:p w14:paraId="1A577E40" w14:textId="560B47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R4-2402939</w:t>
            </w:r>
          </w:p>
        </w:tc>
        <w:tc>
          <w:tcPr>
            <w:tcW w:w="1115" w:type="pct"/>
          </w:tcPr>
          <w:p w14:paraId="29930D22" w14:textId="09CECD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Signalling mismatch for RRC_IDLE/INACTIVE state</w:t>
            </w:r>
          </w:p>
        </w:tc>
        <w:tc>
          <w:tcPr>
            <w:tcW w:w="506" w:type="pct"/>
          </w:tcPr>
          <w:p w14:paraId="096B8774" w14:textId="5D9C76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D382628" w14:textId="568A9B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E1CD57F" w14:textId="1E82AC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4033</w:t>
            </w:r>
          </w:p>
        </w:tc>
        <w:tc>
          <w:tcPr>
            <w:tcW w:w="229" w:type="pct"/>
          </w:tcPr>
          <w:p w14:paraId="63376AD6" w14:textId="1620083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00A7DC4" w14:textId="65E6C5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D87A2DF" w14:textId="61364B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77FF03F" w14:textId="7AF5A9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7230734E" w14:textId="3D6D58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23100579" w14:textId="77777777" w:rsidTr="008B0214">
        <w:tc>
          <w:tcPr>
            <w:tcW w:w="586" w:type="pct"/>
          </w:tcPr>
          <w:p w14:paraId="230305FF" w14:textId="38AEAE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R4-2400538</w:t>
            </w:r>
          </w:p>
        </w:tc>
        <w:tc>
          <w:tcPr>
            <w:tcW w:w="1115" w:type="pct"/>
          </w:tcPr>
          <w:p w14:paraId="4609D0C4" w14:textId="207B73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[TEI17] Signalling mismath for RRC_IDLE/INACTIVE state</w:t>
            </w:r>
          </w:p>
        </w:tc>
        <w:tc>
          <w:tcPr>
            <w:tcW w:w="506" w:type="pct"/>
          </w:tcPr>
          <w:p w14:paraId="019AD3D6" w14:textId="3B0154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BBD6A0C" w14:textId="3D15EA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C9A15C5" w14:textId="0CE0C0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4034</w:t>
            </w:r>
          </w:p>
        </w:tc>
        <w:tc>
          <w:tcPr>
            <w:tcW w:w="229" w:type="pct"/>
          </w:tcPr>
          <w:p w14:paraId="5E41E98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A83EF7" w14:textId="254159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E8448F8" w14:textId="57040A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3F0379F" w14:textId="511B16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192AD52" w14:textId="17446D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B58ADED" w14:textId="77777777" w:rsidTr="008B0214">
        <w:tc>
          <w:tcPr>
            <w:tcW w:w="586" w:type="pct"/>
          </w:tcPr>
          <w:p w14:paraId="12473761" w14:textId="44153E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R4-2400539</w:t>
            </w:r>
          </w:p>
        </w:tc>
        <w:tc>
          <w:tcPr>
            <w:tcW w:w="1115" w:type="pct"/>
          </w:tcPr>
          <w:p w14:paraId="51244BA5" w14:textId="7E1459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[TEI18] Signalling mismath for RRC_IDLE/INACTIVE state</w:t>
            </w:r>
          </w:p>
        </w:tc>
        <w:tc>
          <w:tcPr>
            <w:tcW w:w="506" w:type="pct"/>
          </w:tcPr>
          <w:p w14:paraId="7876D6C0" w14:textId="6DB9C3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2196D7A" w14:textId="0A99CD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489A030" w14:textId="496A4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4035</w:t>
            </w:r>
          </w:p>
        </w:tc>
        <w:tc>
          <w:tcPr>
            <w:tcW w:w="229" w:type="pct"/>
          </w:tcPr>
          <w:p w14:paraId="4ED314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B7F36F" w14:textId="0D33CA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6029AB4" w14:textId="16EBC2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CF5B9C5" w14:textId="6DA2BE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19E46DE5" w14:textId="176736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38987456" w14:textId="77777777" w:rsidTr="008B0214">
        <w:tc>
          <w:tcPr>
            <w:tcW w:w="586" w:type="pct"/>
          </w:tcPr>
          <w:p w14:paraId="1C0B1FDD" w14:textId="4BB3E9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R4-2400544</w:t>
            </w:r>
          </w:p>
        </w:tc>
        <w:tc>
          <w:tcPr>
            <w:tcW w:w="1115" w:type="pct"/>
          </w:tcPr>
          <w:p w14:paraId="71D224A5" w14:textId="4FFF66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Improvement for SCell/SCG setup delay</w:t>
            </w:r>
          </w:p>
        </w:tc>
        <w:tc>
          <w:tcPr>
            <w:tcW w:w="506" w:type="pct"/>
          </w:tcPr>
          <w:p w14:paraId="25D4B319" w14:textId="140F9F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BE781F3" w14:textId="36713E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712623" w14:textId="3177B0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4036</w:t>
            </w:r>
          </w:p>
        </w:tc>
        <w:tc>
          <w:tcPr>
            <w:tcW w:w="229" w:type="pct"/>
          </w:tcPr>
          <w:p w14:paraId="2ED0E50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F029D9" w14:textId="57CC75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82228D" w14:textId="59C5A3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1746851" w14:textId="0E24B8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49D2D73F" w14:textId="31D931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BC6BA95" w14:textId="77777777" w:rsidTr="008B0214">
        <w:tc>
          <w:tcPr>
            <w:tcW w:w="586" w:type="pct"/>
          </w:tcPr>
          <w:p w14:paraId="4DE14ABE" w14:textId="41F0E9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R4-2400563</w:t>
            </w:r>
          </w:p>
        </w:tc>
        <w:tc>
          <w:tcPr>
            <w:tcW w:w="1115" w:type="pct"/>
          </w:tcPr>
          <w:p w14:paraId="56FD3BAE" w14:textId="524836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(NR_HST_FR1_enh) Inter-frequency measurement for NR FR1 HST</w:t>
            </w:r>
          </w:p>
        </w:tc>
        <w:tc>
          <w:tcPr>
            <w:tcW w:w="506" w:type="pct"/>
          </w:tcPr>
          <w:p w14:paraId="4BE76830" w14:textId="376457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0794DB73" w14:textId="1F72B0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B36E5E" w14:textId="0DECB7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4037</w:t>
            </w:r>
          </w:p>
        </w:tc>
        <w:tc>
          <w:tcPr>
            <w:tcW w:w="229" w:type="pct"/>
          </w:tcPr>
          <w:p w14:paraId="229DF0B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27FA3E" w14:textId="4D5595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8B7CFA0" w14:textId="674363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A50251" w14:textId="1F518D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NR_HST_FR1_enh</w:t>
            </w:r>
          </w:p>
        </w:tc>
        <w:tc>
          <w:tcPr>
            <w:tcW w:w="586" w:type="pct"/>
          </w:tcPr>
          <w:p w14:paraId="1B56CB6C" w14:textId="169DE2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F30130F" w14:textId="77777777" w:rsidTr="008B0214">
        <w:tc>
          <w:tcPr>
            <w:tcW w:w="586" w:type="pct"/>
          </w:tcPr>
          <w:p w14:paraId="287C8B21" w14:textId="0257FC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R4-2400564</w:t>
            </w:r>
          </w:p>
        </w:tc>
        <w:tc>
          <w:tcPr>
            <w:tcW w:w="1115" w:type="pct"/>
          </w:tcPr>
          <w:p w14:paraId="4CF2328D" w14:textId="0485EE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(NR_HST_FR1_enh) R17 HST inter-f maintenance R18 mirror</w:t>
            </w:r>
          </w:p>
        </w:tc>
        <w:tc>
          <w:tcPr>
            <w:tcW w:w="506" w:type="pct"/>
          </w:tcPr>
          <w:p w14:paraId="028A2298" w14:textId="21258E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085DCCC1" w14:textId="38CE1A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184D00D" w14:textId="55D40B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4038</w:t>
            </w:r>
          </w:p>
        </w:tc>
        <w:tc>
          <w:tcPr>
            <w:tcW w:w="229" w:type="pct"/>
          </w:tcPr>
          <w:p w14:paraId="2F2E353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BC59E9" w14:textId="42D29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6D1F016" w14:textId="231A09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EF4532B" w14:textId="38E987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NR_HST_FR1_enh</w:t>
            </w:r>
          </w:p>
        </w:tc>
        <w:tc>
          <w:tcPr>
            <w:tcW w:w="586" w:type="pct"/>
          </w:tcPr>
          <w:p w14:paraId="7E27929A" w14:textId="720003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BC58A92" w14:textId="77777777" w:rsidTr="008B0214">
        <w:tc>
          <w:tcPr>
            <w:tcW w:w="586" w:type="pct"/>
          </w:tcPr>
          <w:p w14:paraId="638C0F52" w14:textId="2461D7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R4-2400574</w:t>
            </w:r>
          </w:p>
        </w:tc>
        <w:tc>
          <w:tcPr>
            <w:tcW w:w="1115" w:type="pct"/>
          </w:tcPr>
          <w:p w14:paraId="0F34B79A" w14:textId="588BDF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38.133 on RRM core requirements for enhanced NR sidelink relay</w:t>
            </w:r>
          </w:p>
        </w:tc>
        <w:tc>
          <w:tcPr>
            <w:tcW w:w="506" w:type="pct"/>
          </w:tcPr>
          <w:p w14:paraId="74743741" w14:textId="08FB10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</w:t>
            </w:r>
          </w:p>
        </w:tc>
        <w:tc>
          <w:tcPr>
            <w:tcW w:w="280" w:type="pct"/>
          </w:tcPr>
          <w:p w14:paraId="2978AE2D" w14:textId="22BDD4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5BECE0A" w14:textId="679910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4039</w:t>
            </w:r>
          </w:p>
        </w:tc>
        <w:tc>
          <w:tcPr>
            <w:tcW w:w="229" w:type="pct"/>
          </w:tcPr>
          <w:p w14:paraId="53F3195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210CC8" w14:textId="762313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F42221" w14:textId="3AA91E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CE4525" w14:textId="050911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NR_SL_relay_enh-Core</w:t>
            </w:r>
          </w:p>
        </w:tc>
        <w:tc>
          <w:tcPr>
            <w:tcW w:w="586" w:type="pct"/>
          </w:tcPr>
          <w:p w14:paraId="623F91B4" w14:textId="47FBF2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AAC1FD" w14:textId="77777777" w:rsidTr="008B0214">
        <w:tc>
          <w:tcPr>
            <w:tcW w:w="586" w:type="pct"/>
          </w:tcPr>
          <w:p w14:paraId="5600A034" w14:textId="47E0BC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R4-2400659</w:t>
            </w:r>
          </w:p>
        </w:tc>
        <w:tc>
          <w:tcPr>
            <w:tcW w:w="1115" w:type="pct"/>
          </w:tcPr>
          <w:p w14:paraId="710EE027" w14:textId="13B735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TS 38.133: Corrections to RedCap test cases (Rel 17)</w:t>
            </w:r>
          </w:p>
        </w:tc>
        <w:tc>
          <w:tcPr>
            <w:tcW w:w="506" w:type="pct"/>
          </w:tcPr>
          <w:p w14:paraId="62BA1C45" w14:textId="768C38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18DB76AF" w14:textId="7C513E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664D577" w14:textId="53C53A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4040</w:t>
            </w:r>
          </w:p>
        </w:tc>
        <w:tc>
          <w:tcPr>
            <w:tcW w:w="229" w:type="pct"/>
          </w:tcPr>
          <w:p w14:paraId="555E116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4CF11E3" w14:textId="505B93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6EDE709" w14:textId="643F90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FC53F9A" w14:textId="75A00B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D25D009" w14:textId="17F78E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347A864" w14:textId="77777777" w:rsidTr="008B0214">
        <w:tc>
          <w:tcPr>
            <w:tcW w:w="586" w:type="pct"/>
          </w:tcPr>
          <w:p w14:paraId="55169F72" w14:textId="5F13D6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R4-2400660</w:t>
            </w:r>
          </w:p>
        </w:tc>
        <w:tc>
          <w:tcPr>
            <w:tcW w:w="1115" w:type="pct"/>
          </w:tcPr>
          <w:p w14:paraId="5FEFCA61" w14:textId="172AF5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TS 38.133: Corrections to RedCap RRM test cases (Rel 18)</w:t>
            </w:r>
          </w:p>
        </w:tc>
        <w:tc>
          <w:tcPr>
            <w:tcW w:w="506" w:type="pct"/>
          </w:tcPr>
          <w:p w14:paraId="0D33CFA5" w14:textId="662106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17B1AFB5" w14:textId="1BF516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6AE602A" w14:textId="247F39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4041</w:t>
            </w:r>
          </w:p>
        </w:tc>
        <w:tc>
          <w:tcPr>
            <w:tcW w:w="229" w:type="pct"/>
          </w:tcPr>
          <w:p w14:paraId="3AABE19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F9DF0D" w14:textId="3FC91F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2EEF255" w14:textId="21D59B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3D35D0E" w14:textId="1ABFD3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7EA5A213" w14:textId="4C1A98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BF0FB8E" w14:textId="77777777" w:rsidTr="008B0214">
        <w:tc>
          <w:tcPr>
            <w:tcW w:w="586" w:type="pct"/>
          </w:tcPr>
          <w:p w14:paraId="7AFB14F3" w14:textId="06EF27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R4-2400661</w:t>
            </w:r>
          </w:p>
        </w:tc>
        <w:tc>
          <w:tcPr>
            <w:tcW w:w="1115" w:type="pct"/>
          </w:tcPr>
          <w:p w14:paraId="0D5FB72D" w14:textId="1FC5FE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to TS 38.133: Corrections to NR NTN test cases (Rel 17)</w:t>
            </w:r>
          </w:p>
        </w:tc>
        <w:tc>
          <w:tcPr>
            <w:tcW w:w="506" w:type="pct"/>
          </w:tcPr>
          <w:p w14:paraId="2C02E76E" w14:textId="09B37F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067535A4" w14:textId="462A46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9977D6A" w14:textId="5EE3CC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4042</w:t>
            </w:r>
          </w:p>
        </w:tc>
        <w:tc>
          <w:tcPr>
            <w:tcW w:w="229" w:type="pct"/>
          </w:tcPr>
          <w:p w14:paraId="23B325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A3F965" w14:textId="64283D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FA35714" w14:textId="76C01E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508DBA" w14:textId="43553F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755A1553" w14:textId="38716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4DA58F" w14:textId="77777777" w:rsidTr="008B0214">
        <w:tc>
          <w:tcPr>
            <w:tcW w:w="586" w:type="pct"/>
          </w:tcPr>
          <w:p w14:paraId="62BDF899" w14:textId="71D531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R4-2400662</w:t>
            </w:r>
          </w:p>
        </w:tc>
        <w:tc>
          <w:tcPr>
            <w:tcW w:w="1115" w:type="pct"/>
          </w:tcPr>
          <w:p w14:paraId="2CF6F141" w14:textId="1ADC7B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to TS 38.133: Corrections to NR NTN test cases (Rel 18)</w:t>
            </w:r>
          </w:p>
        </w:tc>
        <w:tc>
          <w:tcPr>
            <w:tcW w:w="506" w:type="pct"/>
          </w:tcPr>
          <w:p w14:paraId="18922521" w14:textId="177990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39A726A6" w14:textId="2D9AD3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C8288F7" w14:textId="27BD01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4043</w:t>
            </w:r>
          </w:p>
        </w:tc>
        <w:tc>
          <w:tcPr>
            <w:tcW w:w="229" w:type="pct"/>
          </w:tcPr>
          <w:p w14:paraId="16CD63B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0764FB8" w14:textId="190169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5DD3E8E" w14:textId="66355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3B598F8" w14:textId="26DFD9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68BA0B3A" w14:textId="749B3F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BDD242" w14:textId="77777777" w:rsidTr="008B0214">
        <w:tc>
          <w:tcPr>
            <w:tcW w:w="586" w:type="pct"/>
          </w:tcPr>
          <w:p w14:paraId="7FFB0206" w14:textId="54381A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R4-2400673</w:t>
            </w:r>
          </w:p>
        </w:tc>
        <w:tc>
          <w:tcPr>
            <w:tcW w:w="1115" w:type="pct"/>
          </w:tcPr>
          <w:p w14:paraId="5B89A6AD" w14:textId="074B2F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[NR_redcap-Perf ] Corrections to NR SA FR1 RedCap Event Trigger test parameters in A.16.6.2.9, A.16.6.2.10</w:t>
            </w:r>
          </w:p>
        </w:tc>
        <w:tc>
          <w:tcPr>
            <w:tcW w:w="506" w:type="pct"/>
          </w:tcPr>
          <w:p w14:paraId="4ACC167C" w14:textId="6A634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12877282" w14:textId="7CA09F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140A86F" w14:textId="391CD6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4044</w:t>
            </w:r>
          </w:p>
        </w:tc>
        <w:tc>
          <w:tcPr>
            <w:tcW w:w="229" w:type="pct"/>
          </w:tcPr>
          <w:p w14:paraId="588AA7E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58333D" w14:textId="2259DE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4B2A1B3" w14:textId="6CB987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F21124" w14:textId="247CF5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08886600" w14:textId="68D681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237F25A5" w14:textId="77777777" w:rsidTr="008B0214">
        <w:tc>
          <w:tcPr>
            <w:tcW w:w="586" w:type="pct"/>
          </w:tcPr>
          <w:p w14:paraId="065A9CC1" w14:textId="5FD3F5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R4-2400692</w:t>
            </w:r>
          </w:p>
        </w:tc>
        <w:tc>
          <w:tcPr>
            <w:tcW w:w="1115" w:type="pct"/>
          </w:tcPr>
          <w:p w14:paraId="5D3C4A8A" w14:textId="617DD8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[NR_redcap-Perf ] Corrections to NR SA FR1 RedCap Event Trigger test parameters in A.16.6.2.9, A.16.6.2.10 (Rel-18)</w:t>
            </w:r>
          </w:p>
        </w:tc>
        <w:tc>
          <w:tcPr>
            <w:tcW w:w="506" w:type="pct"/>
          </w:tcPr>
          <w:p w14:paraId="6D047356" w14:textId="33EF94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280" w:type="pct"/>
          </w:tcPr>
          <w:p w14:paraId="5EC996F6" w14:textId="0915AA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6B14AC8" w14:textId="1F2D0E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4045</w:t>
            </w:r>
          </w:p>
        </w:tc>
        <w:tc>
          <w:tcPr>
            <w:tcW w:w="229" w:type="pct"/>
          </w:tcPr>
          <w:p w14:paraId="0A8EDE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6019526" w14:textId="1E99F1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5C3A7C6" w14:textId="12C8E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E083005" w14:textId="3F507D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7B270887" w14:textId="0DEB67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345CCA0" w14:textId="77777777" w:rsidTr="008B0214">
        <w:tc>
          <w:tcPr>
            <w:tcW w:w="586" w:type="pct"/>
          </w:tcPr>
          <w:p w14:paraId="61B62390" w14:textId="77C7E1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R4-2400725</w:t>
            </w:r>
          </w:p>
        </w:tc>
        <w:tc>
          <w:tcPr>
            <w:tcW w:w="1115" w:type="pct"/>
          </w:tcPr>
          <w:p w14:paraId="237F3710" w14:textId="4A25C1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Correction CR on UL CCA model (R16)</w:t>
            </w:r>
          </w:p>
        </w:tc>
        <w:tc>
          <w:tcPr>
            <w:tcW w:w="506" w:type="pct"/>
          </w:tcPr>
          <w:p w14:paraId="62701BEE" w14:textId="2572E5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01EC5F5E" w14:textId="43EC7C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4134DD2" w14:textId="6266E5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4046</w:t>
            </w:r>
          </w:p>
        </w:tc>
        <w:tc>
          <w:tcPr>
            <w:tcW w:w="229" w:type="pct"/>
          </w:tcPr>
          <w:p w14:paraId="539D65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548BC0" w14:textId="2076F3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E823644" w14:textId="0E56B8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68AFAA" w14:textId="2FEEEA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5F27C1E1" w14:textId="7B9D3D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DCE3CF3" w14:textId="77777777" w:rsidTr="008B0214">
        <w:tc>
          <w:tcPr>
            <w:tcW w:w="586" w:type="pct"/>
          </w:tcPr>
          <w:p w14:paraId="5DAB53E5" w14:textId="6C052B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R4-2400726</w:t>
            </w:r>
          </w:p>
        </w:tc>
        <w:tc>
          <w:tcPr>
            <w:tcW w:w="1115" w:type="pct"/>
          </w:tcPr>
          <w:p w14:paraId="10BE54E2" w14:textId="1D52F2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CR for RRC re-establishment TCs for RedCap (R17)</w:t>
            </w:r>
          </w:p>
        </w:tc>
        <w:tc>
          <w:tcPr>
            <w:tcW w:w="506" w:type="pct"/>
          </w:tcPr>
          <w:p w14:paraId="70CB09A9" w14:textId="121E23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383E9500" w14:textId="29320E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3E6FD89" w14:textId="007420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4047</w:t>
            </w:r>
          </w:p>
        </w:tc>
        <w:tc>
          <w:tcPr>
            <w:tcW w:w="229" w:type="pct"/>
          </w:tcPr>
          <w:p w14:paraId="5F9957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B01EC0" w14:textId="020126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798611A" w14:textId="01354D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BD1E282" w14:textId="74D9FC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6DEB7AAD" w14:textId="69C1F0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0A669B4" w14:textId="77777777" w:rsidTr="008B0214">
        <w:tc>
          <w:tcPr>
            <w:tcW w:w="586" w:type="pct"/>
          </w:tcPr>
          <w:p w14:paraId="42022FB3" w14:textId="0B31D0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R4-2403428</w:t>
            </w:r>
          </w:p>
        </w:tc>
        <w:tc>
          <w:tcPr>
            <w:tcW w:w="1115" w:type="pct"/>
          </w:tcPr>
          <w:p w14:paraId="68ECC52F" w14:textId="110DC6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CR for RRC re-establishment TCs for RedCap (R17)</w:t>
            </w:r>
          </w:p>
        </w:tc>
        <w:tc>
          <w:tcPr>
            <w:tcW w:w="506" w:type="pct"/>
          </w:tcPr>
          <w:p w14:paraId="5E559023" w14:textId="58782C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1387766B" w14:textId="15401C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ED6A955" w14:textId="5796F3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4047</w:t>
            </w:r>
          </w:p>
        </w:tc>
        <w:tc>
          <w:tcPr>
            <w:tcW w:w="229" w:type="pct"/>
          </w:tcPr>
          <w:p w14:paraId="1C2B0024" w14:textId="54F52EC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8B12BE3" w14:textId="5D1051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FED6FE3" w14:textId="561C00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2EA6228" w14:textId="0B461D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04C47AC4" w14:textId="1BE719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4DD3045" w14:textId="77777777" w:rsidTr="008B0214">
        <w:tc>
          <w:tcPr>
            <w:tcW w:w="586" w:type="pct"/>
          </w:tcPr>
          <w:p w14:paraId="7B0F73D5" w14:textId="6491CF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R4-2400808</w:t>
            </w:r>
          </w:p>
        </w:tc>
        <w:tc>
          <w:tcPr>
            <w:tcW w:w="1115" w:type="pct"/>
          </w:tcPr>
          <w:p w14:paraId="1ADBA04D" w14:textId="48D865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 draftCR on enhancement for PUCCH SCell activation</w:t>
            </w:r>
          </w:p>
        </w:tc>
        <w:tc>
          <w:tcPr>
            <w:tcW w:w="506" w:type="pct"/>
          </w:tcPr>
          <w:p w14:paraId="76A16F6E" w14:textId="30B426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A3CB76A" w14:textId="0A3C88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6551913" w14:textId="4F4F4A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4048</w:t>
            </w:r>
          </w:p>
        </w:tc>
        <w:tc>
          <w:tcPr>
            <w:tcW w:w="229" w:type="pct"/>
          </w:tcPr>
          <w:p w14:paraId="39AFD74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E19B14" w14:textId="2FEC38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F070629" w14:textId="144AE2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B844010" w14:textId="17D438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NR_RRM_enh3-Core</w:t>
            </w:r>
          </w:p>
        </w:tc>
        <w:tc>
          <w:tcPr>
            <w:tcW w:w="586" w:type="pct"/>
          </w:tcPr>
          <w:p w14:paraId="7B9A9899" w14:textId="438C85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4884220" w14:textId="77777777" w:rsidTr="008B0214">
        <w:tc>
          <w:tcPr>
            <w:tcW w:w="586" w:type="pct"/>
          </w:tcPr>
          <w:p w14:paraId="7D2AA092" w14:textId="0A5DB2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R4-2403459</w:t>
            </w:r>
          </w:p>
        </w:tc>
        <w:tc>
          <w:tcPr>
            <w:tcW w:w="1115" w:type="pct"/>
          </w:tcPr>
          <w:p w14:paraId="675F018A" w14:textId="478A09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 draftCR on enhancement for PUCCH SCell activation</w:t>
            </w:r>
          </w:p>
        </w:tc>
        <w:tc>
          <w:tcPr>
            <w:tcW w:w="506" w:type="pct"/>
          </w:tcPr>
          <w:p w14:paraId="42CAF8C1" w14:textId="159E04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FB5D3FC" w14:textId="6A31A3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D925C82" w14:textId="0D5EB2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4048</w:t>
            </w:r>
          </w:p>
        </w:tc>
        <w:tc>
          <w:tcPr>
            <w:tcW w:w="229" w:type="pct"/>
          </w:tcPr>
          <w:p w14:paraId="72F3F211" w14:textId="04E350C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39A6659" w14:textId="1F9EF1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55514AA" w14:textId="2FA2D9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C06774D" w14:textId="158FDF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NR_RRM_enh3-Core</w:t>
            </w:r>
          </w:p>
        </w:tc>
        <w:tc>
          <w:tcPr>
            <w:tcW w:w="586" w:type="pct"/>
          </w:tcPr>
          <w:p w14:paraId="2F1BB1FF" w14:textId="4B8688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6661F2AB" w14:textId="77777777" w:rsidTr="008B0214">
        <w:tc>
          <w:tcPr>
            <w:tcW w:w="586" w:type="pct"/>
          </w:tcPr>
          <w:p w14:paraId="1D2ED494" w14:textId="56A77F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R4-2400812</w:t>
            </w:r>
          </w:p>
        </w:tc>
        <w:tc>
          <w:tcPr>
            <w:tcW w:w="1115" w:type="pct"/>
          </w:tcPr>
          <w:p w14:paraId="289E0490" w14:textId="72DFF5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38.133 CR on corrections for SMTC configuration – R15</w:t>
            </w:r>
          </w:p>
        </w:tc>
        <w:tc>
          <w:tcPr>
            <w:tcW w:w="506" w:type="pct"/>
          </w:tcPr>
          <w:p w14:paraId="5121D723" w14:textId="14EA86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A4736DA" w14:textId="0430EA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9101A91" w14:textId="63B0B9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4049</w:t>
            </w:r>
          </w:p>
        </w:tc>
        <w:tc>
          <w:tcPr>
            <w:tcW w:w="229" w:type="pct"/>
          </w:tcPr>
          <w:p w14:paraId="39D8108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FFF64C" w14:textId="0DCFCA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6988BDC" w14:textId="77A534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53A775A" w14:textId="17EC69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F0177E9" w14:textId="639261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B20D3A6" w14:textId="77777777" w:rsidTr="008B0214">
        <w:tc>
          <w:tcPr>
            <w:tcW w:w="586" w:type="pct"/>
          </w:tcPr>
          <w:p w14:paraId="0A27860B" w14:textId="35647D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R4-2400813</w:t>
            </w:r>
          </w:p>
        </w:tc>
        <w:tc>
          <w:tcPr>
            <w:tcW w:w="1115" w:type="pct"/>
          </w:tcPr>
          <w:p w14:paraId="294E00F4" w14:textId="6B4248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38.133 CR on corrections for SMTC configuration – R16</w:t>
            </w:r>
          </w:p>
        </w:tc>
        <w:tc>
          <w:tcPr>
            <w:tcW w:w="506" w:type="pct"/>
          </w:tcPr>
          <w:p w14:paraId="308769E2" w14:textId="68DD63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5F5C364" w14:textId="104BA7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055A752" w14:textId="416725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4050</w:t>
            </w:r>
          </w:p>
        </w:tc>
        <w:tc>
          <w:tcPr>
            <w:tcW w:w="229" w:type="pct"/>
          </w:tcPr>
          <w:p w14:paraId="0100E66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92FF2B" w14:textId="2D1E83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453C5A1" w14:textId="069530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CD16885" w14:textId="247B4E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8A3B343" w14:textId="298232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58E496" w14:textId="77777777" w:rsidTr="008B0214">
        <w:tc>
          <w:tcPr>
            <w:tcW w:w="586" w:type="pct"/>
          </w:tcPr>
          <w:p w14:paraId="0CB01FB9" w14:textId="3B4628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R4-2400814</w:t>
            </w:r>
          </w:p>
        </w:tc>
        <w:tc>
          <w:tcPr>
            <w:tcW w:w="1115" w:type="pct"/>
          </w:tcPr>
          <w:p w14:paraId="5BBDBB98" w14:textId="0D8BD6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38.133 CR on corrections for SMTC configuration – R17</w:t>
            </w:r>
          </w:p>
        </w:tc>
        <w:tc>
          <w:tcPr>
            <w:tcW w:w="506" w:type="pct"/>
          </w:tcPr>
          <w:p w14:paraId="18D2A9B0" w14:textId="48A8CC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4C474E4" w14:textId="0EB60D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FC53242" w14:textId="79371D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4051</w:t>
            </w:r>
          </w:p>
        </w:tc>
        <w:tc>
          <w:tcPr>
            <w:tcW w:w="229" w:type="pct"/>
          </w:tcPr>
          <w:p w14:paraId="2B25E93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71AC23" w14:textId="52803D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BE5B8E4" w14:textId="1CC488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6F2FE88" w14:textId="3AC311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31BA36A" w14:textId="6878A5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8CCB632" w14:textId="77777777" w:rsidTr="008B0214">
        <w:tc>
          <w:tcPr>
            <w:tcW w:w="586" w:type="pct"/>
          </w:tcPr>
          <w:p w14:paraId="148A7BC8" w14:textId="30764A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R4-2400815</w:t>
            </w:r>
          </w:p>
        </w:tc>
        <w:tc>
          <w:tcPr>
            <w:tcW w:w="1115" w:type="pct"/>
          </w:tcPr>
          <w:p w14:paraId="1FBB6DDE" w14:textId="4510E1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38.133 CR on corrections for SMTC configuration – R18</w:t>
            </w:r>
          </w:p>
        </w:tc>
        <w:tc>
          <w:tcPr>
            <w:tcW w:w="506" w:type="pct"/>
          </w:tcPr>
          <w:p w14:paraId="747298B0" w14:textId="33A034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B589D3C" w14:textId="2402FB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194E608" w14:textId="217B6B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4052</w:t>
            </w:r>
          </w:p>
        </w:tc>
        <w:tc>
          <w:tcPr>
            <w:tcW w:w="229" w:type="pct"/>
          </w:tcPr>
          <w:p w14:paraId="084995A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FEEBDB" w14:textId="16E1D4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AAEF47" w14:textId="709D84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FAA2B8B" w14:textId="65EF09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5E55488A" w14:textId="1E4264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D38A17F" w14:textId="77777777" w:rsidTr="008B0214">
        <w:tc>
          <w:tcPr>
            <w:tcW w:w="586" w:type="pct"/>
          </w:tcPr>
          <w:p w14:paraId="4B6BDB6D" w14:textId="20984D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R4-2400817</w:t>
            </w:r>
          </w:p>
        </w:tc>
        <w:tc>
          <w:tcPr>
            <w:tcW w:w="1115" w:type="pct"/>
          </w:tcPr>
          <w:p w14:paraId="03CDB1DA" w14:textId="0DEB4C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 CR on SSB-less SCell activation</w:t>
            </w:r>
          </w:p>
        </w:tc>
        <w:tc>
          <w:tcPr>
            <w:tcW w:w="506" w:type="pct"/>
          </w:tcPr>
          <w:p w14:paraId="052CB617" w14:textId="16D88E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F52452F" w14:textId="0CD857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234D1B9" w14:textId="62AEEF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4053</w:t>
            </w:r>
          </w:p>
        </w:tc>
        <w:tc>
          <w:tcPr>
            <w:tcW w:w="229" w:type="pct"/>
          </w:tcPr>
          <w:p w14:paraId="2F5E822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7B39A69" w14:textId="6C375D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037873D" w14:textId="231CCB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D4BE184" w14:textId="22A9C1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33173AD4" w14:textId="6577DA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FE6CF6D" w14:textId="77777777" w:rsidTr="008B0214">
        <w:tc>
          <w:tcPr>
            <w:tcW w:w="586" w:type="pct"/>
          </w:tcPr>
          <w:p w14:paraId="74A48E4B" w14:textId="04B082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R4-2403334</w:t>
            </w:r>
          </w:p>
        </w:tc>
        <w:tc>
          <w:tcPr>
            <w:tcW w:w="1115" w:type="pct"/>
          </w:tcPr>
          <w:p w14:paraId="67F3B89F" w14:textId="0282DD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 CR on SSB-less SCell activation</w:t>
            </w:r>
          </w:p>
        </w:tc>
        <w:tc>
          <w:tcPr>
            <w:tcW w:w="506" w:type="pct"/>
          </w:tcPr>
          <w:p w14:paraId="0BFEA2D4" w14:textId="717452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2B9442E" w14:textId="1687CD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8797625" w14:textId="72F55E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4053</w:t>
            </w:r>
          </w:p>
        </w:tc>
        <w:tc>
          <w:tcPr>
            <w:tcW w:w="229" w:type="pct"/>
          </w:tcPr>
          <w:p w14:paraId="46B656B0" w14:textId="4A48E23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C287155" w14:textId="691BA3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90AA17" w14:textId="6458D2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6D9F086" w14:textId="3E9FC7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31ED190D" w14:textId="12A238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AA526BF" w14:textId="77777777" w:rsidTr="008B0214">
        <w:tc>
          <w:tcPr>
            <w:tcW w:w="586" w:type="pct"/>
          </w:tcPr>
          <w:p w14:paraId="49FF598F" w14:textId="1CCC3C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R4-2400819</w:t>
            </w:r>
          </w:p>
        </w:tc>
        <w:tc>
          <w:tcPr>
            <w:tcW w:w="1115" w:type="pct"/>
          </w:tcPr>
          <w:p w14:paraId="641B9C30" w14:textId="623760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 CR on handover delays for NES-based CHO</w:t>
            </w:r>
          </w:p>
        </w:tc>
        <w:tc>
          <w:tcPr>
            <w:tcW w:w="506" w:type="pct"/>
          </w:tcPr>
          <w:p w14:paraId="1243C418" w14:textId="0178BB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CC67A5A" w14:textId="0FB0D2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55099EC" w14:textId="0D89A5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4054</w:t>
            </w:r>
          </w:p>
        </w:tc>
        <w:tc>
          <w:tcPr>
            <w:tcW w:w="229" w:type="pct"/>
          </w:tcPr>
          <w:p w14:paraId="302DDAA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2A5CD5" w14:textId="74AEE6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38569B" w14:textId="74D442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A5F627B" w14:textId="0E1424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6851F15B" w14:textId="35CBA4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554E7F5D" w14:textId="77777777" w:rsidTr="008B0214">
        <w:tc>
          <w:tcPr>
            <w:tcW w:w="586" w:type="pct"/>
          </w:tcPr>
          <w:p w14:paraId="1706F53B" w14:textId="3F7903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R4-2403329</w:t>
            </w:r>
          </w:p>
        </w:tc>
        <w:tc>
          <w:tcPr>
            <w:tcW w:w="1115" w:type="pct"/>
          </w:tcPr>
          <w:p w14:paraId="00FAA397" w14:textId="20987F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 CR on handover delays for NES-based CHO</w:t>
            </w:r>
          </w:p>
        </w:tc>
        <w:tc>
          <w:tcPr>
            <w:tcW w:w="506" w:type="pct"/>
          </w:tcPr>
          <w:p w14:paraId="2A629273" w14:textId="15631A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2992145" w14:textId="15FC49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79E0AB9" w14:textId="0AA781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4054</w:t>
            </w:r>
          </w:p>
        </w:tc>
        <w:tc>
          <w:tcPr>
            <w:tcW w:w="229" w:type="pct"/>
          </w:tcPr>
          <w:p w14:paraId="350E5BAC" w14:textId="570FCD0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2DFAC68" w14:textId="143993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9E5B9DE" w14:textId="7FEC09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185A4F" w14:textId="1D39C0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0A4D5F52" w14:textId="4B8E46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C2406BD" w14:textId="77777777" w:rsidTr="008B0214">
        <w:tc>
          <w:tcPr>
            <w:tcW w:w="586" w:type="pct"/>
          </w:tcPr>
          <w:p w14:paraId="59C210B5" w14:textId="7D2344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R4-2400836</w:t>
            </w:r>
          </w:p>
        </w:tc>
        <w:tc>
          <w:tcPr>
            <w:tcW w:w="1115" w:type="pct"/>
          </w:tcPr>
          <w:p w14:paraId="0507C9BF" w14:textId="4D03B8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(NR_ATG-Core) CR to TS 38.133 Correction of core requirements for NR ATG</w:t>
            </w:r>
          </w:p>
        </w:tc>
        <w:tc>
          <w:tcPr>
            <w:tcW w:w="506" w:type="pct"/>
          </w:tcPr>
          <w:p w14:paraId="16D35DA3" w14:textId="22C315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45BBE100" w14:textId="312474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3B38BF9" w14:textId="5E88ED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4055</w:t>
            </w:r>
          </w:p>
        </w:tc>
        <w:tc>
          <w:tcPr>
            <w:tcW w:w="229" w:type="pct"/>
          </w:tcPr>
          <w:p w14:paraId="2A0DBA8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B9BC89" w14:textId="4601F4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F82B866" w14:textId="540648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4E8F8CB" w14:textId="101A18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589D787C" w14:textId="542AA0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90BA0F2" w14:textId="77777777" w:rsidTr="008B0214">
        <w:tc>
          <w:tcPr>
            <w:tcW w:w="586" w:type="pct"/>
          </w:tcPr>
          <w:p w14:paraId="475CBB56" w14:textId="6E2A24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R4-2400839</w:t>
            </w:r>
          </w:p>
        </w:tc>
        <w:tc>
          <w:tcPr>
            <w:tcW w:w="1115" w:type="pct"/>
          </w:tcPr>
          <w:p w14:paraId="4B8BB49F" w14:textId="61D2C8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(NR_ATG-Perf) BigCR to TS 38.133 Correction of core requirements for NR ATG</w:t>
            </w:r>
          </w:p>
        </w:tc>
        <w:tc>
          <w:tcPr>
            <w:tcW w:w="506" w:type="pct"/>
          </w:tcPr>
          <w:p w14:paraId="499D248F" w14:textId="6E7041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2C9051E6" w14:textId="637EE1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7A2B720" w14:textId="159568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4056</w:t>
            </w:r>
          </w:p>
        </w:tc>
        <w:tc>
          <w:tcPr>
            <w:tcW w:w="229" w:type="pct"/>
          </w:tcPr>
          <w:p w14:paraId="785826E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D97BC7" w14:textId="1FE1DA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6E77E7" w14:textId="3695FC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7AFAC75C" w14:textId="330CED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01BF0ABD" w14:textId="120696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4D4B80D" w14:textId="77777777" w:rsidTr="008B0214">
        <w:tc>
          <w:tcPr>
            <w:tcW w:w="586" w:type="pct"/>
          </w:tcPr>
          <w:p w14:paraId="5747ECDD" w14:textId="0FA591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R4-2400929</w:t>
            </w:r>
          </w:p>
        </w:tc>
        <w:tc>
          <w:tcPr>
            <w:tcW w:w="1115" w:type="pct"/>
          </w:tcPr>
          <w:p w14:paraId="7D56C6B4" w14:textId="5DBB9B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A.6.3.2.1.3 Intra-freq RRC re-establishment</w:t>
            </w:r>
          </w:p>
        </w:tc>
        <w:tc>
          <w:tcPr>
            <w:tcW w:w="506" w:type="pct"/>
          </w:tcPr>
          <w:p w14:paraId="0511E13A" w14:textId="014D86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19FA2F09" w14:textId="16287D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DEB3241" w14:textId="2A6ADC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4057</w:t>
            </w:r>
          </w:p>
        </w:tc>
        <w:tc>
          <w:tcPr>
            <w:tcW w:w="229" w:type="pct"/>
          </w:tcPr>
          <w:p w14:paraId="32F3B41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A51A7D5" w14:textId="60932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9A0746A" w14:textId="082B2E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B9EDEC6" w14:textId="7B9BFB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8D52AB7" w14:textId="2A0AE6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5C59E3" w14:textId="77777777" w:rsidTr="008B0214">
        <w:tc>
          <w:tcPr>
            <w:tcW w:w="586" w:type="pct"/>
          </w:tcPr>
          <w:p w14:paraId="624CB0E7" w14:textId="02F137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R4-2400930</w:t>
            </w:r>
          </w:p>
        </w:tc>
        <w:tc>
          <w:tcPr>
            <w:tcW w:w="1115" w:type="pct"/>
          </w:tcPr>
          <w:p w14:paraId="332B698E" w14:textId="7AE821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(NR_newRAT-Perf, NR_UE_pow_sav_enh-Perf, NR_redcap-Perf) CR to EPRE ratio of PDCCH and PDCCH DMRS for RLM tests</w:t>
            </w:r>
          </w:p>
        </w:tc>
        <w:tc>
          <w:tcPr>
            <w:tcW w:w="506" w:type="pct"/>
          </w:tcPr>
          <w:p w14:paraId="237D4C0C" w14:textId="36692B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18DB2B93" w14:textId="7BA77E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235742" w14:textId="63A730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4058</w:t>
            </w:r>
          </w:p>
        </w:tc>
        <w:tc>
          <w:tcPr>
            <w:tcW w:w="229" w:type="pct"/>
          </w:tcPr>
          <w:p w14:paraId="05D742F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2FC15D" w14:textId="200982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919CDE5" w14:textId="27E1F1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FCC479" w14:textId="21FC8D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NR_UE_pow_sav_enh-Perf, NR_redcap-Perf</w:t>
            </w:r>
          </w:p>
        </w:tc>
        <w:tc>
          <w:tcPr>
            <w:tcW w:w="586" w:type="pct"/>
          </w:tcPr>
          <w:p w14:paraId="150A4095" w14:textId="70BA56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B286099" w14:textId="77777777" w:rsidTr="008B0214">
        <w:tc>
          <w:tcPr>
            <w:tcW w:w="586" w:type="pct"/>
          </w:tcPr>
          <w:p w14:paraId="1EAEDB4D" w14:textId="170EB1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R4-2400931</w:t>
            </w:r>
          </w:p>
        </w:tc>
        <w:tc>
          <w:tcPr>
            <w:tcW w:w="1115" w:type="pct"/>
          </w:tcPr>
          <w:p w14:paraId="351FD032" w14:textId="29B51A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FR1 SA intra-frequency SS-RSRQ measurement accuracy</w:t>
            </w:r>
          </w:p>
        </w:tc>
        <w:tc>
          <w:tcPr>
            <w:tcW w:w="506" w:type="pct"/>
          </w:tcPr>
          <w:p w14:paraId="2082E2FC" w14:textId="23D356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584AA8B3" w14:textId="7DA03B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336BBFC" w14:textId="07167E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4059</w:t>
            </w:r>
          </w:p>
        </w:tc>
        <w:tc>
          <w:tcPr>
            <w:tcW w:w="229" w:type="pct"/>
          </w:tcPr>
          <w:p w14:paraId="25D68E0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13C0CB" w14:textId="0502C3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17D7F734" w14:textId="561B16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3335FE" w14:textId="6829D1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EAB42A3" w14:textId="2743FC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9ABFBB" w14:textId="77777777" w:rsidTr="008B0214">
        <w:tc>
          <w:tcPr>
            <w:tcW w:w="586" w:type="pct"/>
          </w:tcPr>
          <w:p w14:paraId="1FD926C6" w14:textId="2EBA4C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R4-2400932</w:t>
            </w:r>
          </w:p>
        </w:tc>
        <w:tc>
          <w:tcPr>
            <w:tcW w:w="1115" w:type="pct"/>
          </w:tcPr>
          <w:p w14:paraId="68B13C50" w14:textId="3C2766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(NR_newRAT-Perf,NR_redcap-Perf) CR to FR1 SA intra-frequency SS-RSRQ measurement accuracy</w:t>
            </w:r>
          </w:p>
        </w:tc>
        <w:tc>
          <w:tcPr>
            <w:tcW w:w="506" w:type="pct"/>
          </w:tcPr>
          <w:p w14:paraId="7263C6B7" w14:textId="4E8169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78CB4BC5" w14:textId="55B7D5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A26B6FC" w14:textId="0874E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4060</w:t>
            </w:r>
          </w:p>
        </w:tc>
        <w:tc>
          <w:tcPr>
            <w:tcW w:w="229" w:type="pct"/>
          </w:tcPr>
          <w:p w14:paraId="2A46A31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EC4089" w14:textId="07BCB9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C74C007" w14:textId="6E2882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5F7BAE9" w14:textId="23269F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NR_newRAT-Perf, NR_redcap-Perf</w:t>
            </w:r>
          </w:p>
        </w:tc>
        <w:tc>
          <w:tcPr>
            <w:tcW w:w="586" w:type="pct"/>
          </w:tcPr>
          <w:p w14:paraId="1BCA6BEA" w14:textId="1BB5E7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C2BD01A" w14:textId="77777777" w:rsidTr="008B0214">
        <w:tc>
          <w:tcPr>
            <w:tcW w:w="586" w:type="pct"/>
          </w:tcPr>
          <w:p w14:paraId="3C593337" w14:textId="77DB40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R4-2400933</w:t>
            </w:r>
          </w:p>
        </w:tc>
        <w:tc>
          <w:tcPr>
            <w:tcW w:w="1115" w:type="pct"/>
          </w:tcPr>
          <w:p w14:paraId="450E9C1F" w14:textId="314FCE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CORESET and PDSCH RMCs of A.5.6.1.3, A.5.3.1.4 SSB SCS 240kHz config</w:t>
            </w:r>
          </w:p>
        </w:tc>
        <w:tc>
          <w:tcPr>
            <w:tcW w:w="506" w:type="pct"/>
          </w:tcPr>
          <w:p w14:paraId="5C88349D" w14:textId="5DA973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705765B1" w14:textId="48BD08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3E51E66" w14:textId="170332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4061</w:t>
            </w:r>
          </w:p>
        </w:tc>
        <w:tc>
          <w:tcPr>
            <w:tcW w:w="229" w:type="pct"/>
          </w:tcPr>
          <w:p w14:paraId="67CC2CD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E1CCCA" w14:textId="70BD43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577A2531" w14:textId="27DC78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F1B168" w14:textId="50042A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A2F85C5" w14:textId="4ADAF4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6FA135A" w14:textId="77777777" w:rsidTr="008B0214">
        <w:tc>
          <w:tcPr>
            <w:tcW w:w="586" w:type="pct"/>
          </w:tcPr>
          <w:p w14:paraId="48B09DA8" w14:textId="32C538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R4-2403335</w:t>
            </w:r>
          </w:p>
        </w:tc>
        <w:tc>
          <w:tcPr>
            <w:tcW w:w="1115" w:type="pct"/>
          </w:tcPr>
          <w:p w14:paraId="3A9D1A36" w14:textId="53102B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to CORESET and PDSCH RMCs of A.5.6.1.3, A.5.3.1.4 SSB SCS 240kHz config</w:t>
            </w:r>
          </w:p>
        </w:tc>
        <w:tc>
          <w:tcPr>
            <w:tcW w:w="506" w:type="pct"/>
          </w:tcPr>
          <w:p w14:paraId="38035DD6" w14:textId="2E5C77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7433BADF" w14:textId="2C73D9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F94FEEF" w14:textId="73639E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4061</w:t>
            </w:r>
          </w:p>
        </w:tc>
        <w:tc>
          <w:tcPr>
            <w:tcW w:w="229" w:type="pct"/>
          </w:tcPr>
          <w:p w14:paraId="120515D5" w14:textId="4FB4804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8233B5B" w14:textId="5AAA90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2AA90DFE" w14:textId="5C64C4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8A8D62" w14:textId="20DF89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85EC6B7" w14:textId="3AA7EB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CA4B34" w14:textId="77777777" w:rsidTr="008B0214">
        <w:tc>
          <w:tcPr>
            <w:tcW w:w="586" w:type="pct"/>
          </w:tcPr>
          <w:p w14:paraId="484115E7" w14:textId="39B3DA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R4-2400934</w:t>
            </w:r>
          </w:p>
        </w:tc>
        <w:tc>
          <w:tcPr>
            <w:tcW w:w="1115" w:type="pct"/>
          </w:tcPr>
          <w:p w14:paraId="03F2176A" w14:textId="43D59E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A.16.4.1.2 UE transmit timing test and A.16.5.2.2 BFD and LR for RedCap</w:t>
            </w:r>
          </w:p>
        </w:tc>
        <w:tc>
          <w:tcPr>
            <w:tcW w:w="506" w:type="pct"/>
          </w:tcPr>
          <w:p w14:paraId="7978DE79" w14:textId="7529F3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2CFBC52A" w14:textId="655D8D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1C7A3D0" w14:textId="510AD4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4062</w:t>
            </w:r>
          </w:p>
        </w:tc>
        <w:tc>
          <w:tcPr>
            <w:tcW w:w="229" w:type="pct"/>
          </w:tcPr>
          <w:p w14:paraId="72E44E4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9D0E2E" w14:textId="2786FA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335E0B1" w14:textId="003C7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4F9A1F2" w14:textId="2A98C8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47C68ADE" w14:textId="4251F0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6764A6B" w14:textId="77777777" w:rsidTr="008B0214">
        <w:tc>
          <w:tcPr>
            <w:tcW w:w="586" w:type="pct"/>
          </w:tcPr>
          <w:p w14:paraId="659F1179" w14:textId="3311F0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R4-2400935</w:t>
            </w:r>
          </w:p>
        </w:tc>
        <w:tc>
          <w:tcPr>
            <w:tcW w:w="1115" w:type="pct"/>
          </w:tcPr>
          <w:p w14:paraId="226E3BAE" w14:textId="5231C1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A.16.6.2.9, A.16.6.2.10 SMTC Config and GapOffset</w:t>
            </w:r>
          </w:p>
        </w:tc>
        <w:tc>
          <w:tcPr>
            <w:tcW w:w="506" w:type="pct"/>
          </w:tcPr>
          <w:p w14:paraId="79F44B30" w14:textId="59CA52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2BF56D7F" w14:textId="41C9C2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1765AC3" w14:textId="742DB4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4063</w:t>
            </w:r>
          </w:p>
        </w:tc>
        <w:tc>
          <w:tcPr>
            <w:tcW w:w="229" w:type="pct"/>
          </w:tcPr>
          <w:p w14:paraId="3484921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CE5D02D" w14:textId="187CA0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77046CB" w14:textId="00313A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958C63E" w14:textId="7B9587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4DBA12F6" w14:textId="328BF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E086210" w14:textId="77777777" w:rsidTr="008B0214">
        <w:tc>
          <w:tcPr>
            <w:tcW w:w="586" w:type="pct"/>
          </w:tcPr>
          <w:p w14:paraId="76124432" w14:textId="52A6E0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R4-2400936</w:t>
            </w:r>
          </w:p>
        </w:tc>
        <w:tc>
          <w:tcPr>
            <w:tcW w:w="1115" w:type="pct"/>
          </w:tcPr>
          <w:p w14:paraId="35CF2D46" w14:textId="66FE41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CR to A.16.6.2.11, A.16.6.2.12 SSB Config</w:t>
            </w:r>
          </w:p>
        </w:tc>
        <w:tc>
          <w:tcPr>
            <w:tcW w:w="506" w:type="pct"/>
          </w:tcPr>
          <w:p w14:paraId="68089AB0" w14:textId="432C1F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Anritsu Corporation</w:t>
            </w:r>
          </w:p>
        </w:tc>
        <w:tc>
          <w:tcPr>
            <w:tcW w:w="280" w:type="pct"/>
          </w:tcPr>
          <w:p w14:paraId="2D233DFC" w14:textId="0ECC4A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C0DC38A" w14:textId="4E4360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4064</w:t>
            </w:r>
          </w:p>
        </w:tc>
        <w:tc>
          <w:tcPr>
            <w:tcW w:w="229" w:type="pct"/>
          </w:tcPr>
          <w:p w14:paraId="77135A8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85AFC2" w14:textId="09C78F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FB48BE7" w14:textId="47E5CD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C68025E" w14:textId="560689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3D2FCE41" w14:textId="53D297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6613F2A" w14:textId="77777777" w:rsidTr="008B0214">
        <w:tc>
          <w:tcPr>
            <w:tcW w:w="586" w:type="pct"/>
          </w:tcPr>
          <w:p w14:paraId="75E119B5" w14:textId="1BC0F9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R4-2400965</w:t>
            </w:r>
          </w:p>
        </w:tc>
        <w:tc>
          <w:tcPr>
            <w:tcW w:w="1115" w:type="pct"/>
          </w:tcPr>
          <w:p w14:paraId="57A4297E" w14:textId="552A32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MUSIM applicability requirement</w:t>
            </w:r>
          </w:p>
        </w:tc>
        <w:tc>
          <w:tcPr>
            <w:tcW w:w="506" w:type="pct"/>
          </w:tcPr>
          <w:p w14:paraId="4FD8A09D" w14:textId="4ED5E1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49678B5" w14:textId="7E273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BA19124" w14:textId="41083E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4065</w:t>
            </w:r>
          </w:p>
        </w:tc>
        <w:tc>
          <w:tcPr>
            <w:tcW w:w="229" w:type="pct"/>
          </w:tcPr>
          <w:p w14:paraId="604A06A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EE99E0" w14:textId="744F53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691F25A" w14:textId="224C04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80B4795" w14:textId="594250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NR_DualTxRx_MUSIM-Core</w:t>
            </w:r>
          </w:p>
        </w:tc>
        <w:tc>
          <w:tcPr>
            <w:tcW w:w="586" w:type="pct"/>
          </w:tcPr>
          <w:p w14:paraId="33C5CD49" w14:textId="60187E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9A00280" w14:textId="77777777" w:rsidTr="008B0214">
        <w:tc>
          <w:tcPr>
            <w:tcW w:w="586" w:type="pct"/>
          </w:tcPr>
          <w:p w14:paraId="6759DEE1" w14:textId="5A8CA5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R4-2400982</w:t>
            </w:r>
          </w:p>
        </w:tc>
        <w:tc>
          <w:tcPr>
            <w:tcW w:w="1115" w:type="pct"/>
          </w:tcPr>
          <w:p w14:paraId="7DC84FC7" w14:textId="60AD07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to 38.133  Rel-17 Cat-F for GNSS margin removed from the test reiquirement</w:t>
            </w:r>
          </w:p>
        </w:tc>
        <w:tc>
          <w:tcPr>
            <w:tcW w:w="506" w:type="pct"/>
          </w:tcPr>
          <w:p w14:paraId="08A970AB" w14:textId="6903E0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67540ED6" w14:textId="54CC70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ECA02DB" w14:textId="42098D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4066</w:t>
            </w:r>
          </w:p>
        </w:tc>
        <w:tc>
          <w:tcPr>
            <w:tcW w:w="229" w:type="pct"/>
          </w:tcPr>
          <w:p w14:paraId="46DC609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F72D402" w14:textId="03885B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3BFEF5" w14:textId="213876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B0D99D" w14:textId="0E32E1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6E99495A" w14:textId="50FD1B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6DEBB91" w14:textId="77777777" w:rsidTr="008B0214">
        <w:tc>
          <w:tcPr>
            <w:tcW w:w="586" w:type="pct"/>
          </w:tcPr>
          <w:p w14:paraId="73069406" w14:textId="59CEAF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R4-2400983</w:t>
            </w:r>
          </w:p>
        </w:tc>
        <w:tc>
          <w:tcPr>
            <w:tcW w:w="1115" w:type="pct"/>
          </w:tcPr>
          <w:p w14:paraId="5E699759" w14:textId="6940C3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to 38.133 Rel-18 Cat-A for GNSS margin removed from the test reiquirement</w:t>
            </w:r>
          </w:p>
        </w:tc>
        <w:tc>
          <w:tcPr>
            <w:tcW w:w="506" w:type="pct"/>
          </w:tcPr>
          <w:p w14:paraId="13E02433" w14:textId="74A98C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18D97D77" w14:textId="2786B5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AAEF5E6" w14:textId="75EAAB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4067</w:t>
            </w:r>
          </w:p>
        </w:tc>
        <w:tc>
          <w:tcPr>
            <w:tcW w:w="229" w:type="pct"/>
          </w:tcPr>
          <w:p w14:paraId="551C772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0151EDD" w14:textId="46BC81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4DE77E" w14:textId="48C4A5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8B69322" w14:textId="3B1292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2F374855" w14:textId="5297FF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4A4005D" w14:textId="77777777" w:rsidTr="008B0214">
        <w:tc>
          <w:tcPr>
            <w:tcW w:w="586" w:type="pct"/>
          </w:tcPr>
          <w:p w14:paraId="7C7BC083" w14:textId="32AEDC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R4-2400988</w:t>
            </w:r>
          </w:p>
        </w:tc>
        <w:tc>
          <w:tcPr>
            <w:tcW w:w="1115" w:type="pct"/>
          </w:tcPr>
          <w:p w14:paraId="32955C66" w14:textId="793FD0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clarification of MAC CE triggered TCI state switch or TCI state list update - R15</w:t>
            </w:r>
          </w:p>
        </w:tc>
        <w:tc>
          <w:tcPr>
            <w:tcW w:w="506" w:type="pct"/>
          </w:tcPr>
          <w:p w14:paraId="270683CE" w14:textId="203C26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3FFB4C01" w14:textId="3E9D8D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69F97DC" w14:textId="3D5616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4068</w:t>
            </w:r>
          </w:p>
        </w:tc>
        <w:tc>
          <w:tcPr>
            <w:tcW w:w="229" w:type="pct"/>
          </w:tcPr>
          <w:p w14:paraId="5391901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50980C" w14:textId="2AA8A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8E5BCDB" w14:textId="23DC1F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08AF5BF" w14:textId="4E9EEF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E029892" w14:textId="42584A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4B110C3B" w14:textId="77777777" w:rsidTr="008B0214">
        <w:tc>
          <w:tcPr>
            <w:tcW w:w="586" w:type="pct"/>
          </w:tcPr>
          <w:p w14:paraId="310C42C5" w14:textId="680F12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R4-2400989</w:t>
            </w:r>
          </w:p>
        </w:tc>
        <w:tc>
          <w:tcPr>
            <w:tcW w:w="1115" w:type="pct"/>
          </w:tcPr>
          <w:p w14:paraId="3E6A43FA" w14:textId="25463F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clarification of MAC CE triggered TCI state switch or TCI state list update - R16</w:t>
            </w:r>
          </w:p>
        </w:tc>
        <w:tc>
          <w:tcPr>
            <w:tcW w:w="506" w:type="pct"/>
          </w:tcPr>
          <w:p w14:paraId="0DBEA172" w14:textId="12ED9B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65443ACC" w14:textId="40671C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590A0A5" w14:textId="4EB032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4069</w:t>
            </w:r>
          </w:p>
        </w:tc>
        <w:tc>
          <w:tcPr>
            <w:tcW w:w="229" w:type="pct"/>
          </w:tcPr>
          <w:p w14:paraId="186F891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EA5B0C" w14:textId="5894F2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EB39739" w14:textId="651EBE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BD6AEE" w14:textId="678E26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FBC04CD" w14:textId="537203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60758D5" w14:textId="77777777" w:rsidTr="008B0214">
        <w:tc>
          <w:tcPr>
            <w:tcW w:w="586" w:type="pct"/>
          </w:tcPr>
          <w:p w14:paraId="1F89F0ED" w14:textId="32E7AC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R4-2400990</w:t>
            </w:r>
          </w:p>
        </w:tc>
        <w:tc>
          <w:tcPr>
            <w:tcW w:w="1115" w:type="pct"/>
          </w:tcPr>
          <w:p w14:paraId="09EC75AA" w14:textId="7CC93C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clarification of MAC CE triggered TCI state switch or TCI state list update - R17</w:t>
            </w:r>
          </w:p>
        </w:tc>
        <w:tc>
          <w:tcPr>
            <w:tcW w:w="506" w:type="pct"/>
          </w:tcPr>
          <w:p w14:paraId="4F6AABC3" w14:textId="4F18FA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4A4C29BC" w14:textId="0C50DF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6E9FF97" w14:textId="15AC0F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4070</w:t>
            </w:r>
          </w:p>
        </w:tc>
        <w:tc>
          <w:tcPr>
            <w:tcW w:w="229" w:type="pct"/>
          </w:tcPr>
          <w:p w14:paraId="39FF2C1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4AEE82" w14:textId="04EA9A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EACB2A4" w14:textId="3744B0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4E0703" w14:textId="612129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66FB1DD" w14:textId="504B69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0D247EB1" w14:textId="77777777" w:rsidTr="008B0214">
        <w:tc>
          <w:tcPr>
            <w:tcW w:w="586" w:type="pct"/>
          </w:tcPr>
          <w:p w14:paraId="7008915F" w14:textId="4C1CF3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R4-2400991</w:t>
            </w:r>
          </w:p>
        </w:tc>
        <w:tc>
          <w:tcPr>
            <w:tcW w:w="1115" w:type="pct"/>
          </w:tcPr>
          <w:p w14:paraId="13BDCBAC" w14:textId="0DB033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clarification of MAC CE triggered TCI state switch or TCI state list update - R18</w:t>
            </w:r>
          </w:p>
        </w:tc>
        <w:tc>
          <w:tcPr>
            <w:tcW w:w="506" w:type="pct"/>
          </w:tcPr>
          <w:p w14:paraId="733B3729" w14:textId="3BB1BD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41C00A25" w14:textId="2CC1CC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F51F6CB" w14:textId="21BEC6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4071</w:t>
            </w:r>
          </w:p>
        </w:tc>
        <w:tc>
          <w:tcPr>
            <w:tcW w:w="229" w:type="pct"/>
          </w:tcPr>
          <w:p w14:paraId="0675C34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D16C9B" w14:textId="2ECF0F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407323" w14:textId="58813C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A8DF73C" w14:textId="70EEEE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3527378" w14:textId="194C27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4A63D36" w14:textId="77777777" w:rsidTr="008B0214">
        <w:tc>
          <w:tcPr>
            <w:tcW w:w="586" w:type="pct"/>
          </w:tcPr>
          <w:p w14:paraId="36A09E68" w14:textId="28873A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R4-2401057</w:t>
            </w:r>
          </w:p>
        </w:tc>
        <w:tc>
          <w:tcPr>
            <w:tcW w:w="1115" w:type="pct"/>
          </w:tcPr>
          <w:p w14:paraId="4AE9D5EB" w14:textId="66CBD5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(Netw_Energy_NR-Core)CR to NES-based conditional handover requirement</w:t>
            </w:r>
          </w:p>
        </w:tc>
        <w:tc>
          <w:tcPr>
            <w:tcW w:w="506" w:type="pct"/>
          </w:tcPr>
          <w:p w14:paraId="07C085EC" w14:textId="34D121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FDE5146" w14:textId="55FDC7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EE0E085" w14:textId="03D551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4072</w:t>
            </w:r>
          </w:p>
        </w:tc>
        <w:tc>
          <w:tcPr>
            <w:tcW w:w="229" w:type="pct"/>
          </w:tcPr>
          <w:p w14:paraId="64120BF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6288D5" w14:textId="299681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281565" w14:textId="0DE7B1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AC97825" w14:textId="0C9B41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3E12DC9D" w14:textId="3B349B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3034850" w14:textId="77777777" w:rsidTr="008B0214">
        <w:tc>
          <w:tcPr>
            <w:tcW w:w="586" w:type="pct"/>
          </w:tcPr>
          <w:p w14:paraId="3F856794" w14:textId="0FFA18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R4-2403327</w:t>
            </w:r>
          </w:p>
        </w:tc>
        <w:tc>
          <w:tcPr>
            <w:tcW w:w="1115" w:type="pct"/>
          </w:tcPr>
          <w:p w14:paraId="7BE361BE" w14:textId="089D08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(Netw_Energy_NR-Core)CR to NES-based conditional handover requirement</w:t>
            </w:r>
          </w:p>
        </w:tc>
        <w:tc>
          <w:tcPr>
            <w:tcW w:w="506" w:type="pct"/>
          </w:tcPr>
          <w:p w14:paraId="5D29B314" w14:textId="0B5F2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23C7E640" w14:textId="5D55B4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6D8F2E0" w14:textId="3C011E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4072</w:t>
            </w:r>
          </w:p>
        </w:tc>
        <w:tc>
          <w:tcPr>
            <w:tcW w:w="229" w:type="pct"/>
          </w:tcPr>
          <w:p w14:paraId="0BEA5C1C" w14:textId="1203884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8DC64C1" w14:textId="2C90D2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121DFF" w14:textId="4AEA70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15B055" w14:textId="1EEE5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6F1A678C" w14:textId="397FE8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3A28649" w14:textId="77777777" w:rsidTr="008B0214">
        <w:tc>
          <w:tcPr>
            <w:tcW w:w="586" w:type="pct"/>
          </w:tcPr>
          <w:p w14:paraId="62F97D10" w14:textId="1D0672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R4-2401059</w:t>
            </w:r>
          </w:p>
        </w:tc>
        <w:tc>
          <w:tcPr>
            <w:tcW w:w="1115" w:type="pct"/>
          </w:tcPr>
          <w:p w14:paraId="183FC6ED" w14:textId="1B6F7C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CR on Active TCI state list update delay for  eUTCI for sDCI</w:t>
            </w:r>
          </w:p>
        </w:tc>
        <w:tc>
          <w:tcPr>
            <w:tcW w:w="506" w:type="pct"/>
          </w:tcPr>
          <w:p w14:paraId="61BF2C17" w14:textId="1F0E5D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E0B5ED2" w14:textId="051A46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54190C8" w14:textId="5C0B54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4073</w:t>
            </w:r>
          </w:p>
        </w:tc>
        <w:tc>
          <w:tcPr>
            <w:tcW w:w="229" w:type="pct"/>
          </w:tcPr>
          <w:p w14:paraId="0F5C11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0951D0" w14:textId="39B59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2946EF5" w14:textId="070BFD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71710B" w14:textId="721474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320A63C7" w14:textId="15CBA9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DB74DD9" w14:textId="77777777" w:rsidTr="008B0214">
        <w:tc>
          <w:tcPr>
            <w:tcW w:w="586" w:type="pct"/>
          </w:tcPr>
          <w:p w14:paraId="4C15DEF5" w14:textId="2C326A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R4-2403378</w:t>
            </w:r>
          </w:p>
        </w:tc>
        <w:tc>
          <w:tcPr>
            <w:tcW w:w="1115" w:type="pct"/>
          </w:tcPr>
          <w:p w14:paraId="7E17465A" w14:textId="253452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CR on Active TCI state list update delay for  eUTCI for sDCI</w:t>
            </w:r>
          </w:p>
        </w:tc>
        <w:tc>
          <w:tcPr>
            <w:tcW w:w="506" w:type="pct"/>
          </w:tcPr>
          <w:p w14:paraId="5DF2D35E" w14:textId="63494F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47A3B3E9" w14:textId="0E694F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E39C7A9" w14:textId="791616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4073</w:t>
            </w:r>
          </w:p>
        </w:tc>
        <w:tc>
          <w:tcPr>
            <w:tcW w:w="229" w:type="pct"/>
          </w:tcPr>
          <w:p w14:paraId="39AD8C51" w14:textId="5F58A8D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1ECC4E2" w14:textId="675242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349FA8E" w14:textId="59C4A5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81DD501" w14:textId="67FB1F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3B8162C7" w14:textId="27E35A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5109A79" w14:textId="77777777" w:rsidTr="008B0214">
        <w:tc>
          <w:tcPr>
            <w:tcW w:w="586" w:type="pct"/>
          </w:tcPr>
          <w:p w14:paraId="7966576C" w14:textId="0902EB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R4-2401121</w:t>
            </w:r>
          </w:p>
        </w:tc>
        <w:tc>
          <w:tcPr>
            <w:tcW w:w="1115" w:type="pct"/>
          </w:tcPr>
          <w:p w14:paraId="6634B11C" w14:textId="5004E1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eDRX INACTIVE requirements for non-Redcap UEs (Rel-17)</w:t>
            </w:r>
          </w:p>
        </w:tc>
        <w:tc>
          <w:tcPr>
            <w:tcW w:w="506" w:type="pct"/>
          </w:tcPr>
          <w:p w14:paraId="0E7B6826" w14:textId="664463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2F573FA4" w14:textId="68B849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1313525" w14:textId="00E814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4074</w:t>
            </w:r>
          </w:p>
        </w:tc>
        <w:tc>
          <w:tcPr>
            <w:tcW w:w="229" w:type="pct"/>
          </w:tcPr>
          <w:p w14:paraId="17D0999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8A21FAF" w14:textId="6260C5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EA65BE2" w14:textId="3577BB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F1FC8BE" w14:textId="4D6B0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164DA1E" w14:textId="1E76D3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2B89BC3" w14:textId="77777777" w:rsidTr="008B0214">
        <w:tc>
          <w:tcPr>
            <w:tcW w:w="586" w:type="pct"/>
          </w:tcPr>
          <w:p w14:paraId="21C67F84" w14:textId="7F3C36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R4-2403356</w:t>
            </w:r>
          </w:p>
        </w:tc>
        <w:tc>
          <w:tcPr>
            <w:tcW w:w="1115" w:type="pct"/>
          </w:tcPr>
          <w:p w14:paraId="5716B8B1" w14:textId="440D0B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eDRX INACTIVE requirements for non-Redcap UEs (Rel-17)</w:t>
            </w:r>
          </w:p>
        </w:tc>
        <w:tc>
          <w:tcPr>
            <w:tcW w:w="506" w:type="pct"/>
          </w:tcPr>
          <w:p w14:paraId="1DB8364E" w14:textId="4391C8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3F0821F5" w14:textId="4AB808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60B82C1" w14:textId="111BFD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4074</w:t>
            </w:r>
          </w:p>
        </w:tc>
        <w:tc>
          <w:tcPr>
            <w:tcW w:w="229" w:type="pct"/>
          </w:tcPr>
          <w:p w14:paraId="72A3FC47" w14:textId="79E297F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8122BA7" w14:textId="04EC20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C2162E3" w14:textId="719512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7DB614C" w14:textId="7EE3F7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3630A1B6" w14:textId="0AAD73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C743411" w14:textId="77777777" w:rsidTr="008B0214">
        <w:tc>
          <w:tcPr>
            <w:tcW w:w="586" w:type="pct"/>
          </w:tcPr>
          <w:p w14:paraId="2BA5BB27" w14:textId="20FE4E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R4-2401122</w:t>
            </w:r>
          </w:p>
        </w:tc>
        <w:tc>
          <w:tcPr>
            <w:tcW w:w="1115" w:type="pct"/>
          </w:tcPr>
          <w:p w14:paraId="100994CC" w14:textId="572244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eDRX INACTIVE requirements for non-Redcap UEs (Rel-18)</w:t>
            </w:r>
          </w:p>
        </w:tc>
        <w:tc>
          <w:tcPr>
            <w:tcW w:w="506" w:type="pct"/>
          </w:tcPr>
          <w:p w14:paraId="5A9E107A" w14:textId="58B817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7CEB0543" w14:textId="2957DA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F35DF96" w14:textId="2A6C2F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4075</w:t>
            </w:r>
          </w:p>
        </w:tc>
        <w:tc>
          <w:tcPr>
            <w:tcW w:w="229" w:type="pct"/>
          </w:tcPr>
          <w:p w14:paraId="30CF6E4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C5C1FB" w14:textId="136A24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DAF7227" w14:textId="6A0F8C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EBB364F" w14:textId="718EB6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F1F3D01" w14:textId="0B0824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F7A73C6" w14:textId="77777777" w:rsidTr="008B0214">
        <w:tc>
          <w:tcPr>
            <w:tcW w:w="586" w:type="pct"/>
          </w:tcPr>
          <w:p w14:paraId="691C59FB" w14:textId="37B828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R4-2401123</w:t>
            </w:r>
          </w:p>
        </w:tc>
        <w:tc>
          <w:tcPr>
            <w:tcW w:w="1115" w:type="pct"/>
          </w:tcPr>
          <w:p w14:paraId="7FB4F322" w14:textId="2EF6B1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for aperiodic CSI-RS L1-RSRP measurement (Rel-15)</w:t>
            </w:r>
          </w:p>
        </w:tc>
        <w:tc>
          <w:tcPr>
            <w:tcW w:w="506" w:type="pct"/>
          </w:tcPr>
          <w:p w14:paraId="5BE05058" w14:textId="491111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47771683" w14:textId="2ED801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EA77190" w14:textId="2FB70F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4076</w:t>
            </w:r>
          </w:p>
        </w:tc>
        <w:tc>
          <w:tcPr>
            <w:tcW w:w="229" w:type="pct"/>
          </w:tcPr>
          <w:p w14:paraId="38BC70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29ABB9" w14:textId="1CEB34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9ADA575" w14:textId="06504C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B15DC3" w14:textId="519C55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066B6AB" w14:textId="7593CE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13B9CCF" w14:textId="77777777" w:rsidTr="008B0214">
        <w:tc>
          <w:tcPr>
            <w:tcW w:w="586" w:type="pct"/>
          </w:tcPr>
          <w:p w14:paraId="75D385BA" w14:textId="66FB55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R4-2403411</w:t>
            </w:r>
          </w:p>
        </w:tc>
        <w:tc>
          <w:tcPr>
            <w:tcW w:w="1115" w:type="pct"/>
          </w:tcPr>
          <w:p w14:paraId="4EBE18B8" w14:textId="53132C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for aperiodic CSI-RS L1-RSRP measurement (Rel-15)</w:t>
            </w:r>
          </w:p>
        </w:tc>
        <w:tc>
          <w:tcPr>
            <w:tcW w:w="506" w:type="pct"/>
          </w:tcPr>
          <w:p w14:paraId="6DC73743" w14:textId="219AA3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0E9FFF2D" w14:textId="446D7E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0D2250" w14:textId="37A022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4076</w:t>
            </w:r>
          </w:p>
        </w:tc>
        <w:tc>
          <w:tcPr>
            <w:tcW w:w="229" w:type="pct"/>
          </w:tcPr>
          <w:p w14:paraId="31EA1D0C" w14:textId="1554DEE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D6921DC" w14:textId="73F805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4544E038" w14:textId="0CFFB6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5AA260" w14:textId="490F5D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6143B80" w14:textId="6D7DAF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546FEA1" w14:textId="77777777" w:rsidTr="008B0214">
        <w:tc>
          <w:tcPr>
            <w:tcW w:w="586" w:type="pct"/>
          </w:tcPr>
          <w:p w14:paraId="5ED6CE33" w14:textId="7FA33C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R4-2401124</w:t>
            </w:r>
          </w:p>
        </w:tc>
        <w:tc>
          <w:tcPr>
            <w:tcW w:w="1115" w:type="pct"/>
          </w:tcPr>
          <w:p w14:paraId="71B1557D" w14:textId="344C6F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for aperiodic CSI-RS L1-RSRP measurement (Rel-16)</w:t>
            </w:r>
          </w:p>
        </w:tc>
        <w:tc>
          <w:tcPr>
            <w:tcW w:w="506" w:type="pct"/>
          </w:tcPr>
          <w:p w14:paraId="3B2989E2" w14:textId="7351BC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439B651D" w14:textId="21C232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B82E459" w14:textId="321031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4077</w:t>
            </w:r>
          </w:p>
        </w:tc>
        <w:tc>
          <w:tcPr>
            <w:tcW w:w="229" w:type="pct"/>
          </w:tcPr>
          <w:p w14:paraId="277F09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AA53D4" w14:textId="3247D5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45EBF1C" w14:textId="08D8DB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1D67FDE" w14:textId="027886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2CF45AAA" w14:textId="64DA4E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DA21E51" w14:textId="77777777" w:rsidTr="008B0214">
        <w:tc>
          <w:tcPr>
            <w:tcW w:w="586" w:type="pct"/>
          </w:tcPr>
          <w:p w14:paraId="266CAEA1" w14:textId="6F71D0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R4-2401125</w:t>
            </w:r>
          </w:p>
        </w:tc>
        <w:tc>
          <w:tcPr>
            <w:tcW w:w="1115" w:type="pct"/>
          </w:tcPr>
          <w:p w14:paraId="327416C7" w14:textId="7C45BA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for aperiodic CSI-RS L1-RSRP measurement (Rel-17)</w:t>
            </w:r>
          </w:p>
        </w:tc>
        <w:tc>
          <w:tcPr>
            <w:tcW w:w="506" w:type="pct"/>
          </w:tcPr>
          <w:p w14:paraId="2A9AA44A" w14:textId="1A14E3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099D761D" w14:textId="2E662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8C8F818" w14:textId="201049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4078</w:t>
            </w:r>
          </w:p>
        </w:tc>
        <w:tc>
          <w:tcPr>
            <w:tcW w:w="229" w:type="pct"/>
          </w:tcPr>
          <w:p w14:paraId="50E2AE7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4B43D3" w14:textId="2BD2DA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975CB86" w14:textId="5305B9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70D8D4C" w14:textId="1DB44F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DF29099" w14:textId="294863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F6A6F34" w14:textId="77777777" w:rsidTr="008B0214">
        <w:tc>
          <w:tcPr>
            <w:tcW w:w="586" w:type="pct"/>
          </w:tcPr>
          <w:p w14:paraId="3D27BC21" w14:textId="1138F6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R4-2401126</w:t>
            </w:r>
          </w:p>
        </w:tc>
        <w:tc>
          <w:tcPr>
            <w:tcW w:w="1115" w:type="pct"/>
          </w:tcPr>
          <w:p w14:paraId="38691FB2" w14:textId="514555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Correction for aperiodic CSI-RS L1-RSRP measurement (Rel-18)</w:t>
            </w:r>
          </w:p>
        </w:tc>
        <w:tc>
          <w:tcPr>
            <w:tcW w:w="506" w:type="pct"/>
          </w:tcPr>
          <w:p w14:paraId="33F1C41C" w14:textId="6BEC04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CFD34D8" w14:textId="586645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8E13807" w14:textId="669049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4079</w:t>
            </w:r>
          </w:p>
        </w:tc>
        <w:tc>
          <w:tcPr>
            <w:tcW w:w="229" w:type="pct"/>
          </w:tcPr>
          <w:p w14:paraId="732F648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C302571" w14:textId="485CA0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E196C3D" w14:textId="24967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05A5AAC" w14:textId="3BCEF8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5552B48" w14:textId="0E2D48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11E583B" w14:textId="77777777" w:rsidTr="008B0214">
        <w:tc>
          <w:tcPr>
            <w:tcW w:w="586" w:type="pct"/>
          </w:tcPr>
          <w:p w14:paraId="4FC9F34D" w14:textId="342BC0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R4-2401127</w:t>
            </w:r>
          </w:p>
        </w:tc>
        <w:tc>
          <w:tcPr>
            <w:tcW w:w="1115" w:type="pct"/>
          </w:tcPr>
          <w:p w14:paraId="1187B1C8" w14:textId="0D766C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(NR_RRM_Enh-Core) Correction for aperiodic CSI-RS L1-SINR measurement (Rel-16)</w:t>
            </w:r>
          </w:p>
        </w:tc>
        <w:tc>
          <w:tcPr>
            <w:tcW w:w="506" w:type="pct"/>
          </w:tcPr>
          <w:p w14:paraId="1DBC1336" w14:textId="13334B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339B204" w14:textId="31E3C7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76F3485" w14:textId="0A7542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4080</w:t>
            </w:r>
          </w:p>
        </w:tc>
        <w:tc>
          <w:tcPr>
            <w:tcW w:w="229" w:type="pct"/>
          </w:tcPr>
          <w:p w14:paraId="303EAFD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FEC25DD" w14:textId="4F80C9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17584EC" w14:textId="1AB65F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793278" w14:textId="616EAF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5891EC2D" w14:textId="6E5711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C94CBD3" w14:textId="77777777" w:rsidTr="008B0214">
        <w:tc>
          <w:tcPr>
            <w:tcW w:w="586" w:type="pct"/>
          </w:tcPr>
          <w:p w14:paraId="7C868C01" w14:textId="435C21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R4-2403418</w:t>
            </w:r>
          </w:p>
        </w:tc>
        <w:tc>
          <w:tcPr>
            <w:tcW w:w="1115" w:type="pct"/>
          </w:tcPr>
          <w:p w14:paraId="50B5FC6C" w14:textId="408AF3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(NR_RRM_Enh-Core) Correction for aperiodic CSI-RS L1-SINR measurement (Rel-16)</w:t>
            </w:r>
          </w:p>
        </w:tc>
        <w:tc>
          <w:tcPr>
            <w:tcW w:w="506" w:type="pct"/>
          </w:tcPr>
          <w:p w14:paraId="70A19106" w14:textId="2DB89A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01459290" w14:textId="1E0836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51449B2" w14:textId="3C1E2C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4080</w:t>
            </w:r>
          </w:p>
        </w:tc>
        <w:tc>
          <w:tcPr>
            <w:tcW w:w="229" w:type="pct"/>
          </w:tcPr>
          <w:p w14:paraId="565C1206" w14:textId="6CAE54B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52C45C0" w14:textId="76F3E6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E7C9ADC" w14:textId="05EE65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D4DC807" w14:textId="25CA8F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2BFFBA24" w14:textId="66E347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4413E14" w14:textId="77777777" w:rsidTr="008B0214">
        <w:tc>
          <w:tcPr>
            <w:tcW w:w="586" w:type="pct"/>
          </w:tcPr>
          <w:p w14:paraId="004B48D6" w14:textId="25F753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R4-2401128</w:t>
            </w:r>
          </w:p>
        </w:tc>
        <w:tc>
          <w:tcPr>
            <w:tcW w:w="1115" w:type="pct"/>
          </w:tcPr>
          <w:p w14:paraId="6335EA25" w14:textId="1C4234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(NR_RRM_Enh-Core) Correction for aperiodic CSI-RS L1-SINR measurement (Rel-17)</w:t>
            </w:r>
          </w:p>
        </w:tc>
        <w:tc>
          <w:tcPr>
            <w:tcW w:w="506" w:type="pct"/>
          </w:tcPr>
          <w:p w14:paraId="26647452" w14:textId="32F4C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76CF3EB5" w14:textId="7476AF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7A5AC8E" w14:textId="0827E4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4081</w:t>
            </w:r>
          </w:p>
        </w:tc>
        <w:tc>
          <w:tcPr>
            <w:tcW w:w="229" w:type="pct"/>
          </w:tcPr>
          <w:p w14:paraId="79D96E5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6C017D" w14:textId="7D7389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B81DD45" w14:textId="547C89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0127723" w14:textId="48ADFF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5F712FBD" w14:textId="5635D8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F7C5B85" w14:textId="77777777" w:rsidTr="008B0214">
        <w:tc>
          <w:tcPr>
            <w:tcW w:w="586" w:type="pct"/>
          </w:tcPr>
          <w:p w14:paraId="02A6228D" w14:textId="40CFDD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R4-2401129</w:t>
            </w:r>
          </w:p>
        </w:tc>
        <w:tc>
          <w:tcPr>
            <w:tcW w:w="1115" w:type="pct"/>
          </w:tcPr>
          <w:p w14:paraId="3A883C43" w14:textId="0169A0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(NR_RRM_Enh-Core) Correction for aperiodic CSI-RS L1-SINR measurement (Rel-18)</w:t>
            </w:r>
          </w:p>
        </w:tc>
        <w:tc>
          <w:tcPr>
            <w:tcW w:w="506" w:type="pct"/>
          </w:tcPr>
          <w:p w14:paraId="177CA34C" w14:textId="4C42EE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39153A2" w14:textId="3EBD60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9422A19" w14:textId="021916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4082</w:t>
            </w:r>
          </w:p>
        </w:tc>
        <w:tc>
          <w:tcPr>
            <w:tcW w:w="229" w:type="pct"/>
          </w:tcPr>
          <w:p w14:paraId="1A55B60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362108" w14:textId="1770BF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89E29F6" w14:textId="5B7261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6BCBE74" w14:textId="4E0395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61E313D2" w14:textId="7A879F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29404DE" w14:textId="77777777" w:rsidTr="008B0214">
        <w:tc>
          <w:tcPr>
            <w:tcW w:w="586" w:type="pct"/>
          </w:tcPr>
          <w:p w14:paraId="7B27416B" w14:textId="138B99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R4-2401130</w:t>
            </w:r>
          </w:p>
        </w:tc>
        <w:tc>
          <w:tcPr>
            <w:tcW w:w="1115" w:type="pct"/>
          </w:tcPr>
          <w:p w14:paraId="2C058D59" w14:textId="6D7C8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Measurement gap for Inter-frequency measurement (Rel-15)</w:t>
            </w:r>
          </w:p>
        </w:tc>
        <w:tc>
          <w:tcPr>
            <w:tcW w:w="506" w:type="pct"/>
          </w:tcPr>
          <w:p w14:paraId="6C0C6353" w14:textId="5E0840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324B58BF" w14:textId="7D9B51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F9858F4" w14:textId="4AA41A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4083</w:t>
            </w:r>
          </w:p>
        </w:tc>
        <w:tc>
          <w:tcPr>
            <w:tcW w:w="229" w:type="pct"/>
          </w:tcPr>
          <w:p w14:paraId="629939A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B4540D7" w14:textId="1489C8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1AD5400A" w14:textId="04D944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068180" w14:textId="1E1C0D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EA2B203" w14:textId="35359E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39D7A180" w14:textId="77777777" w:rsidTr="008B0214">
        <w:tc>
          <w:tcPr>
            <w:tcW w:w="586" w:type="pct"/>
          </w:tcPr>
          <w:p w14:paraId="77F6C386" w14:textId="205B8D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R4-2401131</w:t>
            </w:r>
          </w:p>
        </w:tc>
        <w:tc>
          <w:tcPr>
            <w:tcW w:w="1115" w:type="pct"/>
          </w:tcPr>
          <w:p w14:paraId="50B7EA28" w14:textId="7357AD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Measurement gap for Inter-frequency measurement (Rel-16)</w:t>
            </w:r>
          </w:p>
        </w:tc>
        <w:tc>
          <w:tcPr>
            <w:tcW w:w="506" w:type="pct"/>
          </w:tcPr>
          <w:p w14:paraId="3A9EF1C0" w14:textId="05B707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7EAD17D5" w14:textId="59B7F1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178325A" w14:textId="00C901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4084</w:t>
            </w:r>
          </w:p>
        </w:tc>
        <w:tc>
          <w:tcPr>
            <w:tcW w:w="229" w:type="pct"/>
          </w:tcPr>
          <w:p w14:paraId="0B3076C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4A2A41" w14:textId="3A4544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143D7A8" w14:textId="0E55E0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2B50BEB" w14:textId="0F970A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696FF94" w14:textId="307604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BBB6AAF" w14:textId="77777777" w:rsidTr="008B0214">
        <w:tc>
          <w:tcPr>
            <w:tcW w:w="586" w:type="pct"/>
          </w:tcPr>
          <w:p w14:paraId="0332BB98" w14:textId="5FF8BA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R4-2401132</w:t>
            </w:r>
          </w:p>
        </w:tc>
        <w:tc>
          <w:tcPr>
            <w:tcW w:w="1115" w:type="pct"/>
          </w:tcPr>
          <w:p w14:paraId="4C535CE2" w14:textId="642614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Measurement gap for Inter-frequency measurement (Rel-17)</w:t>
            </w:r>
          </w:p>
        </w:tc>
        <w:tc>
          <w:tcPr>
            <w:tcW w:w="506" w:type="pct"/>
          </w:tcPr>
          <w:p w14:paraId="351F1974" w14:textId="23F0D0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05204F56" w14:textId="687405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39041B3" w14:textId="4614E4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4085</w:t>
            </w:r>
          </w:p>
        </w:tc>
        <w:tc>
          <w:tcPr>
            <w:tcW w:w="229" w:type="pct"/>
          </w:tcPr>
          <w:p w14:paraId="1035575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65040A" w14:textId="2A9FA4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358E67F" w14:textId="497F4F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48F816F" w14:textId="3422A2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0655D5B" w14:textId="2FCCAB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748DD00" w14:textId="77777777" w:rsidTr="008B0214">
        <w:tc>
          <w:tcPr>
            <w:tcW w:w="586" w:type="pct"/>
          </w:tcPr>
          <w:p w14:paraId="77BA5945" w14:textId="515336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R4-2401133</w:t>
            </w:r>
          </w:p>
        </w:tc>
        <w:tc>
          <w:tcPr>
            <w:tcW w:w="1115" w:type="pct"/>
          </w:tcPr>
          <w:p w14:paraId="42FFB20A" w14:textId="005D81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Measurement gap for Inter-frequency measurement (Rel-18)</w:t>
            </w:r>
          </w:p>
        </w:tc>
        <w:tc>
          <w:tcPr>
            <w:tcW w:w="506" w:type="pct"/>
          </w:tcPr>
          <w:p w14:paraId="665E11DB" w14:textId="1E4D02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41DFF1CC" w14:textId="0B53F6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74C06E3" w14:textId="2F34BA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4086</w:t>
            </w:r>
          </w:p>
        </w:tc>
        <w:tc>
          <w:tcPr>
            <w:tcW w:w="229" w:type="pct"/>
          </w:tcPr>
          <w:p w14:paraId="4AB0FBE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BC5A56" w14:textId="14DB7A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E23610" w14:textId="42FF32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740CCB9" w14:textId="534982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BFA9592" w14:textId="462CCB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938C462" w14:textId="77777777" w:rsidTr="008B0214">
        <w:tc>
          <w:tcPr>
            <w:tcW w:w="586" w:type="pct"/>
          </w:tcPr>
          <w:p w14:paraId="063F3603" w14:textId="51D2C5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R4-2401134</w:t>
            </w:r>
          </w:p>
        </w:tc>
        <w:tc>
          <w:tcPr>
            <w:tcW w:w="1115" w:type="pct"/>
          </w:tcPr>
          <w:p w14:paraId="4207C790" w14:textId="1DF97B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Maintenance perf part CR on event triggered reporting tests with additional mandatory gap pattern (Rel-16)</w:t>
            </w:r>
          </w:p>
        </w:tc>
        <w:tc>
          <w:tcPr>
            <w:tcW w:w="506" w:type="pct"/>
          </w:tcPr>
          <w:p w14:paraId="3F7FBB2D" w14:textId="06FEA1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23C7B5A" w14:textId="7184FD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554E28C" w14:textId="15F6D0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4087</w:t>
            </w:r>
          </w:p>
        </w:tc>
        <w:tc>
          <w:tcPr>
            <w:tcW w:w="229" w:type="pct"/>
          </w:tcPr>
          <w:p w14:paraId="2483C6D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6FDF7F" w14:textId="38B955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4DE1095" w14:textId="390D69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62F114C" w14:textId="528864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36B78367" w14:textId="559484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5507C87" w14:textId="77777777" w:rsidTr="008B0214">
        <w:tc>
          <w:tcPr>
            <w:tcW w:w="586" w:type="pct"/>
          </w:tcPr>
          <w:p w14:paraId="7DD65283" w14:textId="5BC633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R4-2403419</w:t>
            </w:r>
          </w:p>
        </w:tc>
        <w:tc>
          <w:tcPr>
            <w:tcW w:w="1115" w:type="pct"/>
          </w:tcPr>
          <w:p w14:paraId="22287217" w14:textId="5DA2D0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Maintenance perf part CR on event triggered reporting tests with additional mandatory gap pattern (Rel-16)</w:t>
            </w:r>
          </w:p>
        </w:tc>
        <w:tc>
          <w:tcPr>
            <w:tcW w:w="506" w:type="pct"/>
          </w:tcPr>
          <w:p w14:paraId="04AD91A2" w14:textId="4A1FBB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1B8ACF3" w14:textId="3E7291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CFA97C" w14:textId="4C3C83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4087</w:t>
            </w:r>
          </w:p>
        </w:tc>
        <w:tc>
          <w:tcPr>
            <w:tcW w:w="229" w:type="pct"/>
          </w:tcPr>
          <w:p w14:paraId="5DA5F7A0" w14:textId="489BE07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3199F73" w14:textId="1F0043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906CEF3" w14:textId="6837C2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3E27C1" w14:textId="3E2443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5C87EB08" w14:textId="103BAA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0299FE" w14:textId="77777777" w:rsidTr="008B0214">
        <w:tc>
          <w:tcPr>
            <w:tcW w:w="586" w:type="pct"/>
          </w:tcPr>
          <w:p w14:paraId="6A5BA6B5" w14:textId="21DAAE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R4-2401135</w:t>
            </w:r>
          </w:p>
        </w:tc>
        <w:tc>
          <w:tcPr>
            <w:tcW w:w="1115" w:type="pct"/>
          </w:tcPr>
          <w:p w14:paraId="59175F1F" w14:textId="5D781A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Maintenance perf part CR on event triggered reporting tests with additional mandatory gap pattern (Rel-17)</w:t>
            </w:r>
          </w:p>
        </w:tc>
        <w:tc>
          <w:tcPr>
            <w:tcW w:w="506" w:type="pct"/>
          </w:tcPr>
          <w:p w14:paraId="70A8FB48" w14:textId="63A5D3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DBCDCE3" w14:textId="6BB064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172C14F" w14:textId="690CF5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4088</w:t>
            </w:r>
          </w:p>
        </w:tc>
        <w:tc>
          <w:tcPr>
            <w:tcW w:w="229" w:type="pct"/>
          </w:tcPr>
          <w:p w14:paraId="5A6EF38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815762" w14:textId="31359E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6024689" w14:textId="711A2A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058BA07" w14:textId="13E0AF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16E58A98" w14:textId="2DCB20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DC786B6" w14:textId="77777777" w:rsidTr="008B0214">
        <w:tc>
          <w:tcPr>
            <w:tcW w:w="586" w:type="pct"/>
          </w:tcPr>
          <w:p w14:paraId="1E44A941" w14:textId="7A87C2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R4-2401136</w:t>
            </w:r>
          </w:p>
        </w:tc>
        <w:tc>
          <w:tcPr>
            <w:tcW w:w="1115" w:type="pct"/>
          </w:tcPr>
          <w:p w14:paraId="4B1DED8B" w14:textId="4531B5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Maintenance perf part CR on event triggered reporting tests with additional mandatory gap pattern (Rel-18)</w:t>
            </w:r>
          </w:p>
        </w:tc>
        <w:tc>
          <w:tcPr>
            <w:tcW w:w="506" w:type="pct"/>
          </w:tcPr>
          <w:p w14:paraId="562EB98C" w14:textId="1F1F32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99117B5" w14:textId="0AE059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E477184" w14:textId="5BD35B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4089</w:t>
            </w:r>
          </w:p>
        </w:tc>
        <w:tc>
          <w:tcPr>
            <w:tcW w:w="229" w:type="pct"/>
          </w:tcPr>
          <w:p w14:paraId="05DAAAF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DDDA04" w14:textId="5670D4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0190D6" w14:textId="419D34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91E433A" w14:textId="46EBE3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5905C79C" w14:textId="6282D5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3E77C5" w14:textId="77777777" w:rsidTr="008B0214">
        <w:tc>
          <w:tcPr>
            <w:tcW w:w="586" w:type="pct"/>
          </w:tcPr>
          <w:p w14:paraId="1851EEFA" w14:textId="2D8598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R4-2401137</w:t>
            </w:r>
          </w:p>
        </w:tc>
        <w:tc>
          <w:tcPr>
            <w:tcW w:w="1115" w:type="pct"/>
          </w:tcPr>
          <w:p w14:paraId="1A49A8EA" w14:textId="793C5C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(NR_feMIMO-Core) Correction on MAC-CE based uplink TCI state switch (Rel-17)</w:t>
            </w:r>
          </w:p>
        </w:tc>
        <w:tc>
          <w:tcPr>
            <w:tcW w:w="506" w:type="pct"/>
          </w:tcPr>
          <w:p w14:paraId="16E1E669" w14:textId="1BB7A3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735115F8" w14:textId="6EFAFA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8C4C468" w14:textId="2D75E4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4090</w:t>
            </w:r>
          </w:p>
        </w:tc>
        <w:tc>
          <w:tcPr>
            <w:tcW w:w="229" w:type="pct"/>
          </w:tcPr>
          <w:p w14:paraId="7FAF804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AD8197B" w14:textId="1ED06B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F562B79" w14:textId="3CB5E8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CE85BE" w14:textId="29B491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58ED9A1F" w14:textId="0F3157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C104101" w14:textId="77777777" w:rsidTr="008B0214">
        <w:tc>
          <w:tcPr>
            <w:tcW w:w="586" w:type="pct"/>
          </w:tcPr>
          <w:p w14:paraId="3338DAC0" w14:textId="369A96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R4-2403436</w:t>
            </w:r>
          </w:p>
        </w:tc>
        <w:tc>
          <w:tcPr>
            <w:tcW w:w="1115" w:type="pct"/>
          </w:tcPr>
          <w:p w14:paraId="272CC71A" w14:textId="639C30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(NR_feMIMO-Core) Correction on MAC-CE based uplink TCI state switch (Rel-17)</w:t>
            </w:r>
          </w:p>
        </w:tc>
        <w:tc>
          <w:tcPr>
            <w:tcW w:w="506" w:type="pct"/>
          </w:tcPr>
          <w:p w14:paraId="7BDEF1A1" w14:textId="79FA9F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</w:t>
            </w:r>
          </w:p>
        </w:tc>
        <w:tc>
          <w:tcPr>
            <w:tcW w:w="280" w:type="pct"/>
          </w:tcPr>
          <w:p w14:paraId="32E8AEBE" w14:textId="1ED49C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3846F3D" w14:textId="5D87E7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4090</w:t>
            </w:r>
          </w:p>
        </w:tc>
        <w:tc>
          <w:tcPr>
            <w:tcW w:w="229" w:type="pct"/>
          </w:tcPr>
          <w:p w14:paraId="2AAC4430" w14:textId="41BBBA0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DC0B4CA" w14:textId="59DB95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4E46A92" w14:textId="57FD61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D93DED" w14:textId="2E841B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7E299399" w14:textId="1D10DF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3DE39BA" w14:textId="77777777" w:rsidTr="008B0214">
        <w:tc>
          <w:tcPr>
            <w:tcW w:w="586" w:type="pct"/>
          </w:tcPr>
          <w:p w14:paraId="49553CB1" w14:textId="2F598A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R4-2401138</w:t>
            </w:r>
          </w:p>
        </w:tc>
        <w:tc>
          <w:tcPr>
            <w:tcW w:w="1115" w:type="pct"/>
          </w:tcPr>
          <w:p w14:paraId="660639ED" w14:textId="192C13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(NR_feMIMO-Core) Correction on MAC-CE based uplink TCI state switch (Rel-18)</w:t>
            </w:r>
          </w:p>
        </w:tc>
        <w:tc>
          <w:tcPr>
            <w:tcW w:w="506" w:type="pct"/>
          </w:tcPr>
          <w:p w14:paraId="17E91AF5" w14:textId="4AE1FC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64BBE505" w14:textId="5AAE42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74DDD9D" w14:textId="6A2E03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4091</w:t>
            </w:r>
          </w:p>
        </w:tc>
        <w:tc>
          <w:tcPr>
            <w:tcW w:w="229" w:type="pct"/>
          </w:tcPr>
          <w:p w14:paraId="213B9FF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75591F" w14:textId="0239EA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BE8B42F" w14:textId="02DB1D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9553235" w14:textId="2B12B8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047411DF" w14:textId="082DDF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424FE37" w14:textId="77777777" w:rsidTr="008B0214">
        <w:tc>
          <w:tcPr>
            <w:tcW w:w="586" w:type="pct"/>
          </w:tcPr>
          <w:p w14:paraId="57FAAFE1" w14:textId="0A3943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R4-2401293</w:t>
            </w:r>
          </w:p>
        </w:tc>
        <w:tc>
          <w:tcPr>
            <w:tcW w:w="1115" w:type="pct"/>
          </w:tcPr>
          <w:p w14:paraId="473A3729" w14:textId="51F15F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inter-frequency measurement test cases_R15</w:t>
            </w:r>
          </w:p>
        </w:tc>
        <w:tc>
          <w:tcPr>
            <w:tcW w:w="506" w:type="pct"/>
          </w:tcPr>
          <w:p w14:paraId="1F62F35E" w14:textId="33EC8C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21F1DF6" w14:textId="14D60A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ECD44C6" w14:textId="726726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4092</w:t>
            </w:r>
          </w:p>
        </w:tc>
        <w:tc>
          <w:tcPr>
            <w:tcW w:w="229" w:type="pct"/>
          </w:tcPr>
          <w:p w14:paraId="53D45B0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4B552E5" w14:textId="7A49DD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B39E0E1" w14:textId="7ECADC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674C85E" w14:textId="477B83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9379392" w14:textId="68618F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2B2FD7B5" w14:textId="77777777" w:rsidTr="008B0214">
        <w:tc>
          <w:tcPr>
            <w:tcW w:w="586" w:type="pct"/>
          </w:tcPr>
          <w:p w14:paraId="16F2B5E5" w14:textId="65730A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R4-2401294</w:t>
            </w:r>
          </w:p>
        </w:tc>
        <w:tc>
          <w:tcPr>
            <w:tcW w:w="1115" w:type="pct"/>
          </w:tcPr>
          <w:p w14:paraId="7838D998" w14:textId="0965CE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inter-frequency measurement test cases_R16</w:t>
            </w:r>
          </w:p>
        </w:tc>
        <w:tc>
          <w:tcPr>
            <w:tcW w:w="506" w:type="pct"/>
          </w:tcPr>
          <w:p w14:paraId="3800A065" w14:textId="21AA18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B16060E" w14:textId="158D17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6F305E0" w14:textId="60BFB3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4093</w:t>
            </w:r>
          </w:p>
        </w:tc>
        <w:tc>
          <w:tcPr>
            <w:tcW w:w="229" w:type="pct"/>
          </w:tcPr>
          <w:p w14:paraId="1435447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900D6D" w14:textId="35685D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35FEF07" w14:textId="7FD236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261D6FA" w14:textId="3E7795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E812331" w14:textId="0CA5C9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E6B0E7E" w14:textId="77777777" w:rsidTr="008B0214">
        <w:tc>
          <w:tcPr>
            <w:tcW w:w="586" w:type="pct"/>
          </w:tcPr>
          <w:p w14:paraId="373B322D" w14:textId="4C17E0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R4-2401295</w:t>
            </w:r>
          </w:p>
        </w:tc>
        <w:tc>
          <w:tcPr>
            <w:tcW w:w="1115" w:type="pct"/>
          </w:tcPr>
          <w:p w14:paraId="7500C614" w14:textId="4B1BAB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inter-frequency measurement test cases_R17</w:t>
            </w:r>
          </w:p>
        </w:tc>
        <w:tc>
          <w:tcPr>
            <w:tcW w:w="506" w:type="pct"/>
          </w:tcPr>
          <w:p w14:paraId="39BBF663" w14:textId="7F886B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AE7F706" w14:textId="2F9DE5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FFC90D3" w14:textId="57683A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4094</w:t>
            </w:r>
          </w:p>
        </w:tc>
        <w:tc>
          <w:tcPr>
            <w:tcW w:w="229" w:type="pct"/>
          </w:tcPr>
          <w:p w14:paraId="074CBB0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AEF2BA" w14:textId="548BA0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A2897C" w14:textId="0B9030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D813190" w14:textId="35919E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0574125" w14:textId="2E7E2E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D26A20E" w14:textId="77777777" w:rsidTr="008B0214">
        <w:tc>
          <w:tcPr>
            <w:tcW w:w="586" w:type="pct"/>
          </w:tcPr>
          <w:p w14:paraId="4F17FEBD" w14:textId="3E23CE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R4-2401296</w:t>
            </w:r>
          </w:p>
        </w:tc>
        <w:tc>
          <w:tcPr>
            <w:tcW w:w="1115" w:type="pct"/>
          </w:tcPr>
          <w:p w14:paraId="669479B1" w14:textId="7EBE6E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to inter-frequency measurement test cases_R18</w:t>
            </w:r>
          </w:p>
        </w:tc>
        <w:tc>
          <w:tcPr>
            <w:tcW w:w="506" w:type="pct"/>
          </w:tcPr>
          <w:p w14:paraId="690D5DC1" w14:textId="6AA859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0D2A8E1" w14:textId="5777E9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CA58B90" w14:textId="2E3907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4095</w:t>
            </w:r>
          </w:p>
        </w:tc>
        <w:tc>
          <w:tcPr>
            <w:tcW w:w="229" w:type="pct"/>
          </w:tcPr>
          <w:p w14:paraId="25E80CA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390C99" w14:textId="5CF16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A52571" w14:textId="3431E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79A546A" w14:textId="7AB62D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6A543CC" w14:textId="39F76B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CFD69F9" w14:textId="77777777" w:rsidTr="008B0214">
        <w:tc>
          <w:tcPr>
            <w:tcW w:w="586" w:type="pct"/>
          </w:tcPr>
          <w:p w14:paraId="12485662" w14:textId="20D761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R4-2401297</w:t>
            </w:r>
          </w:p>
        </w:tc>
        <w:tc>
          <w:tcPr>
            <w:tcW w:w="1115" w:type="pct"/>
          </w:tcPr>
          <w:p w14:paraId="7C26B169" w14:textId="01C8B8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 to CGI measurement test cases_R16</w:t>
            </w:r>
          </w:p>
        </w:tc>
        <w:tc>
          <w:tcPr>
            <w:tcW w:w="506" w:type="pct"/>
          </w:tcPr>
          <w:p w14:paraId="7370F1BE" w14:textId="0C627D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EF6F5BE" w14:textId="397EF6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33E4D44" w14:textId="56C790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4096</w:t>
            </w:r>
          </w:p>
        </w:tc>
        <w:tc>
          <w:tcPr>
            <w:tcW w:w="229" w:type="pct"/>
          </w:tcPr>
          <w:p w14:paraId="3827225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5D282A" w14:textId="41019C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0DAB4D1" w14:textId="75EF49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1577C70" w14:textId="77D566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144D853E" w14:textId="50DAA0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727471D" w14:textId="77777777" w:rsidTr="008B0214">
        <w:tc>
          <w:tcPr>
            <w:tcW w:w="586" w:type="pct"/>
          </w:tcPr>
          <w:p w14:paraId="246D0100" w14:textId="68E00E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R4-2403420</w:t>
            </w:r>
          </w:p>
        </w:tc>
        <w:tc>
          <w:tcPr>
            <w:tcW w:w="1115" w:type="pct"/>
          </w:tcPr>
          <w:p w14:paraId="04CC187F" w14:textId="769A5F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 to CGI measurement test cases_R16</w:t>
            </w:r>
          </w:p>
        </w:tc>
        <w:tc>
          <w:tcPr>
            <w:tcW w:w="506" w:type="pct"/>
          </w:tcPr>
          <w:p w14:paraId="24D47C28" w14:textId="1B5F16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6ABD0F8" w14:textId="29E3ED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87C63AF" w14:textId="280A31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4096</w:t>
            </w:r>
          </w:p>
        </w:tc>
        <w:tc>
          <w:tcPr>
            <w:tcW w:w="229" w:type="pct"/>
          </w:tcPr>
          <w:p w14:paraId="2708DCC9" w14:textId="2A12B43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A0AC4F1" w14:textId="2A994A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A3214B0" w14:textId="55C7F4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E50742F" w14:textId="72F833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4F861D85" w14:textId="36D575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C1EB75D" w14:textId="77777777" w:rsidTr="008B0214">
        <w:tc>
          <w:tcPr>
            <w:tcW w:w="586" w:type="pct"/>
          </w:tcPr>
          <w:p w14:paraId="0E86A3A3" w14:textId="316D22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R4-2401298</w:t>
            </w:r>
          </w:p>
        </w:tc>
        <w:tc>
          <w:tcPr>
            <w:tcW w:w="1115" w:type="pct"/>
          </w:tcPr>
          <w:p w14:paraId="5E4058AA" w14:textId="42D85A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 to CGI measurement test cases_R17</w:t>
            </w:r>
          </w:p>
        </w:tc>
        <w:tc>
          <w:tcPr>
            <w:tcW w:w="506" w:type="pct"/>
          </w:tcPr>
          <w:p w14:paraId="6596514A" w14:textId="01102E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2B9746D" w14:textId="64C2A6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FB44CB2" w14:textId="1A889B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4097</w:t>
            </w:r>
          </w:p>
        </w:tc>
        <w:tc>
          <w:tcPr>
            <w:tcW w:w="229" w:type="pct"/>
          </w:tcPr>
          <w:p w14:paraId="32EF0D0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D285A8" w14:textId="05B5A3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25E2A8B" w14:textId="246082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192C5EC" w14:textId="256C79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26BFEE1E" w14:textId="4D8339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FB2F7E0" w14:textId="77777777" w:rsidTr="008B0214">
        <w:tc>
          <w:tcPr>
            <w:tcW w:w="586" w:type="pct"/>
          </w:tcPr>
          <w:p w14:paraId="773640F6" w14:textId="2FDC02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R4-2401299</w:t>
            </w:r>
          </w:p>
        </w:tc>
        <w:tc>
          <w:tcPr>
            <w:tcW w:w="1115" w:type="pct"/>
          </w:tcPr>
          <w:p w14:paraId="77670A63" w14:textId="265D7B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 to CGI measurement test cases_R18</w:t>
            </w:r>
          </w:p>
        </w:tc>
        <w:tc>
          <w:tcPr>
            <w:tcW w:w="506" w:type="pct"/>
          </w:tcPr>
          <w:p w14:paraId="47065CE5" w14:textId="6B47A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A268A71" w14:textId="381122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399F54F" w14:textId="046006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4098</w:t>
            </w:r>
          </w:p>
        </w:tc>
        <w:tc>
          <w:tcPr>
            <w:tcW w:w="229" w:type="pct"/>
          </w:tcPr>
          <w:p w14:paraId="14648C8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6FCCB0" w14:textId="72E275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C0C7E3E" w14:textId="74B854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53BF34" w14:textId="5E80BE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65DB0DF2" w14:textId="0C218A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716D65F" w14:textId="77777777" w:rsidTr="008B0214">
        <w:tc>
          <w:tcPr>
            <w:tcW w:w="586" w:type="pct"/>
          </w:tcPr>
          <w:p w14:paraId="59C1B2D1" w14:textId="222AD3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R4-2401300</w:t>
            </w:r>
          </w:p>
        </w:tc>
        <w:tc>
          <w:tcPr>
            <w:tcW w:w="1115" w:type="pct"/>
          </w:tcPr>
          <w:p w14:paraId="76F5DE9A" w14:textId="5FFED3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(NR_SmallData_INACTIVE-Perf) Correction to SDT test cases_R17</w:t>
            </w:r>
          </w:p>
        </w:tc>
        <w:tc>
          <w:tcPr>
            <w:tcW w:w="506" w:type="pct"/>
          </w:tcPr>
          <w:p w14:paraId="5169C29D" w14:textId="4E14C2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15BE6DC" w14:textId="0D83EE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DB4805B" w14:textId="1971C9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4099</w:t>
            </w:r>
          </w:p>
        </w:tc>
        <w:tc>
          <w:tcPr>
            <w:tcW w:w="229" w:type="pct"/>
          </w:tcPr>
          <w:p w14:paraId="30ACF54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49A26A" w14:textId="3D5581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1E8BA9E" w14:textId="1453E3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84BE77C" w14:textId="713F43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86" w:type="pct"/>
          </w:tcPr>
          <w:p w14:paraId="72FC60B4" w14:textId="23157B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225F9D0F" w14:textId="77777777" w:rsidTr="008B0214">
        <w:tc>
          <w:tcPr>
            <w:tcW w:w="586" w:type="pct"/>
          </w:tcPr>
          <w:p w14:paraId="11754BF5" w14:textId="49191C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R4-2401301</w:t>
            </w:r>
          </w:p>
        </w:tc>
        <w:tc>
          <w:tcPr>
            <w:tcW w:w="1115" w:type="pct"/>
          </w:tcPr>
          <w:p w14:paraId="5BEFA79B" w14:textId="635C6D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(NR_SmallData_INACTIVE-Perf) Correction to SDT test cases_R18</w:t>
            </w:r>
          </w:p>
        </w:tc>
        <w:tc>
          <w:tcPr>
            <w:tcW w:w="506" w:type="pct"/>
          </w:tcPr>
          <w:p w14:paraId="13FDC897" w14:textId="6BCF99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A05162F" w14:textId="164D56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030CDF0" w14:textId="3000EE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4100</w:t>
            </w:r>
          </w:p>
        </w:tc>
        <w:tc>
          <w:tcPr>
            <w:tcW w:w="229" w:type="pct"/>
          </w:tcPr>
          <w:p w14:paraId="6B5920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4FA737" w14:textId="2EC2BF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BCECFDB" w14:textId="004B1E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808ED75" w14:textId="5CEB6C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86" w:type="pct"/>
          </w:tcPr>
          <w:p w14:paraId="098A86BC" w14:textId="4EBDE6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03B273A" w14:textId="77777777" w:rsidTr="008B0214">
        <w:tc>
          <w:tcPr>
            <w:tcW w:w="586" w:type="pct"/>
          </w:tcPr>
          <w:p w14:paraId="64385632" w14:textId="685C9E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R4-2401302</w:t>
            </w:r>
          </w:p>
        </w:tc>
        <w:tc>
          <w:tcPr>
            <w:tcW w:w="1115" w:type="pct"/>
          </w:tcPr>
          <w:p w14:paraId="604F99EF" w14:textId="444625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to RedCap core requirements_R17</w:t>
            </w:r>
          </w:p>
        </w:tc>
        <w:tc>
          <w:tcPr>
            <w:tcW w:w="506" w:type="pct"/>
          </w:tcPr>
          <w:p w14:paraId="68D15F35" w14:textId="520BFF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33E57FC" w14:textId="315552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9C22F52" w14:textId="315273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4101</w:t>
            </w:r>
          </w:p>
        </w:tc>
        <w:tc>
          <w:tcPr>
            <w:tcW w:w="229" w:type="pct"/>
          </w:tcPr>
          <w:p w14:paraId="399E2F4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88DCD7" w14:textId="431CFA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18CC501" w14:textId="49C3EC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06E60DF" w14:textId="7C51F4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05873CFB" w14:textId="6F124A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10B6024" w14:textId="77777777" w:rsidTr="008B0214">
        <w:tc>
          <w:tcPr>
            <w:tcW w:w="586" w:type="pct"/>
          </w:tcPr>
          <w:p w14:paraId="645E0734" w14:textId="0C743E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R4-2403400</w:t>
            </w:r>
          </w:p>
        </w:tc>
        <w:tc>
          <w:tcPr>
            <w:tcW w:w="1115" w:type="pct"/>
          </w:tcPr>
          <w:p w14:paraId="064741B7" w14:textId="627EB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to RedCap core requirements_R17</w:t>
            </w:r>
          </w:p>
        </w:tc>
        <w:tc>
          <w:tcPr>
            <w:tcW w:w="506" w:type="pct"/>
          </w:tcPr>
          <w:p w14:paraId="76B0CB90" w14:textId="329564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77E5B74" w14:textId="284CC2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58772FE" w14:textId="23D013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4101</w:t>
            </w:r>
          </w:p>
        </w:tc>
        <w:tc>
          <w:tcPr>
            <w:tcW w:w="229" w:type="pct"/>
          </w:tcPr>
          <w:p w14:paraId="78534BDE" w14:textId="0077E1A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E927C6F" w14:textId="12183D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4BC80AC" w14:textId="46FA3B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A111DE" w14:textId="08D0F5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4371AC8" w14:textId="536B77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CBAE1FB" w14:textId="77777777" w:rsidTr="008B0214">
        <w:tc>
          <w:tcPr>
            <w:tcW w:w="586" w:type="pct"/>
          </w:tcPr>
          <w:p w14:paraId="3A4E62A7" w14:textId="787BFF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R4-2401303</w:t>
            </w:r>
          </w:p>
        </w:tc>
        <w:tc>
          <w:tcPr>
            <w:tcW w:w="1115" w:type="pct"/>
          </w:tcPr>
          <w:p w14:paraId="6C2B7ACE" w14:textId="480B56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to RedCap core requirements_R18</w:t>
            </w:r>
          </w:p>
        </w:tc>
        <w:tc>
          <w:tcPr>
            <w:tcW w:w="506" w:type="pct"/>
          </w:tcPr>
          <w:p w14:paraId="5B131E61" w14:textId="75F8B2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7815EA9" w14:textId="60D4D1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91930B2" w14:textId="5F838C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4102</w:t>
            </w:r>
          </w:p>
        </w:tc>
        <w:tc>
          <w:tcPr>
            <w:tcW w:w="229" w:type="pct"/>
          </w:tcPr>
          <w:p w14:paraId="266DD21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218363" w14:textId="54B9E6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6BA4E4C" w14:textId="7ADBFC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45A9193" w14:textId="646005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18F97AE" w14:textId="52D186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CEF217" w14:textId="77777777" w:rsidTr="008B0214">
        <w:tc>
          <w:tcPr>
            <w:tcW w:w="586" w:type="pct"/>
          </w:tcPr>
          <w:p w14:paraId="0A70827A" w14:textId="262A27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R4-2401304</w:t>
            </w:r>
          </w:p>
        </w:tc>
        <w:tc>
          <w:tcPr>
            <w:tcW w:w="1115" w:type="pct"/>
          </w:tcPr>
          <w:p w14:paraId="194A28B0" w14:textId="3A37A7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to RedCap measurement test cases_R17</w:t>
            </w:r>
          </w:p>
        </w:tc>
        <w:tc>
          <w:tcPr>
            <w:tcW w:w="506" w:type="pct"/>
          </w:tcPr>
          <w:p w14:paraId="4D079B6A" w14:textId="041A87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280" w:type="pct"/>
          </w:tcPr>
          <w:p w14:paraId="37E2032E" w14:textId="08D3A2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A0D519" w14:textId="3A12EF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4103</w:t>
            </w:r>
          </w:p>
        </w:tc>
        <w:tc>
          <w:tcPr>
            <w:tcW w:w="229" w:type="pct"/>
          </w:tcPr>
          <w:p w14:paraId="591C14A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51D63D" w14:textId="03875C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F94AE23" w14:textId="7AFD14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E9559A" w14:textId="5A0FFB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3385A31A" w14:textId="323633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F3B3EB4" w14:textId="77777777" w:rsidTr="008B0214">
        <w:tc>
          <w:tcPr>
            <w:tcW w:w="586" w:type="pct"/>
          </w:tcPr>
          <w:p w14:paraId="11652C12" w14:textId="1EE188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R4-2403401</w:t>
            </w:r>
          </w:p>
        </w:tc>
        <w:tc>
          <w:tcPr>
            <w:tcW w:w="1115" w:type="pct"/>
          </w:tcPr>
          <w:p w14:paraId="7158642F" w14:textId="4D390C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to RedCap measurement test cases_R17</w:t>
            </w:r>
          </w:p>
        </w:tc>
        <w:tc>
          <w:tcPr>
            <w:tcW w:w="506" w:type="pct"/>
          </w:tcPr>
          <w:p w14:paraId="6708615F" w14:textId="20AB58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280" w:type="pct"/>
          </w:tcPr>
          <w:p w14:paraId="478C74EB" w14:textId="686C21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26E3B6D" w14:textId="17460F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4103</w:t>
            </w:r>
          </w:p>
        </w:tc>
        <w:tc>
          <w:tcPr>
            <w:tcW w:w="229" w:type="pct"/>
          </w:tcPr>
          <w:p w14:paraId="09EABF8F" w14:textId="75DF48C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DC38747" w14:textId="11F7D0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129565B" w14:textId="6AF995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9E2B74D" w14:textId="03D709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199EE170" w14:textId="6B8529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BE1FB2" w14:textId="77777777" w:rsidTr="008B0214">
        <w:tc>
          <w:tcPr>
            <w:tcW w:w="586" w:type="pct"/>
          </w:tcPr>
          <w:p w14:paraId="76E15903" w14:textId="29D2CE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R4-2401305</w:t>
            </w:r>
          </w:p>
        </w:tc>
        <w:tc>
          <w:tcPr>
            <w:tcW w:w="1115" w:type="pct"/>
          </w:tcPr>
          <w:p w14:paraId="3E20C452" w14:textId="174123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to RedCap measurement test cases_R18</w:t>
            </w:r>
          </w:p>
        </w:tc>
        <w:tc>
          <w:tcPr>
            <w:tcW w:w="506" w:type="pct"/>
          </w:tcPr>
          <w:p w14:paraId="0A185DED" w14:textId="38F279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280" w:type="pct"/>
          </w:tcPr>
          <w:p w14:paraId="63D8024B" w14:textId="491F00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0DCF619" w14:textId="45538F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4104</w:t>
            </w:r>
          </w:p>
        </w:tc>
        <w:tc>
          <w:tcPr>
            <w:tcW w:w="229" w:type="pct"/>
          </w:tcPr>
          <w:p w14:paraId="67DA0AC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2DC4B23" w14:textId="31B9F7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3B4532" w14:textId="46568F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4DA73F2" w14:textId="01D4BF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6B9ECA27" w14:textId="59B2C9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26D123D" w14:textId="77777777" w:rsidTr="008B0214">
        <w:tc>
          <w:tcPr>
            <w:tcW w:w="586" w:type="pct"/>
          </w:tcPr>
          <w:p w14:paraId="52FA8D4A" w14:textId="5D61A6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R4-2401306</w:t>
            </w:r>
          </w:p>
        </w:tc>
        <w:tc>
          <w:tcPr>
            <w:tcW w:w="1115" w:type="pct"/>
          </w:tcPr>
          <w:p w14:paraId="710B2587" w14:textId="062EC5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to RedCap inactive and connected state test cases_R17</w:t>
            </w:r>
          </w:p>
        </w:tc>
        <w:tc>
          <w:tcPr>
            <w:tcW w:w="506" w:type="pct"/>
          </w:tcPr>
          <w:p w14:paraId="53AB8E20" w14:textId="4B657C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280" w:type="pct"/>
          </w:tcPr>
          <w:p w14:paraId="7778329F" w14:textId="0F713F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93AE529" w14:textId="068AD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4105</w:t>
            </w:r>
          </w:p>
        </w:tc>
        <w:tc>
          <w:tcPr>
            <w:tcW w:w="229" w:type="pct"/>
          </w:tcPr>
          <w:p w14:paraId="437649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BE36500" w14:textId="17BCC4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DA6764F" w14:textId="3FD551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158F37" w14:textId="759AA0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0423F4A5" w14:textId="4811D4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99D073D" w14:textId="77777777" w:rsidTr="008B0214">
        <w:tc>
          <w:tcPr>
            <w:tcW w:w="586" w:type="pct"/>
          </w:tcPr>
          <w:p w14:paraId="285D4C9C" w14:textId="282B89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R4-2403402</w:t>
            </w:r>
          </w:p>
        </w:tc>
        <w:tc>
          <w:tcPr>
            <w:tcW w:w="1115" w:type="pct"/>
          </w:tcPr>
          <w:p w14:paraId="1E50C475" w14:textId="29395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to RedCap inactive and connected state test cases_R17</w:t>
            </w:r>
          </w:p>
        </w:tc>
        <w:tc>
          <w:tcPr>
            <w:tcW w:w="506" w:type="pct"/>
          </w:tcPr>
          <w:p w14:paraId="1B8D706F" w14:textId="17B4F1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280" w:type="pct"/>
          </w:tcPr>
          <w:p w14:paraId="1C1F0115" w14:textId="13A789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C79434A" w14:textId="1D3FD6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4105</w:t>
            </w:r>
          </w:p>
        </w:tc>
        <w:tc>
          <w:tcPr>
            <w:tcW w:w="229" w:type="pct"/>
          </w:tcPr>
          <w:p w14:paraId="031764B9" w14:textId="35124FD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37FC3FB" w14:textId="1A8CE9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78E458F" w14:textId="2AE8C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0F5378" w14:textId="3EBDB9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3F01F83D" w14:textId="0F6FD2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753608" w14:textId="77777777" w:rsidTr="008B0214">
        <w:tc>
          <w:tcPr>
            <w:tcW w:w="586" w:type="pct"/>
          </w:tcPr>
          <w:p w14:paraId="2D25025B" w14:textId="5FA699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R4-2401307</w:t>
            </w:r>
          </w:p>
        </w:tc>
        <w:tc>
          <w:tcPr>
            <w:tcW w:w="1115" w:type="pct"/>
          </w:tcPr>
          <w:p w14:paraId="7FD82476" w14:textId="1561D0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to RedCap inactive and connected state test cases_R18</w:t>
            </w:r>
          </w:p>
        </w:tc>
        <w:tc>
          <w:tcPr>
            <w:tcW w:w="506" w:type="pct"/>
          </w:tcPr>
          <w:p w14:paraId="21FBC70B" w14:textId="648A50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280" w:type="pct"/>
          </w:tcPr>
          <w:p w14:paraId="530FB45B" w14:textId="29495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C86EC37" w14:textId="7E38BD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4106</w:t>
            </w:r>
          </w:p>
        </w:tc>
        <w:tc>
          <w:tcPr>
            <w:tcW w:w="229" w:type="pct"/>
          </w:tcPr>
          <w:p w14:paraId="7F20B5B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E764F4" w14:textId="61CAB5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C189EB5" w14:textId="3894C1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78D7D31" w14:textId="3DDCD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4A0888CE" w14:textId="5D2478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57E0AD9" w14:textId="77777777" w:rsidTr="008B0214">
        <w:tc>
          <w:tcPr>
            <w:tcW w:w="586" w:type="pct"/>
          </w:tcPr>
          <w:p w14:paraId="4E973099" w14:textId="5F7309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R4-2401309</w:t>
            </w:r>
          </w:p>
        </w:tc>
        <w:tc>
          <w:tcPr>
            <w:tcW w:w="1115" w:type="pct"/>
          </w:tcPr>
          <w:p w14:paraId="19303D6B" w14:textId="5B3B09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 CR on PUCCH SCell activation with multiple SCells R17 (Cat F)</w:t>
            </w:r>
          </w:p>
        </w:tc>
        <w:tc>
          <w:tcPr>
            <w:tcW w:w="506" w:type="pct"/>
          </w:tcPr>
          <w:p w14:paraId="6AB0F18F" w14:textId="02DB0B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12FE3ED" w14:textId="284AF6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547C0EE" w14:textId="5EDEA5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4107</w:t>
            </w:r>
          </w:p>
        </w:tc>
        <w:tc>
          <w:tcPr>
            <w:tcW w:w="229" w:type="pct"/>
          </w:tcPr>
          <w:p w14:paraId="6CC14F6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0F7C81" w14:textId="1E904C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0283E4D" w14:textId="20CF63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2EAD6DB" w14:textId="4F1FA7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464162F4" w14:textId="0C579F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FC0848E" w14:textId="77777777" w:rsidTr="008B0214">
        <w:tc>
          <w:tcPr>
            <w:tcW w:w="586" w:type="pct"/>
          </w:tcPr>
          <w:p w14:paraId="46D422D8" w14:textId="77AA25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R4-2403441</w:t>
            </w:r>
          </w:p>
        </w:tc>
        <w:tc>
          <w:tcPr>
            <w:tcW w:w="1115" w:type="pct"/>
          </w:tcPr>
          <w:p w14:paraId="53499408" w14:textId="557497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 CR on PUCCH SCell activation with multiple SCells R17 (Cat F)</w:t>
            </w:r>
          </w:p>
        </w:tc>
        <w:tc>
          <w:tcPr>
            <w:tcW w:w="506" w:type="pct"/>
          </w:tcPr>
          <w:p w14:paraId="48C0CF65" w14:textId="74EB66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7E14363" w14:textId="05D914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7E303CF" w14:textId="73E125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4107</w:t>
            </w:r>
          </w:p>
        </w:tc>
        <w:tc>
          <w:tcPr>
            <w:tcW w:w="229" w:type="pct"/>
          </w:tcPr>
          <w:p w14:paraId="2B15E3AF" w14:textId="1F7904D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1CC6EFE" w14:textId="00BA62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ACAC584" w14:textId="094F5E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008181E" w14:textId="44E6DB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01922C77" w14:textId="678D5E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3619E913" w14:textId="77777777" w:rsidTr="008B0214">
        <w:tc>
          <w:tcPr>
            <w:tcW w:w="586" w:type="pct"/>
          </w:tcPr>
          <w:p w14:paraId="04F67285" w14:textId="1B0F48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R4-2401310</w:t>
            </w:r>
          </w:p>
        </w:tc>
        <w:tc>
          <w:tcPr>
            <w:tcW w:w="1115" w:type="pct"/>
          </w:tcPr>
          <w:p w14:paraId="7D940D5D" w14:textId="344A40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 CR on PUCCH SCell activation with multiple SCells R18 (Cat A)</w:t>
            </w:r>
          </w:p>
        </w:tc>
        <w:tc>
          <w:tcPr>
            <w:tcW w:w="506" w:type="pct"/>
          </w:tcPr>
          <w:p w14:paraId="33D199B4" w14:textId="1FA6DA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B025E0B" w14:textId="5F0697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DE82B1" w14:textId="1AF7B7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4108</w:t>
            </w:r>
          </w:p>
        </w:tc>
        <w:tc>
          <w:tcPr>
            <w:tcW w:w="229" w:type="pct"/>
          </w:tcPr>
          <w:p w14:paraId="1748B1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BDC140" w14:textId="2C40D5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CAB998E" w14:textId="4E4D59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E2EA63E" w14:textId="086A28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7EAC6133" w14:textId="6B92C1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DBB36AC" w14:textId="77777777" w:rsidTr="008B0214">
        <w:tc>
          <w:tcPr>
            <w:tcW w:w="586" w:type="pct"/>
          </w:tcPr>
          <w:p w14:paraId="3E237B8B" w14:textId="322D38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R4-2401311</w:t>
            </w:r>
          </w:p>
        </w:tc>
        <w:tc>
          <w:tcPr>
            <w:tcW w:w="1115" w:type="pct"/>
          </w:tcPr>
          <w:p w14:paraId="72475324" w14:textId="0BD6D2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(NR_RRM_enh2-Perf) CR on location of SCell activation test cases  R18 (Cat F)</w:t>
            </w:r>
          </w:p>
        </w:tc>
        <w:tc>
          <w:tcPr>
            <w:tcW w:w="506" w:type="pct"/>
          </w:tcPr>
          <w:p w14:paraId="354D8F81" w14:textId="4B49AB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B87126A" w14:textId="64503A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7DA6273" w14:textId="74F447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4109</w:t>
            </w:r>
          </w:p>
        </w:tc>
        <w:tc>
          <w:tcPr>
            <w:tcW w:w="229" w:type="pct"/>
          </w:tcPr>
          <w:p w14:paraId="5FFF85A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B75A7E" w14:textId="5A78B3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D177328" w14:textId="638482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7A9A823" w14:textId="6D819D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NR_RRM_enh2-Perf</w:t>
            </w:r>
          </w:p>
        </w:tc>
        <w:tc>
          <w:tcPr>
            <w:tcW w:w="586" w:type="pct"/>
          </w:tcPr>
          <w:p w14:paraId="72A4220D" w14:textId="207502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91CA53C" w14:textId="77777777" w:rsidTr="008B0214">
        <w:tc>
          <w:tcPr>
            <w:tcW w:w="586" w:type="pct"/>
          </w:tcPr>
          <w:p w14:paraId="24926E87" w14:textId="1AFBBE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R4-2401327</w:t>
            </w:r>
          </w:p>
        </w:tc>
        <w:tc>
          <w:tcPr>
            <w:tcW w:w="1115" w:type="pct"/>
          </w:tcPr>
          <w:p w14:paraId="20A6FE4C" w14:textId="46C318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requirements maintenance for R18 NES</w:t>
            </w:r>
          </w:p>
        </w:tc>
        <w:tc>
          <w:tcPr>
            <w:tcW w:w="506" w:type="pct"/>
          </w:tcPr>
          <w:p w14:paraId="41766780" w14:textId="4593C0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66D74AF" w14:textId="505993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0225FF3" w14:textId="17696F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4110</w:t>
            </w:r>
          </w:p>
        </w:tc>
        <w:tc>
          <w:tcPr>
            <w:tcW w:w="229" w:type="pct"/>
          </w:tcPr>
          <w:p w14:paraId="21C7C93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7F17F4" w14:textId="42DC99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C69E5F" w14:textId="24023B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4B654DC" w14:textId="049E65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11E27E86" w14:textId="4BA180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92F219A" w14:textId="77777777" w:rsidTr="008B0214">
        <w:tc>
          <w:tcPr>
            <w:tcW w:w="586" w:type="pct"/>
          </w:tcPr>
          <w:p w14:paraId="737B5FDE" w14:textId="202909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R4-2401347</w:t>
            </w:r>
          </w:p>
        </w:tc>
        <w:tc>
          <w:tcPr>
            <w:tcW w:w="1115" w:type="pct"/>
          </w:tcPr>
          <w:p w14:paraId="5F19B15F" w14:textId="61671D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Modification on DL interruption for Tx switching across 3/4 bands</w:t>
            </w:r>
          </w:p>
        </w:tc>
        <w:tc>
          <w:tcPr>
            <w:tcW w:w="506" w:type="pct"/>
          </w:tcPr>
          <w:p w14:paraId="77B66EBD" w14:textId="4BDB1E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CC331B6" w14:textId="302F3D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756E011" w14:textId="1F4E4F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4111</w:t>
            </w:r>
          </w:p>
        </w:tc>
        <w:tc>
          <w:tcPr>
            <w:tcW w:w="229" w:type="pct"/>
          </w:tcPr>
          <w:p w14:paraId="3ADEDAE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81550C" w14:textId="1A40DD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6A86183" w14:textId="457C45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4B1A241" w14:textId="4B8970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NR_MC_enh-Core</w:t>
            </w:r>
          </w:p>
        </w:tc>
        <w:tc>
          <w:tcPr>
            <w:tcW w:w="586" w:type="pct"/>
          </w:tcPr>
          <w:p w14:paraId="2DAA4BEA" w14:textId="729FBF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B7C51E1" w14:textId="77777777" w:rsidTr="008B0214">
        <w:tc>
          <w:tcPr>
            <w:tcW w:w="586" w:type="pct"/>
          </w:tcPr>
          <w:p w14:paraId="17B8AA54" w14:textId="5B5DF8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R4-2401355</w:t>
            </w:r>
          </w:p>
        </w:tc>
        <w:tc>
          <w:tcPr>
            <w:tcW w:w="1115" w:type="pct"/>
          </w:tcPr>
          <w:p w14:paraId="226B1E93" w14:textId="3F24AF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on relaxation measurement requirements for RedCap inactive UE with idle eDRX&gt;10.24s</w:t>
            </w:r>
          </w:p>
        </w:tc>
        <w:tc>
          <w:tcPr>
            <w:tcW w:w="506" w:type="pct"/>
          </w:tcPr>
          <w:p w14:paraId="0280C0E0" w14:textId="7D5FAD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0741231" w14:textId="5A8755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FEA99DA" w14:textId="14DF98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4112</w:t>
            </w:r>
          </w:p>
        </w:tc>
        <w:tc>
          <w:tcPr>
            <w:tcW w:w="229" w:type="pct"/>
          </w:tcPr>
          <w:p w14:paraId="061D059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26BE040" w14:textId="60FA99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F86B6CB" w14:textId="08EF43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1F3E6D" w14:textId="5DEA62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5FAA834F" w14:textId="03D244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9B1EEDB" w14:textId="77777777" w:rsidTr="008B0214">
        <w:tc>
          <w:tcPr>
            <w:tcW w:w="586" w:type="pct"/>
          </w:tcPr>
          <w:p w14:paraId="79CDD002" w14:textId="2A24FE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R4-2403403</w:t>
            </w:r>
          </w:p>
        </w:tc>
        <w:tc>
          <w:tcPr>
            <w:tcW w:w="1115" w:type="pct"/>
          </w:tcPr>
          <w:p w14:paraId="67B1D955" w14:textId="6854D3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on relaxation measurement requirements for RedCap inactive UE with idle eDRX&gt;10.24s</w:t>
            </w:r>
          </w:p>
        </w:tc>
        <w:tc>
          <w:tcPr>
            <w:tcW w:w="506" w:type="pct"/>
          </w:tcPr>
          <w:p w14:paraId="2CEB6E6B" w14:textId="1937CE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EF7BEDC" w14:textId="0CF075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161DC68" w14:textId="7FD19F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4112</w:t>
            </w:r>
          </w:p>
        </w:tc>
        <w:tc>
          <w:tcPr>
            <w:tcW w:w="229" w:type="pct"/>
          </w:tcPr>
          <w:p w14:paraId="02515D7F" w14:textId="27D68F7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67C9134" w14:textId="6D4AE4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3DB36FB" w14:textId="6D256B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BD929C5" w14:textId="4FA8BE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1524392B" w14:textId="17A129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19D7A93" w14:textId="77777777" w:rsidTr="008B0214">
        <w:tc>
          <w:tcPr>
            <w:tcW w:w="586" w:type="pct"/>
          </w:tcPr>
          <w:p w14:paraId="01CF69EB" w14:textId="01741F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R4-2401356</w:t>
            </w:r>
          </w:p>
        </w:tc>
        <w:tc>
          <w:tcPr>
            <w:tcW w:w="1115" w:type="pct"/>
          </w:tcPr>
          <w:p w14:paraId="0D1F04FC" w14:textId="5EE205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 on relaxation measurement requirements for RedCap inactive UE with idle eDRX&gt;10.24s</w:t>
            </w:r>
          </w:p>
        </w:tc>
        <w:tc>
          <w:tcPr>
            <w:tcW w:w="506" w:type="pct"/>
          </w:tcPr>
          <w:p w14:paraId="7A0EFC41" w14:textId="1FFD87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BF0501A" w14:textId="5C4961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D3DC1CC" w14:textId="06281A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4113</w:t>
            </w:r>
          </w:p>
        </w:tc>
        <w:tc>
          <w:tcPr>
            <w:tcW w:w="229" w:type="pct"/>
          </w:tcPr>
          <w:p w14:paraId="05408C7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59BDE0" w14:textId="4B88B1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5D5EB87" w14:textId="5610AF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AB979E0" w14:textId="591F8D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78856C6D" w14:textId="2A8084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0B0D6F" w14:textId="77777777" w:rsidTr="008B0214">
        <w:tc>
          <w:tcPr>
            <w:tcW w:w="586" w:type="pct"/>
          </w:tcPr>
          <w:p w14:paraId="2BECCB4E" w14:textId="540F44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R4-2401358</w:t>
            </w:r>
          </w:p>
        </w:tc>
        <w:tc>
          <w:tcPr>
            <w:tcW w:w="1115" w:type="pct"/>
          </w:tcPr>
          <w:p w14:paraId="36403911" w14:textId="68D5E2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Corrections to TCI states switching test cases R15</w:t>
            </w:r>
          </w:p>
        </w:tc>
        <w:tc>
          <w:tcPr>
            <w:tcW w:w="506" w:type="pct"/>
          </w:tcPr>
          <w:p w14:paraId="58DA10D3" w14:textId="706493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0C44BB7" w14:textId="5D8630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59975E2" w14:textId="7FF41E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4114</w:t>
            </w:r>
          </w:p>
        </w:tc>
        <w:tc>
          <w:tcPr>
            <w:tcW w:w="229" w:type="pct"/>
          </w:tcPr>
          <w:p w14:paraId="2B4C471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8508EC8" w14:textId="53530A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5825C6F" w14:textId="33B423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520D6A1" w14:textId="20D516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7D6C331" w14:textId="29CFB6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45CF94" w14:textId="77777777" w:rsidTr="008B0214">
        <w:tc>
          <w:tcPr>
            <w:tcW w:w="586" w:type="pct"/>
          </w:tcPr>
          <w:p w14:paraId="51C4A23D" w14:textId="583967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R4-2401359</w:t>
            </w:r>
          </w:p>
        </w:tc>
        <w:tc>
          <w:tcPr>
            <w:tcW w:w="1115" w:type="pct"/>
          </w:tcPr>
          <w:p w14:paraId="7F90D0BA" w14:textId="2D3B50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Corrections to TCI states switching test cases R16</w:t>
            </w:r>
          </w:p>
        </w:tc>
        <w:tc>
          <w:tcPr>
            <w:tcW w:w="506" w:type="pct"/>
          </w:tcPr>
          <w:p w14:paraId="71A47637" w14:textId="579E66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D58058E" w14:textId="72C69B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4D9EFE1" w14:textId="48433C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4115</w:t>
            </w:r>
          </w:p>
        </w:tc>
        <w:tc>
          <w:tcPr>
            <w:tcW w:w="229" w:type="pct"/>
          </w:tcPr>
          <w:p w14:paraId="77D455A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7E74D2D" w14:textId="566FA6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F8878E8" w14:textId="144450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1935A02" w14:textId="1BCB27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CF0F722" w14:textId="5BB514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E2B8EF6" w14:textId="77777777" w:rsidTr="008B0214">
        <w:tc>
          <w:tcPr>
            <w:tcW w:w="586" w:type="pct"/>
          </w:tcPr>
          <w:p w14:paraId="5EC889AE" w14:textId="681877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R4-2401360</w:t>
            </w:r>
          </w:p>
        </w:tc>
        <w:tc>
          <w:tcPr>
            <w:tcW w:w="1115" w:type="pct"/>
          </w:tcPr>
          <w:p w14:paraId="4E56BF03" w14:textId="0DBA52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Corrections to TCI states switching test cases R17</w:t>
            </w:r>
          </w:p>
        </w:tc>
        <w:tc>
          <w:tcPr>
            <w:tcW w:w="506" w:type="pct"/>
          </w:tcPr>
          <w:p w14:paraId="70EAB805" w14:textId="3FF5A8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7A2812A" w14:textId="4E4569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0421115" w14:textId="57DA5A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4116</w:t>
            </w:r>
          </w:p>
        </w:tc>
        <w:tc>
          <w:tcPr>
            <w:tcW w:w="229" w:type="pct"/>
          </w:tcPr>
          <w:p w14:paraId="719630F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9E14182" w14:textId="6EDF10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19AE0AF" w14:textId="7E95BA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DAA65D9" w14:textId="511937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D123297" w14:textId="4F658D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021F173" w14:textId="77777777" w:rsidTr="008B0214">
        <w:tc>
          <w:tcPr>
            <w:tcW w:w="586" w:type="pct"/>
          </w:tcPr>
          <w:p w14:paraId="545BDB47" w14:textId="21389B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R4-2401361</w:t>
            </w:r>
          </w:p>
        </w:tc>
        <w:tc>
          <w:tcPr>
            <w:tcW w:w="1115" w:type="pct"/>
          </w:tcPr>
          <w:p w14:paraId="62F81001" w14:textId="13BDC4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Corrections to TCI states switching test cases R18</w:t>
            </w:r>
          </w:p>
        </w:tc>
        <w:tc>
          <w:tcPr>
            <w:tcW w:w="506" w:type="pct"/>
          </w:tcPr>
          <w:p w14:paraId="618ACEB4" w14:textId="72353C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528AF27" w14:textId="7F6D56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4D423E4" w14:textId="209215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4117</w:t>
            </w:r>
          </w:p>
        </w:tc>
        <w:tc>
          <w:tcPr>
            <w:tcW w:w="229" w:type="pct"/>
          </w:tcPr>
          <w:p w14:paraId="7971A88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5C61C6" w14:textId="1F43A0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B1FAB18" w14:textId="007A45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8F37A1A" w14:textId="6DC488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FA0351A" w14:textId="27B3D1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D169CDB" w14:textId="77777777" w:rsidTr="008B0214">
        <w:tc>
          <w:tcPr>
            <w:tcW w:w="586" w:type="pct"/>
          </w:tcPr>
          <w:p w14:paraId="1798D76D" w14:textId="178C64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R4-2401363</w:t>
            </w:r>
          </w:p>
        </w:tc>
        <w:tc>
          <w:tcPr>
            <w:tcW w:w="1115" w:type="pct"/>
          </w:tcPr>
          <w:p w14:paraId="5D8D40EB" w14:textId="00071E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Correcting propagation condition of test cases not configuring Noc Rel-15</w:t>
            </w:r>
          </w:p>
        </w:tc>
        <w:tc>
          <w:tcPr>
            <w:tcW w:w="506" w:type="pct"/>
          </w:tcPr>
          <w:p w14:paraId="0F006CC9" w14:textId="2C2ACE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Qualcomm, Ericsson</w:t>
            </w:r>
          </w:p>
        </w:tc>
        <w:tc>
          <w:tcPr>
            <w:tcW w:w="280" w:type="pct"/>
          </w:tcPr>
          <w:p w14:paraId="1E5A26B3" w14:textId="01336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38B660A" w14:textId="2D357F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4118</w:t>
            </w:r>
          </w:p>
        </w:tc>
        <w:tc>
          <w:tcPr>
            <w:tcW w:w="229" w:type="pct"/>
          </w:tcPr>
          <w:p w14:paraId="15D64C4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938ED93" w14:textId="785ED1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7FEF990" w14:textId="689523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B90F5D" w14:textId="3C806A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558F149D" w14:textId="257617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1548D1C" w14:textId="77777777" w:rsidTr="008B0214">
        <w:tc>
          <w:tcPr>
            <w:tcW w:w="586" w:type="pct"/>
          </w:tcPr>
          <w:p w14:paraId="0044D87A" w14:textId="73B624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R4-2403339</w:t>
            </w:r>
          </w:p>
        </w:tc>
        <w:tc>
          <w:tcPr>
            <w:tcW w:w="1115" w:type="pct"/>
          </w:tcPr>
          <w:p w14:paraId="6C3170CD" w14:textId="2D974E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Correcting propagation condition of test cases not configuring Noc Rel-15</w:t>
            </w:r>
          </w:p>
        </w:tc>
        <w:tc>
          <w:tcPr>
            <w:tcW w:w="506" w:type="pct"/>
          </w:tcPr>
          <w:p w14:paraId="3FC146F4" w14:textId="20A7C7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Qualcomm, Ericsson</w:t>
            </w:r>
          </w:p>
        </w:tc>
        <w:tc>
          <w:tcPr>
            <w:tcW w:w="280" w:type="pct"/>
          </w:tcPr>
          <w:p w14:paraId="74CBCA3E" w14:textId="5F8EB3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91A90ED" w14:textId="00965F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4118</w:t>
            </w:r>
          </w:p>
        </w:tc>
        <w:tc>
          <w:tcPr>
            <w:tcW w:w="229" w:type="pct"/>
          </w:tcPr>
          <w:p w14:paraId="1B36BD3A" w14:textId="23DB93C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E06077B" w14:textId="39C071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859B001" w14:textId="26DDF2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C20AA7" w14:textId="2BB9C3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561F7EE9" w14:textId="10A005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3BF2A71" w14:textId="77777777" w:rsidTr="008B0214">
        <w:tc>
          <w:tcPr>
            <w:tcW w:w="586" w:type="pct"/>
          </w:tcPr>
          <w:p w14:paraId="4D8D377D" w14:textId="17CBFE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R4-2401364</w:t>
            </w:r>
          </w:p>
        </w:tc>
        <w:tc>
          <w:tcPr>
            <w:tcW w:w="1115" w:type="pct"/>
          </w:tcPr>
          <w:p w14:paraId="3D9696EB" w14:textId="07DC43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Correcting propagation condition of test cases not configuring Noc Rel-16</w:t>
            </w:r>
          </w:p>
        </w:tc>
        <w:tc>
          <w:tcPr>
            <w:tcW w:w="506" w:type="pct"/>
          </w:tcPr>
          <w:p w14:paraId="55288D69" w14:textId="28082F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Qualcomm, Ericsson</w:t>
            </w:r>
          </w:p>
        </w:tc>
        <w:tc>
          <w:tcPr>
            <w:tcW w:w="280" w:type="pct"/>
          </w:tcPr>
          <w:p w14:paraId="0FC5DF65" w14:textId="5D211A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517EEE6" w14:textId="59F662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4119</w:t>
            </w:r>
          </w:p>
        </w:tc>
        <w:tc>
          <w:tcPr>
            <w:tcW w:w="229" w:type="pct"/>
          </w:tcPr>
          <w:p w14:paraId="7234B2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BBC2ED" w14:textId="5C260D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031EC51" w14:textId="3ACE6B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43C0AF" w14:textId="1C115C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043CA93" w14:textId="612949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BFBB038" w14:textId="77777777" w:rsidTr="008B0214">
        <w:tc>
          <w:tcPr>
            <w:tcW w:w="586" w:type="pct"/>
          </w:tcPr>
          <w:p w14:paraId="76AF8495" w14:textId="21A412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R4-2401365</w:t>
            </w:r>
          </w:p>
        </w:tc>
        <w:tc>
          <w:tcPr>
            <w:tcW w:w="1115" w:type="pct"/>
          </w:tcPr>
          <w:p w14:paraId="467E3F1D" w14:textId="2E5983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Correcting propagation condition of test cases not configuring Noc Rel-17</w:t>
            </w:r>
          </w:p>
        </w:tc>
        <w:tc>
          <w:tcPr>
            <w:tcW w:w="506" w:type="pct"/>
          </w:tcPr>
          <w:p w14:paraId="74482674" w14:textId="3B07CF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Qualcomm, Ericsson</w:t>
            </w:r>
          </w:p>
        </w:tc>
        <w:tc>
          <w:tcPr>
            <w:tcW w:w="280" w:type="pct"/>
          </w:tcPr>
          <w:p w14:paraId="0EF83810" w14:textId="35B6AE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38B8478" w14:textId="3C5848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4120</w:t>
            </w:r>
          </w:p>
        </w:tc>
        <w:tc>
          <w:tcPr>
            <w:tcW w:w="229" w:type="pct"/>
          </w:tcPr>
          <w:p w14:paraId="7A65D47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F9405FD" w14:textId="21D17B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CB67607" w14:textId="7C7C01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EDAD072" w14:textId="3C41D7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B7B8075" w14:textId="44E2BF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1717E0B" w14:textId="77777777" w:rsidTr="008B0214">
        <w:tc>
          <w:tcPr>
            <w:tcW w:w="586" w:type="pct"/>
          </w:tcPr>
          <w:p w14:paraId="64E7A9AE" w14:textId="79FD28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R4-2401366</w:t>
            </w:r>
          </w:p>
        </w:tc>
        <w:tc>
          <w:tcPr>
            <w:tcW w:w="1115" w:type="pct"/>
          </w:tcPr>
          <w:p w14:paraId="26657139" w14:textId="7FFD87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Correcting propagation condition of test cases not configuring Noc Rel-18</w:t>
            </w:r>
          </w:p>
        </w:tc>
        <w:tc>
          <w:tcPr>
            <w:tcW w:w="506" w:type="pct"/>
          </w:tcPr>
          <w:p w14:paraId="1CB55899" w14:textId="3C4408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Qualcomm, Ericsson</w:t>
            </w:r>
          </w:p>
        </w:tc>
        <w:tc>
          <w:tcPr>
            <w:tcW w:w="280" w:type="pct"/>
          </w:tcPr>
          <w:p w14:paraId="7414A498" w14:textId="190E94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6FB5234" w14:textId="5F6C1A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4121</w:t>
            </w:r>
          </w:p>
        </w:tc>
        <w:tc>
          <w:tcPr>
            <w:tcW w:w="229" w:type="pct"/>
          </w:tcPr>
          <w:p w14:paraId="028D7FD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6D301F" w14:textId="514481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CDBDBC6" w14:textId="4C24F3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98B027A" w14:textId="409F7B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4EADEC8" w14:textId="414648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F8E7B9" w14:textId="77777777" w:rsidTr="008B0214">
        <w:tc>
          <w:tcPr>
            <w:tcW w:w="586" w:type="pct"/>
          </w:tcPr>
          <w:p w14:paraId="286BACBE" w14:textId="1BDE80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R4-2401367</w:t>
            </w:r>
          </w:p>
        </w:tc>
        <w:tc>
          <w:tcPr>
            <w:tcW w:w="1115" w:type="pct"/>
          </w:tcPr>
          <w:p w14:paraId="45CEB529" w14:textId="41FDDF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introducing antenna connections for 8Rx capable UEs</w:t>
            </w:r>
          </w:p>
        </w:tc>
        <w:tc>
          <w:tcPr>
            <w:tcW w:w="506" w:type="pct"/>
          </w:tcPr>
          <w:p w14:paraId="2608D251" w14:textId="436F44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B7940E6" w14:textId="1E9E59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5BB785E" w14:textId="3BCE53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4122</w:t>
            </w:r>
          </w:p>
        </w:tc>
        <w:tc>
          <w:tcPr>
            <w:tcW w:w="229" w:type="pct"/>
          </w:tcPr>
          <w:p w14:paraId="74058C8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3EE1EB2" w14:textId="7570DE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1C56ED" w14:textId="061E1C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73F87C8" w14:textId="4C4A89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86" w:type="pct"/>
          </w:tcPr>
          <w:p w14:paraId="4B48DAA6" w14:textId="62915A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C958DCA" w14:textId="77777777" w:rsidTr="008B0214">
        <w:tc>
          <w:tcPr>
            <w:tcW w:w="586" w:type="pct"/>
          </w:tcPr>
          <w:p w14:paraId="3DCFD149" w14:textId="506D62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R4-2401413</w:t>
            </w:r>
          </w:p>
        </w:tc>
        <w:tc>
          <w:tcPr>
            <w:tcW w:w="1115" w:type="pct"/>
          </w:tcPr>
          <w:p w14:paraId="689CB4F5" w14:textId="0F59C3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38.133 on SCG activation and deactivation test case</w:t>
            </w:r>
          </w:p>
        </w:tc>
        <w:tc>
          <w:tcPr>
            <w:tcW w:w="506" w:type="pct"/>
          </w:tcPr>
          <w:p w14:paraId="5ED71A3B" w14:textId="01A680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D16339B" w14:textId="6B90D7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7C6A9E8" w14:textId="2EA750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4123</w:t>
            </w:r>
          </w:p>
        </w:tc>
        <w:tc>
          <w:tcPr>
            <w:tcW w:w="229" w:type="pct"/>
          </w:tcPr>
          <w:p w14:paraId="7B7118F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D8E82C" w14:textId="63D909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84FAB6F" w14:textId="183C96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70BE27" w14:textId="675947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273BCF89" w14:textId="672B65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2E091C59" w14:textId="77777777" w:rsidTr="008B0214">
        <w:tc>
          <w:tcPr>
            <w:tcW w:w="586" w:type="pct"/>
          </w:tcPr>
          <w:p w14:paraId="3E1A5568" w14:textId="2E9144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R4-2401414</w:t>
            </w:r>
          </w:p>
        </w:tc>
        <w:tc>
          <w:tcPr>
            <w:tcW w:w="1115" w:type="pct"/>
          </w:tcPr>
          <w:p w14:paraId="134B4456" w14:textId="15EC3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38.133 on SCG activation and deactivation test case</w:t>
            </w:r>
          </w:p>
        </w:tc>
        <w:tc>
          <w:tcPr>
            <w:tcW w:w="506" w:type="pct"/>
          </w:tcPr>
          <w:p w14:paraId="49894AA5" w14:textId="234536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30166A5" w14:textId="314D87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7CBA573" w14:textId="06475D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4124</w:t>
            </w:r>
          </w:p>
        </w:tc>
        <w:tc>
          <w:tcPr>
            <w:tcW w:w="229" w:type="pct"/>
          </w:tcPr>
          <w:p w14:paraId="3A9720F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D97F8C" w14:textId="7AE671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CFEFE70" w14:textId="75AB16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D74140F" w14:textId="3F96CF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</w:t>
            </w:r>
          </w:p>
        </w:tc>
        <w:tc>
          <w:tcPr>
            <w:tcW w:w="586" w:type="pct"/>
          </w:tcPr>
          <w:p w14:paraId="49326994" w14:textId="17B0B1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B14BD08" w14:textId="77777777" w:rsidTr="008B0214">
        <w:tc>
          <w:tcPr>
            <w:tcW w:w="586" w:type="pct"/>
          </w:tcPr>
          <w:p w14:paraId="432C3443" w14:textId="25A4BB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R4-2401419</w:t>
            </w:r>
          </w:p>
        </w:tc>
        <w:tc>
          <w:tcPr>
            <w:tcW w:w="1115" w:type="pct"/>
          </w:tcPr>
          <w:p w14:paraId="11DDBD2B" w14:textId="3BC047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38.133 on RRM core requirements for Idle/Inactive measurement for Scell/SCG setup</w:t>
            </w:r>
          </w:p>
        </w:tc>
        <w:tc>
          <w:tcPr>
            <w:tcW w:w="506" w:type="pct"/>
          </w:tcPr>
          <w:p w14:paraId="02AED166" w14:textId="5A90F0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7A3E111" w14:textId="055BC0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4FE06B2" w14:textId="2BEEFE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4125</w:t>
            </w:r>
          </w:p>
        </w:tc>
        <w:tc>
          <w:tcPr>
            <w:tcW w:w="229" w:type="pct"/>
          </w:tcPr>
          <w:p w14:paraId="1053AA0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4ADC0AA" w14:textId="0AB120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C52937" w14:textId="483644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CAF0FB" w14:textId="64DF63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5A8BAA65" w14:textId="690C23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E86F9E2" w14:textId="77777777" w:rsidTr="008B0214">
        <w:tc>
          <w:tcPr>
            <w:tcW w:w="586" w:type="pct"/>
          </w:tcPr>
          <w:p w14:paraId="1FDBB445" w14:textId="2B2D2F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R4-2401420</w:t>
            </w:r>
          </w:p>
        </w:tc>
        <w:tc>
          <w:tcPr>
            <w:tcW w:w="1115" w:type="pct"/>
          </w:tcPr>
          <w:p w14:paraId="4A9F864C" w14:textId="7F7267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(NR_HST_FR1_enh-Core) Maintenance CR on IDLE mode HST UE mobility R17</w:t>
            </w:r>
          </w:p>
        </w:tc>
        <w:tc>
          <w:tcPr>
            <w:tcW w:w="506" w:type="pct"/>
          </w:tcPr>
          <w:p w14:paraId="64EFDEAC" w14:textId="62FD58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Intel Corporation</w:t>
            </w:r>
          </w:p>
        </w:tc>
        <w:tc>
          <w:tcPr>
            <w:tcW w:w="280" w:type="pct"/>
          </w:tcPr>
          <w:p w14:paraId="613E5289" w14:textId="2C272A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EF13ABF" w14:textId="758564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4126</w:t>
            </w:r>
          </w:p>
        </w:tc>
        <w:tc>
          <w:tcPr>
            <w:tcW w:w="229" w:type="pct"/>
          </w:tcPr>
          <w:p w14:paraId="7767773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7558445" w14:textId="197347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6C03EAF" w14:textId="768690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8317D78" w14:textId="235DDD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NR_HST_FR1_enh-Core</w:t>
            </w:r>
          </w:p>
        </w:tc>
        <w:tc>
          <w:tcPr>
            <w:tcW w:w="586" w:type="pct"/>
          </w:tcPr>
          <w:p w14:paraId="3DA7196B" w14:textId="62FE2F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00523D" w14:textId="77777777" w:rsidTr="008B0214">
        <w:tc>
          <w:tcPr>
            <w:tcW w:w="586" w:type="pct"/>
          </w:tcPr>
          <w:p w14:paraId="49B63702" w14:textId="095FCF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R4-2401421</w:t>
            </w:r>
          </w:p>
        </w:tc>
        <w:tc>
          <w:tcPr>
            <w:tcW w:w="1115" w:type="pct"/>
          </w:tcPr>
          <w:p w14:paraId="6E692981" w14:textId="3BB64C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(NR_HST_FR1_enh-Core) Maintenance CR on IDLE mode HST UE mobility R18</w:t>
            </w:r>
          </w:p>
        </w:tc>
        <w:tc>
          <w:tcPr>
            <w:tcW w:w="506" w:type="pct"/>
          </w:tcPr>
          <w:p w14:paraId="536A3BA3" w14:textId="5B9203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Intel Corporation</w:t>
            </w:r>
          </w:p>
        </w:tc>
        <w:tc>
          <w:tcPr>
            <w:tcW w:w="280" w:type="pct"/>
          </w:tcPr>
          <w:p w14:paraId="2D7ECD22" w14:textId="0B9908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9060EC" w14:textId="08F6EC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4127</w:t>
            </w:r>
          </w:p>
        </w:tc>
        <w:tc>
          <w:tcPr>
            <w:tcW w:w="229" w:type="pct"/>
          </w:tcPr>
          <w:p w14:paraId="61E33A3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3C3866" w14:textId="03D98E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24C8FA6" w14:textId="4C3060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E2FB10A" w14:textId="76F18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NR_HST_FR1_enh-Core</w:t>
            </w:r>
          </w:p>
        </w:tc>
        <w:tc>
          <w:tcPr>
            <w:tcW w:w="586" w:type="pct"/>
          </w:tcPr>
          <w:p w14:paraId="66A7AF63" w14:textId="2A21C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BB94871" w14:textId="77777777" w:rsidTr="008B0214">
        <w:tc>
          <w:tcPr>
            <w:tcW w:w="586" w:type="pct"/>
          </w:tcPr>
          <w:p w14:paraId="5AE1B05E" w14:textId="4E1CFA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R4-2401422</w:t>
            </w:r>
          </w:p>
        </w:tc>
        <w:tc>
          <w:tcPr>
            <w:tcW w:w="1115" w:type="pct"/>
          </w:tcPr>
          <w:p w14:paraId="1F37E682" w14:textId="48B69C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Maintenance CR on IDLE mode HST FR2 UE mobility</w:t>
            </w:r>
          </w:p>
        </w:tc>
        <w:tc>
          <w:tcPr>
            <w:tcW w:w="506" w:type="pct"/>
          </w:tcPr>
          <w:p w14:paraId="3E92D355" w14:textId="209D4E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Intel Corporation</w:t>
            </w:r>
          </w:p>
        </w:tc>
        <w:tc>
          <w:tcPr>
            <w:tcW w:w="280" w:type="pct"/>
          </w:tcPr>
          <w:p w14:paraId="21C23002" w14:textId="4DD2E9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1B8852F" w14:textId="2F4906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4128</w:t>
            </w:r>
          </w:p>
        </w:tc>
        <w:tc>
          <w:tcPr>
            <w:tcW w:w="229" w:type="pct"/>
          </w:tcPr>
          <w:p w14:paraId="0EDA285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4ADB16" w14:textId="1F8ED0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CC3C563" w14:textId="44E0E1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D786479" w14:textId="023E0E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NR_HST_FR2_enh-Core</w:t>
            </w:r>
          </w:p>
        </w:tc>
        <w:tc>
          <w:tcPr>
            <w:tcW w:w="586" w:type="pct"/>
          </w:tcPr>
          <w:p w14:paraId="7EB33305" w14:textId="21C1F2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233519C9" w14:textId="77777777" w:rsidTr="008B0214">
        <w:tc>
          <w:tcPr>
            <w:tcW w:w="586" w:type="pct"/>
          </w:tcPr>
          <w:p w14:paraId="7656F088" w14:textId="472AEB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R4-2401426</w:t>
            </w:r>
          </w:p>
        </w:tc>
        <w:tc>
          <w:tcPr>
            <w:tcW w:w="1115" w:type="pct"/>
          </w:tcPr>
          <w:p w14:paraId="00569463" w14:textId="5489BE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Maintenance CR on interruption requirements for measurements without gap</w:t>
            </w:r>
          </w:p>
        </w:tc>
        <w:tc>
          <w:tcPr>
            <w:tcW w:w="506" w:type="pct"/>
          </w:tcPr>
          <w:p w14:paraId="14873A90" w14:textId="4361ED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Intel Corporation</w:t>
            </w:r>
          </w:p>
        </w:tc>
        <w:tc>
          <w:tcPr>
            <w:tcW w:w="280" w:type="pct"/>
          </w:tcPr>
          <w:p w14:paraId="22DE5A51" w14:textId="1EDB02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73B9984" w14:textId="5307C8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4129</w:t>
            </w:r>
          </w:p>
        </w:tc>
        <w:tc>
          <w:tcPr>
            <w:tcW w:w="229" w:type="pct"/>
          </w:tcPr>
          <w:p w14:paraId="547D42E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7D8677" w14:textId="6C9415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E9C738C" w14:textId="07F9DB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309A66B" w14:textId="1755C8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74420134" w14:textId="50EE79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28651B0" w14:textId="77777777" w:rsidTr="008B0214">
        <w:tc>
          <w:tcPr>
            <w:tcW w:w="586" w:type="pct"/>
          </w:tcPr>
          <w:p w14:paraId="698BFDC9" w14:textId="55F8B4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R4-2403262</w:t>
            </w:r>
          </w:p>
        </w:tc>
        <w:tc>
          <w:tcPr>
            <w:tcW w:w="1115" w:type="pct"/>
          </w:tcPr>
          <w:p w14:paraId="3A93F651" w14:textId="4130F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Maintenance CR on interruption requirements for measurements without gap</w:t>
            </w:r>
          </w:p>
        </w:tc>
        <w:tc>
          <w:tcPr>
            <w:tcW w:w="506" w:type="pct"/>
          </w:tcPr>
          <w:p w14:paraId="595D4349" w14:textId="0EFF1C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Intel Corporation</w:t>
            </w:r>
          </w:p>
        </w:tc>
        <w:tc>
          <w:tcPr>
            <w:tcW w:w="280" w:type="pct"/>
          </w:tcPr>
          <w:p w14:paraId="69EB3AC2" w14:textId="6BE64A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03A0C42" w14:textId="7CC87C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4129</w:t>
            </w:r>
          </w:p>
        </w:tc>
        <w:tc>
          <w:tcPr>
            <w:tcW w:w="229" w:type="pct"/>
          </w:tcPr>
          <w:p w14:paraId="4DF4E30B" w14:textId="3264534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6B6F723" w14:textId="4DDB1D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33CF48" w14:textId="6A1195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A3E7A2" w14:textId="3F99DE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64F9E9AC" w14:textId="0D0815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08874B26" w14:textId="77777777" w:rsidTr="008B0214">
        <w:tc>
          <w:tcPr>
            <w:tcW w:w="586" w:type="pct"/>
          </w:tcPr>
          <w:p w14:paraId="73034D1B" w14:textId="495AB6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R4-2401429</w:t>
            </w:r>
          </w:p>
        </w:tc>
        <w:tc>
          <w:tcPr>
            <w:tcW w:w="1115" w:type="pct"/>
          </w:tcPr>
          <w:p w14:paraId="60B20742" w14:textId="3817B0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Maintenance CR on NES RRM requirements</w:t>
            </w:r>
          </w:p>
        </w:tc>
        <w:tc>
          <w:tcPr>
            <w:tcW w:w="506" w:type="pct"/>
          </w:tcPr>
          <w:p w14:paraId="28CD51F5" w14:textId="7FD734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Intel Corporation</w:t>
            </w:r>
          </w:p>
        </w:tc>
        <w:tc>
          <w:tcPr>
            <w:tcW w:w="280" w:type="pct"/>
          </w:tcPr>
          <w:p w14:paraId="67CDFBD1" w14:textId="7E12D2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4427CA1" w14:textId="3319D4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4130</w:t>
            </w:r>
          </w:p>
        </w:tc>
        <w:tc>
          <w:tcPr>
            <w:tcW w:w="229" w:type="pct"/>
          </w:tcPr>
          <w:p w14:paraId="65B4286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7F7B58" w14:textId="00EF4D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ABBD13" w14:textId="778B42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B81877F" w14:textId="3485BD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33380E3F" w14:textId="09CC29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47B3037" w14:textId="77777777" w:rsidTr="008B0214">
        <w:tc>
          <w:tcPr>
            <w:tcW w:w="586" w:type="pct"/>
          </w:tcPr>
          <w:p w14:paraId="6C3A0978" w14:textId="64F593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R4-2403332</w:t>
            </w:r>
          </w:p>
        </w:tc>
        <w:tc>
          <w:tcPr>
            <w:tcW w:w="1115" w:type="pct"/>
          </w:tcPr>
          <w:p w14:paraId="098A20CE" w14:textId="3C3160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Maintenance CR on NES RRM requirements</w:t>
            </w:r>
          </w:p>
        </w:tc>
        <w:tc>
          <w:tcPr>
            <w:tcW w:w="506" w:type="pct"/>
          </w:tcPr>
          <w:p w14:paraId="13193B02" w14:textId="4D4BFF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Intel Corporation</w:t>
            </w:r>
          </w:p>
        </w:tc>
        <w:tc>
          <w:tcPr>
            <w:tcW w:w="280" w:type="pct"/>
          </w:tcPr>
          <w:p w14:paraId="49F969BB" w14:textId="7790C2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05A1902" w14:textId="079372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4130</w:t>
            </w:r>
          </w:p>
        </w:tc>
        <w:tc>
          <w:tcPr>
            <w:tcW w:w="229" w:type="pct"/>
          </w:tcPr>
          <w:p w14:paraId="1B7E0EB0" w14:textId="3EA878B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E0628D1" w14:textId="602B04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D58A899" w14:textId="6D475A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D48EB25" w14:textId="655BB9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Netw_Energy_NR-Core</w:t>
            </w:r>
          </w:p>
        </w:tc>
        <w:tc>
          <w:tcPr>
            <w:tcW w:w="586" w:type="pct"/>
          </w:tcPr>
          <w:p w14:paraId="6171C40E" w14:textId="0AF204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1D392B1" w14:textId="77777777" w:rsidTr="008B0214">
        <w:tc>
          <w:tcPr>
            <w:tcW w:w="586" w:type="pct"/>
          </w:tcPr>
          <w:p w14:paraId="16C7E485" w14:textId="0CAF7B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R4-2401443</w:t>
            </w:r>
          </w:p>
        </w:tc>
        <w:tc>
          <w:tcPr>
            <w:tcW w:w="1115" w:type="pct"/>
          </w:tcPr>
          <w:p w14:paraId="0D968F59" w14:textId="43257A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PSCell addition delay requirements</w:t>
            </w:r>
          </w:p>
        </w:tc>
        <w:tc>
          <w:tcPr>
            <w:tcW w:w="506" w:type="pct"/>
          </w:tcPr>
          <w:p w14:paraId="6405F251" w14:textId="0FDDD7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32DF4FA" w14:textId="4CA76D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51BF5B6" w14:textId="4E2277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4131</w:t>
            </w:r>
          </w:p>
        </w:tc>
        <w:tc>
          <w:tcPr>
            <w:tcW w:w="229" w:type="pct"/>
          </w:tcPr>
          <w:p w14:paraId="3CAE074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B593508" w14:textId="1B3E8D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546DBE" w14:textId="49C889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02D2FC" w14:textId="2D5961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6964F9E4" w14:textId="58FC0B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976079" w14:textId="77777777" w:rsidTr="008B0214">
        <w:tc>
          <w:tcPr>
            <w:tcW w:w="586" w:type="pct"/>
          </w:tcPr>
          <w:p w14:paraId="13C0AD2B" w14:textId="2C5CF1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R4-2401444</w:t>
            </w:r>
          </w:p>
        </w:tc>
        <w:tc>
          <w:tcPr>
            <w:tcW w:w="1115" w:type="pct"/>
          </w:tcPr>
          <w:p w14:paraId="61C00690" w14:textId="04B04D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PSCell addition delay requirements</w:t>
            </w:r>
          </w:p>
        </w:tc>
        <w:tc>
          <w:tcPr>
            <w:tcW w:w="506" w:type="pct"/>
          </w:tcPr>
          <w:p w14:paraId="1EC8A824" w14:textId="7A8784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2E74127" w14:textId="3BE461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CBB2100" w14:textId="43887B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4132</w:t>
            </w:r>
          </w:p>
        </w:tc>
        <w:tc>
          <w:tcPr>
            <w:tcW w:w="229" w:type="pct"/>
          </w:tcPr>
          <w:p w14:paraId="41EDE0C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D61693" w14:textId="660991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92CFA23" w14:textId="18216C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D8510C4" w14:textId="554366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4E11961" w14:textId="15C73C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D296374" w14:textId="77777777" w:rsidTr="008B0214">
        <w:tc>
          <w:tcPr>
            <w:tcW w:w="586" w:type="pct"/>
          </w:tcPr>
          <w:p w14:paraId="6BABEF0C" w14:textId="07D909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R4-2401445</w:t>
            </w:r>
          </w:p>
        </w:tc>
        <w:tc>
          <w:tcPr>
            <w:tcW w:w="1115" w:type="pct"/>
          </w:tcPr>
          <w:p w14:paraId="3DFE7DC5" w14:textId="2C3BE1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(LTE_NR_DC_CA_enh-Core) CR to correct Inactive mode CA/DC measurement requirements</w:t>
            </w:r>
          </w:p>
        </w:tc>
        <w:tc>
          <w:tcPr>
            <w:tcW w:w="506" w:type="pct"/>
          </w:tcPr>
          <w:p w14:paraId="672BC34F" w14:textId="103E40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4F09840" w14:textId="3F30E0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D0D8DF6" w14:textId="5132CB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4133</w:t>
            </w:r>
          </w:p>
        </w:tc>
        <w:tc>
          <w:tcPr>
            <w:tcW w:w="229" w:type="pct"/>
          </w:tcPr>
          <w:p w14:paraId="3C0C17D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FB8E83" w14:textId="24C81F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B9717A5" w14:textId="2C779C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730FE7" w14:textId="03B28C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LTE_NR_DC_CA_enh-Core</w:t>
            </w:r>
          </w:p>
        </w:tc>
        <w:tc>
          <w:tcPr>
            <w:tcW w:w="586" w:type="pct"/>
          </w:tcPr>
          <w:p w14:paraId="3F35C73E" w14:textId="73B3ED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34A3E6" w14:textId="77777777" w:rsidTr="008B0214">
        <w:tc>
          <w:tcPr>
            <w:tcW w:w="586" w:type="pct"/>
          </w:tcPr>
          <w:p w14:paraId="669A7527" w14:textId="14806E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R4-2401446</w:t>
            </w:r>
          </w:p>
        </w:tc>
        <w:tc>
          <w:tcPr>
            <w:tcW w:w="1115" w:type="pct"/>
          </w:tcPr>
          <w:p w14:paraId="4E8D509A" w14:textId="1E2654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(LTE_NR_DC_CA_enh-Core) CR to correct Inactive mode CA/DC measurement requirements</w:t>
            </w:r>
          </w:p>
        </w:tc>
        <w:tc>
          <w:tcPr>
            <w:tcW w:w="506" w:type="pct"/>
          </w:tcPr>
          <w:p w14:paraId="1E5A1251" w14:textId="3F74FA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07D7643" w14:textId="05C32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82E8ABB" w14:textId="2AA6AB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4134</w:t>
            </w:r>
          </w:p>
        </w:tc>
        <w:tc>
          <w:tcPr>
            <w:tcW w:w="229" w:type="pct"/>
          </w:tcPr>
          <w:p w14:paraId="5C8D101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AEED5E" w14:textId="56FCB7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3D4ECAB" w14:textId="38209E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A881477" w14:textId="566C94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LTE_NR_DC_CA_enh-Core</w:t>
            </w:r>
          </w:p>
        </w:tc>
        <w:tc>
          <w:tcPr>
            <w:tcW w:w="586" w:type="pct"/>
          </w:tcPr>
          <w:p w14:paraId="018609DA" w14:textId="1E8D89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44FA13" w14:textId="77777777" w:rsidTr="008B0214">
        <w:tc>
          <w:tcPr>
            <w:tcW w:w="586" w:type="pct"/>
          </w:tcPr>
          <w:p w14:paraId="038251ED" w14:textId="733A97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R4-2401447</w:t>
            </w:r>
          </w:p>
        </w:tc>
        <w:tc>
          <w:tcPr>
            <w:tcW w:w="1115" w:type="pct"/>
          </w:tcPr>
          <w:p w14:paraId="398DA433" w14:textId="29C37F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(LTE_NR_DC_CA_enh-Core) CR to correct Inactive mode CA/DC measurement requirements</w:t>
            </w:r>
          </w:p>
        </w:tc>
        <w:tc>
          <w:tcPr>
            <w:tcW w:w="506" w:type="pct"/>
          </w:tcPr>
          <w:p w14:paraId="09E10DB9" w14:textId="4BEC63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9D839D7" w14:textId="46ABE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72FB976" w14:textId="4B77A7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4135</w:t>
            </w:r>
          </w:p>
        </w:tc>
        <w:tc>
          <w:tcPr>
            <w:tcW w:w="229" w:type="pct"/>
          </w:tcPr>
          <w:p w14:paraId="1CEA9A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F43F68F" w14:textId="4852B9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D56C9D5" w14:textId="28971C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589A9DA" w14:textId="481A74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LTE_NR_DC_CA_enh-Core</w:t>
            </w:r>
          </w:p>
        </w:tc>
        <w:tc>
          <w:tcPr>
            <w:tcW w:w="586" w:type="pct"/>
          </w:tcPr>
          <w:p w14:paraId="2D45CFE3" w14:textId="39E33C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834BE4A" w14:textId="77777777" w:rsidTr="008B0214">
        <w:tc>
          <w:tcPr>
            <w:tcW w:w="586" w:type="pct"/>
          </w:tcPr>
          <w:p w14:paraId="1C99F0F6" w14:textId="5A7501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R4-2401448</w:t>
            </w:r>
          </w:p>
        </w:tc>
        <w:tc>
          <w:tcPr>
            <w:tcW w:w="1115" w:type="pct"/>
          </w:tcPr>
          <w:p w14:paraId="58BDD5F9" w14:textId="55C216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 CR to correct HO with PSCell delay requirements</w:t>
            </w:r>
          </w:p>
        </w:tc>
        <w:tc>
          <w:tcPr>
            <w:tcW w:w="506" w:type="pct"/>
          </w:tcPr>
          <w:p w14:paraId="05C68BAD" w14:textId="11E695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CE913A3" w14:textId="560612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4A31901" w14:textId="41EDA1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4136</w:t>
            </w:r>
          </w:p>
        </w:tc>
        <w:tc>
          <w:tcPr>
            <w:tcW w:w="229" w:type="pct"/>
          </w:tcPr>
          <w:p w14:paraId="0002E51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A1BD098" w14:textId="544B56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81E08E5" w14:textId="695506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3483146" w14:textId="7DDD6C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6397235E" w14:textId="329E7E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0E5EA3" w14:textId="77777777" w:rsidTr="008B0214">
        <w:tc>
          <w:tcPr>
            <w:tcW w:w="586" w:type="pct"/>
          </w:tcPr>
          <w:p w14:paraId="10D36887" w14:textId="4A514E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R4-2401449</w:t>
            </w:r>
          </w:p>
        </w:tc>
        <w:tc>
          <w:tcPr>
            <w:tcW w:w="1115" w:type="pct"/>
          </w:tcPr>
          <w:p w14:paraId="195DB985" w14:textId="2C4278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 CR to correct HO with PSCell delay requirements</w:t>
            </w:r>
          </w:p>
        </w:tc>
        <w:tc>
          <w:tcPr>
            <w:tcW w:w="506" w:type="pct"/>
          </w:tcPr>
          <w:p w14:paraId="3BA2D8D1" w14:textId="0D0C93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16497EC" w14:textId="367A1A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B253C4F" w14:textId="055969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4137</w:t>
            </w:r>
          </w:p>
        </w:tc>
        <w:tc>
          <w:tcPr>
            <w:tcW w:w="229" w:type="pct"/>
          </w:tcPr>
          <w:p w14:paraId="1E877B0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880E64" w14:textId="522A1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49CF169" w14:textId="33BF4F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3E6363E" w14:textId="4D6932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51BBADFB" w14:textId="57CDB8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34D3E29" w14:textId="77777777" w:rsidTr="008B0214">
        <w:tc>
          <w:tcPr>
            <w:tcW w:w="586" w:type="pct"/>
          </w:tcPr>
          <w:p w14:paraId="32D67E91" w14:textId="355672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R4-2401450</w:t>
            </w:r>
          </w:p>
        </w:tc>
        <w:tc>
          <w:tcPr>
            <w:tcW w:w="1115" w:type="pct"/>
          </w:tcPr>
          <w:p w14:paraId="69C25D23" w14:textId="506BD1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and clarify Rel-15 TCI state switching delay requirements</w:t>
            </w:r>
          </w:p>
        </w:tc>
        <w:tc>
          <w:tcPr>
            <w:tcW w:w="506" w:type="pct"/>
          </w:tcPr>
          <w:p w14:paraId="607BE719" w14:textId="535BCF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C5D8CB1" w14:textId="042FA1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BEB1746" w14:textId="324F5B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4138</w:t>
            </w:r>
          </w:p>
        </w:tc>
        <w:tc>
          <w:tcPr>
            <w:tcW w:w="229" w:type="pct"/>
          </w:tcPr>
          <w:p w14:paraId="04E8C26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75D715" w14:textId="29729C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3C92448" w14:textId="2CDA18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81CE7A" w14:textId="45EEE9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CDADC96" w14:textId="798A0C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2084CBD" w14:textId="77777777" w:rsidTr="008B0214">
        <w:tc>
          <w:tcPr>
            <w:tcW w:w="586" w:type="pct"/>
          </w:tcPr>
          <w:p w14:paraId="7922C638" w14:textId="1374A5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R4-2403412</w:t>
            </w:r>
          </w:p>
        </w:tc>
        <w:tc>
          <w:tcPr>
            <w:tcW w:w="1115" w:type="pct"/>
          </w:tcPr>
          <w:p w14:paraId="461B5BFD" w14:textId="7CFE5B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and clarify Rel-15 TCI state switching delay requirements</w:t>
            </w:r>
          </w:p>
        </w:tc>
        <w:tc>
          <w:tcPr>
            <w:tcW w:w="506" w:type="pct"/>
          </w:tcPr>
          <w:p w14:paraId="22A4C650" w14:textId="450B98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658B6E4" w14:textId="68EF9B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46D1BC6" w14:textId="4B2775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4138</w:t>
            </w:r>
          </w:p>
        </w:tc>
        <w:tc>
          <w:tcPr>
            <w:tcW w:w="229" w:type="pct"/>
          </w:tcPr>
          <w:p w14:paraId="58CF57B1" w14:textId="43D3BD5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563F632" w14:textId="2D1386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6E8AE4A" w14:textId="611CAD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773035C" w14:textId="24314F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025495ED" w14:textId="12B149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8752E46" w14:textId="77777777" w:rsidTr="008B0214">
        <w:tc>
          <w:tcPr>
            <w:tcW w:w="586" w:type="pct"/>
          </w:tcPr>
          <w:p w14:paraId="4185EE0E" w14:textId="027CF6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R4-2401451</w:t>
            </w:r>
          </w:p>
        </w:tc>
        <w:tc>
          <w:tcPr>
            <w:tcW w:w="1115" w:type="pct"/>
          </w:tcPr>
          <w:p w14:paraId="4A0A77C3" w14:textId="0EF7C9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and clarify Rel-15 TCI state switching delay requirements</w:t>
            </w:r>
          </w:p>
        </w:tc>
        <w:tc>
          <w:tcPr>
            <w:tcW w:w="506" w:type="pct"/>
          </w:tcPr>
          <w:p w14:paraId="0EA1442B" w14:textId="5306AE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BC0CE4E" w14:textId="42725E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EB77861" w14:textId="389092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4139</w:t>
            </w:r>
          </w:p>
        </w:tc>
        <w:tc>
          <w:tcPr>
            <w:tcW w:w="229" w:type="pct"/>
          </w:tcPr>
          <w:p w14:paraId="2F91E64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B3AE3E5" w14:textId="1D61E1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D4575F8" w14:textId="4F0DE2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CCBAAA0" w14:textId="62B16F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C5D7598" w14:textId="4C034B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4B39180" w14:textId="77777777" w:rsidTr="008B0214">
        <w:tc>
          <w:tcPr>
            <w:tcW w:w="586" w:type="pct"/>
          </w:tcPr>
          <w:p w14:paraId="50EDA1DB" w14:textId="17E196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R4-2401452</w:t>
            </w:r>
          </w:p>
        </w:tc>
        <w:tc>
          <w:tcPr>
            <w:tcW w:w="1115" w:type="pct"/>
          </w:tcPr>
          <w:p w14:paraId="47672B65" w14:textId="446790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and clarify Rel-15 TCI state switching delay requirements</w:t>
            </w:r>
          </w:p>
        </w:tc>
        <w:tc>
          <w:tcPr>
            <w:tcW w:w="506" w:type="pct"/>
          </w:tcPr>
          <w:p w14:paraId="5BF89D8D" w14:textId="542A39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BC11E95" w14:textId="72EF8B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ABF3DB3" w14:textId="6AD9CB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4140</w:t>
            </w:r>
          </w:p>
        </w:tc>
        <w:tc>
          <w:tcPr>
            <w:tcW w:w="229" w:type="pct"/>
          </w:tcPr>
          <w:p w14:paraId="45AEFA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D5B7B1" w14:textId="40709E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5F4E062" w14:textId="3B818E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E50FCB2" w14:textId="7456F1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13FB247D" w14:textId="467C80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89FCB8" w14:textId="77777777" w:rsidTr="008B0214">
        <w:tc>
          <w:tcPr>
            <w:tcW w:w="586" w:type="pct"/>
          </w:tcPr>
          <w:p w14:paraId="63FCE9E2" w14:textId="57B0F4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R4-2401453</w:t>
            </w:r>
          </w:p>
        </w:tc>
        <w:tc>
          <w:tcPr>
            <w:tcW w:w="1115" w:type="pct"/>
          </w:tcPr>
          <w:p w14:paraId="78A56EFF" w14:textId="3AA02A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to correct and clarify Rel-15 TCI state switching delay requirements</w:t>
            </w:r>
          </w:p>
        </w:tc>
        <w:tc>
          <w:tcPr>
            <w:tcW w:w="506" w:type="pct"/>
          </w:tcPr>
          <w:p w14:paraId="7DA01C0D" w14:textId="2D8AD7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26122D3" w14:textId="427643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381B51E" w14:textId="4E0EA1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4141</w:t>
            </w:r>
          </w:p>
        </w:tc>
        <w:tc>
          <w:tcPr>
            <w:tcW w:w="229" w:type="pct"/>
          </w:tcPr>
          <w:p w14:paraId="020E302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59C9AA" w14:textId="226610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09A70E1" w14:textId="408A78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FE9245C" w14:textId="1B44C1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E248EDF" w14:textId="37AF8D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466758" w14:textId="77777777" w:rsidTr="008B0214">
        <w:tc>
          <w:tcPr>
            <w:tcW w:w="586" w:type="pct"/>
          </w:tcPr>
          <w:p w14:paraId="7611F681" w14:textId="6EF78A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R4-2401455</w:t>
            </w:r>
          </w:p>
        </w:tc>
        <w:tc>
          <w:tcPr>
            <w:tcW w:w="1115" w:type="pct"/>
          </w:tcPr>
          <w:p w14:paraId="2A2AA25C" w14:textId="297956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to 38.133 Rel-17 Cat-F for GNSS margin removed from the test requirement</w:t>
            </w:r>
          </w:p>
        </w:tc>
        <w:tc>
          <w:tcPr>
            <w:tcW w:w="506" w:type="pct"/>
          </w:tcPr>
          <w:p w14:paraId="40A37013" w14:textId="2EED6F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590F5BC6" w14:textId="65D37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D4090B9" w14:textId="7DBB9B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4142</w:t>
            </w:r>
          </w:p>
        </w:tc>
        <w:tc>
          <w:tcPr>
            <w:tcW w:w="229" w:type="pct"/>
          </w:tcPr>
          <w:p w14:paraId="70FCE23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7F7675" w14:textId="214C7D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4F02093" w14:textId="0E7CE6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B1E787A" w14:textId="68A77C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4B00A853" w14:textId="7C643E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059E746" w14:textId="77777777" w:rsidTr="008B0214">
        <w:tc>
          <w:tcPr>
            <w:tcW w:w="586" w:type="pct"/>
          </w:tcPr>
          <w:p w14:paraId="770F2CBD" w14:textId="440A52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R4-2401456</w:t>
            </w:r>
          </w:p>
        </w:tc>
        <w:tc>
          <w:tcPr>
            <w:tcW w:w="1115" w:type="pct"/>
          </w:tcPr>
          <w:p w14:paraId="1C344CC4" w14:textId="5AFE87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to 38.133 Rel-18 Cat-A for GNSS margin removed from the test requirement</w:t>
            </w:r>
          </w:p>
        </w:tc>
        <w:tc>
          <w:tcPr>
            <w:tcW w:w="506" w:type="pct"/>
          </w:tcPr>
          <w:p w14:paraId="1D71C9A8" w14:textId="719D16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3151EC54" w14:textId="327E43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EE41222" w14:textId="30FCD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4143</w:t>
            </w:r>
          </w:p>
        </w:tc>
        <w:tc>
          <w:tcPr>
            <w:tcW w:w="229" w:type="pct"/>
          </w:tcPr>
          <w:p w14:paraId="7E985DF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5AC998" w14:textId="6EBF1A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3F48A7C" w14:textId="34605E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7718EB6" w14:textId="70172C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0A7CC9E4" w14:textId="44075B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EF49A22" w14:textId="77777777" w:rsidTr="008B0214">
        <w:tc>
          <w:tcPr>
            <w:tcW w:w="586" w:type="pct"/>
          </w:tcPr>
          <w:p w14:paraId="0E6598AB" w14:textId="08CA0C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R4-2401460</w:t>
            </w:r>
          </w:p>
        </w:tc>
        <w:tc>
          <w:tcPr>
            <w:tcW w:w="1115" w:type="pct"/>
          </w:tcPr>
          <w:p w14:paraId="6A9E87C6" w14:textId="4A48B8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corrections for FR2 inter-band SCell activation TC – R16</w:t>
            </w:r>
          </w:p>
        </w:tc>
        <w:tc>
          <w:tcPr>
            <w:tcW w:w="506" w:type="pct"/>
          </w:tcPr>
          <w:p w14:paraId="5ECBA4D9" w14:textId="62D079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5800494" w14:textId="72D64F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B3C833F" w14:textId="22A68F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4144</w:t>
            </w:r>
          </w:p>
        </w:tc>
        <w:tc>
          <w:tcPr>
            <w:tcW w:w="229" w:type="pct"/>
          </w:tcPr>
          <w:p w14:paraId="3B83EDC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46396C" w14:textId="6AE31F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415B24F" w14:textId="263FB6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F6664E0" w14:textId="7551D3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7638DFF4" w14:textId="5F2C2F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5415AC4" w14:textId="77777777" w:rsidTr="008B0214">
        <w:tc>
          <w:tcPr>
            <w:tcW w:w="586" w:type="pct"/>
          </w:tcPr>
          <w:p w14:paraId="1C0262B1" w14:textId="3743B7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R4-2403421</w:t>
            </w:r>
          </w:p>
        </w:tc>
        <w:tc>
          <w:tcPr>
            <w:tcW w:w="1115" w:type="pct"/>
          </w:tcPr>
          <w:p w14:paraId="2290EA8F" w14:textId="3BD7B0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corrections for FR2 inter-band SCell activation TC – R16</w:t>
            </w:r>
          </w:p>
        </w:tc>
        <w:tc>
          <w:tcPr>
            <w:tcW w:w="506" w:type="pct"/>
          </w:tcPr>
          <w:p w14:paraId="2C8323A7" w14:textId="5C8DFB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DFB7DE2" w14:textId="4DE99E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4191420" w14:textId="167274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4144</w:t>
            </w:r>
          </w:p>
        </w:tc>
        <w:tc>
          <w:tcPr>
            <w:tcW w:w="229" w:type="pct"/>
          </w:tcPr>
          <w:p w14:paraId="01260557" w14:textId="3FE5C6E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AA79BDF" w14:textId="6D0D81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B137581" w14:textId="3A2B6B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48FC3BF" w14:textId="2EC8B2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0A554B95" w14:textId="646AE8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2B3C98F" w14:textId="77777777" w:rsidTr="008B0214">
        <w:tc>
          <w:tcPr>
            <w:tcW w:w="586" w:type="pct"/>
          </w:tcPr>
          <w:p w14:paraId="3E29C1D1" w14:textId="364854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R4-2401461</w:t>
            </w:r>
          </w:p>
        </w:tc>
        <w:tc>
          <w:tcPr>
            <w:tcW w:w="1115" w:type="pct"/>
          </w:tcPr>
          <w:p w14:paraId="62FD5773" w14:textId="0FDBE5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corrections for FR2 inter-band SCell activation TC – R17</w:t>
            </w:r>
          </w:p>
        </w:tc>
        <w:tc>
          <w:tcPr>
            <w:tcW w:w="506" w:type="pct"/>
          </w:tcPr>
          <w:p w14:paraId="2C10BF87" w14:textId="020E2A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9907556" w14:textId="747A80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5F22F2B" w14:textId="1A9615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4145</w:t>
            </w:r>
          </w:p>
        </w:tc>
        <w:tc>
          <w:tcPr>
            <w:tcW w:w="229" w:type="pct"/>
          </w:tcPr>
          <w:p w14:paraId="4708770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CB7C1F" w14:textId="0ABA23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B6581A9" w14:textId="21EFB0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02C0669" w14:textId="0340B2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13FED811" w14:textId="640F3D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8F74427" w14:textId="77777777" w:rsidTr="008B0214">
        <w:tc>
          <w:tcPr>
            <w:tcW w:w="586" w:type="pct"/>
          </w:tcPr>
          <w:p w14:paraId="4F56D55A" w14:textId="70FE71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R4-2401462</w:t>
            </w:r>
          </w:p>
        </w:tc>
        <w:tc>
          <w:tcPr>
            <w:tcW w:w="1115" w:type="pct"/>
          </w:tcPr>
          <w:p w14:paraId="5143B908" w14:textId="6C4599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(NR_RRM_enh-Perf) corrections for FR2 inter-band SCell activation TC – R18</w:t>
            </w:r>
          </w:p>
        </w:tc>
        <w:tc>
          <w:tcPr>
            <w:tcW w:w="506" w:type="pct"/>
          </w:tcPr>
          <w:p w14:paraId="2E1E51DB" w14:textId="45155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C371241" w14:textId="5EA0E7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7C41D55" w14:textId="5DDC9A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4146</w:t>
            </w:r>
          </w:p>
        </w:tc>
        <w:tc>
          <w:tcPr>
            <w:tcW w:w="229" w:type="pct"/>
          </w:tcPr>
          <w:p w14:paraId="49A617E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3F0B4F8" w14:textId="732395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45B47B7" w14:textId="3723B4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CDB051A" w14:textId="6FC67F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NR_RRM_enh-Perf</w:t>
            </w:r>
          </w:p>
        </w:tc>
        <w:tc>
          <w:tcPr>
            <w:tcW w:w="586" w:type="pct"/>
          </w:tcPr>
          <w:p w14:paraId="795FBD8A" w14:textId="2D1138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AA3DAD2" w14:textId="77777777" w:rsidTr="008B0214">
        <w:tc>
          <w:tcPr>
            <w:tcW w:w="586" w:type="pct"/>
          </w:tcPr>
          <w:p w14:paraId="714B06EE" w14:textId="3B0E7A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R4-2401584</w:t>
            </w:r>
          </w:p>
        </w:tc>
        <w:tc>
          <w:tcPr>
            <w:tcW w:w="1115" w:type="pct"/>
          </w:tcPr>
          <w:p w14:paraId="6655DF7B" w14:textId="357728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[NR_MG_enh-Perf] Maintenance CR for MGE perf part R17</w:t>
            </w:r>
          </w:p>
        </w:tc>
        <w:tc>
          <w:tcPr>
            <w:tcW w:w="506" w:type="pct"/>
          </w:tcPr>
          <w:p w14:paraId="076B57D1" w14:textId="375D78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Anritsu</w:t>
            </w:r>
          </w:p>
        </w:tc>
        <w:tc>
          <w:tcPr>
            <w:tcW w:w="280" w:type="pct"/>
          </w:tcPr>
          <w:p w14:paraId="3C149025" w14:textId="17D58D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BEA9D26" w14:textId="76A93F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4147</w:t>
            </w:r>
          </w:p>
        </w:tc>
        <w:tc>
          <w:tcPr>
            <w:tcW w:w="229" w:type="pct"/>
          </w:tcPr>
          <w:p w14:paraId="729BC67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19D99C" w14:textId="55EE46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BE24CA" w14:textId="311F6B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0964188" w14:textId="1D6496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NR_MG_enh-Perf</w:t>
            </w:r>
          </w:p>
        </w:tc>
        <w:tc>
          <w:tcPr>
            <w:tcW w:w="586" w:type="pct"/>
          </w:tcPr>
          <w:p w14:paraId="4F5CEAAD" w14:textId="36DD87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7E8E698" w14:textId="77777777" w:rsidTr="008B0214">
        <w:tc>
          <w:tcPr>
            <w:tcW w:w="586" w:type="pct"/>
          </w:tcPr>
          <w:p w14:paraId="1480C088" w14:textId="4CE343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R4-2403425</w:t>
            </w:r>
          </w:p>
        </w:tc>
        <w:tc>
          <w:tcPr>
            <w:tcW w:w="1115" w:type="pct"/>
          </w:tcPr>
          <w:p w14:paraId="2A66CB5E" w14:textId="45A1E0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[NR_MG_enh-Perf] Maintenance CR for MGE perf part R17</w:t>
            </w:r>
          </w:p>
        </w:tc>
        <w:tc>
          <w:tcPr>
            <w:tcW w:w="506" w:type="pct"/>
          </w:tcPr>
          <w:p w14:paraId="4494A433" w14:textId="6E3A7E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Anritsu</w:t>
            </w:r>
          </w:p>
        </w:tc>
        <w:tc>
          <w:tcPr>
            <w:tcW w:w="280" w:type="pct"/>
          </w:tcPr>
          <w:p w14:paraId="156C0435" w14:textId="551F66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BEA2A43" w14:textId="30A26E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4147</w:t>
            </w:r>
          </w:p>
        </w:tc>
        <w:tc>
          <w:tcPr>
            <w:tcW w:w="229" w:type="pct"/>
          </w:tcPr>
          <w:p w14:paraId="11643159" w14:textId="627FC33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BC5D11D" w14:textId="5A7124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EF41EB2" w14:textId="419C62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4A98B5" w14:textId="2788EB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NR_MG_enh-Perf</w:t>
            </w:r>
          </w:p>
        </w:tc>
        <w:tc>
          <w:tcPr>
            <w:tcW w:w="586" w:type="pct"/>
          </w:tcPr>
          <w:p w14:paraId="26D1564F" w14:textId="4AAD87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50D55EE" w14:textId="77777777" w:rsidTr="008B0214">
        <w:tc>
          <w:tcPr>
            <w:tcW w:w="586" w:type="pct"/>
          </w:tcPr>
          <w:p w14:paraId="572B29E4" w14:textId="0BA657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R4-2401585</w:t>
            </w:r>
          </w:p>
        </w:tc>
        <w:tc>
          <w:tcPr>
            <w:tcW w:w="1115" w:type="pct"/>
          </w:tcPr>
          <w:p w14:paraId="2DF30012" w14:textId="077824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[NR_MG_enh-Perf] Maintenance CR for MGE perf part R18</w:t>
            </w:r>
          </w:p>
        </w:tc>
        <w:tc>
          <w:tcPr>
            <w:tcW w:w="506" w:type="pct"/>
          </w:tcPr>
          <w:p w14:paraId="5E56901F" w14:textId="271AD3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Anritsu</w:t>
            </w:r>
          </w:p>
        </w:tc>
        <w:tc>
          <w:tcPr>
            <w:tcW w:w="280" w:type="pct"/>
          </w:tcPr>
          <w:p w14:paraId="39E3F072" w14:textId="4B2EB8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88C1090" w14:textId="5A7431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4148</w:t>
            </w:r>
          </w:p>
        </w:tc>
        <w:tc>
          <w:tcPr>
            <w:tcW w:w="229" w:type="pct"/>
          </w:tcPr>
          <w:p w14:paraId="30646BA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82017E" w14:textId="36A232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7FF7DE" w14:textId="077860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554E939" w14:textId="3014F5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NR_MG_enh-Perf</w:t>
            </w:r>
          </w:p>
        </w:tc>
        <w:tc>
          <w:tcPr>
            <w:tcW w:w="586" w:type="pct"/>
          </w:tcPr>
          <w:p w14:paraId="35840700" w14:textId="2F2947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5BED82C" w14:textId="77777777" w:rsidTr="008B0214">
        <w:tc>
          <w:tcPr>
            <w:tcW w:w="586" w:type="pct"/>
          </w:tcPr>
          <w:p w14:paraId="4FA1A227" w14:textId="5577BF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R4-2401592</w:t>
            </w:r>
          </w:p>
        </w:tc>
        <w:tc>
          <w:tcPr>
            <w:tcW w:w="1115" w:type="pct"/>
          </w:tcPr>
          <w:p w14:paraId="06D6971A" w14:textId="6DF9FE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handover for NTN</w:t>
            </w:r>
          </w:p>
        </w:tc>
        <w:tc>
          <w:tcPr>
            <w:tcW w:w="506" w:type="pct"/>
          </w:tcPr>
          <w:p w14:paraId="716F6741" w14:textId="2AA136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9D92C43" w14:textId="05ADA2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B83E5B8" w14:textId="7132C5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4149</w:t>
            </w:r>
          </w:p>
        </w:tc>
        <w:tc>
          <w:tcPr>
            <w:tcW w:w="229" w:type="pct"/>
          </w:tcPr>
          <w:p w14:paraId="0E10CCD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8E22E7" w14:textId="43CEB7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DDBB81" w14:textId="6C5736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6F178F" w14:textId="68D8B3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9E79EAC" w14:textId="5C5918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D6DEA84" w14:textId="77777777" w:rsidTr="008B0214">
        <w:tc>
          <w:tcPr>
            <w:tcW w:w="586" w:type="pct"/>
          </w:tcPr>
          <w:p w14:paraId="6A9863E1" w14:textId="3CCAA6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R4-2401593</w:t>
            </w:r>
          </w:p>
        </w:tc>
        <w:tc>
          <w:tcPr>
            <w:tcW w:w="1115" w:type="pct"/>
          </w:tcPr>
          <w:p w14:paraId="733CAFE9" w14:textId="4567AF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condtional handover delay for NTN</w:t>
            </w:r>
          </w:p>
        </w:tc>
        <w:tc>
          <w:tcPr>
            <w:tcW w:w="506" w:type="pct"/>
          </w:tcPr>
          <w:p w14:paraId="7A35838A" w14:textId="35C4BE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20435BF" w14:textId="57BDEE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68EE0E4" w14:textId="2C6AAC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4150</w:t>
            </w:r>
          </w:p>
        </w:tc>
        <w:tc>
          <w:tcPr>
            <w:tcW w:w="229" w:type="pct"/>
          </w:tcPr>
          <w:p w14:paraId="5256521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97E5DD" w14:textId="13669A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25A4140" w14:textId="623D7C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B8618A8" w14:textId="6BEEED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226CA7CB" w14:textId="480C2B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799B1DA" w14:textId="77777777" w:rsidTr="008B0214">
        <w:tc>
          <w:tcPr>
            <w:tcW w:w="586" w:type="pct"/>
          </w:tcPr>
          <w:p w14:paraId="5B592784" w14:textId="7E48B2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R4-2401594</w:t>
            </w:r>
          </w:p>
        </w:tc>
        <w:tc>
          <w:tcPr>
            <w:tcW w:w="1115" w:type="pct"/>
          </w:tcPr>
          <w:p w14:paraId="064DD2F1" w14:textId="45F16B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measurement for NTN</w:t>
            </w:r>
          </w:p>
        </w:tc>
        <w:tc>
          <w:tcPr>
            <w:tcW w:w="506" w:type="pct"/>
          </w:tcPr>
          <w:p w14:paraId="72A21A46" w14:textId="59B68D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FD6EE82" w14:textId="4B4F28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388CD78" w14:textId="36C661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4151</w:t>
            </w:r>
          </w:p>
        </w:tc>
        <w:tc>
          <w:tcPr>
            <w:tcW w:w="229" w:type="pct"/>
          </w:tcPr>
          <w:p w14:paraId="323F18B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A3C6B9" w14:textId="7390B8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B0B816B" w14:textId="120F19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370DA62" w14:textId="686321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7B76CCBF" w14:textId="3E0F85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3EAF756" w14:textId="77777777" w:rsidTr="008B0214">
        <w:tc>
          <w:tcPr>
            <w:tcW w:w="586" w:type="pct"/>
          </w:tcPr>
          <w:p w14:paraId="1EFB80C1" w14:textId="381F5A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R4-2401595</w:t>
            </w:r>
          </w:p>
        </w:tc>
        <w:tc>
          <w:tcPr>
            <w:tcW w:w="1115" w:type="pct"/>
          </w:tcPr>
          <w:p w14:paraId="31873C5D" w14:textId="25CDE3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measurement for NTN</w:t>
            </w:r>
          </w:p>
        </w:tc>
        <w:tc>
          <w:tcPr>
            <w:tcW w:w="506" w:type="pct"/>
          </w:tcPr>
          <w:p w14:paraId="2C2383DE" w14:textId="669078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986AB72" w14:textId="4F605A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E6C1F69" w14:textId="3E846F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4152</w:t>
            </w:r>
          </w:p>
        </w:tc>
        <w:tc>
          <w:tcPr>
            <w:tcW w:w="229" w:type="pct"/>
          </w:tcPr>
          <w:p w14:paraId="44FDE7A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BAD73F2" w14:textId="79C4BE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845E92D" w14:textId="0BDED4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D0F2A28" w14:textId="7E85A3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69D10CF5" w14:textId="67F00C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1E0F2C5" w14:textId="77777777" w:rsidTr="008B0214">
        <w:tc>
          <w:tcPr>
            <w:tcW w:w="586" w:type="pct"/>
          </w:tcPr>
          <w:p w14:paraId="7F95A8A6" w14:textId="3DCE55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R4-2401608</w:t>
            </w:r>
          </w:p>
        </w:tc>
        <w:tc>
          <w:tcPr>
            <w:tcW w:w="1115" w:type="pct"/>
          </w:tcPr>
          <w:p w14:paraId="2B73F34C" w14:textId="2FC2F6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RRM requirements for NR sidelink evolution maintenance</w:t>
            </w:r>
          </w:p>
        </w:tc>
        <w:tc>
          <w:tcPr>
            <w:tcW w:w="506" w:type="pct"/>
          </w:tcPr>
          <w:p w14:paraId="1A49825A" w14:textId="65850B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 Inc., OPPO</w:t>
            </w:r>
          </w:p>
        </w:tc>
        <w:tc>
          <w:tcPr>
            <w:tcW w:w="280" w:type="pct"/>
          </w:tcPr>
          <w:p w14:paraId="111A8513" w14:textId="3C0E3C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16FDD3A" w14:textId="093393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4153</w:t>
            </w:r>
          </w:p>
        </w:tc>
        <w:tc>
          <w:tcPr>
            <w:tcW w:w="229" w:type="pct"/>
          </w:tcPr>
          <w:p w14:paraId="7B86E42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EC2742" w14:textId="1AA3EF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AAB629" w14:textId="1E2E0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1B4305" w14:textId="67BD19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0EE7136D" w14:textId="5C7897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C4F660" w14:textId="77777777" w:rsidTr="008B0214">
        <w:tc>
          <w:tcPr>
            <w:tcW w:w="586" w:type="pct"/>
          </w:tcPr>
          <w:p w14:paraId="1C8610FE" w14:textId="2B2CAC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R4-2401621</w:t>
            </w:r>
          </w:p>
        </w:tc>
        <w:tc>
          <w:tcPr>
            <w:tcW w:w="1115" w:type="pct"/>
          </w:tcPr>
          <w:p w14:paraId="5E46A62E" w14:textId="6BD312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38.133 for RRM requirements for NR FR2 multi-Rx chain DL reception</w:t>
            </w:r>
          </w:p>
        </w:tc>
        <w:tc>
          <w:tcPr>
            <w:tcW w:w="506" w:type="pct"/>
          </w:tcPr>
          <w:p w14:paraId="57621E9B" w14:textId="1B6EF8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6A3D0FBA" w14:textId="0B2F52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391303B" w14:textId="31737C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4154</w:t>
            </w:r>
          </w:p>
        </w:tc>
        <w:tc>
          <w:tcPr>
            <w:tcW w:w="229" w:type="pct"/>
          </w:tcPr>
          <w:p w14:paraId="33F4233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F808BD" w14:textId="3681E1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1741BFE" w14:textId="2FC2DB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62B73E" w14:textId="61627C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4C1C8271" w14:textId="1A4DE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5093E08" w14:textId="77777777" w:rsidTr="008B0214">
        <w:tc>
          <w:tcPr>
            <w:tcW w:w="586" w:type="pct"/>
          </w:tcPr>
          <w:p w14:paraId="5D2BF6D6" w14:textId="7E9DB3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R4-2401628</w:t>
            </w:r>
          </w:p>
        </w:tc>
        <w:tc>
          <w:tcPr>
            <w:tcW w:w="1115" w:type="pct"/>
          </w:tcPr>
          <w:p w14:paraId="7AA96AC5" w14:textId="02F5E2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handover requirements for RedCap</w:t>
            </w:r>
          </w:p>
        </w:tc>
        <w:tc>
          <w:tcPr>
            <w:tcW w:w="506" w:type="pct"/>
          </w:tcPr>
          <w:p w14:paraId="50721182" w14:textId="2E1076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43169180" w14:textId="488F4D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3D8BD35" w14:textId="3C910C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4155</w:t>
            </w:r>
          </w:p>
        </w:tc>
        <w:tc>
          <w:tcPr>
            <w:tcW w:w="229" w:type="pct"/>
          </w:tcPr>
          <w:p w14:paraId="3CDF6E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A697B3" w14:textId="23973B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C16A397" w14:textId="7BCD69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B8EB177" w14:textId="125CEF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2C3B2BBA" w14:textId="124D10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B3417D7" w14:textId="77777777" w:rsidTr="008B0214">
        <w:tc>
          <w:tcPr>
            <w:tcW w:w="586" w:type="pct"/>
          </w:tcPr>
          <w:p w14:paraId="3C50114C" w14:textId="18839A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R4-2402938</w:t>
            </w:r>
          </w:p>
        </w:tc>
        <w:tc>
          <w:tcPr>
            <w:tcW w:w="1115" w:type="pct"/>
          </w:tcPr>
          <w:p w14:paraId="66B4644D" w14:textId="0BCB03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handover requirements for RedCap</w:t>
            </w:r>
          </w:p>
        </w:tc>
        <w:tc>
          <w:tcPr>
            <w:tcW w:w="506" w:type="pct"/>
          </w:tcPr>
          <w:p w14:paraId="3178DA0E" w14:textId="06401E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04521D23" w14:textId="64D651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D347738" w14:textId="0D016E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4155</w:t>
            </w:r>
          </w:p>
        </w:tc>
        <w:tc>
          <w:tcPr>
            <w:tcW w:w="229" w:type="pct"/>
          </w:tcPr>
          <w:p w14:paraId="40CE7F54" w14:textId="0B05478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CF78724" w14:textId="6495EC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F0850CF" w14:textId="66A63C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D110226" w14:textId="1271EA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608C2353" w14:textId="3742BD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259F8C5" w14:textId="77777777" w:rsidTr="008B0214">
        <w:tc>
          <w:tcPr>
            <w:tcW w:w="586" w:type="pct"/>
          </w:tcPr>
          <w:p w14:paraId="6BF7BA41" w14:textId="10A97C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R4-2403429</w:t>
            </w:r>
          </w:p>
        </w:tc>
        <w:tc>
          <w:tcPr>
            <w:tcW w:w="1115" w:type="pct"/>
          </w:tcPr>
          <w:p w14:paraId="19B133A5" w14:textId="5122B9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handover requirements for RedCap</w:t>
            </w:r>
          </w:p>
        </w:tc>
        <w:tc>
          <w:tcPr>
            <w:tcW w:w="506" w:type="pct"/>
          </w:tcPr>
          <w:p w14:paraId="3E17074D" w14:textId="3C2A73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47FDDF5" w14:textId="43A80F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872B056" w14:textId="21555D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4155</w:t>
            </w:r>
          </w:p>
        </w:tc>
        <w:tc>
          <w:tcPr>
            <w:tcW w:w="229" w:type="pct"/>
          </w:tcPr>
          <w:p w14:paraId="32E38CCA" w14:textId="62FC6EA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5E9CE80A" w14:textId="092D7C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47EAC7D" w14:textId="310906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ABFD9E" w14:textId="424A58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432D77CE" w14:textId="393118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301D7F" w14:textId="77777777" w:rsidTr="008B0214">
        <w:tc>
          <w:tcPr>
            <w:tcW w:w="586" w:type="pct"/>
          </w:tcPr>
          <w:p w14:paraId="69FAF40D" w14:textId="1EE846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R4-2401629</w:t>
            </w:r>
          </w:p>
        </w:tc>
        <w:tc>
          <w:tcPr>
            <w:tcW w:w="1115" w:type="pct"/>
          </w:tcPr>
          <w:p w14:paraId="5B71828B" w14:textId="4FD68A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handover requirements for RedCap</w:t>
            </w:r>
          </w:p>
        </w:tc>
        <w:tc>
          <w:tcPr>
            <w:tcW w:w="506" w:type="pct"/>
          </w:tcPr>
          <w:p w14:paraId="2CA9F6F3" w14:textId="747D9A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0F7383B3" w14:textId="11AE7E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D901F13" w14:textId="6E4051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4156</w:t>
            </w:r>
          </w:p>
        </w:tc>
        <w:tc>
          <w:tcPr>
            <w:tcW w:w="229" w:type="pct"/>
          </w:tcPr>
          <w:p w14:paraId="7D050CD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5C9A3DD" w14:textId="347A00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3A02B87" w14:textId="47714E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2B2B682" w14:textId="60E983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6D10523F" w14:textId="79662A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414F96E" w14:textId="77777777" w:rsidTr="008B0214">
        <w:tc>
          <w:tcPr>
            <w:tcW w:w="586" w:type="pct"/>
          </w:tcPr>
          <w:p w14:paraId="68F62AC7" w14:textId="53B1A6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R4-2401652</w:t>
            </w:r>
          </w:p>
        </w:tc>
        <w:tc>
          <w:tcPr>
            <w:tcW w:w="1115" w:type="pct"/>
          </w:tcPr>
          <w:p w14:paraId="46D40D3A" w14:textId="61404B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[NR_HST_FR2_enh-Core] CR on the scheduling restriction of R17 FR2 HST</w:t>
            </w:r>
          </w:p>
        </w:tc>
        <w:tc>
          <w:tcPr>
            <w:tcW w:w="506" w:type="pct"/>
          </w:tcPr>
          <w:p w14:paraId="500C4A5A" w14:textId="7A98DC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28D4833" w14:textId="55482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117766B" w14:textId="4BF7F7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4157</w:t>
            </w:r>
          </w:p>
        </w:tc>
        <w:tc>
          <w:tcPr>
            <w:tcW w:w="229" w:type="pct"/>
          </w:tcPr>
          <w:p w14:paraId="7C26889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52EFA6" w14:textId="02E653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1C0A892" w14:textId="591AC4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70FA6DA" w14:textId="72F614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NR_HST_FR2_enh-Core</w:t>
            </w:r>
          </w:p>
        </w:tc>
        <w:tc>
          <w:tcPr>
            <w:tcW w:w="586" w:type="pct"/>
          </w:tcPr>
          <w:p w14:paraId="2E80F3C8" w14:textId="656B42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FC42CC4" w14:textId="77777777" w:rsidTr="008B0214">
        <w:tc>
          <w:tcPr>
            <w:tcW w:w="586" w:type="pct"/>
          </w:tcPr>
          <w:p w14:paraId="67902501" w14:textId="13F637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R4-2401653</w:t>
            </w:r>
          </w:p>
        </w:tc>
        <w:tc>
          <w:tcPr>
            <w:tcW w:w="1115" w:type="pct"/>
          </w:tcPr>
          <w:p w14:paraId="1FE87912" w14:textId="67B11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[NR_MG_enh-Core] CR on scheduling restriction of R17 NCSG</w:t>
            </w:r>
          </w:p>
        </w:tc>
        <w:tc>
          <w:tcPr>
            <w:tcW w:w="506" w:type="pct"/>
          </w:tcPr>
          <w:p w14:paraId="34797BFC" w14:textId="0F7C50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3964139" w14:textId="2F22F2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650F6E8" w14:textId="6AC56F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4158</w:t>
            </w:r>
          </w:p>
        </w:tc>
        <w:tc>
          <w:tcPr>
            <w:tcW w:w="229" w:type="pct"/>
          </w:tcPr>
          <w:p w14:paraId="0B1CFBE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F86352" w14:textId="334EB8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107268A" w14:textId="6E07EA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A5E6FBF" w14:textId="40CA62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43F1D6A4" w14:textId="2F42DA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1C77710" w14:textId="77777777" w:rsidTr="008B0214">
        <w:tc>
          <w:tcPr>
            <w:tcW w:w="586" w:type="pct"/>
          </w:tcPr>
          <w:p w14:paraId="0AF24EBE" w14:textId="2C2F6D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R4-2401654</w:t>
            </w:r>
          </w:p>
        </w:tc>
        <w:tc>
          <w:tcPr>
            <w:tcW w:w="1115" w:type="pct"/>
          </w:tcPr>
          <w:p w14:paraId="0CC38D84" w14:textId="327EA1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[NR_RRM_enh2-Core] CR on R17 SRS antenna port switching</w:t>
            </w:r>
          </w:p>
        </w:tc>
        <w:tc>
          <w:tcPr>
            <w:tcW w:w="506" w:type="pct"/>
          </w:tcPr>
          <w:p w14:paraId="4518C729" w14:textId="3F061A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29D514D" w14:textId="683604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844D5E8" w14:textId="7B5A0A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4159</w:t>
            </w:r>
          </w:p>
        </w:tc>
        <w:tc>
          <w:tcPr>
            <w:tcW w:w="229" w:type="pct"/>
          </w:tcPr>
          <w:p w14:paraId="13CF047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EA30C1" w14:textId="48645D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E5D1D74" w14:textId="4D5E56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3FAD9B" w14:textId="373BBC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46F3CB34" w14:textId="09C48B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D934DD7" w14:textId="77777777" w:rsidTr="008B0214">
        <w:tc>
          <w:tcPr>
            <w:tcW w:w="586" w:type="pct"/>
          </w:tcPr>
          <w:p w14:paraId="307F8C4F" w14:textId="071E0C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R4-2401655</w:t>
            </w:r>
          </w:p>
        </w:tc>
        <w:tc>
          <w:tcPr>
            <w:tcW w:w="1115" w:type="pct"/>
          </w:tcPr>
          <w:p w14:paraId="28366ECB" w14:textId="26C795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[NR_RRM_enh2-Perf] CR on Test case of PUCCH SCell and fast SCell activation of R17 enhancement</w:t>
            </w:r>
          </w:p>
        </w:tc>
        <w:tc>
          <w:tcPr>
            <w:tcW w:w="506" w:type="pct"/>
          </w:tcPr>
          <w:p w14:paraId="4B452F26" w14:textId="51BAD7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82E90A2" w14:textId="07D7D5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D6F69CB" w14:textId="7E30E9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4160</w:t>
            </w:r>
          </w:p>
        </w:tc>
        <w:tc>
          <w:tcPr>
            <w:tcW w:w="229" w:type="pct"/>
          </w:tcPr>
          <w:p w14:paraId="663A93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47A70D" w14:textId="357C40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7E0A426" w14:textId="7AC17C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05F42F" w14:textId="6BD51C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NR_RRM_enh2-Perf</w:t>
            </w:r>
          </w:p>
        </w:tc>
        <w:tc>
          <w:tcPr>
            <w:tcW w:w="586" w:type="pct"/>
          </w:tcPr>
          <w:p w14:paraId="0F7599A0" w14:textId="69BF83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80D393E" w14:textId="77777777" w:rsidTr="008B0214">
        <w:tc>
          <w:tcPr>
            <w:tcW w:w="586" w:type="pct"/>
          </w:tcPr>
          <w:p w14:paraId="3EE9033A" w14:textId="5E59FC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R4-2401656</w:t>
            </w:r>
          </w:p>
        </w:tc>
        <w:tc>
          <w:tcPr>
            <w:tcW w:w="1115" w:type="pct"/>
          </w:tcPr>
          <w:p w14:paraId="0C2DAA88" w14:textId="3D4159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[NR_RRM_enh-Core] CR on the R16 inter-frequency&amp;inter-RAT measurement without gap</w:t>
            </w:r>
          </w:p>
        </w:tc>
        <w:tc>
          <w:tcPr>
            <w:tcW w:w="506" w:type="pct"/>
          </w:tcPr>
          <w:p w14:paraId="4EF3CA71" w14:textId="0F101C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79AA433D" w14:textId="781A02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3E27479" w14:textId="18D044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4161</w:t>
            </w:r>
          </w:p>
        </w:tc>
        <w:tc>
          <w:tcPr>
            <w:tcW w:w="229" w:type="pct"/>
          </w:tcPr>
          <w:p w14:paraId="719AFC6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D2E3D2" w14:textId="08EBD8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27AE3CD" w14:textId="5ACAF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821A9E" w14:textId="380FF2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6D441602" w14:textId="56DBF0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345DF86" w14:textId="77777777" w:rsidTr="008B0214">
        <w:tc>
          <w:tcPr>
            <w:tcW w:w="586" w:type="pct"/>
          </w:tcPr>
          <w:p w14:paraId="07D6FD23" w14:textId="4A9CCB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R4-2401657</w:t>
            </w:r>
          </w:p>
        </w:tc>
        <w:tc>
          <w:tcPr>
            <w:tcW w:w="1115" w:type="pct"/>
          </w:tcPr>
          <w:p w14:paraId="5DB9D9EA" w14:textId="7C446E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[NR_HST_FR2_enh-Core] CR on the scheduling restriction of R17 FR2 HST</w:t>
            </w:r>
          </w:p>
        </w:tc>
        <w:tc>
          <w:tcPr>
            <w:tcW w:w="506" w:type="pct"/>
          </w:tcPr>
          <w:p w14:paraId="3DE9DAAC" w14:textId="683E50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4F76CB34" w14:textId="399B45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B5E781D" w14:textId="14C094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4162</w:t>
            </w:r>
          </w:p>
        </w:tc>
        <w:tc>
          <w:tcPr>
            <w:tcW w:w="229" w:type="pct"/>
          </w:tcPr>
          <w:p w14:paraId="1232AB6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E76BF5" w14:textId="3B0A96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5257D68" w14:textId="204EC0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A48CBBB" w14:textId="084CF2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NR_HST_FR2_enh-Core</w:t>
            </w:r>
          </w:p>
        </w:tc>
        <w:tc>
          <w:tcPr>
            <w:tcW w:w="586" w:type="pct"/>
          </w:tcPr>
          <w:p w14:paraId="35BCB3AE" w14:textId="0B08E2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FBC7791" w14:textId="77777777" w:rsidTr="008B0214">
        <w:tc>
          <w:tcPr>
            <w:tcW w:w="586" w:type="pct"/>
          </w:tcPr>
          <w:p w14:paraId="3F599FA6" w14:textId="3C43D7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R4-2401658</w:t>
            </w:r>
          </w:p>
        </w:tc>
        <w:tc>
          <w:tcPr>
            <w:tcW w:w="1115" w:type="pct"/>
          </w:tcPr>
          <w:p w14:paraId="6C4E7A4B" w14:textId="11C19E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[NR_MG_enh-Core] CR on the scheduling restriction of R17 NCSG</w:t>
            </w:r>
          </w:p>
        </w:tc>
        <w:tc>
          <w:tcPr>
            <w:tcW w:w="506" w:type="pct"/>
          </w:tcPr>
          <w:p w14:paraId="19B68B08" w14:textId="4BD7AD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0B006815" w14:textId="2C1AD0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9A5AD9F" w14:textId="1BADE6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4163</w:t>
            </w:r>
          </w:p>
        </w:tc>
        <w:tc>
          <w:tcPr>
            <w:tcW w:w="229" w:type="pct"/>
          </w:tcPr>
          <w:p w14:paraId="540264E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E50DCF" w14:textId="79638A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04FCAFD" w14:textId="7ACA5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02B3170" w14:textId="407543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24147440" w14:textId="6DB2D5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CE34E81" w14:textId="77777777" w:rsidTr="008B0214">
        <w:tc>
          <w:tcPr>
            <w:tcW w:w="586" w:type="pct"/>
          </w:tcPr>
          <w:p w14:paraId="49657E39" w14:textId="674791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R4-2401659</w:t>
            </w:r>
          </w:p>
        </w:tc>
        <w:tc>
          <w:tcPr>
            <w:tcW w:w="1115" w:type="pct"/>
          </w:tcPr>
          <w:p w14:paraId="55A83F4D" w14:textId="3FA089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[NR_RRM_enh2-Core] CR on R17 SRS antenna port switching</w:t>
            </w:r>
          </w:p>
        </w:tc>
        <w:tc>
          <w:tcPr>
            <w:tcW w:w="506" w:type="pct"/>
          </w:tcPr>
          <w:p w14:paraId="32914AB6" w14:textId="0CBC89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AEBE483" w14:textId="37FC65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6AA3881" w14:textId="68CA3F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4164</w:t>
            </w:r>
          </w:p>
        </w:tc>
        <w:tc>
          <w:tcPr>
            <w:tcW w:w="229" w:type="pct"/>
          </w:tcPr>
          <w:p w14:paraId="1B4668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188DB2" w14:textId="31E02A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00DAB5" w14:textId="7FD817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FD2FABE" w14:textId="201AC4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4BEA0C36" w14:textId="3DE4CD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50ED2DA" w14:textId="77777777" w:rsidTr="008B0214">
        <w:tc>
          <w:tcPr>
            <w:tcW w:w="586" w:type="pct"/>
          </w:tcPr>
          <w:p w14:paraId="40E51E00" w14:textId="34BBDC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R4-2401660</w:t>
            </w:r>
          </w:p>
        </w:tc>
        <w:tc>
          <w:tcPr>
            <w:tcW w:w="1115" w:type="pct"/>
          </w:tcPr>
          <w:p w14:paraId="30BCB619" w14:textId="25FC47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[NR_RRM_enh2-Perf] CR on Test case of PUCCH SCell and fast SCell activation of R17 enhancement</w:t>
            </w:r>
          </w:p>
        </w:tc>
        <w:tc>
          <w:tcPr>
            <w:tcW w:w="506" w:type="pct"/>
          </w:tcPr>
          <w:p w14:paraId="52A2BD97" w14:textId="5A438C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485021E5" w14:textId="6C7972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5313871" w14:textId="0A2904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4165</w:t>
            </w:r>
          </w:p>
        </w:tc>
        <w:tc>
          <w:tcPr>
            <w:tcW w:w="229" w:type="pct"/>
          </w:tcPr>
          <w:p w14:paraId="0C4F104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2F7936" w14:textId="62B13B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49E029" w14:textId="44558B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529730A" w14:textId="20C93C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NR_RRM_enh2-Perf</w:t>
            </w:r>
          </w:p>
        </w:tc>
        <w:tc>
          <w:tcPr>
            <w:tcW w:w="586" w:type="pct"/>
          </w:tcPr>
          <w:p w14:paraId="322F20EC" w14:textId="6322DD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5E326F6" w14:textId="77777777" w:rsidTr="008B0214">
        <w:tc>
          <w:tcPr>
            <w:tcW w:w="586" w:type="pct"/>
          </w:tcPr>
          <w:p w14:paraId="4C7D001A" w14:textId="465A66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R4-2401661</w:t>
            </w:r>
          </w:p>
        </w:tc>
        <w:tc>
          <w:tcPr>
            <w:tcW w:w="1115" w:type="pct"/>
          </w:tcPr>
          <w:p w14:paraId="7279CB0C" w14:textId="1517A9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[NR_RRM_enh-Core] CR on the R16 inter-frequency&amp;inter-RAT measurement without gap</w:t>
            </w:r>
          </w:p>
        </w:tc>
        <w:tc>
          <w:tcPr>
            <w:tcW w:w="506" w:type="pct"/>
          </w:tcPr>
          <w:p w14:paraId="456F70E3" w14:textId="47BE43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5F4A9319" w14:textId="692D7A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AFA0FBB" w14:textId="10B99D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4166</w:t>
            </w:r>
          </w:p>
        </w:tc>
        <w:tc>
          <w:tcPr>
            <w:tcW w:w="229" w:type="pct"/>
          </w:tcPr>
          <w:p w14:paraId="763A571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2D001A" w14:textId="3BD4C8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469B5FE" w14:textId="6D1D9A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677B53A" w14:textId="23CDD6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697057BF" w14:textId="2AA553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A744130" w14:textId="77777777" w:rsidTr="008B0214">
        <w:tc>
          <w:tcPr>
            <w:tcW w:w="586" w:type="pct"/>
          </w:tcPr>
          <w:p w14:paraId="5A0CA08F" w14:textId="78F59D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R4-2401662</w:t>
            </w:r>
          </w:p>
        </w:tc>
        <w:tc>
          <w:tcPr>
            <w:tcW w:w="1115" w:type="pct"/>
          </w:tcPr>
          <w:p w14:paraId="31787A86" w14:textId="019650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[NR_RRM_enh-Core] CR on the R16 inter-frequency&amp;inter-RAT measurement without gap</w:t>
            </w:r>
          </w:p>
        </w:tc>
        <w:tc>
          <w:tcPr>
            <w:tcW w:w="506" w:type="pct"/>
          </w:tcPr>
          <w:p w14:paraId="760121B8" w14:textId="7EA90C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24779525" w14:textId="363EFE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AA16551" w14:textId="29B91B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4167</w:t>
            </w:r>
          </w:p>
        </w:tc>
        <w:tc>
          <w:tcPr>
            <w:tcW w:w="229" w:type="pct"/>
          </w:tcPr>
          <w:p w14:paraId="3CB882B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7C2384" w14:textId="3D6E5A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E6B41C9" w14:textId="4DA043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3C7BD1F" w14:textId="183DD0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40AF26E7" w14:textId="16876A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7557747" w14:textId="77777777" w:rsidTr="008B0214">
        <w:tc>
          <w:tcPr>
            <w:tcW w:w="586" w:type="pct"/>
          </w:tcPr>
          <w:p w14:paraId="662B7947" w14:textId="44CDA0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R4-2401722</w:t>
            </w:r>
          </w:p>
        </w:tc>
        <w:tc>
          <w:tcPr>
            <w:tcW w:w="1115" w:type="pct"/>
          </w:tcPr>
          <w:p w14:paraId="2CD89866" w14:textId="1F963A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NR_newRAT-Perf) CR clarification on MAC-CE based TCI state switch delay</w:t>
            </w:r>
          </w:p>
        </w:tc>
        <w:tc>
          <w:tcPr>
            <w:tcW w:w="506" w:type="pct"/>
          </w:tcPr>
          <w:p w14:paraId="0C5B4159" w14:textId="613D57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3E6A0F7" w14:textId="0945D5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1B9EEF5" w14:textId="57232B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4168</w:t>
            </w:r>
          </w:p>
        </w:tc>
        <w:tc>
          <w:tcPr>
            <w:tcW w:w="229" w:type="pct"/>
          </w:tcPr>
          <w:p w14:paraId="351114E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5CC5D3" w14:textId="7B48F6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11E27E9" w14:textId="3912BE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EE0403" w14:textId="1F227C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21CD649" w14:textId="090A6D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4B0334A" w14:textId="77777777" w:rsidTr="008B0214">
        <w:tc>
          <w:tcPr>
            <w:tcW w:w="586" w:type="pct"/>
          </w:tcPr>
          <w:p w14:paraId="0F8EEC50" w14:textId="46AC55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R4-2403413</w:t>
            </w:r>
          </w:p>
        </w:tc>
        <w:tc>
          <w:tcPr>
            <w:tcW w:w="1115" w:type="pct"/>
          </w:tcPr>
          <w:p w14:paraId="790C765A" w14:textId="5C6680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NR_newRAT-Perf) CR clarification on MAC-CE based TCI state switch delay</w:t>
            </w:r>
          </w:p>
        </w:tc>
        <w:tc>
          <w:tcPr>
            <w:tcW w:w="506" w:type="pct"/>
          </w:tcPr>
          <w:p w14:paraId="6E254ADC" w14:textId="63562B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7B5D6FB" w14:textId="7BD17E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60514CF" w14:textId="2EF138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4168</w:t>
            </w:r>
          </w:p>
        </w:tc>
        <w:tc>
          <w:tcPr>
            <w:tcW w:w="229" w:type="pct"/>
          </w:tcPr>
          <w:p w14:paraId="0BFBF077" w14:textId="772285A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B44BF99" w14:textId="026DA3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77773D86" w14:textId="43212F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48041EE" w14:textId="6B237B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76E11DE" w14:textId="4B365D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54B1735" w14:textId="77777777" w:rsidTr="008B0214">
        <w:tc>
          <w:tcPr>
            <w:tcW w:w="586" w:type="pct"/>
          </w:tcPr>
          <w:p w14:paraId="10A66C0E" w14:textId="3CC641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R4-2401723</w:t>
            </w:r>
          </w:p>
        </w:tc>
        <w:tc>
          <w:tcPr>
            <w:tcW w:w="1115" w:type="pct"/>
          </w:tcPr>
          <w:p w14:paraId="5B8C1227" w14:textId="1CCF28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clarification on MAC-CE based TCI state switch delay</w:t>
            </w:r>
          </w:p>
        </w:tc>
        <w:tc>
          <w:tcPr>
            <w:tcW w:w="506" w:type="pct"/>
          </w:tcPr>
          <w:p w14:paraId="27A13D6F" w14:textId="5261FB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FBE87F0" w14:textId="13FDB4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B72005D" w14:textId="0701D0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4169</w:t>
            </w:r>
          </w:p>
        </w:tc>
        <w:tc>
          <w:tcPr>
            <w:tcW w:w="229" w:type="pct"/>
          </w:tcPr>
          <w:p w14:paraId="5F84EB7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4B166C" w14:textId="6BB0C3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0A7D1F4" w14:textId="7757B9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12E3144" w14:textId="7B6B9C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424DD50" w14:textId="6A5269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95DD9CC" w14:textId="77777777" w:rsidTr="008B0214">
        <w:tc>
          <w:tcPr>
            <w:tcW w:w="586" w:type="pct"/>
          </w:tcPr>
          <w:p w14:paraId="41C7DF1D" w14:textId="60793F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R4-2401724</w:t>
            </w:r>
          </w:p>
        </w:tc>
        <w:tc>
          <w:tcPr>
            <w:tcW w:w="1115" w:type="pct"/>
          </w:tcPr>
          <w:p w14:paraId="2BC73DC5" w14:textId="26953D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clarification on MAC-CE based TCI state switch delay</w:t>
            </w:r>
          </w:p>
        </w:tc>
        <w:tc>
          <w:tcPr>
            <w:tcW w:w="506" w:type="pct"/>
          </w:tcPr>
          <w:p w14:paraId="15996711" w14:textId="466F28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913A901" w14:textId="3165F5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2475D2F" w14:textId="2F8852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4170</w:t>
            </w:r>
          </w:p>
        </w:tc>
        <w:tc>
          <w:tcPr>
            <w:tcW w:w="229" w:type="pct"/>
          </w:tcPr>
          <w:p w14:paraId="46CEBB6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3F82468" w14:textId="1BE1E1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1994FEB" w14:textId="438C4D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19BD5AB" w14:textId="789209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260DF28" w14:textId="158014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45BFA71" w14:textId="77777777" w:rsidTr="008B0214">
        <w:tc>
          <w:tcPr>
            <w:tcW w:w="586" w:type="pct"/>
          </w:tcPr>
          <w:p w14:paraId="58745289" w14:textId="47A386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R4-2401725</w:t>
            </w:r>
          </w:p>
        </w:tc>
        <w:tc>
          <w:tcPr>
            <w:tcW w:w="1115" w:type="pct"/>
          </w:tcPr>
          <w:p w14:paraId="018F3F9E" w14:textId="676C11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CR clarification on MAC-CE based TCI state switch delay</w:t>
            </w:r>
          </w:p>
        </w:tc>
        <w:tc>
          <w:tcPr>
            <w:tcW w:w="506" w:type="pct"/>
          </w:tcPr>
          <w:p w14:paraId="6F884ED0" w14:textId="37EEFB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B44672A" w14:textId="66382A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A36A753" w14:textId="13D2AA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4171</w:t>
            </w:r>
          </w:p>
        </w:tc>
        <w:tc>
          <w:tcPr>
            <w:tcW w:w="229" w:type="pct"/>
          </w:tcPr>
          <w:p w14:paraId="4DBDF8A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BF95F9D" w14:textId="13E2B3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8D5B2F1" w14:textId="7B0E3E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93ECE7F" w14:textId="6C8083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984BD39" w14:textId="192F64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1E07F7A" w14:textId="77777777" w:rsidTr="008B0214">
        <w:tc>
          <w:tcPr>
            <w:tcW w:w="586" w:type="pct"/>
          </w:tcPr>
          <w:p w14:paraId="2486F032" w14:textId="2C873F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R4-2401727</w:t>
            </w:r>
          </w:p>
        </w:tc>
        <w:tc>
          <w:tcPr>
            <w:tcW w:w="1115" w:type="pct"/>
          </w:tcPr>
          <w:p w14:paraId="67B9836E" w14:textId="5BA610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LTE_NR_DC_enh2-Core) CR correcting TCI state activation command at SCell activation</w:t>
            </w:r>
          </w:p>
        </w:tc>
        <w:tc>
          <w:tcPr>
            <w:tcW w:w="506" w:type="pct"/>
          </w:tcPr>
          <w:p w14:paraId="52F407EC" w14:textId="0CE256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6E0D753" w14:textId="622E0E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AB18F41" w14:textId="1BFAB1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4172</w:t>
            </w:r>
          </w:p>
        </w:tc>
        <w:tc>
          <w:tcPr>
            <w:tcW w:w="229" w:type="pct"/>
          </w:tcPr>
          <w:p w14:paraId="78D16D1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5528883" w14:textId="7B7C46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A4BC0F7" w14:textId="69B10E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736801F" w14:textId="4877DE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LTE_NR_DC_enh2-Core</w:t>
            </w:r>
          </w:p>
        </w:tc>
        <w:tc>
          <w:tcPr>
            <w:tcW w:w="586" w:type="pct"/>
          </w:tcPr>
          <w:p w14:paraId="30DE0E8A" w14:textId="399B19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AF909E6" w14:textId="77777777" w:rsidTr="008B0214">
        <w:tc>
          <w:tcPr>
            <w:tcW w:w="586" w:type="pct"/>
          </w:tcPr>
          <w:p w14:paraId="172CD283" w14:textId="5EFD75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R4-2403434</w:t>
            </w:r>
          </w:p>
        </w:tc>
        <w:tc>
          <w:tcPr>
            <w:tcW w:w="1115" w:type="pct"/>
          </w:tcPr>
          <w:p w14:paraId="2D949BB2" w14:textId="3C8EAB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LTE_NR_DC_enh2-Core) CR correcting TCI state activation command at SCell activation</w:t>
            </w:r>
          </w:p>
        </w:tc>
        <w:tc>
          <w:tcPr>
            <w:tcW w:w="506" w:type="pct"/>
          </w:tcPr>
          <w:p w14:paraId="3925C6AB" w14:textId="484D33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9436123" w14:textId="54B53A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8F285CF" w14:textId="478C8F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4172</w:t>
            </w:r>
          </w:p>
        </w:tc>
        <w:tc>
          <w:tcPr>
            <w:tcW w:w="229" w:type="pct"/>
          </w:tcPr>
          <w:p w14:paraId="7B04270B" w14:textId="76755DA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95AD0D2" w14:textId="0F9784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C0A03FF" w14:textId="42B578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482335" w14:textId="46E07A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LTE_NR_DC_enh2-Core</w:t>
            </w:r>
          </w:p>
        </w:tc>
        <w:tc>
          <w:tcPr>
            <w:tcW w:w="586" w:type="pct"/>
          </w:tcPr>
          <w:p w14:paraId="757B6C5C" w14:textId="2CD2B4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FE945EA" w14:textId="77777777" w:rsidTr="008B0214">
        <w:tc>
          <w:tcPr>
            <w:tcW w:w="586" w:type="pct"/>
          </w:tcPr>
          <w:p w14:paraId="30C8B9B3" w14:textId="532BD6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R4-2401728</w:t>
            </w:r>
          </w:p>
        </w:tc>
        <w:tc>
          <w:tcPr>
            <w:tcW w:w="1115" w:type="pct"/>
          </w:tcPr>
          <w:p w14:paraId="1F88DF52" w14:textId="53D7C5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(LTE_NR_DC_enh2-Core) CR correcting TCI state activation command at SCell activation</w:t>
            </w:r>
          </w:p>
        </w:tc>
        <w:tc>
          <w:tcPr>
            <w:tcW w:w="506" w:type="pct"/>
          </w:tcPr>
          <w:p w14:paraId="60EC17B7" w14:textId="17C655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C56B9E5" w14:textId="2ECA4A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6266E0C" w14:textId="218FF2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4173</w:t>
            </w:r>
          </w:p>
        </w:tc>
        <w:tc>
          <w:tcPr>
            <w:tcW w:w="229" w:type="pct"/>
          </w:tcPr>
          <w:p w14:paraId="0B586C6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4334B5" w14:textId="2A63D7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49F1AC" w14:textId="5347A3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2C93F3B" w14:textId="7E64C3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LTE_NR_DC_enh2-Core</w:t>
            </w:r>
          </w:p>
        </w:tc>
        <w:tc>
          <w:tcPr>
            <w:tcW w:w="586" w:type="pct"/>
          </w:tcPr>
          <w:p w14:paraId="6D8B9BEA" w14:textId="7AA704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7B643AB" w14:textId="77777777" w:rsidTr="008B0214">
        <w:tc>
          <w:tcPr>
            <w:tcW w:w="586" w:type="pct"/>
          </w:tcPr>
          <w:p w14:paraId="6FF5EA08" w14:textId="364EE5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R4-2401730</w:t>
            </w:r>
          </w:p>
        </w:tc>
        <w:tc>
          <w:tcPr>
            <w:tcW w:w="1115" w:type="pct"/>
          </w:tcPr>
          <w:p w14:paraId="48203076" w14:textId="0BC3FB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LTE_NR_DC_enh2-Core) CR corrections for SCG Activation and Deactivation Delay</w:t>
            </w:r>
          </w:p>
        </w:tc>
        <w:tc>
          <w:tcPr>
            <w:tcW w:w="506" w:type="pct"/>
          </w:tcPr>
          <w:p w14:paraId="15F00CF1" w14:textId="789D28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52D2682" w14:textId="401B07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02B2278" w14:textId="68058D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4174</w:t>
            </w:r>
          </w:p>
        </w:tc>
        <w:tc>
          <w:tcPr>
            <w:tcW w:w="229" w:type="pct"/>
          </w:tcPr>
          <w:p w14:paraId="31D615E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125318" w14:textId="380C4A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0AB14F" w14:textId="4A82A4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410BA1" w14:textId="10E6F3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LTE_NR_DC_enh2-Core</w:t>
            </w:r>
          </w:p>
        </w:tc>
        <w:tc>
          <w:tcPr>
            <w:tcW w:w="586" w:type="pct"/>
          </w:tcPr>
          <w:p w14:paraId="3667D07E" w14:textId="0723A5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C04D0AC" w14:textId="77777777" w:rsidTr="008B0214">
        <w:tc>
          <w:tcPr>
            <w:tcW w:w="586" w:type="pct"/>
          </w:tcPr>
          <w:p w14:paraId="4B48E807" w14:textId="5FC662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R4-2403537</w:t>
            </w:r>
          </w:p>
        </w:tc>
        <w:tc>
          <w:tcPr>
            <w:tcW w:w="1115" w:type="pct"/>
          </w:tcPr>
          <w:p w14:paraId="46FA25FD" w14:textId="58C186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  LTE_NR_DC_enh2-Core) CR corrections for SCG Activation and Deactivation Delay</w:t>
            </w:r>
          </w:p>
        </w:tc>
        <w:tc>
          <w:tcPr>
            <w:tcW w:w="506" w:type="pct"/>
          </w:tcPr>
          <w:p w14:paraId="059045C3" w14:textId="1354FD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AD0FE12" w14:textId="3E97F0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EAF9CCF" w14:textId="65EFE7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4174</w:t>
            </w:r>
          </w:p>
        </w:tc>
        <w:tc>
          <w:tcPr>
            <w:tcW w:w="229" w:type="pct"/>
          </w:tcPr>
          <w:p w14:paraId="021F6162" w14:textId="3F8892E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8E79837" w14:textId="757817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7C71E85" w14:textId="1B2D98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CEAA90C" w14:textId="3F3C89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LTE_NR_DC_enh2-Core</w:t>
            </w:r>
          </w:p>
        </w:tc>
        <w:tc>
          <w:tcPr>
            <w:tcW w:w="586" w:type="pct"/>
          </w:tcPr>
          <w:p w14:paraId="016432FD" w14:textId="106844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E2231F7" w14:textId="77777777" w:rsidTr="008B0214">
        <w:tc>
          <w:tcPr>
            <w:tcW w:w="586" w:type="pct"/>
          </w:tcPr>
          <w:p w14:paraId="4FE438A7" w14:textId="10E3BB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R4-2403552</w:t>
            </w:r>
          </w:p>
        </w:tc>
        <w:tc>
          <w:tcPr>
            <w:tcW w:w="1115" w:type="pct"/>
          </w:tcPr>
          <w:p w14:paraId="015E3AC2" w14:textId="0B9D17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 xml:space="preserve">(LTE_NR_DC_enh2-Core) CR corrections for SCG Activation and Deactivation Delay </w:t>
            </w:r>
          </w:p>
        </w:tc>
        <w:tc>
          <w:tcPr>
            <w:tcW w:w="506" w:type="pct"/>
          </w:tcPr>
          <w:p w14:paraId="1700E105" w14:textId="249ABE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7C54DAB" w14:textId="5F966E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74157BA" w14:textId="29116F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4174</w:t>
            </w:r>
          </w:p>
        </w:tc>
        <w:tc>
          <w:tcPr>
            <w:tcW w:w="229" w:type="pct"/>
          </w:tcPr>
          <w:p w14:paraId="70CF380C" w14:textId="1CE7270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58A612C4" w14:textId="6AD0F3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62AC8BC" w14:textId="6D16E2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263C4D6" w14:textId="21E918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LTE_NR_DC_enh2-Core</w:t>
            </w:r>
          </w:p>
        </w:tc>
        <w:tc>
          <w:tcPr>
            <w:tcW w:w="586" w:type="pct"/>
          </w:tcPr>
          <w:p w14:paraId="28833F5A" w14:textId="066591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EC4013E" w14:textId="77777777" w:rsidTr="008B0214">
        <w:tc>
          <w:tcPr>
            <w:tcW w:w="586" w:type="pct"/>
          </w:tcPr>
          <w:p w14:paraId="4F6B667E" w14:textId="60706B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R4-2401731</w:t>
            </w:r>
          </w:p>
        </w:tc>
        <w:tc>
          <w:tcPr>
            <w:tcW w:w="1115" w:type="pct"/>
          </w:tcPr>
          <w:p w14:paraId="6647DE5E" w14:textId="53E983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(LTE_NR_DC_enh2-Core) CR corrections for SCG Activation and Deactivation Delay</w:t>
            </w:r>
          </w:p>
        </w:tc>
        <w:tc>
          <w:tcPr>
            <w:tcW w:w="506" w:type="pct"/>
          </w:tcPr>
          <w:p w14:paraId="6E2A99E2" w14:textId="40647B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35E55DB" w14:textId="69D5D0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5109BFD" w14:textId="4AA9BB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4175</w:t>
            </w:r>
          </w:p>
        </w:tc>
        <w:tc>
          <w:tcPr>
            <w:tcW w:w="229" w:type="pct"/>
          </w:tcPr>
          <w:p w14:paraId="693CDBE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CD0016" w14:textId="6C7B4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9893DA8" w14:textId="500D8E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10F44ED" w14:textId="33134D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LTE_NR_DC_enh2-Core</w:t>
            </w:r>
          </w:p>
        </w:tc>
        <w:tc>
          <w:tcPr>
            <w:tcW w:w="586" w:type="pct"/>
          </w:tcPr>
          <w:p w14:paraId="61D40B57" w14:textId="0681BD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91B1D78" w14:textId="77777777" w:rsidTr="008B0214">
        <w:tc>
          <w:tcPr>
            <w:tcW w:w="586" w:type="pct"/>
          </w:tcPr>
          <w:p w14:paraId="37FEE156" w14:textId="504669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R4-2401825</w:t>
            </w:r>
          </w:p>
        </w:tc>
        <w:tc>
          <w:tcPr>
            <w:tcW w:w="1115" w:type="pct"/>
          </w:tcPr>
          <w:p w14:paraId="4817669A" w14:textId="384547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(NR_NTN_enh–Core) Modify the section number for Tmeasure in handover delay</w:t>
            </w:r>
          </w:p>
        </w:tc>
        <w:tc>
          <w:tcPr>
            <w:tcW w:w="506" w:type="pct"/>
          </w:tcPr>
          <w:p w14:paraId="44C7EAED" w14:textId="54C609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448C5CCA" w14:textId="4C5689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7D0914A" w14:textId="2EE0E4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4176</w:t>
            </w:r>
          </w:p>
        </w:tc>
        <w:tc>
          <w:tcPr>
            <w:tcW w:w="229" w:type="pct"/>
          </w:tcPr>
          <w:p w14:paraId="7762B0E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2972C6" w14:textId="049F0E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124DC49" w14:textId="64ED07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23CBDD" w14:textId="744ACC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2E50B421" w14:textId="748BDE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05A3D8F" w14:textId="77777777" w:rsidTr="008B0214">
        <w:tc>
          <w:tcPr>
            <w:tcW w:w="586" w:type="pct"/>
          </w:tcPr>
          <w:p w14:paraId="319057CE" w14:textId="30F880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R4-2401826</w:t>
            </w:r>
          </w:p>
        </w:tc>
        <w:tc>
          <w:tcPr>
            <w:tcW w:w="1115" w:type="pct"/>
          </w:tcPr>
          <w:p w14:paraId="09853D6D" w14:textId="486D2B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 –Core) Modify the condition for NTN measurements of collision between multiple SMTCs on a SAN carrier</w:t>
            </w:r>
          </w:p>
        </w:tc>
        <w:tc>
          <w:tcPr>
            <w:tcW w:w="506" w:type="pct"/>
          </w:tcPr>
          <w:p w14:paraId="57922BEE" w14:textId="1F2FEE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1DAC1F2E" w14:textId="0CD5AA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F34F9C1" w14:textId="7BFC03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4177</w:t>
            </w:r>
          </w:p>
        </w:tc>
        <w:tc>
          <w:tcPr>
            <w:tcW w:w="229" w:type="pct"/>
          </w:tcPr>
          <w:p w14:paraId="5E5E5D5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2FD91A" w14:textId="0E2C20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7A89601" w14:textId="4DDB4C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98FA338" w14:textId="7120B7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367562C0" w14:textId="0F2944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9287770" w14:textId="77777777" w:rsidTr="008B0214">
        <w:tc>
          <w:tcPr>
            <w:tcW w:w="586" w:type="pct"/>
          </w:tcPr>
          <w:p w14:paraId="63C3FC6C" w14:textId="707AA6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R4-2401827</w:t>
            </w:r>
          </w:p>
        </w:tc>
        <w:tc>
          <w:tcPr>
            <w:tcW w:w="1115" w:type="pct"/>
          </w:tcPr>
          <w:p w14:paraId="70B7B1D8" w14:textId="2C5094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 –Core) Modify the condition for NTN measurements of collision between multiple SMTCs on a SAN carrier</w:t>
            </w:r>
          </w:p>
        </w:tc>
        <w:tc>
          <w:tcPr>
            <w:tcW w:w="506" w:type="pct"/>
          </w:tcPr>
          <w:p w14:paraId="522E99EA" w14:textId="2A6821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0D375F4" w14:textId="77D2A2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610A94" w14:textId="66A08C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4178</w:t>
            </w:r>
          </w:p>
        </w:tc>
        <w:tc>
          <w:tcPr>
            <w:tcW w:w="229" w:type="pct"/>
          </w:tcPr>
          <w:p w14:paraId="44DF89A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B1E813" w14:textId="383E6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A20F127" w14:textId="4D036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CD02D3F" w14:textId="158C34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5964C00C" w14:textId="3ED249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7BB41DE" w14:textId="77777777" w:rsidTr="008B0214">
        <w:tc>
          <w:tcPr>
            <w:tcW w:w="586" w:type="pct"/>
          </w:tcPr>
          <w:p w14:paraId="78EC2A9C" w14:textId="15DAC5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R4-2401828</w:t>
            </w:r>
          </w:p>
        </w:tc>
        <w:tc>
          <w:tcPr>
            <w:tcW w:w="1115" w:type="pct"/>
          </w:tcPr>
          <w:p w14:paraId="172BA20E" w14:textId="04D00B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 –Core) Modify the S criteria for NTN measurements of intra-frequency NR cell in RRC IDLEINACTIVE state</w:t>
            </w:r>
          </w:p>
        </w:tc>
        <w:tc>
          <w:tcPr>
            <w:tcW w:w="506" w:type="pct"/>
          </w:tcPr>
          <w:p w14:paraId="7FF49E77" w14:textId="3C483A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67041F3" w14:textId="3A0097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B9EF7E4" w14:textId="43C4E0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4179</w:t>
            </w:r>
          </w:p>
        </w:tc>
        <w:tc>
          <w:tcPr>
            <w:tcW w:w="229" w:type="pct"/>
          </w:tcPr>
          <w:p w14:paraId="1C98E64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0C63257" w14:textId="72D590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E860E92" w14:textId="06143B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7E9BE26" w14:textId="51429E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D3079BE" w14:textId="03CABD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4621EBD" w14:textId="77777777" w:rsidTr="008B0214">
        <w:tc>
          <w:tcPr>
            <w:tcW w:w="586" w:type="pct"/>
          </w:tcPr>
          <w:p w14:paraId="7594797A" w14:textId="03421D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R4-2401829</w:t>
            </w:r>
          </w:p>
        </w:tc>
        <w:tc>
          <w:tcPr>
            <w:tcW w:w="1115" w:type="pct"/>
          </w:tcPr>
          <w:p w14:paraId="5C05441D" w14:textId="1A7EAD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 –Core) Modify the S criteria for NTN measurements of intra-frequency NR cell in RRC IDLEINACTIVE state</w:t>
            </w:r>
          </w:p>
        </w:tc>
        <w:tc>
          <w:tcPr>
            <w:tcW w:w="506" w:type="pct"/>
          </w:tcPr>
          <w:p w14:paraId="5113040C" w14:textId="08D881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18F0F55" w14:textId="74DFFA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84C1AF4" w14:textId="4F8C98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4180</w:t>
            </w:r>
          </w:p>
        </w:tc>
        <w:tc>
          <w:tcPr>
            <w:tcW w:w="229" w:type="pct"/>
          </w:tcPr>
          <w:p w14:paraId="2AB2CBC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8402932" w14:textId="5FC1CF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0793AD5" w14:textId="293298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5D2C4CA" w14:textId="1514E6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01D430D5" w14:textId="5DEE8E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4819354" w14:textId="77777777" w:rsidTr="008B0214">
        <w:tc>
          <w:tcPr>
            <w:tcW w:w="586" w:type="pct"/>
          </w:tcPr>
          <w:p w14:paraId="3D6828B4" w14:textId="49FDB1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R4-2401856</w:t>
            </w:r>
          </w:p>
        </w:tc>
        <w:tc>
          <w:tcPr>
            <w:tcW w:w="1115" w:type="pct"/>
          </w:tcPr>
          <w:p w14:paraId="5FEE6891" w14:textId="2485E1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[NR_redcap-Core] CR 38.133 Corrections in RRC_INACTIVE for RedCap</w:t>
            </w:r>
          </w:p>
        </w:tc>
        <w:tc>
          <w:tcPr>
            <w:tcW w:w="506" w:type="pct"/>
          </w:tcPr>
          <w:p w14:paraId="582E6116" w14:textId="3F287C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64F5DBD" w14:textId="0F4BC9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DCBDFD9" w14:textId="6977BC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4181</w:t>
            </w:r>
          </w:p>
        </w:tc>
        <w:tc>
          <w:tcPr>
            <w:tcW w:w="229" w:type="pct"/>
          </w:tcPr>
          <w:p w14:paraId="0157468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3A43FA" w14:textId="31971A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24E7C81" w14:textId="0CD5E5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80B2610" w14:textId="04E1D0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2EBFF0B1" w14:textId="65F628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F66D835" w14:textId="77777777" w:rsidTr="008B0214">
        <w:tc>
          <w:tcPr>
            <w:tcW w:w="586" w:type="pct"/>
          </w:tcPr>
          <w:p w14:paraId="4C3AC434" w14:textId="778128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R4-2403550</w:t>
            </w:r>
          </w:p>
        </w:tc>
        <w:tc>
          <w:tcPr>
            <w:tcW w:w="1115" w:type="pct"/>
          </w:tcPr>
          <w:p w14:paraId="0585D271" w14:textId="310C8E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Corrections in RRC_INACTIVE for RedCap</w:t>
            </w:r>
          </w:p>
        </w:tc>
        <w:tc>
          <w:tcPr>
            <w:tcW w:w="506" w:type="pct"/>
          </w:tcPr>
          <w:p w14:paraId="79E6DA77" w14:textId="49C49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85807E2" w14:textId="15DFD4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4333E4B" w14:textId="46DB8B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4181</w:t>
            </w:r>
          </w:p>
        </w:tc>
        <w:tc>
          <w:tcPr>
            <w:tcW w:w="229" w:type="pct"/>
          </w:tcPr>
          <w:p w14:paraId="4CE9B13E" w14:textId="6F7FCC1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C4163E0" w14:textId="14C4F7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3A165BD" w14:textId="63469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1C8C393" w14:textId="26BC8F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1E03B5EC" w14:textId="2ACAAC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ED0CA45" w14:textId="77777777" w:rsidTr="008B0214">
        <w:tc>
          <w:tcPr>
            <w:tcW w:w="586" w:type="pct"/>
          </w:tcPr>
          <w:p w14:paraId="1D02E0E4" w14:textId="4AEC7F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R4-2401857</w:t>
            </w:r>
          </w:p>
        </w:tc>
        <w:tc>
          <w:tcPr>
            <w:tcW w:w="1115" w:type="pct"/>
          </w:tcPr>
          <w:p w14:paraId="127A5490" w14:textId="6DE421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Corrections in RRC_INACTIVE for RedCap</w:t>
            </w:r>
          </w:p>
        </w:tc>
        <w:tc>
          <w:tcPr>
            <w:tcW w:w="506" w:type="pct"/>
          </w:tcPr>
          <w:p w14:paraId="7A0AC198" w14:textId="63E40B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9B1E7A6" w14:textId="3E9435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9106F80" w14:textId="56DF71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4182</w:t>
            </w:r>
          </w:p>
        </w:tc>
        <w:tc>
          <w:tcPr>
            <w:tcW w:w="229" w:type="pct"/>
          </w:tcPr>
          <w:p w14:paraId="56922AB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07D5E36" w14:textId="550978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4940C25" w14:textId="676C19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EA2A8B4" w14:textId="39138E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212EE340" w14:textId="3E3EF0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6C859BD" w14:textId="77777777" w:rsidTr="008B0214">
        <w:tc>
          <w:tcPr>
            <w:tcW w:w="586" w:type="pct"/>
          </w:tcPr>
          <w:p w14:paraId="2D75067C" w14:textId="3F2775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R4-2401858</w:t>
            </w:r>
          </w:p>
        </w:tc>
        <w:tc>
          <w:tcPr>
            <w:tcW w:w="1115" w:type="pct"/>
          </w:tcPr>
          <w:p w14:paraId="7D869D55" w14:textId="67E251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[NR_redcap-Perf] CR 38.133 Corrections of SDT Test Case Parameters for RedCap</w:t>
            </w:r>
          </w:p>
        </w:tc>
        <w:tc>
          <w:tcPr>
            <w:tcW w:w="506" w:type="pct"/>
          </w:tcPr>
          <w:p w14:paraId="304EC15D" w14:textId="70529D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85CCD72" w14:textId="2C6A33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B42853F" w14:textId="014D22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4183</w:t>
            </w:r>
          </w:p>
        </w:tc>
        <w:tc>
          <w:tcPr>
            <w:tcW w:w="229" w:type="pct"/>
          </w:tcPr>
          <w:p w14:paraId="41FEC53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E178AB" w14:textId="072135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5DF2B37" w14:textId="201CBF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D899075" w14:textId="09F2F5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1177AA2E" w14:textId="48C226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AE5AF8F" w14:textId="77777777" w:rsidTr="008B0214">
        <w:tc>
          <w:tcPr>
            <w:tcW w:w="586" w:type="pct"/>
          </w:tcPr>
          <w:p w14:paraId="482B3DD2" w14:textId="088CF4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R4-2401859</w:t>
            </w:r>
          </w:p>
        </w:tc>
        <w:tc>
          <w:tcPr>
            <w:tcW w:w="1115" w:type="pct"/>
          </w:tcPr>
          <w:p w14:paraId="3DEF8279" w14:textId="2280BD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[NR_redcap-Perf] CR 38.133 Corrections of SDT Test Case Parameters for RedCap</w:t>
            </w:r>
          </w:p>
        </w:tc>
        <w:tc>
          <w:tcPr>
            <w:tcW w:w="506" w:type="pct"/>
          </w:tcPr>
          <w:p w14:paraId="286D25FD" w14:textId="3FED70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E572011" w14:textId="12F45A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F761F1D" w14:textId="433006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4184</w:t>
            </w:r>
          </w:p>
        </w:tc>
        <w:tc>
          <w:tcPr>
            <w:tcW w:w="229" w:type="pct"/>
          </w:tcPr>
          <w:p w14:paraId="21948DF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B168B34" w14:textId="246722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AE72143" w14:textId="239180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FF3B2DF" w14:textId="1FEDF3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2322034F" w14:textId="069874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46D56D9" w14:textId="77777777" w:rsidTr="008B0214">
        <w:tc>
          <w:tcPr>
            <w:tcW w:w="586" w:type="pct"/>
          </w:tcPr>
          <w:p w14:paraId="2D7CDE46" w14:textId="01A99A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R4-2401864</w:t>
            </w:r>
          </w:p>
        </w:tc>
        <w:tc>
          <w:tcPr>
            <w:tcW w:w="1115" w:type="pct"/>
          </w:tcPr>
          <w:p w14:paraId="2A67E0CD" w14:textId="628A88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38.133 Corrections to Case 1 core requirements for NR_MG_enh2</w:t>
            </w:r>
          </w:p>
        </w:tc>
        <w:tc>
          <w:tcPr>
            <w:tcW w:w="506" w:type="pct"/>
          </w:tcPr>
          <w:p w14:paraId="6E27D9E2" w14:textId="77A57B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9DEA2E6" w14:textId="22850F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D1C0555" w14:textId="65B19C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4185</w:t>
            </w:r>
          </w:p>
        </w:tc>
        <w:tc>
          <w:tcPr>
            <w:tcW w:w="229" w:type="pct"/>
          </w:tcPr>
          <w:p w14:paraId="7705550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29D0FB8" w14:textId="69DB96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70D5A4" w14:textId="282BE8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9C0DF93" w14:textId="378B2B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074DF2EE" w14:textId="711BBB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3838E54" w14:textId="77777777" w:rsidTr="008B0214">
        <w:tc>
          <w:tcPr>
            <w:tcW w:w="586" w:type="pct"/>
          </w:tcPr>
          <w:p w14:paraId="4C2F9002" w14:textId="48F810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R4-2403360</w:t>
            </w:r>
          </w:p>
        </w:tc>
        <w:tc>
          <w:tcPr>
            <w:tcW w:w="1115" w:type="pct"/>
          </w:tcPr>
          <w:p w14:paraId="57B48028" w14:textId="6F8E51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38.133 Corrections to Case 1 core requirements for NR_MG_enh2</w:t>
            </w:r>
          </w:p>
        </w:tc>
        <w:tc>
          <w:tcPr>
            <w:tcW w:w="506" w:type="pct"/>
          </w:tcPr>
          <w:p w14:paraId="42A559CB" w14:textId="41E97F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C72A3BA" w14:textId="35BE2D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4FFEE63" w14:textId="5BF059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4185</w:t>
            </w:r>
          </w:p>
        </w:tc>
        <w:tc>
          <w:tcPr>
            <w:tcW w:w="229" w:type="pct"/>
          </w:tcPr>
          <w:p w14:paraId="5969214F" w14:textId="2EB30EF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12FA945" w14:textId="26527B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C7D802E" w14:textId="45556F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5AB1C75" w14:textId="799980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506F93BD" w14:textId="10DB0D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FEA4552" w14:textId="77777777" w:rsidTr="008B0214">
        <w:tc>
          <w:tcPr>
            <w:tcW w:w="586" w:type="pct"/>
          </w:tcPr>
          <w:p w14:paraId="41B27AA4" w14:textId="497238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R4-2403541</w:t>
            </w:r>
          </w:p>
        </w:tc>
        <w:tc>
          <w:tcPr>
            <w:tcW w:w="1115" w:type="pct"/>
          </w:tcPr>
          <w:p w14:paraId="7717B7C5" w14:textId="3DE6AF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Corrections to Case 1 core requirements for NR_MG_enh2</w:t>
            </w:r>
          </w:p>
        </w:tc>
        <w:tc>
          <w:tcPr>
            <w:tcW w:w="506" w:type="pct"/>
          </w:tcPr>
          <w:p w14:paraId="63F20ABB" w14:textId="55F400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5792A609" w14:textId="0CD464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FF89C02" w14:textId="4B2746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4185</w:t>
            </w:r>
          </w:p>
        </w:tc>
        <w:tc>
          <w:tcPr>
            <w:tcW w:w="229" w:type="pct"/>
          </w:tcPr>
          <w:p w14:paraId="6F85D26A" w14:textId="3CBDB87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7BE6169A" w14:textId="555AC3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4FE19F1" w14:textId="160C46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336001A" w14:textId="7006B1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29AEBF36" w14:textId="4BDEC2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07297CF" w14:textId="77777777" w:rsidTr="008B0214">
        <w:tc>
          <w:tcPr>
            <w:tcW w:w="586" w:type="pct"/>
          </w:tcPr>
          <w:p w14:paraId="6C2598DF" w14:textId="17369F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R4-2401866</w:t>
            </w:r>
          </w:p>
        </w:tc>
        <w:tc>
          <w:tcPr>
            <w:tcW w:w="1115" w:type="pct"/>
          </w:tcPr>
          <w:p w14:paraId="79668730" w14:textId="259810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38.133 Corrections to Case 2 core requirements for NR_MG_enh2</w:t>
            </w:r>
          </w:p>
        </w:tc>
        <w:tc>
          <w:tcPr>
            <w:tcW w:w="506" w:type="pct"/>
          </w:tcPr>
          <w:p w14:paraId="6D5D3718" w14:textId="55CA67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C177AE6" w14:textId="50E666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BD281AE" w14:textId="31F414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4186</w:t>
            </w:r>
          </w:p>
        </w:tc>
        <w:tc>
          <w:tcPr>
            <w:tcW w:w="229" w:type="pct"/>
          </w:tcPr>
          <w:p w14:paraId="75C5A58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6D4560" w14:textId="7BD589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D0B5968" w14:textId="49FD1C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71A2FB" w14:textId="0E48C1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2D863381" w14:textId="182F1B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3ABAAEBE" w14:textId="77777777" w:rsidTr="008B0214">
        <w:tc>
          <w:tcPr>
            <w:tcW w:w="586" w:type="pct"/>
          </w:tcPr>
          <w:p w14:paraId="57D97E6B" w14:textId="26CE83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R4-2401872</w:t>
            </w:r>
          </w:p>
        </w:tc>
        <w:tc>
          <w:tcPr>
            <w:tcW w:w="1115" w:type="pct"/>
          </w:tcPr>
          <w:p w14:paraId="4DD3B260" w14:textId="5B8AE1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38.133 Corrections to measurement period requirements for PRS BW aggregation</w:t>
            </w:r>
          </w:p>
        </w:tc>
        <w:tc>
          <w:tcPr>
            <w:tcW w:w="506" w:type="pct"/>
          </w:tcPr>
          <w:p w14:paraId="4D6EEF1B" w14:textId="7A04B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3D7BDAB" w14:textId="22A1C0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694214F" w14:textId="326306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4187</w:t>
            </w:r>
          </w:p>
        </w:tc>
        <w:tc>
          <w:tcPr>
            <w:tcW w:w="229" w:type="pct"/>
          </w:tcPr>
          <w:p w14:paraId="2BCECB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70846E" w14:textId="1BED18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9535F1" w14:textId="71D9EA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143516A" w14:textId="4FF644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6E973AE1" w14:textId="35AA16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002183E" w14:textId="77777777" w:rsidTr="008B0214">
        <w:tc>
          <w:tcPr>
            <w:tcW w:w="586" w:type="pct"/>
          </w:tcPr>
          <w:p w14:paraId="4FC71FF9" w14:textId="6B68AA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R4-2403285</w:t>
            </w:r>
          </w:p>
        </w:tc>
        <w:tc>
          <w:tcPr>
            <w:tcW w:w="1115" w:type="pct"/>
          </w:tcPr>
          <w:p w14:paraId="2522691A" w14:textId="296323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Corrections to measurement period requirements for PRS BW aggregation</w:t>
            </w:r>
          </w:p>
        </w:tc>
        <w:tc>
          <w:tcPr>
            <w:tcW w:w="506" w:type="pct"/>
          </w:tcPr>
          <w:p w14:paraId="3426D586" w14:textId="5B5437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CATT</w:t>
            </w:r>
          </w:p>
        </w:tc>
        <w:tc>
          <w:tcPr>
            <w:tcW w:w="280" w:type="pct"/>
          </w:tcPr>
          <w:p w14:paraId="50DA4FAB" w14:textId="48E0A2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22F32BA" w14:textId="6CCCB3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4187</w:t>
            </w:r>
          </w:p>
        </w:tc>
        <w:tc>
          <w:tcPr>
            <w:tcW w:w="229" w:type="pct"/>
          </w:tcPr>
          <w:p w14:paraId="47BA0115" w14:textId="03FC6BD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5C8519A" w14:textId="05C19A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0EF6C05" w14:textId="6F3EDB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C0FC4F2" w14:textId="597B93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34035C8B" w14:textId="74DE95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005EBEDC" w14:textId="77777777" w:rsidTr="008B0214">
        <w:tc>
          <w:tcPr>
            <w:tcW w:w="586" w:type="pct"/>
          </w:tcPr>
          <w:p w14:paraId="60050E0A" w14:textId="4DCCBA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R4-2401918</w:t>
            </w:r>
          </w:p>
        </w:tc>
        <w:tc>
          <w:tcPr>
            <w:tcW w:w="1115" w:type="pct"/>
          </w:tcPr>
          <w:p w14:paraId="3CF88A99" w14:textId="4222D7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(NR_HST_FR1_enh-Perf) CR on Test cases for NR FR1 HST R17</w:t>
            </w:r>
          </w:p>
        </w:tc>
        <w:tc>
          <w:tcPr>
            <w:tcW w:w="506" w:type="pct"/>
          </w:tcPr>
          <w:p w14:paraId="25E9D7D1" w14:textId="4DB97C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709244D" w14:textId="5FF522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4C25A5D" w14:textId="5A48E9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4188</w:t>
            </w:r>
          </w:p>
        </w:tc>
        <w:tc>
          <w:tcPr>
            <w:tcW w:w="229" w:type="pct"/>
          </w:tcPr>
          <w:p w14:paraId="3F118B0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10A028" w14:textId="3A3BA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BDCF2F9" w14:textId="1D9FD5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6622F7F" w14:textId="17C325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NR_HST_FR1_enh-Perf</w:t>
            </w:r>
          </w:p>
        </w:tc>
        <w:tc>
          <w:tcPr>
            <w:tcW w:w="586" w:type="pct"/>
          </w:tcPr>
          <w:p w14:paraId="3FC4EA56" w14:textId="3479D2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70751F2" w14:textId="77777777" w:rsidTr="008B0214">
        <w:tc>
          <w:tcPr>
            <w:tcW w:w="586" w:type="pct"/>
          </w:tcPr>
          <w:p w14:paraId="29837F77" w14:textId="6EDF9B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R4-2403439</w:t>
            </w:r>
          </w:p>
        </w:tc>
        <w:tc>
          <w:tcPr>
            <w:tcW w:w="1115" w:type="pct"/>
          </w:tcPr>
          <w:p w14:paraId="34BDBBBE" w14:textId="135623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(NR_HST_FR1_enh-Perf) CR on Test cases for NR FR1 HST R17</w:t>
            </w:r>
          </w:p>
        </w:tc>
        <w:tc>
          <w:tcPr>
            <w:tcW w:w="506" w:type="pct"/>
          </w:tcPr>
          <w:p w14:paraId="6DD834BF" w14:textId="6A9165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A6C8397" w14:textId="66E8D6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001099A" w14:textId="0D6893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4188</w:t>
            </w:r>
          </w:p>
        </w:tc>
        <w:tc>
          <w:tcPr>
            <w:tcW w:w="229" w:type="pct"/>
          </w:tcPr>
          <w:p w14:paraId="52DA394D" w14:textId="7FF7383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8D52F71" w14:textId="4A341E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589CE2E" w14:textId="4C86A9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2B7832A" w14:textId="6516E1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NR_HST_FR1_enh-Perf</w:t>
            </w:r>
          </w:p>
        </w:tc>
        <w:tc>
          <w:tcPr>
            <w:tcW w:w="586" w:type="pct"/>
          </w:tcPr>
          <w:p w14:paraId="652FD4E5" w14:textId="39C848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7F521A51" w14:textId="77777777" w:rsidTr="008B0214">
        <w:tc>
          <w:tcPr>
            <w:tcW w:w="586" w:type="pct"/>
          </w:tcPr>
          <w:p w14:paraId="2CBC64E9" w14:textId="0BC89A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R4-2401919</w:t>
            </w:r>
          </w:p>
        </w:tc>
        <w:tc>
          <w:tcPr>
            <w:tcW w:w="1115" w:type="pct"/>
          </w:tcPr>
          <w:p w14:paraId="52780154" w14:textId="29E76A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(NR_HST_FR1_enh-Perf) CR on Test cases for NR FR1 HST R18</w:t>
            </w:r>
          </w:p>
        </w:tc>
        <w:tc>
          <w:tcPr>
            <w:tcW w:w="506" w:type="pct"/>
          </w:tcPr>
          <w:p w14:paraId="60D7E6AE" w14:textId="2DE36F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55B98204" w14:textId="09428D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8BDC75E" w14:textId="59444A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4189</w:t>
            </w:r>
          </w:p>
        </w:tc>
        <w:tc>
          <w:tcPr>
            <w:tcW w:w="229" w:type="pct"/>
          </w:tcPr>
          <w:p w14:paraId="33963AE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5EEDB7" w14:textId="2BEEBF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5D23CA1" w14:textId="01393F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D6CBA57" w14:textId="0C4ABE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NR_HST_FR1_enh-Perf</w:t>
            </w:r>
          </w:p>
        </w:tc>
        <w:tc>
          <w:tcPr>
            <w:tcW w:w="586" w:type="pct"/>
          </w:tcPr>
          <w:p w14:paraId="3F356AE1" w14:textId="2A73A6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7174DBE0" w14:textId="77777777" w:rsidTr="008B0214">
        <w:tc>
          <w:tcPr>
            <w:tcW w:w="586" w:type="pct"/>
          </w:tcPr>
          <w:p w14:paraId="1E6C8BB8" w14:textId="2B2422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R4-2401921</w:t>
            </w:r>
          </w:p>
        </w:tc>
        <w:tc>
          <w:tcPr>
            <w:tcW w:w="1115" w:type="pct"/>
          </w:tcPr>
          <w:p w14:paraId="4538E34A" w14:textId="243C1C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(NR_newRAT-Perf)CR on test cases for SCell activation delay reduction in R15</w:t>
            </w:r>
          </w:p>
        </w:tc>
        <w:tc>
          <w:tcPr>
            <w:tcW w:w="506" w:type="pct"/>
          </w:tcPr>
          <w:p w14:paraId="327478BB" w14:textId="312E8A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39487886" w14:textId="618E2C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C44774F" w14:textId="264B97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4190</w:t>
            </w:r>
          </w:p>
        </w:tc>
        <w:tc>
          <w:tcPr>
            <w:tcW w:w="229" w:type="pct"/>
          </w:tcPr>
          <w:p w14:paraId="59A1E83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57647F" w14:textId="3CF0DF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AB72B09" w14:textId="7FBBBC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FADC60" w14:textId="6042C8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5E51C20" w14:textId="7D05C2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6BA94C6" w14:textId="77777777" w:rsidTr="008B0214">
        <w:tc>
          <w:tcPr>
            <w:tcW w:w="586" w:type="pct"/>
          </w:tcPr>
          <w:p w14:paraId="37D4FF48" w14:textId="7EEA45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R4-2401922</w:t>
            </w:r>
          </w:p>
        </w:tc>
        <w:tc>
          <w:tcPr>
            <w:tcW w:w="1115" w:type="pct"/>
          </w:tcPr>
          <w:p w14:paraId="01524307" w14:textId="7C81A3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(NR_newRAT-Perf)CR on test cases for SCell activation delay reduction in R16</w:t>
            </w:r>
          </w:p>
        </w:tc>
        <w:tc>
          <w:tcPr>
            <w:tcW w:w="506" w:type="pct"/>
          </w:tcPr>
          <w:p w14:paraId="4BE21D2A" w14:textId="145F93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3C85A1E3" w14:textId="31A8A9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DA0474C" w14:textId="2E7E3D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4191</w:t>
            </w:r>
          </w:p>
        </w:tc>
        <w:tc>
          <w:tcPr>
            <w:tcW w:w="229" w:type="pct"/>
          </w:tcPr>
          <w:p w14:paraId="38DC138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DE66262" w14:textId="3C0939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A592DDB" w14:textId="48E914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A4105E6" w14:textId="30BE63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B8C0C23" w14:textId="12EC2B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6E24C9" w14:textId="77777777" w:rsidTr="008B0214">
        <w:tc>
          <w:tcPr>
            <w:tcW w:w="586" w:type="pct"/>
          </w:tcPr>
          <w:p w14:paraId="714CDBF0" w14:textId="348627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R4-2401923</w:t>
            </w:r>
          </w:p>
        </w:tc>
        <w:tc>
          <w:tcPr>
            <w:tcW w:w="1115" w:type="pct"/>
          </w:tcPr>
          <w:p w14:paraId="2C9E6D71" w14:textId="19B2F7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(NR_newRAT-Perf)CR on test cases for SCell activation delay reduction in R17</w:t>
            </w:r>
          </w:p>
        </w:tc>
        <w:tc>
          <w:tcPr>
            <w:tcW w:w="506" w:type="pct"/>
          </w:tcPr>
          <w:p w14:paraId="54D94737" w14:textId="01BEDA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2E8DE78B" w14:textId="11C28E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4F87BD1" w14:textId="6FEC7F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4192</w:t>
            </w:r>
          </w:p>
        </w:tc>
        <w:tc>
          <w:tcPr>
            <w:tcW w:w="229" w:type="pct"/>
          </w:tcPr>
          <w:p w14:paraId="1BB2BCD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04767A" w14:textId="5EDE71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D41FA64" w14:textId="16AFFC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72FA085" w14:textId="787DC8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792E187B" w14:textId="0C7250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C20067" w14:textId="77777777" w:rsidTr="008B0214">
        <w:tc>
          <w:tcPr>
            <w:tcW w:w="586" w:type="pct"/>
          </w:tcPr>
          <w:p w14:paraId="0A2612B9" w14:textId="40962A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R4-2401924</w:t>
            </w:r>
          </w:p>
        </w:tc>
        <w:tc>
          <w:tcPr>
            <w:tcW w:w="1115" w:type="pct"/>
          </w:tcPr>
          <w:p w14:paraId="71A8F183" w14:textId="5BF90F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(NR_newRAT-Perf)CR on test cases for SCell activation delay reduction in R18</w:t>
            </w:r>
          </w:p>
        </w:tc>
        <w:tc>
          <w:tcPr>
            <w:tcW w:w="506" w:type="pct"/>
          </w:tcPr>
          <w:p w14:paraId="7946122B" w14:textId="7CC245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033E4E6" w14:textId="440357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1E106F9" w14:textId="4F4AF3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4193</w:t>
            </w:r>
          </w:p>
        </w:tc>
        <w:tc>
          <w:tcPr>
            <w:tcW w:w="229" w:type="pct"/>
          </w:tcPr>
          <w:p w14:paraId="20D559D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E58A91" w14:textId="096145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801AC41" w14:textId="73C23B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339E958" w14:textId="7D5F4C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1FB9A37F" w14:textId="4BF9D2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05128CD" w14:textId="77777777" w:rsidTr="008B0214">
        <w:tc>
          <w:tcPr>
            <w:tcW w:w="586" w:type="pct"/>
          </w:tcPr>
          <w:p w14:paraId="7DC1CC4E" w14:textId="74972A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R4-2401925</w:t>
            </w:r>
          </w:p>
        </w:tc>
        <w:tc>
          <w:tcPr>
            <w:tcW w:w="1115" w:type="pct"/>
          </w:tcPr>
          <w:p w14:paraId="0EC7BFBB" w14:textId="664EC4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(NR_RRM_enh2-Core)CR on SRS antenna switching interruption requirements in R17</w:t>
            </w:r>
          </w:p>
        </w:tc>
        <w:tc>
          <w:tcPr>
            <w:tcW w:w="506" w:type="pct"/>
          </w:tcPr>
          <w:p w14:paraId="201311EC" w14:textId="76D79B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6A34BED" w14:textId="48778F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1A477A0" w14:textId="2DBE42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4194</w:t>
            </w:r>
          </w:p>
        </w:tc>
        <w:tc>
          <w:tcPr>
            <w:tcW w:w="229" w:type="pct"/>
          </w:tcPr>
          <w:p w14:paraId="6D8DF54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06F7C2" w14:textId="77010C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85BC762" w14:textId="7E402C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3FCE8D1" w14:textId="7F0557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487CA19F" w14:textId="0B070F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7260C690" w14:textId="77777777" w:rsidTr="008B0214">
        <w:tc>
          <w:tcPr>
            <w:tcW w:w="586" w:type="pct"/>
          </w:tcPr>
          <w:p w14:paraId="53BDCE12" w14:textId="05AE69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R4-2403443</w:t>
            </w:r>
          </w:p>
        </w:tc>
        <w:tc>
          <w:tcPr>
            <w:tcW w:w="1115" w:type="pct"/>
          </w:tcPr>
          <w:p w14:paraId="33977928" w14:textId="0F177E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(NR_RRM_enh2-Core)CR on SRS antenna switching interruption requirements in R17</w:t>
            </w:r>
          </w:p>
        </w:tc>
        <w:tc>
          <w:tcPr>
            <w:tcW w:w="506" w:type="pct"/>
          </w:tcPr>
          <w:p w14:paraId="550FCD98" w14:textId="136206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5A4F26CB" w14:textId="32A74E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9902D23" w14:textId="5784FA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4194</w:t>
            </w:r>
          </w:p>
        </w:tc>
        <w:tc>
          <w:tcPr>
            <w:tcW w:w="229" w:type="pct"/>
          </w:tcPr>
          <w:p w14:paraId="1B206711" w14:textId="237DCBA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51EB85D" w14:textId="2BFA16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693A2AC" w14:textId="34481B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8D486FD" w14:textId="4D63E1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7C4B5DF7" w14:textId="0BCE27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2DF15B8" w14:textId="77777777" w:rsidTr="008B0214">
        <w:tc>
          <w:tcPr>
            <w:tcW w:w="586" w:type="pct"/>
          </w:tcPr>
          <w:p w14:paraId="4749E9F2" w14:textId="1350E5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R4-2401926</w:t>
            </w:r>
          </w:p>
        </w:tc>
        <w:tc>
          <w:tcPr>
            <w:tcW w:w="1115" w:type="pct"/>
          </w:tcPr>
          <w:p w14:paraId="79A0B616" w14:textId="2173AA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(NR_RRM_enh2-Core)CR on SRS antenna switching interruption requirements in R18</w:t>
            </w:r>
          </w:p>
        </w:tc>
        <w:tc>
          <w:tcPr>
            <w:tcW w:w="506" w:type="pct"/>
          </w:tcPr>
          <w:p w14:paraId="25766DA5" w14:textId="6D55B7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4B590BF6" w14:textId="0C6ABA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22CBEF9" w14:textId="757AC1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4195</w:t>
            </w:r>
          </w:p>
        </w:tc>
        <w:tc>
          <w:tcPr>
            <w:tcW w:w="229" w:type="pct"/>
          </w:tcPr>
          <w:p w14:paraId="79A731C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2E22B2" w14:textId="014B9F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AF5DA82" w14:textId="4D32E4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4CC90E1" w14:textId="3480EE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66DEF80E" w14:textId="51431D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5C38E3C" w14:textId="77777777" w:rsidTr="008B0214">
        <w:tc>
          <w:tcPr>
            <w:tcW w:w="586" w:type="pct"/>
          </w:tcPr>
          <w:p w14:paraId="6E29A41B" w14:textId="2A3465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R4-2401942</w:t>
            </w:r>
          </w:p>
        </w:tc>
        <w:tc>
          <w:tcPr>
            <w:tcW w:w="1115" w:type="pct"/>
          </w:tcPr>
          <w:p w14:paraId="4E899F1C" w14:textId="372585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of requirements and parameters for RedCap testing</w:t>
            </w:r>
          </w:p>
        </w:tc>
        <w:tc>
          <w:tcPr>
            <w:tcW w:w="506" w:type="pct"/>
          </w:tcPr>
          <w:p w14:paraId="10A9E664" w14:textId="3591E2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0F84F69" w14:textId="38B591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10B5B1E" w14:textId="28A2B2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4196</w:t>
            </w:r>
          </w:p>
        </w:tc>
        <w:tc>
          <w:tcPr>
            <w:tcW w:w="229" w:type="pct"/>
          </w:tcPr>
          <w:p w14:paraId="1BB35DE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270046" w14:textId="04A8AC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2425998" w14:textId="55DF5C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73DFBB" w14:textId="74E5D8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165AD5AA" w14:textId="30A267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5A64DDD" w14:textId="77777777" w:rsidTr="008B0214">
        <w:tc>
          <w:tcPr>
            <w:tcW w:w="586" w:type="pct"/>
          </w:tcPr>
          <w:p w14:paraId="0BFF2950" w14:textId="5805C4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R4-2403337</w:t>
            </w:r>
          </w:p>
        </w:tc>
        <w:tc>
          <w:tcPr>
            <w:tcW w:w="1115" w:type="pct"/>
          </w:tcPr>
          <w:p w14:paraId="56E093AA" w14:textId="706036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of requirements and parameters for RedCap testing</w:t>
            </w:r>
          </w:p>
        </w:tc>
        <w:tc>
          <w:tcPr>
            <w:tcW w:w="506" w:type="pct"/>
          </w:tcPr>
          <w:p w14:paraId="008DC40B" w14:textId="361B73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9A680F5" w14:textId="562B19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3AE223A" w14:textId="4E848D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4196</w:t>
            </w:r>
          </w:p>
        </w:tc>
        <w:tc>
          <w:tcPr>
            <w:tcW w:w="229" w:type="pct"/>
          </w:tcPr>
          <w:p w14:paraId="2A63ED9A" w14:textId="4E47E6B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69F0150" w14:textId="376B09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024822" w14:textId="205623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B9613AC" w14:textId="23A70F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77D86B9" w14:textId="5B1390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23AB3B" w14:textId="77777777" w:rsidTr="008B0214">
        <w:tc>
          <w:tcPr>
            <w:tcW w:w="586" w:type="pct"/>
          </w:tcPr>
          <w:p w14:paraId="6B47414C" w14:textId="7D6CB5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R4-2401943</w:t>
            </w:r>
          </w:p>
        </w:tc>
        <w:tc>
          <w:tcPr>
            <w:tcW w:w="1115" w:type="pct"/>
          </w:tcPr>
          <w:p w14:paraId="27A0FF2A" w14:textId="4E826D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of requirements and parameters for RedCap testing</w:t>
            </w:r>
          </w:p>
        </w:tc>
        <w:tc>
          <w:tcPr>
            <w:tcW w:w="506" w:type="pct"/>
          </w:tcPr>
          <w:p w14:paraId="6669C027" w14:textId="7C9CEA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1FD8677" w14:textId="2AE5A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61C4517" w14:textId="46F243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4197</w:t>
            </w:r>
          </w:p>
        </w:tc>
        <w:tc>
          <w:tcPr>
            <w:tcW w:w="229" w:type="pct"/>
          </w:tcPr>
          <w:p w14:paraId="3593769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539A412" w14:textId="572375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F58343C" w14:textId="067173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5D8B8A4" w14:textId="4964F4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630330F" w14:textId="410E95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65304D1" w14:textId="77777777" w:rsidTr="008B0214">
        <w:tc>
          <w:tcPr>
            <w:tcW w:w="586" w:type="pct"/>
          </w:tcPr>
          <w:p w14:paraId="67FCF65C" w14:textId="39EC82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R4-2401944</w:t>
            </w:r>
          </w:p>
        </w:tc>
        <w:tc>
          <w:tcPr>
            <w:tcW w:w="1115" w:type="pct"/>
          </w:tcPr>
          <w:p w14:paraId="6E8423BA" w14:textId="416745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eDRX requirements for CG-SDT for non-RedCap UE</w:t>
            </w:r>
          </w:p>
        </w:tc>
        <w:tc>
          <w:tcPr>
            <w:tcW w:w="506" w:type="pct"/>
          </w:tcPr>
          <w:p w14:paraId="5E5B7D85" w14:textId="31E871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6EB4755" w14:textId="3D64DC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B1C76EC" w14:textId="6166B4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4198</w:t>
            </w:r>
          </w:p>
        </w:tc>
        <w:tc>
          <w:tcPr>
            <w:tcW w:w="229" w:type="pct"/>
          </w:tcPr>
          <w:p w14:paraId="4E0B1D1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B66ED25" w14:textId="3C2D2E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6A4615B" w14:textId="2C5CE6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B37D3BF" w14:textId="0313B5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27C3319C" w14:textId="261706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32037C9B" w14:textId="77777777" w:rsidTr="008B0214">
        <w:tc>
          <w:tcPr>
            <w:tcW w:w="586" w:type="pct"/>
          </w:tcPr>
          <w:p w14:paraId="0078AB6A" w14:textId="4AD011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R4-2403430</w:t>
            </w:r>
          </w:p>
        </w:tc>
        <w:tc>
          <w:tcPr>
            <w:tcW w:w="1115" w:type="pct"/>
          </w:tcPr>
          <w:p w14:paraId="3054A061" w14:textId="2B297D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eDRX requirements for CG-SDT for non-RedCap UE</w:t>
            </w:r>
          </w:p>
        </w:tc>
        <w:tc>
          <w:tcPr>
            <w:tcW w:w="506" w:type="pct"/>
          </w:tcPr>
          <w:p w14:paraId="39997CC9" w14:textId="71C44A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054FE4D" w14:textId="127643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7ACB8DF" w14:textId="5E03E7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4198</w:t>
            </w:r>
          </w:p>
        </w:tc>
        <w:tc>
          <w:tcPr>
            <w:tcW w:w="229" w:type="pct"/>
          </w:tcPr>
          <w:p w14:paraId="683D283D" w14:textId="56CE94D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D3D9537" w14:textId="4E3040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E92056C" w14:textId="2C28B8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E6BAAE" w14:textId="31396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389472C3" w14:textId="0253C5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5CF126F" w14:textId="77777777" w:rsidTr="008B0214">
        <w:tc>
          <w:tcPr>
            <w:tcW w:w="586" w:type="pct"/>
          </w:tcPr>
          <w:p w14:paraId="5F21C384" w14:textId="6402F4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R4-2401945</w:t>
            </w:r>
          </w:p>
        </w:tc>
        <w:tc>
          <w:tcPr>
            <w:tcW w:w="1115" w:type="pct"/>
          </w:tcPr>
          <w:p w14:paraId="2D568F6C" w14:textId="6058AA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eDRX requirements for CG-SDT for non-RedCap UE</w:t>
            </w:r>
          </w:p>
        </w:tc>
        <w:tc>
          <w:tcPr>
            <w:tcW w:w="506" w:type="pct"/>
          </w:tcPr>
          <w:p w14:paraId="6CC8EE5C" w14:textId="44874C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36D2E3D" w14:textId="158759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E93CCE0" w14:textId="047BA5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4199</w:t>
            </w:r>
          </w:p>
        </w:tc>
        <w:tc>
          <w:tcPr>
            <w:tcW w:w="229" w:type="pct"/>
          </w:tcPr>
          <w:p w14:paraId="47278AC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3051472" w14:textId="169042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EE2CD0" w14:textId="37551C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039E168" w14:textId="57452D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07893551" w14:textId="13EDD9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35CFC13" w14:textId="77777777" w:rsidTr="008B0214">
        <w:tc>
          <w:tcPr>
            <w:tcW w:w="586" w:type="pct"/>
          </w:tcPr>
          <w:p w14:paraId="4B3BC607" w14:textId="013F5F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R4-2401946</w:t>
            </w:r>
          </w:p>
        </w:tc>
        <w:tc>
          <w:tcPr>
            <w:tcW w:w="1115" w:type="pct"/>
          </w:tcPr>
          <w:p w14:paraId="4F28D3A2" w14:textId="7744B7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Editorial correction to CG-SDT requirements for RedCap UE</w:t>
            </w:r>
          </w:p>
        </w:tc>
        <w:tc>
          <w:tcPr>
            <w:tcW w:w="506" w:type="pct"/>
          </w:tcPr>
          <w:p w14:paraId="6C4BC690" w14:textId="2250AC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20D84EA" w14:textId="0BE579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BB0CF90" w14:textId="7D80F8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4200</w:t>
            </w:r>
          </w:p>
        </w:tc>
        <w:tc>
          <w:tcPr>
            <w:tcW w:w="229" w:type="pct"/>
          </w:tcPr>
          <w:p w14:paraId="591796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904588E" w14:textId="57D901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6C6347A" w14:textId="3B2E4B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CD7ED95" w14:textId="7A22EC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32C24EFD" w14:textId="28E844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D612129" w14:textId="77777777" w:rsidTr="008B0214">
        <w:tc>
          <w:tcPr>
            <w:tcW w:w="586" w:type="pct"/>
          </w:tcPr>
          <w:p w14:paraId="36BD4AE3" w14:textId="6241CE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R4-2403338</w:t>
            </w:r>
          </w:p>
        </w:tc>
        <w:tc>
          <w:tcPr>
            <w:tcW w:w="1115" w:type="pct"/>
          </w:tcPr>
          <w:p w14:paraId="16EEC5ED" w14:textId="118C9B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Editorial correction to CG-SDT requirements for RedCap UE</w:t>
            </w:r>
          </w:p>
        </w:tc>
        <w:tc>
          <w:tcPr>
            <w:tcW w:w="506" w:type="pct"/>
          </w:tcPr>
          <w:p w14:paraId="612BD84E" w14:textId="5A3F18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A1625EA" w14:textId="418B3A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EB96C54" w14:textId="155B1F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4200</w:t>
            </w:r>
          </w:p>
        </w:tc>
        <w:tc>
          <w:tcPr>
            <w:tcW w:w="229" w:type="pct"/>
          </w:tcPr>
          <w:p w14:paraId="5A7DC90D" w14:textId="63D2E80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696DF5A" w14:textId="2D1C3F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5033B31" w14:textId="2FBE79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0282D1" w14:textId="394E0A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436178B9" w14:textId="020071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1E76215" w14:textId="77777777" w:rsidTr="008B0214">
        <w:tc>
          <w:tcPr>
            <w:tcW w:w="586" w:type="pct"/>
          </w:tcPr>
          <w:p w14:paraId="7A56640B" w14:textId="54AAC3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R4-2401947</w:t>
            </w:r>
          </w:p>
        </w:tc>
        <w:tc>
          <w:tcPr>
            <w:tcW w:w="1115" w:type="pct"/>
          </w:tcPr>
          <w:p w14:paraId="5F48FB52" w14:textId="360F7A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eDRX requirements for CG-SDT for RedCap UE</w:t>
            </w:r>
          </w:p>
        </w:tc>
        <w:tc>
          <w:tcPr>
            <w:tcW w:w="506" w:type="pct"/>
          </w:tcPr>
          <w:p w14:paraId="0DDE666A" w14:textId="0AD109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80B9A05" w14:textId="105A7B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0207D6B" w14:textId="7A4F7A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4201</w:t>
            </w:r>
          </w:p>
        </w:tc>
        <w:tc>
          <w:tcPr>
            <w:tcW w:w="229" w:type="pct"/>
          </w:tcPr>
          <w:p w14:paraId="597856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892A48D" w14:textId="560FBB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CBFAF5B" w14:textId="34AB9B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0B712E5" w14:textId="3668EA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1A5CB70E" w14:textId="71F0F0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4FB5F76" w14:textId="77777777" w:rsidTr="008B0214">
        <w:tc>
          <w:tcPr>
            <w:tcW w:w="586" w:type="pct"/>
          </w:tcPr>
          <w:p w14:paraId="6F5AC64D" w14:textId="6A8A2C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R4-2401948</w:t>
            </w:r>
          </w:p>
        </w:tc>
        <w:tc>
          <w:tcPr>
            <w:tcW w:w="1115" w:type="pct"/>
          </w:tcPr>
          <w:p w14:paraId="08765C4E" w14:textId="51D538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(NR_SL_enh2-Core) Corrections to SL unlicensed requirements</w:t>
            </w:r>
          </w:p>
        </w:tc>
        <w:tc>
          <w:tcPr>
            <w:tcW w:w="506" w:type="pct"/>
          </w:tcPr>
          <w:p w14:paraId="3FBFD834" w14:textId="7BD697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DD621C0" w14:textId="7272E0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AD99AF0" w14:textId="3C18C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4202</w:t>
            </w:r>
          </w:p>
        </w:tc>
        <w:tc>
          <w:tcPr>
            <w:tcW w:w="229" w:type="pct"/>
          </w:tcPr>
          <w:p w14:paraId="6919E15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E7E0D7" w14:textId="1E9562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A95E16" w14:textId="63E10C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8B64DB" w14:textId="4BB9FA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54A910EE" w14:textId="38DE0D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280EC20" w14:textId="77777777" w:rsidTr="008B0214">
        <w:tc>
          <w:tcPr>
            <w:tcW w:w="586" w:type="pct"/>
          </w:tcPr>
          <w:p w14:paraId="524B4EA0" w14:textId="36EF6F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R4-2403346</w:t>
            </w:r>
          </w:p>
        </w:tc>
        <w:tc>
          <w:tcPr>
            <w:tcW w:w="1115" w:type="pct"/>
          </w:tcPr>
          <w:p w14:paraId="2E142099" w14:textId="1A918B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(NR_SL_enh2-Core) Corrections to SL unlicensed requirements</w:t>
            </w:r>
          </w:p>
        </w:tc>
        <w:tc>
          <w:tcPr>
            <w:tcW w:w="506" w:type="pct"/>
          </w:tcPr>
          <w:p w14:paraId="55336A91" w14:textId="5CAEDD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08C267A" w14:textId="3B8660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BACDC15" w14:textId="2D363C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4202</w:t>
            </w:r>
          </w:p>
        </w:tc>
        <w:tc>
          <w:tcPr>
            <w:tcW w:w="229" w:type="pct"/>
          </w:tcPr>
          <w:p w14:paraId="0183C93B" w14:textId="14BB30C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7CB875E" w14:textId="6C4AD9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614FE10" w14:textId="0E8A88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E6373BE" w14:textId="73B16E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085C2841" w14:textId="78F4E3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5FE8C63" w14:textId="77777777" w:rsidTr="008B0214">
        <w:tc>
          <w:tcPr>
            <w:tcW w:w="586" w:type="pct"/>
          </w:tcPr>
          <w:p w14:paraId="2A062A4B" w14:textId="315C7B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R4-2401963</w:t>
            </w:r>
          </w:p>
        </w:tc>
        <w:tc>
          <w:tcPr>
            <w:tcW w:w="1115" w:type="pct"/>
          </w:tcPr>
          <w:p w14:paraId="499149F3" w14:textId="43FF4B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(NR_NTN_enh–Core) Modify the section number for Tmeasure in handover delay.</w:t>
            </w:r>
          </w:p>
        </w:tc>
        <w:tc>
          <w:tcPr>
            <w:tcW w:w="506" w:type="pct"/>
          </w:tcPr>
          <w:p w14:paraId="65CECCC9" w14:textId="33FE0F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49932F3C" w14:textId="349B3A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E87E013" w14:textId="422C9C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4203</w:t>
            </w:r>
          </w:p>
        </w:tc>
        <w:tc>
          <w:tcPr>
            <w:tcW w:w="229" w:type="pct"/>
          </w:tcPr>
          <w:p w14:paraId="2DABF3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89ACB46" w14:textId="447036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574FC32" w14:textId="1FF7EE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3FBD3BF" w14:textId="05724F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3EF70819" w14:textId="0D709C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371E48C" w14:textId="77777777" w:rsidTr="008B0214">
        <w:tc>
          <w:tcPr>
            <w:tcW w:w="586" w:type="pct"/>
          </w:tcPr>
          <w:p w14:paraId="3C709F73" w14:textId="13599C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R4-2401964</w:t>
            </w:r>
          </w:p>
        </w:tc>
        <w:tc>
          <w:tcPr>
            <w:tcW w:w="1115" w:type="pct"/>
          </w:tcPr>
          <w:p w14:paraId="47A1E5A7" w14:textId="6FDDC1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 –Core) Modify the condition for NTN measurements of collision between multiple SMTCs on a SAN carrier</w:t>
            </w:r>
          </w:p>
        </w:tc>
        <w:tc>
          <w:tcPr>
            <w:tcW w:w="506" w:type="pct"/>
          </w:tcPr>
          <w:p w14:paraId="28F42092" w14:textId="2950F9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8923FE8" w14:textId="22903E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DAA69F7" w14:textId="12C352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4204</w:t>
            </w:r>
          </w:p>
        </w:tc>
        <w:tc>
          <w:tcPr>
            <w:tcW w:w="229" w:type="pct"/>
          </w:tcPr>
          <w:p w14:paraId="6DB01BE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2B0100" w14:textId="6A472F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4D22A8D" w14:textId="47F929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DB73CFC" w14:textId="3CAF04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9AB809E" w14:textId="215688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F9BDB12" w14:textId="77777777" w:rsidTr="008B0214">
        <w:tc>
          <w:tcPr>
            <w:tcW w:w="586" w:type="pct"/>
          </w:tcPr>
          <w:p w14:paraId="7C473F19" w14:textId="59300F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R4-2401965</w:t>
            </w:r>
          </w:p>
        </w:tc>
        <w:tc>
          <w:tcPr>
            <w:tcW w:w="1115" w:type="pct"/>
          </w:tcPr>
          <w:p w14:paraId="544CAB93" w14:textId="23BFBF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 –Core) Modify the S criteria for NTN measurements of intra-frequency NR cell in RRC IDLEINACTIVE state</w:t>
            </w:r>
          </w:p>
        </w:tc>
        <w:tc>
          <w:tcPr>
            <w:tcW w:w="506" w:type="pct"/>
          </w:tcPr>
          <w:p w14:paraId="1C5F0C3B" w14:textId="0E13D2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5650782" w14:textId="29912B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FDDB210" w14:textId="4134B7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4205</w:t>
            </w:r>
          </w:p>
        </w:tc>
        <w:tc>
          <w:tcPr>
            <w:tcW w:w="229" w:type="pct"/>
          </w:tcPr>
          <w:p w14:paraId="4704CD4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430E5B" w14:textId="1E6BAD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D8A8770" w14:textId="23DE6B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7A8704" w14:textId="26CA93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759A682F" w14:textId="449B9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3A2DA9C" w14:textId="77777777" w:rsidTr="008B0214">
        <w:tc>
          <w:tcPr>
            <w:tcW w:w="586" w:type="pct"/>
          </w:tcPr>
          <w:p w14:paraId="0973CF5F" w14:textId="19A93B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R4-2401984</w:t>
            </w:r>
          </w:p>
        </w:tc>
        <w:tc>
          <w:tcPr>
            <w:tcW w:w="1115" w:type="pct"/>
          </w:tcPr>
          <w:p w14:paraId="3AE721CA" w14:textId="0C5CC3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38.133 on Enhanced support of reduced capability NR devices</w:t>
            </w:r>
          </w:p>
        </w:tc>
        <w:tc>
          <w:tcPr>
            <w:tcW w:w="506" w:type="pct"/>
          </w:tcPr>
          <w:p w14:paraId="500817A7" w14:textId="5DD1F2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1803044" w14:textId="5A46CD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DC88F4D" w14:textId="694867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4206</w:t>
            </w:r>
          </w:p>
        </w:tc>
        <w:tc>
          <w:tcPr>
            <w:tcW w:w="229" w:type="pct"/>
          </w:tcPr>
          <w:p w14:paraId="622E345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9AF6BA" w14:textId="19B0B1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0F8007B" w14:textId="2A952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5375064" w14:textId="37C6BD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NR_redcap_enh-Core</w:t>
            </w:r>
          </w:p>
        </w:tc>
        <w:tc>
          <w:tcPr>
            <w:tcW w:w="586" w:type="pct"/>
          </w:tcPr>
          <w:p w14:paraId="4613E0C6" w14:textId="5E5E7B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50D6EE8" w14:textId="77777777" w:rsidTr="008B0214">
        <w:tc>
          <w:tcPr>
            <w:tcW w:w="586" w:type="pct"/>
          </w:tcPr>
          <w:p w14:paraId="76DC9FE6" w14:textId="1F64AB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R4-2403530</w:t>
            </w:r>
          </w:p>
        </w:tc>
        <w:tc>
          <w:tcPr>
            <w:tcW w:w="1115" w:type="pct"/>
          </w:tcPr>
          <w:p w14:paraId="08EF3DF8" w14:textId="741412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38.133 on Enhanced support of reduced capability NR devices</w:t>
            </w:r>
          </w:p>
        </w:tc>
        <w:tc>
          <w:tcPr>
            <w:tcW w:w="506" w:type="pct"/>
          </w:tcPr>
          <w:p w14:paraId="5D291242" w14:textId="411CA9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0BAE4C8A" w14:textId="03B181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8BB0673" w14:textId="4BC240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4206</w:t>
            </w:r>
          </w:p>
        </w:tc>
        <w:tc>
          <w:tcPr>
            <w:tcW w:w="229" w:type="pct"/>
          </w:tcPr>
          <w:p w14:paraId="79F34C14" w14:textId="76210FA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5BAA776" w14:textId="6D62C2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4B707A5" w14:textId="00D713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AD4478" w14:textId="562157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NR_redcap_enh-Core</w:t>
            </w:r>
          </w:p>
        </w:tc>
        <w:tc>
          <w:tcPr>
            <w:tcW w:w="586" w:type="pct"/>
          </w:tcPr>
          <w:p w14:paraId="7E288F46" w14:textId="582C8A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32C78A39" w14:textId="77777777" w:rsidTr="008B0214">
        <w:tc>
          <w:tcPr>
            <w:tcW w:w="586" w:type="pct"/>
          </w:tcPr>
          <w:p w14:paraId="1A3515F3" w14:textId="2C0E6D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R4-2401985</w:t>
            </w:r>
          </w:p>
        </w:tc>
        <w:tc>
          <w:tcPr>
            <w:tcW w:w="1115" w:type="pct"/>
          </w:tcPr>
          <w:p w14:paraId="0197CCD8" w14:textId="4097E5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on known cell conditions for inter-f neighbour cell</w:t>
            </w:r>
          </w:p>
        </w:tc>
        <w:tc>
          <w:tcPr>
            <w:tcW w:w="506" w:type="pct"/>
          </w:tcPr>
          <w:p w14:paraId="379A2B79" w14:textId="1E410C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308292DB" w14:textId="4097D9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C48AEF5" w14:textId="1C7CDB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4207</w:t>
            </w:r>
          </w:p>
        </w:tc>
        <w:tc>
          <w:tcPr>
            <w:tcW w:w="229" w:type="pct"/>
          </w:tcPr>
          <w:p w14:paraId="2B6CA6D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49B55E" w14:textId="7CF315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0BF8527" w14:textId="148C38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64173E" w14:textId="627182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50DC697C" w14:textId="37A229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0B47F627" w14:textId="77777777" w:rsidTr="008B0214">
        <w:tc>
          <w:tcPr>
            <w:tcW w:w="586" w:type="pct"/>
          </w:tcPr>
          <w:p w14:paraId="12FE76F3" w14:textId="62BADF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R4-2401987</w:t>
            </w:r>
          </w:p>
        </w:tc>
        <w:tc>
          <w:tcPr>
            <w:tcW w:w="1115" w:type="pct"/>
          </w:tcPr>
          <w:p w14:paraId="472615AE" w14:textId="362C81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Implementation of two-band Tx switching with dual TAG</w:t>
            </w:r>
          </w:p>
        </w:tc>
        <w:tc>
          <w:tcPr>
            <w:tcW w:w="506" w:type="pct"/>
          </w:tcPr>
          <w:p w14:paraId="1B1A800A" w14:textId="646E0A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</w:t>
            </w:r>
          </w:p>
        </w:tc>
        <w:tc>
          <w:tcPr>
            <w:tcW w:w="280" w:type="pct"/>
          </w:tcPr>
          <w:p w14:paraId="62AED294" w14:textId="6C9AF9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7D15486" w14:textId="106113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4208</w:t>
            </w:r>
          </w:p>
        </w:tc>
        <w:tc>
          <w:tcPr>
            <w:tcW w:w="229" w:type="pct"/>
          </w:tcPr>
          <w:p w14:paraId="64A493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CC3050" w14:textId="773374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C662388" w14:textId="0C1C35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56E1AA2" w14:textId="312FDC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NR_MC_enh-Core</w:t>
            </w:r>
          </w:p>
        </w:tc>
        <w:tc>
          <w:tcPr>
            <w:tcW w:w="586" w:type="pct"/>
          </w:tcPr>
          <w:p w14:paraId="0C008701" w14:textId="14378B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2B7C0300" w14:textId="77777777" w:rsidTr="008B0214">
        <w:tc>
          <w:tcPr>
            <w:tcW w:w="586" w:type="pct"/>
          </w:tcPr>
          <w:p w14:paraId="6158E38A" w14:textId="4F8BD7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R4-2401998</w:t>
            </w:r>
          </w:p>
        </w:tc>
        <w:tc>
          <w:tcPr>
            <w:tcW w:w="1115" w:type="pct"/>
          </w:tcPr>
          <w:p w14:paraId="2A1E06FE" w14:textId="42D7A5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(NR_FeMIMO) CR correcting unified TCI state switching requirements</w:t>
            </w:r>
          </w:p>
        </w:tc>
        <w:tc>
          <w:tcPr>
            <w:tcW w:w="506" w:type="pct"/>
          </w:tcPr>
          <w:p w14:paraId="5CFEFA4A" w14:textId="65F491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CD4D5AE" w14:textId="728403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C164429" w14:textId="4D7E14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4209</w:t>
            </w:r>
          </w:p>
        </w:tc>
        <w:tc>
          <w:tcPr>
            <w:tcW w:w="229" w:type="pct"/>
          </w:tcPr>
          <w:p w14:paraId="0D41AB7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B5BD484" w14:textId="78E579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CF48F16" w14:textId="167C68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D22359A" w14:textId="3DD161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346F4377" w14:textId="24A68C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8DDC450" w14:textId="77777777" w:rsidTr="008B0214">
        <w:tc>
          <w:tcPr>
            <w:tcW w:w="586" w:type="pct"/>
          </w:tcPr>
          <w:p w14:paraId="23BF348A" w14:textId="7EC114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R4-2401999</w:t>
            </w:r>
          </w:p>
        </w:tc>
        <w:tc>
          <w:tcPr>
            <w:tcW w:w="1115" w:type="pct"/>
          </w:tcPr>
          <w:p w14:paraId="794F50FF" w14:textId="5041C0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(NR_FeMIMO) CR correcting unified TCI state switching requirements</w:t>
            </w:r>
          </w:p>
        </w:tc>
        <w:tc>
          <w:tcPr>
            <w:tcW w:w="506" w:type="pct"/>
          </w:tcPr>
          <w:p w14:paraId="72E32FAF" w14:textId="058D6D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0A93FE4" w14:textId="1D9CA4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804D649" w14:textId="1D5E84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4210</w:t>
            </w:r>
          </w:p>
        </w:tc>
        <w:tc>
          <w:tcPr>
            <w:tcW w:w="229" w:type="pct"/>
          </w:tcPr>
          <w:p w14:paraId="7C9D7AC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07CBA81" w14:textId="4E04AA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C0BAAFA" w14:textId="24155C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6AAF091" w14:textId="62992B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NR_FeMIMO-Core</w:t>
            </w:r>
          </w:p>
        </w:tc>
        <w:tc>
          <w:tcPr>
            <w:tcW w:w="586" w:type="pct"/>
          </w:tcPr>
          <w:p w14:paraId="56DBC9E9" w14:textId="292139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E28C1B6" w14:textId="77777777" w:rsidTr="008B0214">
        <w:tc>
          <w:tcPr>
            <w:tcW w:w="586" w:type="pct"/>
          </w:tcPr>
          <w:p w14:paraId="63E21A64" w14:textId="7C9C69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R4-2402000</w:t>
            </w:r>
          </w:p>
        </w:tc>
        <w:tc>
          <w:tcPr>
            <w:tcW w:w="1115" w:type="pct"/>
          </w:tcPr>
          <w:p w14:paraId="741B6D8E" w14:textId="1789A7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(NR_ext_to_71GHz) CR corrections RRM core requirements</w:t>
            </w:r>
          </w:p>
        </w:tc>
        <w:tc>
          <w:tcPr>
            <w:tcW w:w="506" w:type="pct"/>
          </w:tcPr>
          <w:p w14:paraId="5B46CAC2" w14:textId="16FA27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5DD5D27" w14:textId="15B6F0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84B717D" w14:textId="263C40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4211</w:t>
            </w:r>
          </w:p>
        </w:tc>
        <w:tc>
          <w:tcPr>
            <w:tcW w:w="229" w:type="pct"/>
          </w:tcPr>
          <w:p w14:paraId="614DBDD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E781354" w14:textId="7085D0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F8A68E3" w14:textId="588D05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BE6B18B" w14:textId="350F75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NR_ext_to_71GHz-Core</w:t>
            </w:r>
          </w:p>
        </w:tc>
        <w:tc>
          <w:tcPr>
            <w:tcW w:w="586" w:type="pct"/>
          </w:tcPr>
          <w:p w14:paraId="3C35FC9C" w14:textId="2D09E6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355C8D" w14:textId="77777777" w:rsidTr="008B0214">
        <w:tc>
          <w:tcPr>
            <w:tcW w:w="586" w:type="pct"/>
          </w:tcPr>
          <w:p w14:paraId="77C2ADE2" w14:textId="7C2C6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R4-2402001</w:t>
            </w:r>
          </w:p>
        </w:tc>
        <w:tc>
          <w:tcPr>
            <w:tcW w:w="1115" w:type="pct"/>
          </w:tcPr>
          <w:p w14:paraId="0295B283" w14:textId="4FB6D4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(NR_ext_to_71GHz) CR corrections RRM core requirements</w:t>
            </w:r>
          </w:p>
        </w:tc>
        <w:tc>
          <w:tcPr>
            <w:tcW w:w="506" w:type="pct"/>
          </w:tcPr>
          <w:p w14:paraId="43EE055C" w14:textId="33F9C8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D5075FD" w14:textId="108A35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2CB340B" w14:textId="21286D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4212</w:t>
            </w:r>
          </w:p>
        </w:tc>
        <w:tc>
          <w:tcPr>
            <w:tcW w:w="229" w:type="pct"/>
          </w:tcPr>
          <w:p w14:paraId="3898484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5190A02" w14:textId="26F7DE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CA1B621" w14:textId="0E20A9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2D5142A" w14:textId="161EDF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NR_ext_to_71GHz-Core</w:t>
            </w:r>
          </w:p>
        </w:tc>
        <w:tc>
          <w:tcPr>
            <w:tcW w:w="586" w:type="pct"/>
          </w:tcPr>
          <w:p w14:paraId="1373529F" w14:textId="3967D3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856D6C" w14:textId="77777777" w:rsidTr="008B0214">
        <w:tc>
          <w:tcPr>
            <w:tcW w:w="586" w:type="pct"/>
          </w:tcPr>
          <w:p w14:paraId="16F7C89C" w14:textId="42C38C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R4-2402002</w:t>
            </w:r>
          </w:p>
        </w:tc>
        <w:tc>
          <w:tcPr>
            <w:tcW w:w="1115" w:type="pct"/>
          </w:tcPr>
          <w:p w14:paraId="3AD7BED8" w14:textId="62EEC9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(NR_MG_enh)  Measurements without gaps when Pre-MG is deactivated</w:t>
            </w:r>
          </w:p>
        </w:tc>
        <w:tc>
          <w:tcPr>
            <w:tcW w:w="506" w:type="pct"/>
          </w:tcPr>
          <w:p w14:paraId="01C14AD3" w14:textId="7DC64A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F6038C5" w14:textId="3B20B3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96EDFA5" w14:textId="708E23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4213</w:t>
            </w:r>
          </w:p>
        </w:tc>
        <w:tc>
          <w:tcPr>
            <w:tcW w:w="229" w:type="pct"/>
          </w:tcPr>
          <w:p w14:paraId="0D86941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EEBCCFB" w14:textId="17FA4C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723B3D8" w14:textId="7855C9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B72647" w14:textId="0E202F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60447690" w14:textId="03BCFA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47A1AE33" w14:textId="77777777" w:rsidTr="008B0214">
        <w:tc>
          <w:tcPr>
            <w:tcW w:w="586" w:type="pct"/>
          </w:tcPr>
          <w:p w14:paraId="32DBE338" w14:textId="20A4AE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R4-2402003</w:t>
            </w:r>
          </w:p>
        </w:tc>
        <w:tc>
          <w:tcPr>
            <w:tcW w:w="1115" w:type="pct"/>
          </w:tcPr>
          <w:p w14:paraId="38A8B123" w14:textId="68C256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(NR_MG_enh)  Measurements without gaps when Pre-MG is deactivated</w:t>
            </w:r>
          </w:p>
        </w:tc>
        <w:tc>
          <w:tcPr>
            <w:tcW w:w="506" w:type="pct"/>
          </w:tcPr>
          <w:p w14:paraId="3AA064BB" w14:textId="027079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6452BAE" w14:textId="2FEF21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6A99292" w14:textId="03DA13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4214</w:t>
            </w:r>
          </w:p>
        </w:tc>
        <w:tc>
          <w:tcPr>
            <w:tcW w:w="229" w:type="pct"/>
          </w:tcPr>
          <w:p w14:paraId="0268B52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FA1893" w14:textId="603B26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68D617F" w14:textId="584171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8E22868" w14:textId="61A6ED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7735022F" w14:textId="5BF9E1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3510466" w14:textId="77777777" w:rsidTr="008B0214">
        <w:tc>
          <w:tcPr>
            <w:tcW w:w="586" w:type="pct"/>
          </w:tcPr>
          <w:p w14:paraId="0227FB3B" w14:textId="462288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R4-2402005</w:t>
            </w:r>
          </w:p>
        </w:tc>
        <w:tc>
          <w:tcPr>
            <w:tcW w:w="1115" w:type="pct"/>
          </w:tcPr>
          <w:p w14:paraId="52DDB497" w14:textId="35ECF8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(NR_SmallData_INACTIVE) CR correcting SDT test cases</w:t>
            </w:r>
          </w:p>
        </w:tc>
        <w:tc>
          <w:tcPr>
            <w:tcW w:w="506" w:type="pct"/>
          </w:tcPr>
          <w:p w14:paraId="1E65DA81" w14:textId="5F1628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47C4295" w14:textId="7009D0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E131F0D" w14:textId="438B28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4215</w:t>
            </w:r>
          </w:p>
        </w:tc>
        <w:tc>
          <w:tcPr>
            <w:tcW w:w="229" w:type="pct"/>
          </w:tcPr>
          <w:p w14:paraId="6E9B162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ADCDAE" w14:textId="4C8B36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CB85B42" w14:textId="13B617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91E504" w14:textId="4BB9FF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86" w:type="pct"/>
          </w:tcPr>
          <w:p w14:paraId="430BB5FA" w14:textId="39873C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79E6C32" w14:textId="77777777" w:rsidTr="008B0214">
        <w:tc>
          <w:tcPr>
            <w:tcW w:w="586" w:type="pct"/>
          </w:tcPr>
          <w:p w14:paraId="39472C8F" w14:textId="43A9B6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R4-2402006</w:t>
            </w:r>
          </w:p>
        </w:tc>
        <w:tc>
          <w:tcPr>
            <w:tcW w:w="1115" w:type="pct"/>
          </w:tcPr>
          <w:p w14:paraId="7A853938" w14:textId="60CFC0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(NR_SmallData_INACTIVE) CR correcting SDT test cases</w:t>
            </w:r>
          </w:p>
        </w:tc>
        <w:tc>
          <w:tcPr>
            <w:tcW w:w="506" w:type="pct"/>
          </w:tcPr>
          <w:p w14:paraId="63F1204A" w14:textId="1D1098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47095F8" w14:textId="20A9A5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E3611D3" w14:textId="273736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4216</w:t>
            </w:r>
          </w:p>
        </w:tc>
        <w:tc>
          <w:tcPr>
            <w:tcW w:w="229" w:type="pct"/>
          </w:tcPr>
          <w:p w14:paraId="5B56B77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8C98569" w14:textId="0C4574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60FC890" w14:textId="5F9B13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8E17BA" w14:textId="5B4FB2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86" w:type="pct"/>
          </w:tcPr>
          <w:p w14:paraId="04310521" w14:textId="1B9167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24FF6FD1" w14:textId="77777777" w:rsidTr="008B0214">
        <w:tc>
          <w:tcPr>
            <w:tcW w:w="586" w:type="pct"/>
          </w:tcPr>
          <w:p w14:paraId="36F6D1B7" w14:textId="76715E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R4-2402150</w:t>
            </w:r>
          </w:p>
        </w:tc>
        <w:tc>
          <w:tcPr>
            <w:tcW w:w="1115" w:type="pct"/>
          </w:tcPr>
          <w:p w14:paraId="35D829E1" w14:textId="764AAE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MG related requirements</w:t>
            </w:r>
          </w:p>
        </w:tc>
        <w:tc>
          <w:tcPr>
            <w:tcW w:w="506" w:type="pct"/>
          </w:tcPr>
          <w:p w14:paraId="40CB72C2" w14:textId="2A0ABF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7FE4408" w14:textId="79697E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084D2A7" w14:textId="5F254A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4217</w:t>
            </w:r>
          </w:p>
        </w:tc>
        <w:tc>
          <w:tcPr>
            <w:tcW w:w="229" w:type="pct"/>
          </w:tcPr>
          <w:p w14:paraId="1292322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9AC1B6" w14:textId="34A56E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050617CC" w14:textId="499E25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5CB94D2" w14:textId="532325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7E192077" w14:textId="065D0F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31D4E60" w14:textId="77777777" w:rsidTr="008B0214">
        <w:tc>
          <w:tcPr>
            <w:tcW w:w="586" w:type="pct"/>
          </w:tcPr>
          <w:p w14:paraId="66FD7385" w14:textId="16546C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R4-2402151</w:t>
            </w:r>
          </w:p>
        </w:tc>
        <w:tc>
          <w:tcPr>
            <w:tcW w:w="1115" w:type="pct"/>
          </w:tcPr>
          <w:p w14:paraId="24459F6B" w14:textId="3FD629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MG related requirements R16</w:t>
            </w:r>
          </w:p>
        </w:tc>
        <w:tc>
          <w:tcPr>
            <w:tcW w:w="506" w:type="pct"/>
          </w:tcPr>
          <w:p w14:paraId="1E018724" w14:textId="161566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BAA3D8E" w14:textId="4DFF12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D084363" w14:textId="4D6C7C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4218</w:t>
            </w:r>
          </w:p>
        </w:tc>
        <w:tc>
          <w:tcPr>
            <w:tcW w:w="229" w:type="pct"/>
          </w:tcPr>
          <w:p w14:paraId="110DD56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C193BB" w14:textId="55F953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F4D64AB" w14:textId="58FD43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71BD800" w14:textId="071E19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323A56B6" w14:textId="28D1F9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D082096" w14:textId="77777777" w:rsidTr="008B0214">
        <w:tc>
          <w:tcPr>
            <w:tcW w:w="586" w:type="pct"/>
          </w:tcPr>
          <w:p w14:paraId="6273F11F" w14:textId="0BD6E5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R4-2402152</w:t>
            </w:r>
          </w:p>
        </w:tc>
        <w:tc>
          <w:tcPr>
            <w:tcW w:w="1115" w:type="pct"/>
          </w:tcPr>
          <w:p w14:paraId="14F620C9" w14:textId="4E238C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MG related requirements R17</w:t>
            </w:r>
          </w:p>
        </w:tc>
        <w:tc>
          <w:tcPr>
            <w:tcW w:w="506" w:type="pct"/>
          </w:tcPr>
          <w:p w14:paraId="41546F6C" w14:textId="44D896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F43691C" w14:textId="441A20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8244013" w14:textId="39560A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4219</w:t>
            </w:r>
          </w:p>
        </w:tc>
        <w:tc>
          <w:tcPr>
            <w:tcW w:w="229" w:type="pct"/>
          </w:tcPr>
          <w:p w14:paraId="61BAD7C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7F46340" w14:textId="34DFC8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590816A" w14:textId="081F55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3C1A051" w14:textId="351A00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563010FA" w14:textId="41A1D2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227BCA6" w14:textId="77777777" w:rsidTr="008B0214">
        <w:tc>
          <w:tcPr>
            <w:tcW w:w="586" w:type="pct"/>
          </w:tcPr>
          <w:p w14:paraId="48BD4122" w14:textId="797D15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R4-2402153</w:t>
            </w:r>
          </w:p>
        </w:tc>
        <w:tc>
          <w:tcPr>
            <w:tcW w:w="1115" w:type="pct"/>
          </w:tcPr>
          <w:p w14:paraId="1F788E12" w14:textId="4EB1B0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(NR_newRAT-Core) CR on MG related requirements R18</w:t>
            </w:r>
          </w:p>
        </w:tc>
        <w:tc>
          <w:tcPr>
            <w:tcW w:w="506" w:type="pct"/>
          </w:tcPr>
          <w:p w14:paraId="6EEEFE69" w14:textId="11CEC6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1A2F2FC" w14:textId="449C15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3509CAA" w14:textId="32FF3E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4220</w:t>
            </w:r>
          </w:p>
        </w:tc>
        <w:tc>
          <w:tcPr>
            <w:tcW w:w="229" w:type="pct"/>
          </w:tcPr>
          <w:p w14:paraId="06970DE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FD698D" w14:textId="04FACF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3C7321E" w14:textId="24F96B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BDA9851" w14:textId="0FAF42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NR_newRAT-Core</w:t>
            </w:r>
          </w:p>
        </w:tc>
        <w:tc>
          <w:tcPr>
            <w:tcW w:w="586" w:type="pct"/>
          </w:tcPr>
          <w:p w14:paraId="4C123929" w14:textId="519D31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67B20EF" w14:textId="77777777" w:rsidTr="008B0214">
        <w:tc>
          <w:tcPr>
            <w:tcW w:w="586" w:type="pct"/>
          </w:tcPr>
          <w:p w14:paraId="22E48ACB" w14:textId="4CAB4F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R4-2402158</w:t>
            </w:r>
          </w:p>
        </w:tc>
        <w:tc>
          <w:tcPr>
            <w:tcW w:w="1115" w:type="pct"/>
          </w:tcPr>
          <w:p w14:paraId="34AD645D" w14:textId="631CC4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(NR_RRM_enh-Core) CR on multiple SCell activation requirements</w:t>
            </w:r>
          </w:p>
        </w:tc>
        <w:tc>
          <w:tcPr>
            <w:tcW w:w="506" w:type="pct"/>
          </w:tcPr>
          <w:p w14:paraId="7AF01CB9" w14:textId="61B565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88AD659" w14:textId="06F17E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14DF8F6" w14:textId="798F07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4221</w:t>
            </w:r>
          </w:p>
        </w:tc>
        <w:tc>
          <w:tcPr>
            <w:tcW w:w="229" w:type="pct"/>
          </w:tcPr>
          <w:p w14:paraId="1754CD0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B4A99AE" w14:textId="7F146F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7F65FA8" w14:textId="4DF7BD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C099C1" w14:textId="3424E5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04D76645" w14:textId="067797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EF5CD9B" w14:textId="77777777" w:rsidTr="008B0214">
        <w:tc>
          <w:tcPr>
            <w:tcW w:w="586" w:type="pct"/>
          </w:tcPr>
          <w:p w14:paraId="2E4FEA19" w14:textId="16DD99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R4-2402159</w:t>
            </w:r>
          </w:p>
        </w:tc>
        <w:tc>
          <w:tcPr>
            <w:tcW w:w="1115" w:type="pct"/>
          </w:tcPr>
          <w:p w14:paraId="4AD48B8F" w14:textId="4E6286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(NR_RRM_enh-Core) CR on multiple SCell activation requirements R17</w:t>
            </w:r>
          </w:p>
        </w:tc>
        <w:tc>
          <w:tcPr>
            <w:tcW w:w="506" w:type="pct"/>
          </w:tcPr>
          <w:p w14:paraId="56FADBEB" w14:textId="34D355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0D3A095" w14:textId="2A799F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1C468A6" w14:textId="16ED02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4222</w:t>
            </w:r>
          </w:p>
        </w:tc>
        <w:tc>
          <w:tcPr>
            <w:tcW w:w="229" w:type="pct"/>
          </w:tcPr>
          <w:p w14:paraId="66EF46C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7BFD8C" w14:textId="1D75B4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3BA8A86" w14:textId="47958B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6610607" w14:textId="4F04A3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13312219" w14:textId="00024D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D71448" w14:textId="77777777" w:rsidTr="008B0214">
        <w:tc>
          <w:tcPr>
            <w:tcW w:w="586" w:type="pct"/>
          </w:tcPr>
          <w:p w14:paraId="37783CDA" w14:textId="5831F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R4-2402160</w:t>
            </w:r>
          </w:p>
        </w:tc>
        <w:tc>
          <w:tcPr>
            <w:tcW w:w="1115" w:type="pct"/>
          </w:tcPr>
          <w:p w14:paraId="1AC34EDD" w14:textId="10D12E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(NR_RRM_enh-Core) CR on multiple SCell activation requirements R18</w:t>
            </w:r>
          </w:p>
        </w:tc>
        <w:tc>
          <w:tcPr>
            <w:tcW w:w="506" w:type="pct"/>
          </w:tcPr>
          <w:p w14:paraId="51B53BB1" w14:textId="43EFD9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0BFD31D" w14:textId="638845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A12C2E5" w14:textId="7DDA13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4223</w:t>
            </w:r>
          </w:p>
        </w:tc>
        <w:tc>
          <w:tcPr>
            <w:tcW w:w="229" w:type="pct"/>
          </w:tcPr>
          <w:p w14:paraId="4CCBB05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39020D" w14:textId="32197C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F107DA5" w14:textId="16C6CC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6B10360" w14:textId="639649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0FDB4AF3" w14:textId="178612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4506060" w14:textId="77777777" w:rsidTr="008B0214">
        <w:tc>
          <w:tcPr>
            <w:tcW w:w="586" w:type="pct"/>
          </w:tcPr>
          <w:p w14:paraId="12D00A20" w14:textId="6A8DF7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R4-2402161</w:t>
            </w:r>
          </w:p>
        </w:tc>
        <w:tc>
          <w:tcPr>
            <w:tcW w:w="1115" w:type="pct"/>
          </w:tcPr>
          <w:p w14:paraId="52212A3E" w14:textId="63532A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Rel-17 NTN RRM requirements</w:t>
            </w:r>
          </w:p>
        </w:tc>
        <w:tc>
          <w:tcPr>
            <w:tcW w:w="506" w:type="pct"/>
          </w:tcPr>
          <w:p w14:paraId="5D5E6457" w14:textId="089E62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93C32F4" w14:textId="3F2B1D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57B69D8" w14:textId="7422BC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4224</w:t>
            </w:r>
          </w:p>
        </w:tc>
        <w:tc>
          <w:tcPr>
            <w:tcW w:w="229" w:type="pct"/>
          </w:tcPr>
          <w:p w14:paraId="4A986DF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BE94A9" w14:textId="73AA41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E59F6A1" w14:textId="659439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C575328" w14:textId="025D03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D1E091C" w14:textId="45631C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499E50B" w14:textId="77777777" w:rsidTr="008B0214">
        <w:tc>
          <w:tcPr>
            <w:tcW w:w="586" w:type="pct"/>
          </w:tcPr>
          <w:p w14:paraId="5B051FA8" w14:textId="4EF4D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R4-2402162</w:t>
            </w:r>
          </w:p>
        </w:tc>
        <w:tc>
          <w:tcPr>
            <w:tcW w:w="1115" w:type="pct"/>
          </w:tcPr>
          <w:p w14:paraId="6E9C5DCC" w14:textId="21DF52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Rel-17 NTN RRM requirements R18</w:t>
            </w:r>
          </w:p>
        </w:tc>
        <w:tc>
          <w:tcPr>
            <w:tcW w:w="506" w:type="pct"/>
          </w:tcPr>
          <w:p w14:paraId="7FC75F48" w14:textId="0F5B8F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E9F36E2" w14:textId="469AD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D093AF7" w14:textId="3C34C8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4225</w:t>
            </w:r>
          </w:p>
        </w:tc>
        <w:tc>
          <w:tcPr>
            <w:tcW w:w="229" w:type="pct"/>
          </w:tcPr>
          <w:p w14:paraId="4627FEC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660B76" w14:textId="4FF5E9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D2684F" w14:textId="27FE3E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2F8929D" w14:textId="5FA544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251D6AE0" w14:textId="62366D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DDA129" w14:textId="77777777" w:rsidTr="008B0214">
        <w:tc>
          <w:tcPr>
            <w:tcW w:w="586" w:type="pct"/>
          </w:tcPr>
          <w:p w14:paraId="3DDF36E5" w14:textId="5B7C6D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R4-2402396</w:t>
            </w:r>
          </w:p>
        </w:tc>
        <w:tc>
          <w:tcPr>
            <w:tcW w:w="1115" w:type="pct"/>
          </w:tcPr>
          <w:p w14:paraId="3749D672" w14:textId="4F8745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[NR_HST_FR2_enh-Core] CR on the scheduling restriction of R17 FR2 HST</w:t>
            </w:r>
          </w:p>
        </w:tc>
        <w:tc>
          <w:tcPr>
            <w:tcW w:w="506" w:type="pct"/>
          </w:tcPr>
          <w:p w14:paraId="26B4926E" w14:textId="1379BC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78625695" w14:textId="402FA0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FA07D0D" w14:textId="7E1FCD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4226</w:t>
            </w:r>
          </w:p>
        </w:tc>
        <w:tc>
          <w:tcPr>
            <w:tcW w:w="229" w:type="pct"/>
          </w:tcPr>
          <w:p w14:paraId="7AEA3D5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40999D" w14:textId="25276F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451CF83" w14:textId="74F2C0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192A643" w14:textId="1FD81A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NR_HST_FR2_enh-Core</w:t>
            </w:r>
          </w:p>
        </w:tc>
        <w:tc>
          <w:tcPr>
            <w:tcW w:w="586" w:type="pct"/>
          </w:tcPr>
          <w:p w14:paraId="520131BB" w14:textId="406B47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60E8E7B" w14:textId="77777777" w:rsidTr="008B0214">
        <w:tc>
          <w:tcPr>
            <w:tcW w:w="586" w:type="pct"/>
          </w:tcPr>
          <w:p w14:paraId="264EAD3D" w14:textId="177CC9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R4-2403440</w:t>
            </w:r>
          </w:p>
        </w:tc>
        <w:tc>
          <w:tcPr>
            <w:tcW w:w="1115" w:type="pct"/>
          </w:tcPr>
          <w:p w14:paraId="3358B44F" w14:textId="294CB0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[NR_HST_FR2_enh-Core] CR on the scheduling restriction of R17 FR2 HST</w:t>
            </w:r>
          </w:p>
        </w:tc>
        <w:tc>
          <w:tcPr>
            <w:tcW w:w="506" w:type="pct"/>
          </w:tcPr>
          <w:p w14:paraId="6D0A088C" w14:textId="7E1E60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34F6D87F" w14:textId="6E708B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CDC60DE" w14:textId="6EA254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4226</w:t>
            </w:r>
          </w:p>
        </w:tc>
        <w:tc>
          <w:tcPr>
            <w:tcW w:w="229" w:type="pct"/>
          </w:tcPr>
          <w:p w14:paraId="2D7D1198" w14:textId="649B315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218D241" w14:textId="30C058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D46DFE0" w14:textId="5DFDEF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3079388" w14:textId="71E129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NR_HST_FR2-Core</w:t>
            </w:r>
          </w:p>
        </w:tc>
        <w:tc>
          <w:tcPr>
            <w:tcW w:w="586" w:type="pct"/>
          </w:tcPr>
          <w:p w14:paraId="74B38552" w14:textId="65FE0E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68E83B3" w14:textId="77777777" w:rsidTr="008B0214">
        <w:tc>
          <w:tcPr>
            <w:tcW w:w="586" w:type="pct"/>
          </w:tcPr>
          <w:p w14:paraId="3B8B2BB0" w14:textId="245F24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R4-2402397</w:t>
            </w:r>
          </w:p>
        </w:tc>
        <w:tc>
          <w:tcPr>
            <w:tcW w:w="1115" w:type="pct"/>
          </w:tcPr>
          <w:p w14:paraId="6517C25F" w14:textId="710CC3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[NR_MG_enh-Core] CR on the scheduling restriction of R17 NCSG</w:t>
            </w:r>
          </w:p>
        </w:tc>
        <w:tc>
          <w:tcPr>
            <w:tcW w:w="506" w:type="pct"/>
          </w:tcPr>
          <w:p w14:paraId="5B88A2A2" w14:textId="11AB3F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23D3FED0" w14:textId="71BA5A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6E342DD" w14:textId="152A38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4227</w:t>
            </w:r>
          </w:p>
        </w:tc>
        <w:tc>
          <w:tcPr>
            <w:tcW w:w="229" w:type="pct"/>
          </w:tcPr>
          <w:p w14:paraId="2788CED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73A436" w14:textId="0FB5D5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D6F757F" w14:textId="4DD3C8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7FB66BA" w14:textId="50B667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22A09C07" w14:textId="00AC11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7EBEEB6" w14:textId="77777777" w:rsidTr="008B0214">
        <w:tc>
          <w:tcPr>
            <w:tcW w:w="586" w:type="pct"/>
          </w:tcPr>
          <w:p w14:paraId="34A022CE" w14:textId="51317B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R4-2403426</w:t>
            </w:r>
          </w:p>
        </w:tc>
        <w:tc>
          <w:tcPr>
            <w:tcW w:w="1115" w:type="pct"/>
          </w:tcPr>
          <w:p w14:paraId="7E64046F" w14:textId="726776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[NR_MG_enh-Core] CR on the scheduling restriction of R17 NCSG</w:t>
            </w:r>
          </w:p>
        </w:tc>
        <w:tc>
          <w:tcPr>
            <w:tcW w:w="506" w:type="pct"/>
          </w:tcPr>
          <w:p w14:paraId="5E0B2117" w14:textId="0645CF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6C01587A" w14:textId="3F323A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AAC3A75" w14:textId="04FFB2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4227</w:t>
            </w:r>
          </w:p>
        </w:tc>
        <w:tc>
          <w:tcPr>
            <w:tcW w:w="229" w:type="pct"/>
          </w:tcPr>
          <w:p w14:paraId="0C4B50FB" w14:textId="60807E7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06E62AF" w14:textId="3C80C7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5CCA193" w14:textId="336957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5F619C" w14:textId="6B4884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NR_MG_enh-Core</w:t>
            </w:r>
          </w:p>
        </w:tc>
        <w:tc>
          <w:tcPr>
            <w:tcW w:w="586" w:type="pct"/>
          </w:tcPr>
          <w:p w14:paraId="44309C60" w14:textId="57FF43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FC28BF8" w14:textId="77777777" w:rsidTr="008B0214">
        <w:tc>
          <w:tcPr>
            <w:tcW w:w="586" w:type="pct"/>
          </w:tcPr>
          <w:p w14:paraId="74344D6D" w14:textId="1580A2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R4-2402398</w:t>
            </w:r>
          </w:p>
        </w:tc>
        <w:tc>
          <w:tcPr>
            <w:tcW w:w="1115" w:type="pct"/>
          </w:tcPr>
          <w:p w14:paraId="158B4630" w14:textId="02D7A6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[NR_RRM_enh2-Core] CR on R17 SRS antenna port switching</w:t>
            </w:r>
          </w:p>
        </w:tc>
        <w:tc>
          <w:tcPr>
            <w:tcW w:w="506" w:type="pct"/>
          </w:tcPr>
          <w:p w14:paraId="1B104F05" w14:textId="2625BF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5BB43367" w14:textId="114040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24E64A" w14:textId="68F7BD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4228</w:t>
            </w:r>
          </w:p>
        </w:tc>
        <w:tc>
          <w:tcPr>
            <w:tcW w:w="229" w:type="pct"/>
          </w:tcPr>
          <w:p w14:paraId="41A35FA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98668D" w14:textId="032EB9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8A2F880" w14:textId="327C81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243911" w14:textId="6D749A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NR_RRM_enh2-Core</w:t>
            </w:r>
          </w:p>
        </w:tc>
        <w:tc>
          <w:tcPr>
            <w:tcW w:w="586" w:type="pct"/>
          </w:tcPr>
          <w:p w14:paraId="4BAE10AD" w14:textId="2D553A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78EC87DA" w14:textId="77777777" w:rsidTr="008B0214">
        <w:tc>
          <w:tcPr>
            <w:tcW w:w="586" w:type="pct"/>
          </w:tcPr>
          <w:p w14:paraId="058B9D67" w14:textId="25249E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R4-2402399</w:t>
            </w:r>
          </w:p>
        </w:tc>
        <w:tc>
          <w:tcPr>
            <w:tcW w:w="1115" w:type="pct"/>
          </w:tcPr>
          <w:p w14:paraId="5822193C" w14:textId="08D019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[NR_RRM_enh2-Perf] CR on Test case of PUCCH SCell and fast SCell activation of R17 enhancement</w:t>
            </w:r>
          </w:p>
        </w:tc>
        <w:tc>
          <w:tcPr>
            <w:tcW w:w="506" w:type="pct"/>
          </w:tcPr>
          <w:p w14:paraId="2F2F0211" w14:textId="327BFA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396F15E6" w14:textId="594C10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5A7FC95" w14:textId="560F55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4229</w:t>
            </w:r>
          </w:p>
        </w:tc>
        <w:tc>
          <w:tcPr>
            <w:tcW w:w="229" w:type="pct"/>
          </w:tcPr>
          <w:p w14:paraId="4891CCC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C69B075" w14:textId="254FE6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DA33AE5" w14:textId="054A45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A17141F" w14:textId="0D4D45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NR_RRM_enh2-Perf</w:t>
            </w:r>
          </w:p>
        </w:tc>
        <w:tc>
          <w:tcPr>
            <w:tcW w:w="586" w:type="pct"/>
          </w:tcPr>
          <w:p w14:paraId="026BB432" w14:textId="6869DA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046DDD7" w14:textId="77777777" w:rsidTr="008B0214">
        <w:tc>
          <w:tcPr>
            <w:tcW w:w="586" w:type="pct"/>
          </w:tcPr>
          <w:p w14:paraId="02E9416A" w14:textId="79B951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R4-2403442</w:t>
            </w:r>
          </w:p>
        </w:tc>
        <w:tc>
          <w:tcPr>
            <w:tcW w:w="1115" w:type="pct"/>
          </w:tcPr>
          <w:p w14:paraId="497F2499" w14:textId="55897B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[NR_RRM_enh2-Perf] CR on Test case of PUCCH SCell and fast SCell activation of R17 enhancement</w:t>
            </w:r>
          </w:p>
        </w:tc>
        <w:tc>
          <w:tcPr>
            <w:tcW w:w="506" w:type="pct"/>
          </w:tcPr>
          <w:p w14:paraId="2DABD80E" w14:textId="16441A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348C4CBB" w14:textId="4DCB48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5686BE4" w14:textId="0A9612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4229</w:t>
            </w:r>
          </w:p>
        </w:tc>
        <w:tc>
          <w:tcPr>
            <w:tcW w:w="229" w:type="pct"/>
          </w:tcPr>
          <w:p w14:paraId="11FFC806" w14:textId="3A5B098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CA93884" w14:textId="518A34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2E9EB7C" w14:textId="3E1F0A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FBAB20" w14:textId="47E771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NR_RRM_enh2-Perf</w:t>
            </w:r>
          </w:p>
        </w:tc>
        <w:tc>
          <w:tcPr>
            <w:tcW w:w="586" w:type="pct"/>
          </w:tcPr>
          <w:p w14:paraId="0BE08B26" w14:textId="14FE9D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DBA8260" w14:textId="77777777" w:rsidTr="008B0214">
        <w:tc>
          <w:tcPr>
            <w:tcW w:w="586" w:type="pct"/>
          </w:tcPr>
          <w:p w14:paraId="3D54DFD5" w14:textId="772897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R4-2402400</w:t>
            </w:r>
          </w:p>
        </w:tc>
        <w:tc>
          <w:tcPr>
            <w:tcW w:w="1115" w:type="pct"/>
          </w:tcPr>
          <w:p w14:paraId="7C1BCEBC" w14:textId="6B3604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[NR_RRM_enh-Core] CR on the R16 inter-frequency/inter-RAT measurement without gap</w:t>
            </w:r>
          </w:p>
        </w:tc>
        <w:tc>
          <w:tcPr>
            <w:tcW w:w="506" w:type="pct"/>
          </w:tcPr>
          <w:p w14:paraId="51D6F2C3" w14:textId="1259E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3E2C1568" w14:textId="1D9640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C3E0635" w14:textId="282D5D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4230</w:t>
            </w:r>
          </w:p>
        </w:tc>
        <w:tc>
          <w:tcPr>
            <w:tcW w:w="229" w:type="pct"/>
          </w:tcPr>
          <w:p w14:paraId="3280E76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63A7DEA" w14:textId="6F614D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5CFD3A85" w14:textId="02F780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9BAE936" w14:textId="6BF91F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1291C836" w14:textId="4F4815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70980BA" w14:textId="77777777" w:rsidTr="008B0214">
        <w:tc>
          <w:tcPr>
            <w:tcW w:w="586" w:type="pct"/>
          </w:tcPr>
          <w:p w14:paraId="22902BA6" w14:textId="229C47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R4-2403422</w:t>
            </w:r>
          </w:p>
        </w:tc>
        <w:tc>
          <w:tcPr>
            <w:tcW w:w="1115" w:type="pct"/>
          </w:tcPr>
          <w:p w14:paraId="0FE748E3" w14:textId="606FAA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[NR_RRM_enh-Core] CR on the R16 inter-frequency/inter-RAT measurement without gap</w:t>
            </w:r>
          </w:p>
        </w:tc>
        <w:tc>
          <w:tcPr>
            <w:tcW w:w="506" w:type="pct"/>
          </w:tcPr>
          <w:p w14:paraId="36E3EE2E" w14:textId="36ECE8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613519A6" w14:textId="39AA48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D25E552" w14:textId="54B695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4230</w:t>
            </w:r>
          </w:p>
        </w:tc>
        <w:tc>
          <w:tcPr>
            <w:tcW w:w="229" w:type="pct"/>
          </w:tcPr>
          <w:p w14:paraId="41DB69D5" w14:textId="7B9D599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977F190" w14:textId="5E8410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97AEB58" w14:textId="0B7B47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BA35420" w14:textId="137819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73DF4290" w14:textId="017048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9C0F36F" w14:textId="77777777" w:rsidTr="008B0214">
        <w:tc>
          <w:tcPr>
            <w:tcW w:w="586" w:type="pct"/>
          </w:tcPr>
          <w:p w14:paraId="0EDA4ED5" w14:textId="4A479C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R4-2402433</w:t>
            </w:r>
          </w:p>
        </w:tc>
        <w:tc>
          <w:tcPr>
            <w:tcW w:w="1115" w:type="pct"/>
          </w:tcPr>
          <w:p w14:paraId="680F0410" w14:textId="385736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38.133 Clarification of interruption behavior for measurements without gaps r16</w:t>
            </w:r>
          </w:p>
        </w:tc>
        <w:tc>
          <w:tcPr>
            <w:tcW w:w="506" w:type="pct"/>
          </w:tcPr>
          <w:p w14:paraId="231BCCFB" w14:textId="04C502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7C9373A0" w14:textId="150A73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FC7B50A" w14:textId="4D01CD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4231</w:t>
            </w:r>
          </w:p>
        </w:tc>
        <w:tc>
          <w:tcPr>
            <w:tcW w:w="229" w:type="pct"/>
          </w:tcPr>
          <w:p w14:paraId="6B791A7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F965A2" w14:textId="5924AA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DBCAB07" w14:textId="6EB8E8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9FA07B5" w14:textId="46B34D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58066E43" w14:textId="67A659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DED0553" w14:textId="77777777" w:rsidTr="008B0214">
        <w:tc>
          <w:tcPr>
            <w:tcW w:w="586" w:type="pct"/>
          </w:tcPr>
          <w:p w14:paraId="57611DB5" w14:textId="58F1F8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R4-2402434</w:t>
            </w:r>
          </w:p>
        </w:tc>
        <w:tc>
          <w:tcPr>
            <w:tcW w:w="1115" w:type="pct"/>
          </w:tcPr>
          <w:p w14:paraId="43BD7E3F" w14:textId="55E38E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38.133 Clarification of interruption behavior for measurements without gaps r17</w:t>
            </w:r>
          </w:p>
        </w:tc>
        <w:tc>
          <w:tcPr>
            <w:tcW w:w="506" w:type="pct"/>
          </w:tcPr>
          <w:p w14:paraId="57A11A64" w14:textId="15EEA6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5A7E508F" w14:textId="7F6956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AE55CCF" w14:textId="0718E9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4232</w:t>
            </w:r>
          </w:p>
        </w:tc>
        <w:tc>
          <w:tcPr>
            <w:tcW w:w="229" w:type="pct"/>
          </w:tcPr>
          <w:p w14:paraId="0C26496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DA5327" w14:textId="61CE4C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9B4C021" w14:textId="4268A4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3B9E57" w14:textId="437B2B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383615BF" w14:textId="67350A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E0F6B3A" w14:textId="77777777" w:rsidTr="008B0214">
        <w:tc>
          <w:tcPr>
            <w:tcW w:w="586" w:type="pct"/>
          </w:tcPr>
          <w:p w14:paraId="54BEBFCE" w14:textId="60918F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R4-2402435</w:t>
            </w:r>
          </w:p>
        </w:tc>
        <w:tc>
          <w:tcPr>
            <w:tcW w:w="1115" w:type="pct"/>
          </w:tcPr>
          <w:p w14:paraId="34D11861" w14:textId="4B41A0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(NR_RRM_enh) CR to 38.133 Clarification of interruption behavior for measurements without gaps r18</w:t>
            </w:r>
          </w:p>
        </w:tc>
        <w:tc>
          <w:tcPr>
            <w:tcW w:w="506" w:type="pct"/>
          </w:tcPr>
          <w:p w14:paraId="54A11335" w14:textId="2FAC12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BT Plc., Charter Communications Inc., Deutsche Telekom, Vodafone, TELECOM ITALIA S.p.A.</w:t>
            </w:r>
          </w:p>
        </w:tc>
        <w:tc>
          <w:tcPr>
            <w:tcW w:w="280" w:type="pct"/>
          </w:tcPr>
          <w:p w14:paraId="426ACD84" w14:textId="7751A5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65B250F" w14:textId="123CD7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4233</w:t>
            </w:r>
          </w:p>
        </w:tc>
        <w:tc>
          <w:tcPr>
            <w:tcW w:w="229" w:type="pct"/>
          </w:tcPr>
          <w:p w14:paraId="41A97D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482049" w14:textId="4314AD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00B4558" w14:textId="0B6140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B701CFB" w14:textId="2CFDF5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NR_RRM_enh-Core</w:t>
            </w:r>
          </w:p>
        </w:tc>
        <w:tc>
          <w:tcPr>
            <w:tcW w:w="586" w:type="pct"/>
          </w:tcPr>
          <w:p w14:paraId="7714A51E" w14:textId="25D00E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46D6558" w14:textId="77777777" w:rsidTr="008B0214">
        <w:tc>
          <w:tcPr>
            <w:tcW w:w="586" w:type="pct"/>
          </w:tcPr>
          <w:p w14:paraId="7B18AE82" w14:textId="53D5C1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R4-2402447</w:t>
            </w:r>
          </w:p>
        </w:tc>
        <w:tc>
          <w:tcPr>
            <w:tcW w:w="1115" w:type="pct"/>
          </w:tcPr>
          <w:p w14:paraId="7CEBBC4A" w14:textId="4A695D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condtional handover delay for NTN</w:t>
            </w:r>
          </w:p>
        </w:tc>
        <w:tc>
          <w:tcPr>
            <w:tcW w:w="506" w:type="pct"/>
          </w:tcPr>
          <w:p w14:paraId="7AA367E1" w14:textId="473472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9D50C76" w14:textId="42242B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D4BF019" w14:textId="00A523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4234</w:t>
            </w:r>
          </w:p>
        </w:tc>
        <w:tc>
          <w:tcPr>
            <w:tcW w:w="229" w:type="pct"/>
          </w:tcPr>
          <w:p w14:paraId="5546B1C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41E9F5F" w14:textId="5A42EA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5D4B9F4" w14:textId="542784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CEEB98D" w14:textId="0B01DE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6D51566C" w14:textId="61B1B3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E5121ED" w14:textId="77777777" w:rsidTr="008B0214">
        <w:tc>
          <w:tcPr>
            <w:tcW w:w="586" w:type="pct"/>
          </w:tcPr>
          <w:p w14:paraId="34F95CA4" w14:textId="298F33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R4-2403437</w:t>
            </w:r>
          </w:p>
        </w:tc>
        <w:tc>
          <w:tcPr>
            <w:tcW w:w="1115" w:type="pct"/>
          </w:tcPr>
          <w:p w14:paraId="5D63C722" w14:textId="75ACFF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condtional handover delay for NTN</w:t>
            </w:r>
          </w:p>
        </w:tc>
        <w:tc>
          <w:tcPr>
            <w:tcW w:w="506" w:type="pct"/>
          </w:tcPr>
          <w:p w14:paraId="57DB4F19" w14:textId="08CEE9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3765391" w14:textId="04D776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D70A137" w14:textId="58F91A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4234</w:t>
            </w:r>
          </w:p>
        </w:tc>
        <w:tc>
          <w:tcPr>
            <w:tcW w:w="229" w:type="pct"/>
          </w:tcPr>
          <w:p w14:paraId="24E59605" w14:textId="678B4AA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6B90BE5" w14:textId="65BC68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40A0E02" w14:textId="07EF89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0C836F3" w14:textId="0B6FF7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3BF0C20C" w14:textId="6173A8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8B8ACC" w14:textId="77777777" w:rsidTr="008B0214">
        <w:tc>
          <w:tcPr>
            <w:tcW w:w="586" w:type="pct"/>
          </w:tcPr>
          <w:p w14:paraId="2439A7E7" w14:textId="695882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R4-2402448</w:t>
            </w:r>
          </w:p>
        </w:tc>
        <w:tc>
          <w:tcPr>
            <w:tcW w:w="1115" w:type="pct"/>
          </w:tcPr>
          <w:p w14:paraId="52EB13D8" w14:textId="038729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measurement delay for NTN</w:t>
            </w:r>
          </w:p>
        </w:tc>
        <w:tc>
          <w:tcPr>
            <w:tcW w:w="506" w:type="pct"/>
          </w:tcPr>
          <w:p w14:paraId="1F6537E3" w14:textId="734676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91DC0F5" w14:textId="7149A9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580210A" w14:textId="31F8E2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4235</w:t>
            </w:r>
          </w:p>
        </w:tc>
        <w:tc>
          <w:tcPr>
            <w:tcW w:w="229" w:type="pct"/>
          </w:tcPr>
          <w:p w14:paraId="2F8052A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EF9839" w14:textId="340BAA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AAFAE74" w14:textId="3E9CC6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C4799F" w14:textId="1F777C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C7AAEAB" w14:textId="45F04B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746B04E4" w14:textId="77777777" w:rsidTr="008B0214">
        <w:tc>
          <w:tcPr>
            <w:tcW w:w="586" w:type="pct"/>
          </w:tcPr>
          <w:p w14:paraId="13C823C1" w14:textId="48A7A5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R4-2402493</w:t>
            </w:r>
          </w:p>
        </w:tc>
        <w:tc>
          <w:tcPr>
            <w:tcW w:w="1115" w:type="pct"/>
          </w:tcPr>
          <w:p w14:paraId="00106727" w14:textId="627E3C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38.133 on NR MIMO evolution for downlink and uplink</w:t>
            </w:r>
          </w:p>
        </w:tc>
        <w:tc>
          <w:tcPr>
            <w:tcW w:w="506" w:type="pct"/>
          </w:tcPr>
          <w:p w14:paraId="1051F3F3" w14:textId="1FEEF0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33086E45" w14:textId="2C9A51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57B2F04" w14:textId="373C57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4236</w:t>
            </w:r>
          </w:p>
        </w:tc>
        <w:tc>
          <w:tcPr>
            <w:tcW w:w="229" w:type="pct"/>
          </w:tcPr>
          <w:p w14:paraId="41C78D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9CEFBB" w14:textId="20F2DA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2A58D9B" w14:textId="1FC55F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43667C0" w14:textId="71FD2E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NR_MIMO_evo_DL_UL-Core</w:t>
            </w:r>
          </w:p>
        </w:tc>
        <w:tc>
          <w:tcPr>
            <w:tcW w:w="586" w:type="pct"/>
          </w:tcPr>
          <w:p w14:paraId="3636EE91" w14:textId="18F79C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82C4783" w14:textId="77777777" w:rsidTr="008B0214">
        <w:tc>
          <w:tcPr>
            <w:tcW w:w="586" w:type="pct"/>
          </w:tcPr>
          <w:p w14:paraId="77E7DC82" w14:textId="75C01D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R4-2402556</w:t>
            </w:r>
          </w:p>
        </w:tc>
        <w:tc>
          <w:tcPr>
            <w:tcW w:w="1115" w:type="pct"/>
          </w:tcPr>
          <w:p w14:paraId="15036CD4" w14:textId="663662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to TS 38.133 on Enhanced HST FR2 Core Requirements Maintenance</w:t>
            </w:r>
          </w:p>
        </w:tc>
        <w:tc>
          <w:tcPr>
            <w:tcW w:w="506" w:type="pct"/>
          </w:tcPr>
          <w:p w14:paraId="3F72AF66" w14:textId="4F68CD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DBFA03E" w14:textId="02920C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73293D" w14:textId="37FE4B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4237</w:t>
            </w:r>
          </w:p>
        </w:tc>
        <w:tc>
          <w:tcPr>
            <w:tcW w:w="229" w:type="pct"/>
          </w:tcPr>
          <w:p w14:paraId="7C01E44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F9F2679" w14:textId="31A54B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793D017" w14:textId="2D43A2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CA2DDFF" w14:textId="16CC24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NR_HST_FR2_enh-Core</w:t>
            </w:r>
          </w:p>
        </w:tc>
        <w:tc>
          <w:tcPr>
            <w:tcW w:w="586" w:type="pct"/>
          </w:tcPr>
          <w:p w14:paraId="5F2B38BB" w14:textId="30A898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74A676" w14:textId="77777777" w:rsidTr="008B0214">
        <w:tc>
          <w:tcPr>
            <w:tcW w:w="586" w:type="pct"/>
          </w:tcPr>
          <w:p w14:paraId="0E065B75" w14:textId="2522F5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R4-2402567</w:t>
            </w:r>
          </w:p>
        </w:tc>
        <w:tc>
          <w:tcPr>
            <w:tcW w:w="1115" w:type="pct"/>
          </w:tcPr>
          <w:p w14:paraId="24EF5E17" w14:textId="492B5A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CatF R16 on Combination of HST and RRM Relaxation</w:t>
            </w:r>
          </w:p>
        </w:tc>
        <w:tc>
          <w:tcPr>
            <w:tcW w:w="506" w:type="pct"/>
          </w:tcPr>
          <w:p w14:paraId="0DF94FE1" w14:textId="1F3CEF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07A3512" w14:textId="7FB3F8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B52AE35" w14:textId="364081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4238</w:t>
            </w:r>
          </w:p>
        </w:tc>
        <w:tc>
          <w:tcPr>
            <w:tcW w:w="229" w:type="pct"/>
          </w:tcPr>
          <w:p w14:paraId="0DF209B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6B5885" w14:textId="63B08B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62FB225" w14:textId="06DD0F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D20863" w14:textId="6998EA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NR_HST-Core, NR_UE_pow_sav-Core</w:t>
            </w:r>
          </w:p>
        </w:tc>
        <w:tc>
          <w:tcPr>
            <w:tcW w:w="586" w:type="pct"/>
          </w:tcPr>
          <w:p w14:paraId="4A989ABA" w14:textId="2A74A7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1463D12F" w14:textId="77777777" w:rsidTr="008B0214">
        <w:tc>
          <w:tcPr>
            <w:tcW w:w="586" w:type="pct"/>
          </w:tcPr>
          <w:p w14:paraId="3A201574" w14:textId="545CB4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R4-2402568</w:t>
            </w:r>
          </w:p>
        </w:tc>
        <w:tc>
          <w:tcPr>
            <w:tcW w:w="1115" w:type="pct"/>
          </w:tcPr>
          <w:p w14:paraId="7BE3C992" w14:textId="039841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CatA R17 on Combination of HST and RRM Relaxation</w:t>
            </w:r>
          </w:p>
        </w:tc>
        <w:tc>
          <w:tcPr>
            <w:tcW w:w="506" w:type="pct"/>
          </w:tcPr>
          <w:p w14:paraId="6CB8DC59" w14:textId="031975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AEA3B58" w14:textId="02C936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6F35FEE" w14:textId="7C4C18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4239</w:t>
            </w:r>
          </w:p>
        </w:tc>
        <w:tc>
          <w:tcPr>
            <w:tcW w:w="229" w:type="pct"/>
          </w:tcPr>
          <w:p w14:paraId="51B419C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4EE6B4" w14:textId="0E4D57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EF54C53" w14:textId="482C36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37DEA2F" w14:textId="6340CA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NR_HST-Core, NR_UE_pow_sav-Core</w:t>
            </w:r>
          </w:p>
        </w:tc>
        <w:tc>
          <w:tcPr>
            <w:tcW w:w="586" w:type="pct"/>
          </w:tcPr>
          <w:p w14:paraId="708E0BB3" w14:textId="47B859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59E1560" w14:textId="77777777" w:rsidTr="008B0214">
        <w:tc>
          <w:tcPr>
            <w:tcW w:w="586" w:type="pct"/>
          </w:tcPr>
          <w:p w14:paraId="3F6C9CEB" w14:textId="2CA6FA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R4-2402569</w:t>
            </w:r>
          </w:p>
        </w:tc>
        <w:tc>
          <w:tcPr>
            <w:tcW w:w="1115" w:type="pct"/>
          </w:tcPr>
          <w:p w14:paraId="44CCCBE5" w14:textId="1CD5F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CatA R17 on Combination of HST and RRM Relaxation</w:t>
            </w:r>
          </w:p>
        </w:tc>
        <w:tc>
          <w:tcPr>
            <w:tcW w:w="506" w:type="pct"/>
          </w:tcPr>
          <w:p w14:paraId="7FB6F8F0" w14:textId="575081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9790CD8" w14:textId="467645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3EE8579" w14:textId="4242CA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4240</w:t>
            </w:r>
          </w:p>
        </w:tc>
        <w:tc>
          <w:tcPr>
            <w:tcW w:w="229" w:type="pct"/>
          </w:tcPr>
          <w:p w14:paraId="108345F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206B8D" w14:textId="1770A8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CAD0FF" w14:textId="580ED9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CC09921" w14:textId="4CC0D8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NR_HST-Core, NR_UE_pow_sav-Core</w:t>
            </w:r>
          </w:p>
        </w:tc>
        <w:tc>
          <w:tcPr>
            <w:tcW w:w="586" w:type="pct"/>
          </w:tcPr>
          <w:p w14:paraId="33BF86AB" w14:textId="1D35D1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82F8AED" w14:textId="77777777" w:rsidTr="008B0214">
        <w:tc>
          <w:tcPr>
            <w:tcW w:w="586" w:type="pct"/>
          </w:tcPr>
          <w:p w14:paraId="1E20D59C" w14:textId="12F187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R4-2402571</w:t>
            </w:r>
          </w:p>
        </w:tc>
        <w:tc>
          <w:tcPr>
            <w:tcW w:w="1115" w:type="pct"/>
          </w:tcPr>
          <w:p w14:paraId="6CAF8747" w14:textId="56D6FF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CatF R17 on PC1,5,6 RRM Parameters for RAN5</w:t>
            </w:r>
          </w:p>
        </w:tc>
        <w:tc>
          <w:tcPr>
            <w:tcW w:w="506" w:type="pct"/>
          </w:tcPr>
          <w:p w14:paraId="24E5A52F" w14:textId="11177B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8FEAF41" w14:textId="4CF9FE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D960669" w14:textId="2DA73D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4241</w:t>
            </w:r>
          </w:p>
        </w:tc>
        <w:tc>
          <w:tcPr>
            <w:tcW w:w="229" w:type="pct"/>
          </w:tcPr>
          <w:p w14:paraId="7F80D40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52909F" w14:textId="03F67A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682DE48" w14:textId="21BED5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9644AC" w14:textId="310BE7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20D5767E" w14:textId="30C801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B7C75CD" w14:textId="77777777" w:rsidTr="008B0214">
        <w:tc>
          <w:tcPr>
            <w:tcW w:w="586" w:type="pct"/>
          </w:tcPr>
          <w:p w14:paraId="1C7AF620" w14:textId="30C014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R4-2403474</w:t>
            </w:r>
          </w:p>
        </w:tc>
        <w:tc>
          <w:tcPr>
            <w:tcW w:w="1115" w:type="pct"/>
          </w:tcPr>
          <w:p w14:paraId="3440EBCA" w14:textId="53CE74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CatF R17 on PC1,5,6 RRM Parameters for RAN5</w:t>
            </w:r>
          </w:p>
        </w:tc>
        <w:tc>
          <w:tcPr>
            <w:tcW w:w="506" w:type="pct"/>
          </w:tcPr>
          <w:p w14:paraId="39A266C5" w14:textId="3255E9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64D6ADC" w14:textId="24EF3E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30944DB" w14:textId="0931AC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4241</w:t>
            </w:r>
          </w:p>
        </w:tc>
        <w:tc>
          <w:tcPr>
            <w:tcW w:w="229" w:type="pct"/>
          </w:tcPr>
          <w:p w14:paraId="15A32B40" w14:textId="51BB332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FBEF7BE" w14:textId="15A56C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C32F510" w14:textId="064434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9F033C3" w14:textId="019363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6EFEAE95" w14:textId="0E653F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91838DD" w14:textId="77777777" w:rsidTr="008B0214">
        <w:tc>
          <w:tcPr>
            <w:tcW w:w="586" w:type="pct"/>
          </w:tcPr>
          <w:p w14:paraId="0F89C78B" w14:textId="314A79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R4-2403553</w:t>
            </w:r>
          </w:p>
        </w:tc>
        <w:tc>
          <w:tcPr>
            <w:tcW w:w="1115" w:type="pct"/>
          </w:tcPr>
          <w:p w14:paraId="33B8E136" w14:textId="112365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CatF R17 on PC1,5,6 RRM Parameters for RAN5</w:t>
            </w:r>
          </w:p>
        </w:tc>
        <w:tc>
          <w:tcPr>
            <w:tcW w:w="506" w:type="pct"/>
          </w:tcPr>
          <w:p w14:paraId="56A4938E" w14:textId="160C49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2BD9E9C" w14:textId="706D26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F7A68FD" w14:textId="26594C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4241</w:t>
            </w:r>
          </w:p>
        </w:tc>
        <w:tc>
          <w:tcPr>
            <w:tcW w:w="229" w:type="pct"/>
          </w:tcPr>
          <w:p w14:paraId="561A9318" w14:textId="4AE0BE5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5489E0C0" w14:textId="2AF373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8800835" w14:textId="58A43D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2C7A6A7" w14:textId="2FE155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05146DB" w14:textId="72A840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DD2287" w14:textId="77777777" w:rsidTr="008B0214">
        <w:tc>
          <w:tcPr>
            <w:tcW w:w="586" w:type="pct"/>
          </w:tcPr>
          <w:p w14:paraId="1EB847EA" w14:textId="56827E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R4-2402572</w:t>
            </w:r>
          </w:p>
        </w:tc>
        <w:tc>
          <w:tcPr>
            <w:tcW w:w="1115" w:type="pct"/>
          </w:tcPr>
          <w:p w14:paraId="1EAB9ACD" w14:textId="6748EA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38.133 CatA R18 on PC1,5,6 RRM Parameters for RAN5</w:t>
            </w:r>
          </w:p>
        </w:tc>
        <w:tc>
          <w:tcPr>
            <w:tcW w:w="506" w:type="pct"/>
          </w:tcPr>
          <w:p w14:paraId="385E6631" w14:textId="734E91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88336BA" w14:textId="281EB1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CD737A3" w14:textId="3C80F4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4242</w:t>
            </w:r>
          </w:p>
        </w:tc>
        <w:tc>
          <w:tcPr>
            <w:tcW w:w="229" w:type="pct"/>
          </w:tcPr>
          <w:p w14:paraId="677E5FA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62851D2" w14:textId="3A3F1F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3D7E26C" w14:textId="229BC7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C1609E7" w14:textId="4D3234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44868D07" w14:textId="1A1F3A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419B6B5" w14:textId="77777777" w:rsidTr="008B0214">
        <w:tc>
          <w:tcPr>
            <w:tcW w:w="586" w:type="pct"/>
          </w:tcPr>
          <w:p w14:paraId="1E0FEA96" w14:textId="098311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R4-2402621</w:t>
            </w:r>
          </w:p>
        </w:tc>
        <w:tc>
          <w:tcPr>
            <w:tcW w:w="1115" w:type="pct"/>
          </w:tcPr>
          <w:p w14:paraId="63A732E3" w14:textId="042FFF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38.133 on R18 SCell activation enhancement maintenance</w:t>
            </w:r>
          </w:p>
        </w:tc>
        <w:tc>
          <w:tcPr>
            <w:tcW w:w="506" w:type="pct"/>
          </w:tcPr>
          <w:p w14:paraId="205829B9" w14:textId="4060E4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1457053" w14:textId="6037DF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FF3235B" w14:textId="5A8EB1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4243</w:t>
            </w:r>
          </w:p>
        </w:tc>
        <w:tc>
          <w:tcPr>
            <w:tcW w:w="229" w:type="pct"/>
          </w:tcPr>
          <w:p w14:paraId="7DA00FA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848ED3" w14:textId="2F356C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867E787" w14:textId="2FA1C8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52A0CB2" w14:textId="6C9593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NR_RRM_enh3-Core</w:t>
            </w:r>
          </w:p>
        </w:tc>
        <w:tc>
          <w:tcPr>
            <w:tcW w:w="586" w:type="pct"/>
          </w:tcPr>
          <w:p w14:paraId="7935E832" w14:textId="414DDC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E54A482" w14:textId="77777777" w:rsidTr="008B0214">
        <w:tc>
          <w:tcPr>
            <w:tcW w:w="586" w:type="pct"/>
          </w:tcPr>
          <w:p w14:paraId="3E26F743" w14:textId="2037E6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R4-2402624</w:t>
            </w:r>
          </w:p>
        </w:tc>
        <w:tc>
          <w:tcPr>
            <w:tcW w:w="1115" w:type="pct"/>
          </w:tcPr>
          <w:p w14:paraId="77E8A3AC" w14:textId="1B9906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for 38.133 on RRM core requirements for NR support for dedicated spectrum less than 5MHz for FR1</w:t>
            </w:r>
          </w:p>
        </w:tc>
        <w:tc>
          <w:tcPr>
            <w:tcW w:w="506" w:type="pct"/>
          </w:tcPr>
          <w:p w14:paraId="32DBF1A0" w14:textId="58ADDB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AD14F95" w14:textId="20D30A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AE6D369" w14:textId="5B4480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4244</w:t>
            </w:r>
          </w:p>
        </w:tc>
        <w:tc>
          <w:tcPr>
            <w:tcW w:w="229" w:type="pct"/>
          </w:tcPr>
          <w:p w14:paraId="5449132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716963" w14:textId="6E0CD8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3E4ABBF" w14:textId="7DE395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69D7B62" w14:textId="1EFCED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86" w:type="pct"/>
          </w:tcPr>
          <w:p w14:paraId="32930C89" w14:textId="6829D6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86AB2E0" w14:textId="77777777" w:rsidTr="008B0214">
        <w:tc>
          <w:tcPr>
            <w:tcW w:w="586" w:type="pct"/>
          </w:tcPr>
          <w:p w14:paraId="5F1AD52E" w14:textId="405D09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R4-2402674</w:t>
            </w:r>
          </w:p>
        </w:tc>
        <w:tc>
          <w:tcPr>
            <w:tcW w:w="1115" w:type="pct"/>
          </w:tcPr>
          <w:p w14:paraId="237123AC" w14:textId="4C3D85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to 38.133 Corrections to PRS-RSRPP accuracy requirement</w:t>
            </w:r>
          </w:p>
        </w:tc>
        <w:tc>
          <w:tcPr>
            <w:tcW w:w="506" w:type="pct"/>
          </w:tcPr>
          <w:p w14:paraId="46724EC8" w14:textId="6F2775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A452B92" w14:textId="57CD1D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AA53C82" w14:textId="72F6D5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4245</w:t>
            </w:r>
          </w:p>
        </w:tc>
        <w:tc>
          <w:tcPr>
            <w:tcW w:w="229" w:type="pct"/>
          </w:tcPr>
          <w:p w14:paraId="700F111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101666" w14:textId="026771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D37F596" w14:textId="557806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6D54D9E" w14:textId="78908A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600F5CDF" w14:textId="5C1349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A5EE5EA" w14:textId="77777777" w:rsidTr="008B0214">
        <w:tc>
          <w:tcPr>
            <w:tcW w:w="586" w:type="pct"/>
          </w:tcPr>
          <w:p w14:paraId="6991139B" w14:textId="65A722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R4-2402675</w:t>
            </w:r>
          </w:p>
        </w:tc>
        <w:tc>
          <w:tcPr>
            <w:tcW w:w="1115" w:type="pct"/>
          </w:tcPr>
          <w:p w14:paraId="7DAA0A0E" w14:textId="57E11A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to 38.133 Corrections to PRS-RSRPP accuracy requirement</w:t>
            </w:r>
          </w:p>
        </w:tc>
        <w:tc>
          <w:tcPr>
            <w:tcW w:w="506" w:type="pct"/>
          </w:tcPr>
          <w:p w14:paraId="7F50B8BD" w14:textId="71B405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6CC1C07" w14:textId="2248E0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F5C0BA3" w14:textId="60E06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4246</w:t>
            </w:r>
          </w:p>
        </w:tc>
        <w:tc>
          <w:tcPr>
            <w:tcW w:w="229" w:type="pct"/>
          </w:tcPr>
          <w:p w14:paraId="393756E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B0E1BA9" w14:textId="1B2918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747F545" w14:textId="12A41E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E99077E" w14:textId="3D20DE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7FC16C26" w14:textId="31025E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899B3C" w14:textId="77777777" w:rsidTr="008B0214">
        <w:tc>
          <w:tcPr>
            <w:tcW w:w="586" w:type="pct"/>
          </w:tcPr>
          <w:p w14:paraId="6437D36B" w14:textId="38150C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R4-2402704</w:t>
            </w:r>
          </w:p>
        </w:tc>
        <w:tc>
          <w:tcPr>
            <w:tcW w:w="1115" w:type="pct"/>
          </w:tcPr>
          <w:p w14:paraId="4CB6A309" w14:textId="1A8FB9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(NTN_Solutions) CR on 38.133 for applicability of time-based measurement initiation in Idle Mode (Rel. 17)</w:t>
            </w:r>
          </w:p>
        </w:tc>
        <w:tc>
          <w:tcPr>
            <w:tcW w:w="506" w:type="pct"/>
          </w:tcPr>
          <w:p w14:paraId="15997114" w14:textId="16DB47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A93D9D1" w14:textId="75624E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51800B0" w14:textId="575FAA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4247</w:t>
            </w:r>
          </w:p>
        </w:tc>
        <w:tc>
          <w:tcPr>
            <w:tcW w:w="229" w:type="pct"/>
          </w:tcPr>
          <w:p w14:paraId="14DF510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63370DF" w14:textId="0C177A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E7E0F3B" w14:textId="7BC4E8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1AF359" w14:textId="4C0FFE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45F6578D" w14:textId="1CA087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1255489" w14:textId="77777777" w:rsidTr="008B0214">
        <w:tc>
          <w:tcPr>
            <w:tcW w:w="586" w:type="pct"/>
          </w:tcPr>
          <w:p w14:paraId="1BF81BBA" w14:textId="2028E5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R4-2403438</w:t>
            </w:r>
          </w:p>
        </w:tc>
        <w:tc>
          <w:tcPr>
            <w:tcW w:w="1115" w:type="pct"/>
          </w:tcPr>
          <w:p w14:paraId="184C620C" w14:textId="5C0323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(NTN_Solutions) CR on 38.133 for applicability of time-based measurement initiation in Idle Mode (Rel. 17)</w:t>
            </w:r>
          </w:p>
        </w:tc>
        <w:tc>
          <w:tcPr>
            <w:tcW w:w="506" w:type="pct"/>
          </w:tcPr>
          <w:p w14:paraId="455A3808" w14:textId="7F65D4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124644C" w14:textId="00883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C2885D5" w14:textId="04DB35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4247</w:t>
            </w:r>
          </w:p>
        </w:tc>
        <w:tc>
          <w:tcPr>
            <w:tcW w:w="229" w:type="pct"/>
          </w:tcPr>
          <w:p w14:paraId="19A32E7F" w14:textId="68B15BF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43B8A1E" w14:textId="772294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B2E5B6C" w14:textId="04972F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75EC64" w14:textId="370B43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32FA8DF9" w14:textId="462C43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CF2DAC5" w14:textId="77777777" w:rsidTr="008B0214">
        <w:tc>
          <w:tcPr>
            <w:tcW w:w="586" w:type="pct"/>
          </w:tcPr>
          <w:p w14:paraId="1E4C680D" w14:textId="6BBFA8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R4-2402705</w:t>
            </w:r>
          </w:p>
        </w:tc>
        <w:tc>
          <w:tcPr>
            <w:tcW w:w="1115" w:type="pct"/>
          </w:tcPr>
          <w:p w14:paraId="74407311" w14:textId="32BDCB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(NTN_Solutions) CR on 38.133 for applicability of time-based measurement initiation in Idle Mode (Rel. 18)</w:t>
            </w:r>
          </w:p>
        </w:tc>
        <w:tc>
          <w:tcPr>
            <w:tcW w:w="506" w:type="pct"/>
          </w:tcPr>
          <w:p w14:paraId="678B43CA" w14:textId="3646F7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4B49CE2" w14:textId="5B8D41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FF377A5" w14:textId="552898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4248</w:t>
            </w:r>
          </w:p>
        </w:tc>
        <w:tc>
          <w:tcPr>
            <w:tcW w:w="229" w:type="pct"/>
          </w:tcPr>
          <w:p w14:paraId="3A41E43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CDCBB6B" w14:textId="118210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B0EBC82" w14:textId="45B483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F628963" w14:textId="3916E2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23D83B8" w14:textId="3E06AD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4377E7D" w14:textId="77777777" w:rsidTr="008B0214">
        <w:tc>
          <w:tcPr>
            <w:tcW w:w="586" w:type="pct"/>
          </w:tcPr>
          <w:p w14:paraId="068B38BB" w14:textId="4FFC49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R4-2402706</w:t>
            </w:r>
          </w:p>
        </w:tc>
        <w:tc>
          <w:tcPr>
            <w:tcW w:w="1115" w:type="pct"/>
          </w:tcPr>
          <w:p w14:paraId="260C220C" w14:textId="1C9396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(NR_NTN_Solutions) CR on 38133 on the applicability of the requirements for GSO (Rel.17)</w:t>
            </w:r>
          </w:p>
        </w:tc>
        <w:tc>
          <w:tcPr>
            <w:tcW w:w="506" w:type="pct"/>
          </w:tcPr>
          <w:p w14:paraId="3A82DE1B" w14:textId="65132C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98F910B" w14:textId="2B99D3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3BC27AB" w14:textId="4747A5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4249</w:t>
            </w:r>
          </w:p>
        </w:tc>
        <w:tc>
          <w:tcPr>
            <w:tcW w:w="229" w:type="pct"/>
          </w:tcPr>
          <w:p w14:paraId="044A885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5D3471" w14:textId="22A0B5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4B1ADCA" w14:textId="0A67CC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F64F6F3" w14:textId="4B1A4C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6F629693" w14:textId="4AE6B8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314F39CF" w14:textId="77777777" w:rsidTr="008B0214">
        <w:tc>
          <w:tcPr>
            <w:tcW w:w="586" w:type="pct"/>
          </w:tcPr>
          <w:p w14:paraId="6B7D516C" w14:textId="476977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R4-2402707</w:t>
            </w:r>
          </w:p>
        </w:tc>
        <w:tc>
          <w:tcPr>
            <w:tcW w:w="1115" w:type="pct"/>
          </w:tcPr>
          <w:p w14:paraId="41A9843C" w14:textId="342566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(NR_NTN_Solutions) CR on 38133 on the applicability of the requirements for GSO (Rel.18)</w:t>
            </w:r>
          </w:p>
        </w:tc>
        <w:tc>
          <w:tcPr>
            <w:tcW w:w="506" w:type="pct"/>
          </w:tcPr>
          <w:p w14:paraId="1F42D022" w14:textId="19C939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1377620" w14:textId="57C0D3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7BB984C" w14:textId="1B7906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4250</w:t>
            </w:r>
          </w:p>
        </w:tc>
        <w:tc>
          <w:tcPr>
            <w:tcW w:w="229" w:type="pct"/>
          </w:tcPr>
          <w:p w14:paraId="62CE59F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5D9DEA" w14:textId="0D04D2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F7FDD4C" w14:textId="0D0DA2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759646F" w14:textId="5F32C0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0B6EB62B" w14:textId="3904E4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C3C5B42" w14:textId="77777777" w:rsidTr="008B0214">
        <w:tc>
          <w:tcPr>
            <w:tcW w:w="586" w:type="pct"/>
          </w:tcPr>
          <w:p w14:paraId="0332B119" w14:textId="5285A2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R4-2402728</w:t>
            </w:r>
          </w:p>
        </w:tc>
        <w:tc>
          <w:tcPr>
            <w:tcW w:w="1115" w:type="pct"/>
          </w:tcPr>
          <w:p w14:paraId="4AC0CAA6" w14:textId="6BB168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Corrections to Measurements on Higher Priority Carriers in RRC_IDLE state</w:t>
            </w:r>
          </w:p>
        </w:tc>
        <w:tc>
          <w:tcPr>
            <w:tcW w:w="506" w:type="pct"/>
          </w:tcPr>
          <w:p w14:paraId="612B0F7B" w14:textId="101321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BFDD5F9" w14:textId="490AE0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40687B3" w14:textId="416159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4251</w:t>
            </w:r>
          </w:p>
        </w:tc>
        <w:tc>
          <w:tcPr>
            <w:tcW w:w="229" w:type="pct"/>
          </w:tcPr>
          <w:p w14:paraId="6990BA7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4F2CCB" w14:textId="4EC0B2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764A5A" w14:textId="5185E1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0F3A08" w14:textId="182828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2C322EDB" w14:textId="57B57A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2849654" w14:textId="77777777" w:rsidTr="008B0214">
        <w:tc>
          <w:tcPr>
            <w:tcW w:w="586" w:type="pct"/>
          </w:tcPr>
          <w:p w14:paraId="178E2D27" w14:textId="4387F6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R4-2402729</w:t>
            </w:r>
          </w:p>
        </w:tc>
        <w:tc>
          <w:tcPr>
            <w:tcW w:w="1115" w:type="pct"/>
          </w:tcPr>
          <w:p w14:paraId="4466E59E" w14:textId="5211DC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(NR_redcap_enh-Core) Corrections to Measurements on Higher Priority Carriers in RRC_IDLE state</w:t>
            </w:r>
          </w:p>
        </w:tc>
        <w:tc>
          <w:tcPr>
            <w:tcW w:w="506" w:type="pct"/>
          </w:tcPr>
          <w:p w14:paraId="3A83BDEF" w14:textId="123B35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B1A4400" w14:textId="047012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9AFAD75" w14:textId="5A72BD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4252</w:t>
            </w:r>
          </w:p>
        </w:tc>
        <w:tc>
          <w:tcPr>
            <w:tcW w:w="229" w:type="pct"/>
          </w:tcPr>
          <w:p w14:paraId="139E4C4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E1136A" w14:textId="7ED5B8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7B29841" w14:textId="681E50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987F225" w14:textId="6E0077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NR_redcap_enh-Core</w:t>
            </w:r>
          </w:p>
        </w:tc>
        <w:tc>
          <w:tcPr>
            <w:tcW w:w="586" w:type="pct"/>
          </w:tcPr>
          <w:p w14:paraId="7F614AEE" w14:textId="22EEDC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37CB3AC" w14:textId="77777777" w:rsidTr="008B0214">
        <w:tc>
          <w:tcPr>
            <w:tcW w:w="586" w:type="pct"/>
          </w:tcPr>
          <w:p w14:paraId="712861BC" w14:textId="32057C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R4-2402730</w:t>
            </w:r>
          </w:p>
        </w:tc>
        <w:tc>
          <w:tcPr>
            <w:tcW w:w="1115" w:type="pct"/>
          </w:tcPr>
          <w:p w14:paraId="353A5A4A" w14:textId="177657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(NR_redcap_enh-Core) Corrections to NR Measurements on Higher Priority Carriers in RRC_INACTIVE state</w:t>
            </w:r>
          </w:p>
        </w:tc>
        <w:tc>
          <w:tcPr>
            <w:tcW w:w="506" w:type="pct"/>
          </w:tcPr>
          <w:p w14:paraId="1AA69F6D" w14:textId="320589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53EEA93" w14:textId="196A93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9B9B1F0" w14:textId="289EE2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4253</w:t>
            </w:r>
          </w:p>
        </w:tc>
        <w:tc>
          <w:tcPr>
            <w:tcW w:w="229" w:type="pct"/>
          </w:tcPr>
          <w:p w14:paraId="43EC284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D2927F" w14:textId="726603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A4AF665" w14:textId="4EADB6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8DB3583" w14:textId="7934C3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NR_redcap_enh-Core</w:t>
            </w:r>
          </w:p>
        </w:tc>
        <w:tc>
          <w:tcPr>
            <w:tcW w:w="586" w:type="pct"/>
          </w:tcPr>
          <w:p w14:paraId="0CA0E4F8" w14:textId="784016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2D1DFB3" w14:textId="77777777" w:rsidTr="008B0214">
        <w:tc>
          <w:tcPr>
            <w:tcW w:w="586" w:type="pct"/>
          </w:tcPr>
          <w:p w14:paraId="2A0BE957" w14:textId="287FD0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R4-2400110</w:t>
            </w:r>
          </w:p>
        </w:tc>
        <w:tc>
          <w:tcPr>
            <w:tcW w:w="1115" w:type="pct"/>
          </w:tcPr>
          <w:p w14:paraId="26038B25" w14:textId="4A6751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on R17 positioning test cases in inactive mode</w:t>
            </w:r>
          </w:p>
        </w:tc>
        <w:tc>
          <w:tcPr>
            <w:tcW w:w="506" w:type="pct"/>
          </w:tcPr>
          <w:p w14:paraId="70FDCA6D" w14:textId="78A7A2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34BBC72" w14:textId="521EC2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B893D34" w14:textId="01217B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4254</w:t>
            </w:r>
          </w:p>
        </w:tc>
        <w:tc>
          <w:tcPr>
            <w:tcW w:w="229" w:type="pct"/>
          </w:tcPr>
          <w:p w14:paraId="7AFDBAE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F8D110" w14:textId="7C96D7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E795137" w14:textId="41E501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2D954E" w14:textId="097EF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32C5A183" w14:textId="6668C0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10AFCD2" w14:textId="77777777" w:rsidTr="008B0214">
        <w:tc>
          <w:tcPr>
            <w:tcW w:w="586" w:type="pct"/>
          </w:tcPr>
          <w:p w14:paraId="5C68369C" w14:textId="7D91E9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R4-2403365</w:t>
            </w:r>
          </w:p>
        </w:tc>
        <w:tc>
          <w:tcPr>
            <w:tcW w:w="1115" w:type="pct"/>
          </w:tcPr>
          <w:p w14:paraId="2503D5AA" w14:textId="61C6B5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on R17 positioning test cases in inactive mode</w:t>
            </w:r>
          </w:p>
        </w:tc>
        <w:tc>
          <w:tcPr>
            <w:tcW w:w="506" w:type="pct"/>
          </w:tcPr>
          <w:p w14:paraId="1F28B02E" w14:textId="1F2842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6FB8AE2" w14:textId="669369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B0BE675" w14:textId="40546D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4254</w:t>
            </w:r>
          </w:p>
        </w:tc>
        <w:tc>
          <w:tcPr>
            <w:tcW w:w="229" w:type="pct"/>
          </w:tcPr>
          <w:p w14:paraId="0294CEC7" w14:textId="01F82E1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1CD6B95" w14:textId="290C39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0A4EAF3" w14:textId="54F6E4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1D6697C" w14:textId="1EBA14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09998188" w14:textId="63B4EE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C67C378" w14:textId="77777777" w:rsidTr="008B0214">
        <w:tc>
          <w:tcPr>
            <w:tcW w:w="586" w:type="pct"/>
          </w:tcPr>
          <w:p w14:paraId="0415E1CA" w14:textId="63C2CE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R4-2400111</w:t>
            </w:r>
          </w:p>
        </w:tc>
        <w:tc>
          <w:tcPr>
            <w:tcW w:w="1115" w:type="pct"/>
          </w:tcPr>
          <w:p w14:paraId="5683B1F6" w14:textId="438554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(NR_pos_enh-Perf) CR on R17 positioning test cases in inactive mode- Cat A</w:t>
            </w:r>
          </w:p>
        </w:tc>
        <w:tc>
          <w:tcPr>
            <w:tcW w:w="506" w:type="pct"/>
          </w:tcPr>
          <w:p w14:paraId="154F1152" w14:textId="6D127E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1558404C" w14:textId="798EF2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5A75E5A" w14:textId="7BFE85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4255</w:t>
            </w:r>
          </w:p>
        </w:tc>
        <w:tc>
          <w:tcPr>
            <w:tcW w:w="229" w:type="pct"/>
          </w:tcPr>
          <w:p w14:paraId="30DB8C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9B4A9D" w14:textId="6E47A0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D8A6291" w14:textId="4CE565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0F4467D" w14:textId="1778B9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NR_pos_enh-Perf</w:t>
            </w:r>
          </w:p>
        </w:tc>
        <w:tc>
          <w:tcPr>
            <w:tcW w:w="586" w:type="pct"/>
          </w:tcPr>
          <w:p w14:paraId="66412650" w14:textId="0D73AE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A3EF3F" w14:textId="77777777" w:rsidTr="008B0214">
        <w:tc>
          <w:tcPr>
            <w:tcW w:w="586" w:type="pct"/>
          </w:tcPr>
          <w:p w14:paraId="47A79666" w14:textId="4F1E39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R4-2400116</w:t>
            </w:r>
          </w:p>
        </w:tc>
        <w:tc>
          <w:tcPr>
            <w:tcW w:w="1115" w:type="pct"/>
          </w:tcPr>
          <w:p w14:paraId="0341B188" w14:textId="557D8B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(NR_pos_enh-Core) CR on positioning core requirements in RRC_INACTIVE state in R17</w:t>
            </w:r>
          </w:p>
        </w:tc>
        <w:tc>
          <w:tcPr>
            <w:tcW w:w="506" w:type="pct"/>
          </w:tcPr>
          <w:p w14:paraId="0A446628" w14:textId="4C53A5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D0FC567" w14:textId="401393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114EC14" w14:textId="4A1EF4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4256</w:t>
            </w:r>
          </w:p>
        </w:tc>
        <w:tc>
          <w:tcPr>
            <w:tcW w:w="229" w:type="pct"/>
          </w:tcPr>
          <w:p w14:paraId="7AB1ACE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44155C" w14:textId="20860B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7F4174F" w14:textId="51748A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A2EDD9C" w14:textId="7EF3A3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NR_pos_enh-Core</w:t>
            </w:r>
          </w:p>
        </w:tc>
        <w:tc>
          <w:tcPr>
            <w:tcW w:w="586" w:type="pct"/>
          </w:tcPr>
          <w:p w14:paraId="32F86E15" w14:textId="63E0D1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58C628B" w14:textId="77777777" w:rsidTr="008B0214">
        <w:tc>
          <w:tcPr>
            <w:tcW w:w="586" w:type="pct"/>
          </w:tcPr>
          <w:p w14:paraId="1227148E" w14:textId="65AD4A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R4-2403366</w:t>
            </w:r>
          </w:p>
        </w:tc>
        <w:tc>
          <w:tcPr>
            <w:tcW w:w="1115" w:type="pct"/>
          </w:tcPr>
          <w:p w14:paraId="004C576B" w14:textId="442178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(NR_pos_enh-Core) CR on positioning core requirements in RRC_INACTIVE state in R17</w:t>
            </w:r>
          </w:p>
        </w:tc>
        <w:tc>
          <w:tcPr>
            <w:tcW w:w="506" w:type="pct"/>
          </w:tcPr>
          <w:p w14:paraId="0BC25075" w14:textId="531450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38954EE7" w14:textId="4D63CC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300D730" w14:textId="08A468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4256</w:t>
            </w:r>
          </w:p>
        </w:tc>
        <w:tc>
          <w:tcPr>
            <w:tcW w:w="229" w:type="pct"/>
          </w:tcPr>
          <w:p w14:paraId="624C30D7" w14:textId="26563A5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FFA913B" w14:textId="55093E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AA25833" w14:textId="5E9E4A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11E9F93" w14:textId="79A73D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NR_pos_enh-Core</w:t>
            </w:r>
          </w:p>
        </w:tc>
        <w:tc>
          <w:tcPr>
            <w:tcW w:w="586" w:type="pct"/>
          </w:tcPr>
          <w:p w14:paraId="3EDCBEB1" w14:textId="1FECAB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E0DB724" w14:textId="77777777" w:rsidTr="008B0214">
        <w:tc>
          <w:tcPr>
            <w:tcW w:w="586" w:type="pct"/>
          </w:tcPr>
          <w:p w14:paraId="256ED2CD" w14:textId="3F379C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R4-2400126</w:t>
            </w:r>
          </w:p>
        </w:tc>
        <w:tc>
          <w:tcPr>
            <w:tcW w:w="1115" w:type="pct"/>
          </w:tcPr>
          <w:p w14:paraId="2799C4DC" w14:textId="536C31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(NR_pos_enh-Core) CR on positioning core requirements in RRC_INACTIVE state in R18 - Cat A</w:t>
            </w:r>
          </w:p>
        </w:tc>
        <w:tc>
          <w:tcPr>
            <w:tcW w:w="506" w:type="pct"/>
          </w:tcPr>
          <w:p w14:paraId="51220336" w14:textId="78B464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20E21FE9" w14:textId="3B8FC4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DEEF9B3" w14:textId="1571CF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4257</w:t>
            </w:r>
          </w:p>
        </w:tc>
        <w:tc>
          <w:tcPr>
            <w:tcW w:w="229" w:type="pct"/>
          </w:tcPr>
          <w:p w14:paraId="73EE098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EFDD5B" w14:textId="4A3F62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60B9BCA" w14:textId="7CB436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66462E8" w14:textId="289BBB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NR_pos_enh-Core</w:t>
            </w:r>
          </w:p>
        </w:tc>
        <w:tc>
          <w:tcPr>
            <w:tcW w:w="586" w:type="pct"/>
          </w:tcPr>
          <w:p w14:paraId="143345E9" w14:textId="797C64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2E406CF" w14:textId="77777777" w:rsidTr="008B0214">
        <w:tc>
          <w:tcPr>
            <w:tcW w:w="586" w:type="pct"/>
          </w:tcPr>
          <w:p w14:paraId="36851F17" w14:textId="30E625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R4-2402775</w:t>
            </w:r>
          </w:p>
        </w:tc>
        <w:tc>
          <w:tcPr>
            <w:tcW w:w="1115" w:type="pct"/>
          </w:tcPr>
          <w:p w14:paraId="2C0689F3" w14:textId="08495F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Inter-frequency measurement for UE capable of independentGapConfig (Cat-F Rel-15)</w:t>
            </w:r>
          </w:p>
        </w:tc>
        <w:tc>
          <w:tcPr>
            <w:tcW w:w="506" w:type="pct"/>
          </w:tcPr>
          <w:p w14:paraId="11E70BE4" w14:textId="01DF5F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7BFF0C8" w14:textId="7157BA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9852962" w14:textId="4D8798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4258</w:t>
            </w:r>
          </w:p>
        </w:tc>
        <w:tc>
          <w:tcPr>
            <w:tcW w:w="229" w:type="pct"/>
          </w:tcPr>
          <w:p w14:paraId="149170B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9CF2D8" w14:textId="65F512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21D1951" w14:textId="05D93C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16111E5" w14:textId="79F5BE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53F82D05" w14:textId="638D97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A8D5BB" w14:textId="77777777" w:rsidTr="008B0214">
        <w:tc>
          <w:tcPr>
            <w:tcW w:w="586" w:type="pct"/>
          </w:tcPr>
          <w:p w14:paraId="10A37329" w14:textId="361C2D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R4-2402776</w:t>
            </w:r>
          </w:p>
        </w:tc>
        <w:tc>
          <w:tcPr>
            <w:tcW w:w="1115" w:type="pct"/>
          </w:tcPr>
          <w:p w14:paraId="6985AD4E" w14:textId="72139E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Inter-frequency measurement for UE capable of independentGapConfig (Cat-A Rel-15)</w:t>
            </w:r>
          </w:p>
        </w:tc>
        <w:tc>
          <w:tcPr>
            <w:tcW w:w="506" w:type="pct"/>
          </w:tcPr>
          <w:p w14:paraId="48567921" w14:textId="75B286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3871C121" w14:textId="5CCF9C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F0AD62B" w14:textId="23A20A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4259</w:t>
            </w:r>
          </w:p>
        </w:tc>
        <w:tc>
          <w:tcPr>
            <w:tcW w:w="229" w:type="pct"/>
          </w:tcPr>
          <w:p w14:paraId="5DC71E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F8E0A1" w14:textId="1A7C3B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8CE451F" w14:textId="2B104E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C3E9ECA" w14:textId="2B9E2C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95E6DD9" w14:textId="6E27AA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0111415" w14:textId="77777777" w:rsidTr="008B0214">
        <w:tc>
          <w:tcPr>
            <w:tcW w:w="586" w:type="pct"/>
          </w:tcPr>
          <w:p w14:paraId="5C08D7F4" w14:textId="2A3C22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R4-2402777</w:t>
            </w:r>
          </w:p>
        </w:tc>
        <w:tc>
          <w:tcPr>
            <w:tcW w:w="1115" w:type="pct"/>
          </w:tcPr>
          <w:p w14:paraId="5A518900" w14:textId="60073D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Inter-frequency measurement for UE capable of independentGapConfig (Cat-A Rel-17)</w:t>
            </w:r>
          </w:p>
        </w:tc>
        <w:tc>
          <w:tcPr>
            <w:tcW w:w="506" w:type="pct"/>
          </w:tcPr>
          <w:p w14:paraId="0501AB48" w14:textId="10BD95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C149A50" w14:textId="5425EC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D70A889" w14:textId="4DEAA0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4260</w:t>
            </w:r>
          </w:p>
        </w:tc>
        <w:tc>
          <w:tcPr>
            <w:tcW w:w="229" w:type="pct"/>
          </w:tcPr>
          <w:p w14:paraId="55FE4F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3B247B" w14:textId="3D26D4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FF34885" w14:textId="15A2B8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331D4E2" w14:textId="1E85C5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49C0AF47" w14:textId="0D08FD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BDF6696" w14:textId="77777777" w:rsidTr="008B0214">
        <w:tc>
          <w:tcPr>
            <w:tcW w:w="586" w:type="pct"/>
          </w:tcPr>
          <w:p w14:paraId="0E5304F5" w14:textId="046F6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R4-2402778</w:t>
            </w:r>
          </w:p>
        </w:tc>
        <w:tc>
          <w:tcPr>
            <w:tcW w:w="1115" w:type="pct"/>
          </w:tcPr>
          <w:p w14:paraId="21F1F5C9" w14:textId="41BCF5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Inter-frequency measurement for UE capable of independentGapConfig (Cat-A Rel-18)</w:t>
            </w:r>
          </w:p>
        </w:tc>
        <w:tc>
          <w:tcPr>
            <w:tcW w:w="506" w:type="pct"/>
          </w:tcPr>
          <w:p w14:paraId="5A6EDE22" w14:textId="092E7C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A4CAE71" w14:textId="5774FC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ACD1B11" w14:textId="3E0DC5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4261</w:t>
            </w:r>
          </w:p>
        </w:tc>
        <w:tc>
          <w:tcPr>
            <w:tcW w:w="229" w:type="pct"/>
          </w:tcPr>
          <w:p w14:paraId="499411E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7E88C7" w14:textId="31624F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152224C" w14:textId="238288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6FA7594" w14:textId="61CC6B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17DA2E8" w14:textId="7A3A7C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8CCAF32" w14:textId="77777777" w:rsidTr="008B0214">
        <w:tc>
          <w:tcPr>
            <w:tcW w:w="586" w:type="pct"/>
          </w:tcPr>
          <w:p w14:paraId="27868C09" w14:textId="1F69DC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R4-2402801</w:t>
            </w:r>
          </w:p>
        </w:tc>
        <w:tc>
          <w:tcPr>
            <w:tcW w:w="1115" w:type="pct"/>
          </w:tcPr>
          <w:p w14:paraId="6FB70F1B" w14:textId="3B4CEF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remaining issues for SL positioning</w:t>
            </w:r>
          </w:p>
        </w:tc>
        <w:tc>
          <w:tcPr>
            <w:tcW w:w="506" w:type="pct"/>
          </w:tcPr>
          <w:p w14:paraId="5CCB76D8" w14:textId="11870A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49B1603" w14:textId="049FB4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CA826E3" w14:textId="7DDC68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4262</w:t>
            </w:r>
          </w:p>
        </w:tc>
        <w:tc>
          <w:tcPr>
            <w:tcW w:w="229" w:type="pct"/>
          </w:tcPr>
          <w:p w14:paraId="69E8BC5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8E2256" w14:textId="0B941E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7C7F0B9" w14:textId="4C63AE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C6A9485" w14:textId="272885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3FD06558" w14:textId="589D79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D135028" w14:textId="77777777" w:rsidTr="008B0214">
        <w:tc>
          <w:tcPr>
            <w:tcW w:w="586" w:type="pct"/>
          </w:tcPr>
          <w:p w14:paraId="6EBB8D6F" w14:textId="68F706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R4-2403272</w:t>
            </w:r>
          </w:p>
        </w:tc>
        <w:tc>
          <w:tcPr>
            <w:tcW w:w="1115" w:type="pct"/>
          </w:tcPr>
          <w:p w14:paraId="2C2DC1C1" w14:textId="67BE02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remaining issues for SL positioning</w:t>
            </w:r>
          </w:p>
        </w:tc>
        <w:tc>
          <w:tcPr>
            <w:tcW w:w="506" w:type="pct"/>
          </w:tcPr>
          <w:p w14:paraId="726EC846" w14:textId="7F6C00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F062A5B" w14:textId="6D609E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A93A187" w14:textId="2EB798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4262</w:t>
            </w:r>
          </w:p>
        </w:tc>
        <w:tc>
          <w:tcPr>
            <w:tcW w:w="229" w:type="pct"/>
          </w:tcPr>
          <w:p w14:paraId="1CA881ED" w14:textId="545A866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78D1853" w14:textId="2FE23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EAD69C" w14:textId="138726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37E9D4" w14:textId="42DB2C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3212249C" w14:textId="6D4D97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F5CA733" w14:textId="77777777" w:rsidTr="008B0214">
        <w:tc>
          <w:tcPr>
            <w:tcW w:w="586" w:type="pct"/>
          </w:tcPr>
          <w:p w14:paraId="74AB4F50" w14:textId="708718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R4-2402880</w:t>
            </w:r>
          </w:p>
        </w:tc>
        <w:tc>
          <w:tcPr>
            <w:tcW w:w="1115" w:type="pct"/>
          </w:tcPr>
          <w:p w14:paraId="6B0E9A9C" w14:textId="09B5AA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38.133 on Further enhancements on NR and MR-DC measurement gaps and measurements without gaps</w:t>
            </w:r>
          </w:p>
        </w:tc>
        <w:tc>
          <w:tcPr>
            <w:tcW w:w="506" w:type="pct"/>
          </w:tcPr>
          <w:p w14:paraId="2A4E37E7" w14:textId="195D4A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Intel Corporation</w:t>
            </w:r>
          </w:p>
        </w:tc>
        <w:tc>
          <w:tcPr>
            <w:tcW w:w="280" w:type="pct"/>
          </w:tcPr>
          <w:p w14:paraId="15C35BAF" w14:textId="2B0C6B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2A0F5FC" w14:textId="169067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4263</w:t>
            </w:r>
          </w:p>
        </w:tc>
        <w:tc>
          <w:tcPr>
            <w:tcW w:w="229" w:type="pct"/>
          </w:tcPr>
          <w:p w14:paraId="74097A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BB8AF1" w14:textId="3CE22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CE0681" w14:textId="4BD3CE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5DC8397" w14:textId="17B537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NR_MG_enh2-Core</w:t>
            </w:r>
          </w:p>
        </w:tc>
        <w:tc>
          <w:tcPr>
            <w:tcW w:w="586" w:type="pct"/>
          </w:tcPr>
          <w:p w14:paraId="67B11417" w14:textId="1E2AA3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001565F" w14:textId="77777777" w:rsidTr="008B0214">
        <w:tc>
          <w:tcPr>
            <w:tcW w:w="586" w:type="pct"/>
          </w:tcPr>
          <w:p w14:paraId="1E2E37D0" w14:textId="3E5B39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R4-2402894</w:t>
            </w:r>
          </w:p>
        </w:tc>
        <w:tc>
          <w:tcPr>
            <w:tcW w:w="1115" w:type="pct"/>
          </w:tcPr>
          <w:p w14:paraId="6E1FF83B" w14:textId="4CAC61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Formal CR to Rel-17 TS 38.133: on RedCap Perf maintenance in TS 38.133</w:t>
            </w:r>
          </w:p>
        </w:tc>
        <w:tc>
          <w:tcPr>
            <w:tcW w:w="506" w:type="pct"/>
          </w:tcPr>
          <w:p w14:paraId="5B82EF2F" w14:textId="0C1E13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491ED2BD" w14:textId="78D477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E876F62" w14:textId="0A02FF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4264</w:t>
            </w:r>
          </w:p>
        </w:tc>
        <w:tc>
          <w:tcPr>
            <w:tcW w:w="229" w:type="pct"/>
          </w:tcPr>
          <w:p w14:paraId="6CC8CA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E0BCBC2" w14:textId="300645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594C8FC" w14:textId="7B9CEC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EF60F6" w14:textId="4E3BAB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4567890B" w14:textId="6236E8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2FB50B6" w14:textId="77777777" w:rsidTr="008B0214">
        <w:tc>
          <w:tcPr>
            <w:tcW w:w="586" w:type="pct"/>
          </w:tcPr>
          <w:p w14:paraId="7A523C03" w14:textId="3E5423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R4-2403357</w:t>
            </w:r>
          </w:p>
        </w:tc>
        <w:tc>
          <w:tcPr>
            <w:tcW w:w="1115" w:type="pct"/>
          </w:tcPr>
          <w:p w14:paraId="3FD53C38" w14:textId="3CD511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Formal CR to Rel-17 TS 38.133: on RedCap Perf maintenance in TS 38.133</w:t>
            </w:r>
          </w:p>
        </w:tc>
        <w:tc>
          <w:tcPr>
            <w:tcW w:w="506" w:type="pct"/>
          </w:tcPr>
          <w:p w14:paraId="7274175E" w14:textId="551859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6AB167FC" w14:textId="223F00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2EF0BAF" w14:textId="660B2C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4264</w:t>
            </w:r>
          </w:p>
        </w:tc>
        <w:tc>
          <w:tcPr>
            <w:tcW w:w="229" w:type="pct"/>
          </w:tcPr>
          <w:p w14:paraId="17A009F3" w14:textId="55BB95D2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1AA6CCA" w14:textId="186F6C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21C8675" w14:textId="05AC35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5F00C3" w14:textId="3A9326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6ACEC8A" w14:textId="3A28A2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CC4E5D2" w14:textId="77777777" w:rsidTr="008B0214">
        <w:tc>
          <w:tcPr>
            <w:tcW w:w="586" w:type="pct"/>
          </w:tcPr>
          <w:p w14:paraId="293BB1AE" w14:textId="08B184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R4-2402895</w:t>
            </w:r>
          </w:p>
        </w:tc>
        <w:tc>
          <w:tcPr>
            <w:tcW w:w="1115" w:type="pct"/>
          </w:tcPr>
          <w:p w14:paraId="721C310E" w14:textId="1D22D9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Formal CR to Rel-18 TS 38.133: on RedCap Perf maintenance in TS 38.133</w:t>
            </w:r>
          </w:p>
        </w:tc>
        <w:tc>
          <w:tcPr>
            <w:tcW w:w="506" w:type="pct"/>
          </w:tcPr>
          <w:p w14:paraId="3E92E5EA" w14:textId="5CEFD5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248B175A" w14:textId="77DD55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70BAD44" w14:textId="012CBC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4265</w:t>
            </w:r>
          </w:p>
        </w:tc>
        <w:tc>
          <w:tcPr>
            <w:tcW w:w="229" w:type="pct"/>
          </w:tcPr>
          <w:p w14:paraId="6602CDD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49E82AD" w14:textId="2C37B9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007DFB8" w14:textId="70D488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91E6A83" w14:textId="2479AE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4EE9072B" w14:textId="6B2B66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E97B58" w14:textId="77777777" w:rsidTr="008B0214">
        <w:tc>
          <w:tcPr>
            <w:tcW w:w="586" w:type="pct"/>
          </w:tcPr>
          <w:p w14:paraId="4BB01B83" w14:textId="2B2DAA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R4-2402905</w:t>
            </w:r>
          </w:p>
        </w:tc>
        <w:tc>
          <w:tcPr>
            <w:tcW w:w="1115" w:type="pct"/>
          </w:tcPr>
          <w:p w14:paraId="3E1C3C91" w14:textId="11E448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(NR_SmallData_INACTIVE-Perf) Formal CR to Rel-17 TS 38.133 on SDT test cases</w:t>
            </w:r>
          </w:p>
        </w:tc>
        <w:tc>
          <w:tcPr>
            <w:tcW w:w="506" w:type="pct"/>
          </w:tcPr>
          <w:p w14:paraId="5C4C678F" w14:textId="7DB367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7A2DAD77" w14:textId="66A327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564AA3D" w14:textId="1C3E94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4266</w:t>
            </w:r>
          </w:p>
        </w:tc>
        <w:tc>
          <w:tcPr>
            <w:tcW w:w="229" w:type="pct"/>
          </w:tcPr>
          <w:p w14:paraId="41E3B15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7162B05" w14:textId="27CED6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87D3A4F" w14:textId="451A2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3293DC" w14:textId="1737D2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86" w:type="pct"/>
          </w:tcPr>
          <w:p w14:paraId="7A5F2A5F" w14:textId="5391B6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210A373" w14:textId="77777777" w:rsidTr="008B0214">
        <w:tc>
          <w:tcPr>
            <w:tcW w:w="586" w:type="pct"/>
          </w:tcPr>
          <w:p w14:paraId="0FFCB1F4" w14:textId="135B5C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R4-2403525</w:t>
            </w:r>
          </w:p>
        </w:tc>
        <w:tc>
          <w:tcPr>
            <w:tcW w:w="1115" w:type="pct"/>
          </w:tcPr>
          <w:p w14:paraId="6C438D84" w14:textId="32EA20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(NR_SmallData_INACTIVE-Perf) Formal CR to Rel-17 TS 38.133 on SDT test cases</w:t>
            </w:r>
          </w:p>
        </w:tc>
        <w:tc>
          <w:tcPr>
            <w:tcW w:w="506" w:type="pct"/>
          </w:tcPr>
          <w:p w14:paraId="769903C6" w14:textId="5AE5FA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inc., Huawei</w:t>
            </w:r>
          </w:p>
        </w:tc>
        <w:tc>
          <w:tcPr>
            <w:tcW w:w="280" w:type="pct"/>
          </w:tcPr>
          <w:p w14:paraId="6732C8D3" w14:textId="43C004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24F3746" w14:textId="387F93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4266</w:t>
            </w:r>
          </w:p>
        </w:tc>
        <w:tc>
          <w:tcPr>
            <w:tcW w:w="229" w:type="pct"/>
          </w:tcPr>
          <w:p w14:paraId="54082C21" w14:textId="113A04E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891D490" w14:textId="79DB43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D948BB3" w14:textId="6BBF0B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C047BD" w14:textId="1B2714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86" w:type="pct"/>
          </w:tcPr>
          <w:p w14:paraId="498D0549" w14:textId="4537C4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322170E" w14:textId="77777777" w:rsidTr="008B0214">
        <w:tc>
          <w:tcPr>
            <w:tcW w:w="586" w:type="pct"/>
          </w:tcPr>
          <w:p w14:paraId="60B1D4C2" w14:textId="0DDB5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R4-2402906</w:t>
            </w:r>
          </w:p>
        </w:tc>
        <w:tc>
          <w:tcPr>
            <w:tcW w:w="1115" w:type="pct"/>
          </w:tcPr>
          <w:p w14:paraId="213C0C7E" w14:textId="32FB5B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(NR_SmallData_INACTIVE-Perf) Formal CR to Rel-18 TS 38.133 on SDT test cases (Mirror)</w:t>
            </w:r>
          </w:p>
        </w:tc>
        <w:tc>
          <w:tcPr>
            <w:tcW w:w="506" w:type="pct"/>
          </w:tcPr>
          <w:p w14:paraId="17B7F479" w14:textId="6FE82A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072A905D" w14:textId="38B137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6F1016D" w14:textId="01B850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4267</w:t>
            </w:r>
          </w:p>
        </w:tc>
        <w:tc>
          <w:tcPr>
            <w:tcW w:w="229" w:type="pct"/>
          </w:tcPr>
          <w:p w14:paraId="66D06A9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9530D0" w14:textId="17077C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A7E8A3B" w14:textId="1532F5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389DE22" w14:textId="5F051B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86" w:type="pct"/>
          </w:tcPr>
          <w:p w14:paraId="0B1BC35A" w14:textId="61FA99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A0AE2A6" w14:textId="77777777" w:rsidTr="008B0214">
        <w:tc>
          <w:tcPr>
            <w:tcW w:w="586" w:type="pct"/>
          </w:tcPr>
          <w:p w14:paraId="1E40986B" w14:textId="2EA5C7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R4-2402913</w:t>
            </w:r>
          </w:p>
        </w:tc>
        <w:tc>
          <w:tcPr>
            <w:tcW w:w="1115" w:type="pct"/>
          </w:tcPr>
          <w:p w14:paraId="2F23FB04" w14:textId="28D9F7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Correction CR on UL CCA model (R17)</w:t>
            </w:r>
          </w:p>
        </w:tc>
        <w:tc>
          <w:tcPr>
            <w:tcW w:w="506" w:type="pct"/>
          </w:tcPr>
          <w:p w14:paraId="1261A07F" w14:textId="4CF349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4656EC06" w14:textId="2C6065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FA96B63" w14:textId="0920B0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4268</w:t>
            </w:r>
          </w:p>
        </w:tc>
        <w:tc>
          <w:tcPr>
            <w:tcW w:w="229" w:type="pct"/>
          </w:tcPr>
          <w:p w14:paraId="71897A3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221CA13" w14:textId="461D93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55202C3" w14:textId="77AAB5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40ADBC" w14:textId="6AF9D0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0A55D64C" w14:textId="0CC702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ED89459" w14:textId="77777777" w:rsidTr="008B0214">
        <w:tc>
          <w:tcPr>
            <w:tcW w:w="586" w:type="pct"/>
          </w:tcPr>
          <w:p w14:paraId="48863835" w14:textId="05C001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R4-2402914</w:t>
            </w:r>
          </w:p>
        </w:tc>
        <w:tc>
          <w:tcPr>
            <w:tcW w:w="1115" w:type="pct"/>
          </w:tcPr>
          <w:p w14:paraId="60271C59" w14:textId="31F577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UL CCA model (R18)</w:t>
            </w:r>
          </w:p>
        </w:tc>
        <w:tc>
          <w:tcPr>
            <w:tcW w:w="506" w:type="pct"/>
          </w:tcPr>
          <w:p w14:paraId="57776D07" w14:textId="30F5C4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B9E988F" w14:textId="5F7FAD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E4F78D2" w14:textId="40255E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4269</w:t>
            </w:r>
          </w:p>
        </w:tc>
        <w:tc>
          <w:tcPr>
            <w:tcW w:w="229" w:type="pct"/>
          </w:tcPr>
          <w:p w14:paraId="39DAE61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DB98CA5" w14:textId="749F1D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25567AF" w14:textId="1728FE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177AB4B" w14:textId="1AA5B8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76F34CDC" w14:textId="629445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AE17FA4" w14:textId="77777777" w:rsidTr="008B0214">
        <w:tc>
          <w:tcPr>
            <w:tcW w:w="586" w:type="pct"/>
          </w:tcPr>
          <w:p w14:paraId="22953271" w14:textId="57EA86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R4-2402915</w:t>
            </w:r>
          </w:p>
        </w:tc>
        <w:tc>
          <w:tcPr>
            <w:tcW w:w="1115" w:type="pct"/>
          </w:tcPr>
          <w:p w14:paraId="50BCD392" w14:textId="5B267C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for NR-U TC correction (R16)</w:t>
            </w:r>
          </w:p>
        </w:tc>
        <w:tc>
          <w:tcPr>
            <w:tcW w:w="506" w:type="pct"/>
          </w:tcPr>
          <w:p w14:paraId="770D5C8E" w14:textId="6E7EDA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56A4AF97" w14:textId="13A369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6F12560" w14:textId="7F1B2A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4270</w:t>
            </w:r>
          </w:p>
        </w:tc>
        <w:tc>
          <w:tcPr>
            <w:tcW w:w="229" w:type="pct"/>
          </w:tcPr>
          <w:p w14:paraId="6C338E7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ED6D16" w14:textId="5031EA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F7E9039" w14:textId="260651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56FD37E" w14:textId="5B6A33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1E115B1F" w14:textId="145782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A2D2644" w14:textId="77777777" w:rsidTr="008B0214">
        <w:tc>
          <w:tcPr>
            <w:tcW w:w="586" w:type="pct"/>
          </w:tcPr>
          <w:p w14:paraId="48535F3F" w14:textId="2121DB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R4-2403416</w:t>
            </w:r>
          </w:p>
        </w:tc>
        <w:tc>
          <w:tcPr>
            <w:tcW w:w="1115" w:type="pct"/>
          </w:tcPr>
          <w:p w14:paraId="4179D080" w14:textId="2ADEF0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for NR-U TC correction (R16)</w:t>
            </w:r>
          </w:p>
        </w:tc>
        <w:tc>
          <w:tcPr>
            <w:tcW w:w="506" w:type="pct"/>
          </w:tcPr>
          <w:p w14:paraId="79408574" w14:textId="45C7B9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3B4CB3DE" w14:textId="1A27B1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89D27E4" w14:textId="7FD6CD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4270</w:t>
            </w:r>
          </w:p>
        </w:tc>
        <w:tc>
          <w:tcPr>
            <w:tcW w:w="229" w:type="pct"/>
          </w:tcPr>
          <w:p w14:paraId="100FF9F2" w14:textId="6EA8AAC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FF48185" w14:textId="57ACDF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219A587" w14:textId="1E041C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F0208E" w14:textId="1EC86A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031DD2D0" w14:textId="099C0E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C305C3" w14:textId="77777777" w:rsidTr="008B0214">
        <w:tc>
          <w:tcPr>
            <w:tcW w:w="586" w:type="pct"/>
          </w:tcPr>
          <w:p w14:paraId="5CA399DA" w14:textId="0AC0C7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R4-2402916</w:t>
            </w:r>
          </w:p>
        </w:tc>
        <w:tc>
          <w:tcPr>
            <w:tcW w:w="1115" w:type="pct"/>
          </w:tcPr>
          <w:p w14:paraId="0B5217F1" w14:textId="20ACCC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for NR-U TC correction (R17)</w:t>
            </w:r>
          </w:p>
        </w:tc>
        <w:tc>
          <w:tcPr>
            <w:tcW w:w="506" w:type="pct"/>
          </w:tcPr>
          <w:p w14:paraId="676D208F" w14:textId="20386B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0870E00" w14:textId="2F8D31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8310019" w14:textId="56AB3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4271</w:t>
            </w:r>
          </w:p>
        </w:tc>
        <w:tc>
          <w:tcPr>
            <w:tcW w:w="229" w:type="pct"/>
          </w:tcPr>
          <w:p w14:paraId="4ADDA0B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6B59F5" w14:textId="0067BA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866DECD" w14:textId="2668E9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D7E2D4C" w14:textId="21E037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4C9C99BF" w14:textId="31C783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310B02A" w14:textId="77777777" w:rsidTr="008B0214">
        <w:tc>
          <w:tcPr>
            <w:tcW w:w="586" w:type="pct"/>
          </w:tcPr>
          <w:p w14:paraId="2E4A3D18" w14:textId="12431C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R4-2402917</w:t>
            </w:r>
          </w:p>
        </w:tc>
        <w:tc>
          <w:tcPr>
            <w:tcW w:w="1115" w:type="pct"/>
          </w:tcPr>
          <w:p w14:paraId="71167E55" w14:textId="33BB04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for NR-U TC correction (R18)</w:t>
            </w:r>
          </w:p>
        </w:tc>
        <w:tc>
          <w:tcPr>
            <w:tcW w:w="506" w:type="pct"/>
          </w:tcPr>
          <w:p w14:paraId="06F98110" w14:textId="289C01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CD8F1CB" w14:textId="03E012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19C0CE51" w14:textId="462DEC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4272</w:t>
            </w:r>
          </w:p>
        </w:tc>
        <w:tc>
          <w:tcPr>
            <w:tcW w:w="229" w:type="pct"/>
          </w:tcPr>
          <w:p w14:paraId="14B7BD8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7EF0EE1" w14:textId="6AE44A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91AACF9" w14:textId="53043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F6AA120" w14:textId="63E18C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68B42C34" w14:textId="5ED921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64C0CC3" w14:textId="77777777" w:rsidTr="008B0214">
        <w:tc>
          <w:tcPr>
            <w:tcW w:w="586" w:type="pct"/>
          </w:tcPr>
          <w:p w14:paraId="38A31677" w14:textId="1E925B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R4-2402918</w:t>
            </w:r>
          </w:p>
        </w:tc>
        <w:tc>
          <w:tcPr>
            <w:tcW w:w="1115" w:type="pct"/>
          </w:tcPr>
          <w:p w14:paraId="63A199E3" w14:textId="6FD87B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OCNG modeling for NR-U (R16)</w:t>
            </w:r>
          </w:p>
        </w:tc>
        <w:tc>
          <w:tcPr>
            <w:tcW w:w="506" w:type="pct"/>
          </w:tcPr>
          <w:p w14:paraId="49997E51" w14:textId="5F05AD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08FD600" w14:textId="77CC61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911790B" w14:textId="76D78B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4273</w:t>
            </w:r>
          </w:p>
        </w:tc>
        <w:tc>
          <w:tcPr>
            <w:tcW w:w="229" w:type="pct"/>
          </w:tcPr>
          <w:p w14:paraId="3E5D79E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1B7E9F" w14:textId="4614C1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0D56776" w14:textId="255260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5EF0191" w14:textId="645072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7D1C007F" w14:textId="7D3DA7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064E988" w14:textId="77777777" w:rsidTr="008B0214">
        <w:tc>
          <w:tcPr>
            <w:tcW w:w="586" w:type="pct"/>
          </w:tcPr>
          <w:p w14:paraId="4C0B829B" w14:textId="3A5FA9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R4-2403417</w:t>
            </w:r>
          </w:p>
        </w:tc>
        <w:tc>
          <w:tcPr>
            <w:tcW w:w="1115" w:type="pct"/>
          </w:tcPr>
          <w:p w14:paraId="709E5663" w14:textId="02E701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OCNG modeling for NR-U (R16)</w:t>
            </w:r>
          </w:p>
        </w:tc>
        <w:tc>
          <w:tcPr>
            <w:tcW w:w="506" w:type="pct"/>
          </w:tcPr>
          <w:p w14:paraId="05650B41" w14:textId="733AC0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106D76B0" w14:textId="2FEC26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26EE8A5" w14:textId="11980D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4273</w:t>
            </w:r>
          </w:p>
        </w:tc>
        <w:tc>
          <w:tcPr>
            <w:tcW w:w="229" w:type="pct"/>
          </w:tcPr>
          <w:p w14:paraId="03DFF051" w14:textId="114FF74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112F5E5" w14:textId="43CE99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F701AF3" w14:textId="67F288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C69E10" w14:textId="5E7184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10AAB816" w14:textId="43E78D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033484B0" w14:textId="77777777" w:rsidTr="008B0214">
        <w:tc>
          <w:tcPr>
            <w:tcW w:w="586" w:type="pct"/>
          </w:tcPr>
          <w:p w14:paraId="44A2211B" w14:textId="10D2FD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R4-2402919</w:t>
            </w:r>
          </w:p>
        </w:tc>
        <w:tc>
          <w:tcPr>
            <w:tcW w:w="1115" w:type="pct"/>
          </w:tcPr>
          <w:p w14:paraId="1ADCE307" w14:textId="094C30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OCNG modeling for NR-U (R17)</w:t>
            </w:r>
          </w:p>
        </w:tc>
        <w:tc>
          <w:tcPr>
            <w:tcW w:w="506" w:type="pct"/>
          </w:tcPr>
          <w:p w14:paraId="26FE4256" w14:textId="4AF2E0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034398F7" w14:textId="62A95D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534FE64A" w14:textId="16786B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4274</w:t>
            </w:r>
          </w:p>
        </w:tc>
        <w:tc>
          <w:tcPr>
            <w:tcW w:w="229" w:type="pct"/>
          </w:tcPr>
          <w:p w14:paraId="3B42855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015C81" w14:textId="24CE90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9467FCF" w14:textId="2377D3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0A1CB7D" w14:textId="46E78A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0A088073" w14:textId="3BC31EC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C656272" w14:textId="77777777" w:rsidTr="008B0214">
        <w:tc>
          <w:tcPr>
            <w:tcW w:w="586" w:type="pct"/>
          </w:tcPr>
          <w:p w14:paraId="7B329139" w14:textId="387E9A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R4-2402920</w:t>
            </w:r>
          </w:p>
        </w:tc>
        <w:tc>
          <w:tcPr>
            <w:tcW w:w="1115" w:type="pct"/>
          </w:tcPr>
          <w:p w14:paraId="5DFA2FE4" w14:textId="6BFF36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OCNG modeling for NR-U (R18)</w:t>
            </w:r>
          </w:p>
        </w:tc>
        <w:tc>
          <w:tcPr>
            <w:tcW w:w="506" w:type="pct"/>
          </w:tcPr>
          <w:p w14:paraId="620C2527" w14:textId="38D244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06FA3585" w14:textId="759C60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7E3D574" w14:textId="0B4191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4275</w:t>
            </w:r>
          </w:p>
        </w:tc>
        <w:tc>
          <w:tcPr>
            <w:tcW w:w="229" w:type="pct"/>
          </w:tcPr>
          <w:p w14:paraId="0A80AE7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5B0DCBA" w14:textId="6D6DCE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D107D78" w14:textId="2892B3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CAA63C0" w14:textId="1F020C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1FC179AB" w14:textId="2CA332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6D6BEA82" w14:textId="77777777" w:rsidTr="008B0214">
        <w:tc>
          <w:tcPr>
            <w:tcW w:w="586" w:type="pct"/>
          </w:tcPr>
          <w:p w14:paraId="7825C3F5" w14:textId="601069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R4-2402921</w:t>
            </w:r>
          </w:p>
        </w:tc>
        <w:tc>
          <w:tcPr>
            <w:tcW w:w="1115" w:type="pct"/>
          </w:tcPr>
          <w:p w14:paraId="5BDB861D" w14:textId="70AEF9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(NR_redcap-Perf) Correction CR for RRC re-establishment TCs for RedCap (R18)</w:t>
            </w:r>
          </w:p>
        </w:tc>
        <w:tc>
          <w:tcPr>
            <w:tcW w:w="506" w:type="pct"/>
          </w:tcPr>
          <w:p w14:paraId="0FB4E6F9" w14:textId="039560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2A0D892B" w14:textId="14B56C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453FEA0" w14:textId="0F2166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4276</w:t>
            </w:r>
          </w:p>
        </w:tc>
        <w:tc>
          <w:tcPr>
            <w:tcW w:w="229" w:type="pct"/>
          </w:tcPr>
          <w:p w14:paraId="055C2F5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90258C" w14:textId="0F741C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0FD2DA7" w14:textId="7468E5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BCCFF37" w14:textId="773097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NR_redcap-Perf</w:t>
            </w:r>
          </w:p>
        </w:tc>
        <w:tc>
          <w:tcPr>
            <w:tcW w:w="586" w:type="pct"/>
          </w:tcPr>
          <w:p w14:paraId="5267A684" w14:textId="1E3E75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FBAB5F" w14:textId="77777777" w:rsidTr="008B0214">
        <w:tc>
          <w:tcPr>
            <w:tcW w:w="586" w:type="pct"/>
          </w:tcPr>
          <w:p w14:paraId="09CDE94E" w14:textId="07EA24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R4-2402922</w:t>
            </w:r>
          </w:p>
        </w:tc>
        <w:tc>
          <w:tcPr>
            <w:tcW w:w="1115" w:type="pct"/>
          </w:tcPr>
          <w:p w14:paraId="3B7C00CC" w14:textId="3C86CC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high priority search with eDRX (R17)</w:t>
            </w:r>
          </w:p>
        </w:tc>
        <w:tc>
          <w:tcPr>
            <w:tcW w:w="506" w:type="pct"/>
          </w:tcPr>
          <w:p w14:paraId="1F375313" w14:textId="1A5ED1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87AC5E3" w14:textId="428A18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90661F8" w14:textId="46E3C9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4277</w:t>
            </w:r>
          </w:p>
        </w:tc>
        <w:tc>
          <w:tcPr>
            <w:tcW w:w="229" w:type="pct"/>
          </w:tcPr>
          <w:p w14:paraId="54E92C0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4AE695" w14:textId="2BA8A3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47C9408" w14:textId="7F907B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A47CFB2" w14:textId="64D658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0FF7C2DF" w14:textId="0DFE49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450AAE0F" w14:textId="77777777" w:rsidTr="008B0214">
        <w:tc>
          <w:tcPr>
            <w:tcW w:w="586" w:type="pct"/>
          </w:tcPr>
          <w:p w14:paraId="0D790939" w14:textId="45C460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R4-2402932</w:t>
            </w:r>
          </w:p>
        </w:tc>
        <w:tc>
          <w:tcPr>
            <w:tcW w:w="1115" w:type="pct"/>
          </w:tcPr>
          <w:p w14:paraId="77637FA9" w14:textId="19B1FE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high priority search with eDRX (R17)</w:t>
            </w:r>
          </w:p>
        </w:tc>
        <w:tc>
          <w:tcPr>
            <w:tcW w:w="506" w:type="pct"/>
          </w:tcPr>
          <w:p w14:paraId="3F2570D4" w14:textId="5C6CBF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</w:t>
            </w:r>
          </w:p>
        </w:tc>
        <w:tc>
          <w:tcPr>
            <w:tcW w:w="280" w:type="pct"/>
          </w:tcPr>
          <w:p w14:paraId="1A66475D" w14:textId="52EA06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0CC8629" w14:textId="76FFA0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4277</w:t>
            </w:r>
          </w:p>
        </w:tc>
        <w:tc>
          <w:tcPr>
            <w:tcW w:w="229" w:type="pct"/>
          </w:tcPr>
          <w:p w14:paraId="2143C8C2" w14:textId="47B34B2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079899A" w14:textId="445809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1A0AB98" w14:textId="007E46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BE3A71B" w14:textId="076A8F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478E9C30" w14:textId="1E15B8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C8EDB19" w14:textId="77777777" w:rsidTr="008B0214">
        <w:tc>
          <w:tcPr>
            <w:tcW w:w="586" w:type="pct"/>
          </w:tcPr>
          <w:p w14:paraId="30E58DC9" w14:textId="6F7827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R4-2402923</w:t>
            </w:r>
          </w:p>
        </w:tc>
        <w:tc>
          <w:tcPr>
            <w:tcW w:w="1115" w:type="pct"/>
          </w:tcPr>
          <w:p w14:paraId="717D28B7" w14:textId="6F895B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(NR_redcap-Core) CR on high priority search with eDRX (R18)</w:t>
            </w:r>
          </w:p>
        </w:tc>
        <w:tc>
          <w:tcPr>
            <w:tcW w:w="506" w:type="pct"/>
          </w:tcPr>
          <w:p w14:paraId="698FE65F" w14:textId="0385D2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5085A7F2" w14:textId="3FDDA1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3288DC29" w14:textId="3485D3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4278</w:t>
            </w:r>
          </w:p>
        </w:tc>
        <w:tc>
          <w:tcPr>
            <w:tcW w:w="229" w:type="pct"/>
          </w:tcPr>
          <w:p w14:paraId="4772E44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DACCB18" w14:textId="0CFF2D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8F813E4" w14:textId="3482AC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01FBFD6" w14:textId="140D3D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NR_redcap-Core</w:t>
            </w:r>
          </w:p>
        </w:tc>
        <w:tc>
          <w:tcPr>
            <w:tcW w:w="586" w:type="pct"/>
          </w:tcPr>
          <w:p w14:paraId="4D0F3C73" w14:textId="5AFF94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6ED08A2" w14:textId="77777777" w:rsidTr="008B0214">
        <w:tc>
          <w:tcPr>
            <w:tcW w:w="586" w:type="pct"/>
          </w:tcPr>
          <w:p w14:paraId="53117576" w14:textId="7E7113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R4-2403320</w:t>
            </w:r>
          </w:p>
        </w:tc>
        <w:tc>
          <w:tcPr>
            <w:tcW w:w="1115" w:type="pct"/>
          </w:tcPr>
          <w:p w14:paraId="5FD410BF" w14:textId="53138C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38.133 on Rel-18 HST FR2 RRM performance requirements</w:t>
            </w:r>
          </w:p>
        </w:tc>
        <w:tc>
          <w:tcPr>
            <w:tcW w:w="506" w:type="pct"/>
          </w:tcPr>
          <w:p w14:paraId="65936A44" w14:textId="3009AE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Nokia</w:t>
            </w:r>
          </w:p>
        </w:tc>
        <w:tc>
          <w:tcPr>
            <w:tcW w:w="280" w:type="pct"/>
          </w:tcPr>
          <w:p w14:paraId="6360AEB5" w14:textId="7E7D3D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0F1B4733" w14:textId="259F62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4279</w:t>
            </w:r>
          </w:p>
        </w:tc>
        <w:tc>
          <w:tcPr>
            <w:tcW w:w="229" w:type="pct"/>
          </w:tcPr>
          <w:p w14:paraId="2487232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F5C6EC6" w14:textId="6E823E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129971" w14:textId="15993F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C95531B" w14:textId="3330D5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NR_HST_FR2_enh-Core</w:t>
            </w:r>
          </w:p>
        </w:tc>
        <w:tc>
          <w:tcPr>
            <w:tcW w:w="586" w:type="pct"/>
          </w:tcPr>
          <w:p w14:paraId="57A1D81F" w14:textId="737263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6C651606" w14:textId="77777777" w:rsidTr="008B0214">
        <w:tc>
          <w:tcPr>
            <w:tcW w:w="586" w:type="pct"/>
          </w:tcPr>
          <w:p w14:paraId="402AFCAF" w14:textId="7D0AD1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R4-2403565</w:t>
            </w:r>
          </w:p>
        </w:tc>
        <w:tc>
          <w:tcPr>
            <w:tcW w:w="1115" w:type="pct"/>
          </w:tcPr>
          <w:p w14:paraId="4C2CAA5A" w14:textId="231116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38.133 on core maintenance for Completion of specification support for BWP without restriction in NR</w:t>
            </w:r>
          </w:p>
        </w:tc>
        <w:tc>
          <w:tcPr>
            <w:tcW w:w="506" w:type="pct"/>
          </w:tcPr>
          <w:p w14:paraId="6890244C" w14:textId="618B51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Vodafone, vivo</w:t>
            </w:r>
          </w:p>
        </w:tc>
        <w:tc>
          <w:tcPr>
            <w:tcW w:w="280" w:type="pct"/>
          </w:tcPr>
          <w:p w14:paraId="7CCD5D22" w14:textId="38BAB1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6D7AE646" w14:textId="6D4662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4280</w:t>
            </w:r>
          </w:p>
        </w:tc>
        <w:tc>
          <w:tcPr>
            <w:tcW w:w="229" w:type="pct"/>
          </w:tcPr>
          <w:p w14:paraId="1EE0EE4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214A4C" w14:textId="40433B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62C03CD" w14:textId="6E486B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19AA02B" w14:textId="6B6105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NR_BWP_wor-Core</w:t>
            </w:r>
          </w:p>
        </w:tc>
        <w:tc>
          <w:tcPr>
            <w:tcW w:w="586" w:type="pct"/>
          </w:tcPr>
          <w:p w14:paraId="33FF8383" w14:textId="040E15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EFD5042" w14:textId="77777777" w:rsidTr="008B0214">
        <w:tc>
          <w:tcPr>
            <w:tcW w:w="586" w:type="pct"/>
          </w:tcPr>
          <w:p w14:paraId="790587E4" w14:textId="56FCEC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R4-2403566</w:t>
            </w:r>
          </w:p>
        </w:tc>
        <w:tc>
          <w:tcPr>
            <w:tcW w:w="1115" w:type="pct"/>
          </w:tcPr>
          <w:p w14:paraId="643B3FFE" w14:textId="400B27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core maintenance on intra-band non-collocated EN-DC/NR-CA deployment</w:t>
            </w:r>
          </w:p>
        </w:tc>
        <w:tc>
          <w:tcPr>
            <w:tcW w:w="506" w:type="pct"/>
          </w:tcPr>
          <w:p w14:paraId="5012F161" w14:textId="06FCEA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</w:t>
            </w:r>
          </w:p>
        </w:tc>
        <w:tc>
          <w:tcPr>
            <w:tcW w:w="280" w:type="pct"/>
          </w:tcPr>
          <w:p w14:paraId="01C2E49E" w14:textId="2FAA65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CC934BA" w14:textId="370CAA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4281</w:t>
            </w:r>
          </w:p>
        </w:tc>
        <w:tc>
          <w:tcPr>
            <w:tcW w:w="229" w:type="pct"/>
          </w:tcPr>
          <w:p w14:paraId="3DF8874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26BB3F9" w14:textId="7C01FA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8E41BDD" w14:textId="72F3F3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20DE745" w14:textId="13E041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86" w:type="pct"/>
          </w:tcPr>
          <w:p w14:paraId="4A6E27E5" w14:textId="1D3142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1B81891" w14:textId="77777777" w:rsidTr="008B0214">
        <w:tc>
          <w:tcPr>
            <w:tcW w:w="586" w:type="pct"/>
          </w:tcPr>
          <w:p w14:paraId="25D785AB" w14:textId="5E932D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R4-2403567</w:t>
            </w:r>
          </w:p>
        </w:tc>
        <w:tc>
          <w:tcPr>
            <w:tcW w:w="1115" w:type="pct"/>
          </w:tcPr>
          <w:p w14:paraId="582FB348" w14:textId="4F566A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RRM Core Maintenance for Positioning Enhancement</w:t>
            </w:r>
          </w:p>
        </w:tc>
        <w:tc>
          <w:tcPr>
            <w:tcW w:w="506" w:type="pct"/>
          </w:tcPr>
          <w:p w14:paraId="38FDB9E8" w14:textId="413C51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8D1D092" w14:textId="420107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43B6255" w14:textId="3C87A3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4282</w:t>
            </w:r>
          </w:p>
        </w:tc>
        <w:tc>
          <w:tcPr>
            <w:tcW w:w="229" w:type="pct"/>
          </w:tcPr>
          <w:p w14:paraId="153822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5A0EC50" w14:textId="3AA819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9968976" w14:textId="5DE282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F2449E3" w14:textId="55A697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NR_pos_enh2-Core</w:t>
            </w:r>
          </w:p>
        </w:tc>
        <w:tc>
          <w:tcPr>
            <w:tcW w:w="586" w:type="pct"/>
          </w:tcPr>
          <w:p w14:paraId="7E335105" w14:textId="731305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83D6AD2" w14:textId="77777777" w:rsidTr="008B0214">
        <w:tc>
          <w:tcPr>
            <w:tcW w:w="586" w:type="pct"/>
          </w:tcPr>
          <w:p w14:paraId="3872AA65" w14:textId="1737F1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R4-2403569</w:t>
            </w:r>
          </w:p>
        </w:tc>
        <w:tc>
          <w:tcPr>
            <w:tcW w:w="1115" w:type="pct"/>
          </w:tcPr>
          <w:p w14:paraId="21FFB564" w14:textId="583E54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RRM performance requirements for NR Multi-carrier enhancements</w:t>
            </w:r>
          </w:p>
        </w:tc>
        <w:tc>
          <w:tcPr>
            <w:tcW w:w="506" w:type="pct"/>
          </w:tcPr>
          <w:p w14:paraId="69DE88DB" w14:textId="6A4470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93516FF" w14:textId="5EA498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4BFFB85" w14:textId="6B6D3C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4283</w:t>
            </w:r>
          </w:p>
        </w:tc>
        <w:tc>
          <w:tcPr>
            <w:tcW w:w="229" w:type="pct"/>
          </w:tcPr>
          <w:p w14:paraId="7420F0B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EBF5654" w14:textId="58A48C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5F90AE" w14:textId="3BB64C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63E5DF1" w14:textId="5B9AE6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NR_MC_enh-Perf</w:t>
            </w:r>
          </w:p>
        </w:tc>
        <w:tc>
          <w:tcPr>
            <w:tcW w:w="586" w:type="pct"/>
          </w:tcPr>
          <w:p w14:paraId="31A6D4C6" w14:textId="6095B1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3507585" w14:textId="77777777" w:rsidTr="008B0214">
        <w:tc>
          <w:tcPr>
            <w:tcW w:w="586" w:type="pct"/>
          </w:tcPr>
          <w:p w14:paraId="7FA5F1AB" w14:textId="30B94D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R4-2403570</w:t>
            </w:r>
          </w:p>
        </w:tc>
        <w:tc>
          <w:tcPr>
            <w:tcW w:w="1115" w:type="pct"/>
          </w:tcPr>
          <w:p w14:paraId="1C351A5E" w14:textId="4FD66E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Core maintenance for Further NR mobility enhancements</w:t>
            </w:r>
          </w:p>
        </w:tc>
        <w:tc>
          <w:tcPr>
            <w:tcW w:w="506" w:type="pct"/>
          </w:tcPr>
          <w:p w14:paraId="3C415BB2" w14:textId="704A45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Inc, Apple</w:t>
            </w:r>
          </w:p>
        </w:tc>
        <w:tc>
          <w:tcPr>
            <w:tcW w:w="280" w:type="pct"/>
          </w:tcPr>
          <w:p w14:paraId="32678372" w14:textId="6C5024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82A86B4" w14:textId="599665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4284</w:t>
            </w:r>
          </w:p>
        </w:tc>
        <w:tc>
          <w:tcPr>
            <w:tcW w:w="229" w:type="pct"/>
          </w:tcPr>
          <w:p w14:paraId="227E7C8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7B6E40" w14:textId="79C94E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F418416" w14:textId="3AE23F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F751CFA" w14:textId="14A766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NR_Mob_enh2-Core</w:t>
            </w:r>
          </w:p>
        </w:tc>
        <w:tc>
          <w:tcPr>
            <w:tcW w:w="586" w:type="pct"/>
          </w:tcPr>
          <w:p w14:paraId="5AE58C9E" w14:textId="751BCC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319F0C" w14:textId="77777777" w:rsidTr="008B0214">
        <w:tc>
          <w:tcPr>
            <w:tcW w:w="586" w:type="pct"/>
          </w:tcPr>
          <w:p w14:paraId="78BFE6BC" w14:textId="20AF50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R4-2403571</w:t>
            </w:r>
          </w:p>
        </w:tc>
        <w:tc>
          <w:tcPr>
            <w:tcW w:w="1115" w:type="pct"/>
          </w:tcPr>
          <w:p w14:paraId="7503C330" w14:textId="00A946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Core maintenance for NR Dual TxRx Multi-SIM</w:t>
            </w:r>
          </w:p>
        </w:tc>
        <w:tc>
          <w:tcPr>
            <w:tcW w:w="506" w:type="pct"/>
          </w:tcPr>
          <w:p w14:paraId="2C64033F" w14:textId="78F479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3DD56A4" w14:textId="55DB1E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D518162" w14:textId="522573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4285</w:t>
            </w:r>
          </w:p>
        </w:tc>
        <w:tc>
          <w:tcPr>
            <w:tcW w:w="229" w:type="pct"/>
          </w:tcPr>
          <w:p w14:paraId="2ADD621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A09163A" w14:textId="01C7B4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9A66AF1" w14:textId="655F3E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061580D" w14:textId="11DE88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NR_DualTxRx_MUSIM-Core</w:t>
            </w:r>
          </w:p>
        </w:tc>
        <w:tc>
          <w:tcPr>
            <w:tcW w:w="586" w:type="pct"/>
          </w:tcPr>
          <w:p w14:paraId="517B9C8D" w14:textId="21219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79DCE9C" w14:textId="77777777" w:rsidTr="008B0214">
        <w:tc>
          <w:tcPr>
            <w:tcW w:w="586" w:type="pct"/>
          </w:tcPr>
          <w:p w14:paraId="2CCE476A" w14:textId="3C0BF5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R4-2403572</w:t>
            </w:r>
          </w:p>
        </w:tc>
        <w:tc>
          <w:tcPr>
            <w:tcW w:w="1115" w:type="pct"/>
          </w:tcPr>
          <w:p w14:paraId="00967BBD" w14:textId="31C912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38.133 on RRM requirements for NR NTN enhancement</w:t>
            </w:r>
          </w:p>
        </w:tc>
        <w:tc>
          <w:tcPr>
            <w:tcW w:w="506" w:type="pct"/>
          </w:tcPr>
          <w:p w14:paraId="2815A70D" w14:textId="09D640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1B669B3" w14:textId="7B7A8C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E01E46A" w14:textId="275F6C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4286</w:t>
            </w:r>
          </w:p>
        </w:tc>
        <w:tc>
          <w:tcPr>
            <w:tcW w:w="229" w:type="pct"/>
          </w:tcPr>
          <w:p w14:paraId="19A4735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EA0A0D" w14:textId="12E40D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908411" w14:textId="51E9DC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102756DF" w14:textId="13B93C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503C628E" w14:textId="443FAB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7EBC3A7A" w14:textId="77777777" w:rsidTr="008B0214">
        <w:tc>
          <w:tcPr>
            <w:tcW w:w="586" w:type="pct"/>
          </w:tcPr>
          <w:p w14:paraId="1CD57B52" w14:textId="161C4B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R4-2403574</w:t>
            </w:r>
          </w:p>
        </w:tc>
        <w:tc>
          <w:tcPr>
            <w:tcW w:w="1115" w:type="pct"/>
          </w:tcPr>
          <w:p w14:paraId="44E8AC6A" w14:textId="567973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Core maintenance for Enhanced support of reduced capability NR devices</w:t>
            </w:r>
          </w:p>
        </w:tc>
        <w:tc>
          <w:tcPr>
            <w:tcW w:w="506" w:type="pct"/>
          </w:tcPr>
          <w:p w14:paraId="2D2B3E1E" w14:textId="0C4038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EFAD60B" w14:textId="16C390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27F25956" w14:textId="678522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4287</w:t>
            </w:r>
          </w:p>
        </w:tc>
        <w:tc>
          <w:tcPr>
            <w:tcW w:w="229" w:type="pct"/>
          </w:tcPr>
          <w:p w14:paraId="1759FD1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4FA582" w14:textId="79812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8D6EF9" w14:textId="6B7662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0E7454F" w14:textId="37AA8E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NR_redcap_enh-Core</w:t>
            </w:r>
          </w:p>
        </w:tc>
        <w:tc>
          <w:tcPr>
            <w:tcW w:w="586" w:type="pct"/>
          </w:tcPr>
          <w:p w14:paraId="735AD577" w14:textId="252585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B96BAE" w14:textId="77777777" w:rsidTr="008B0214">
        <w:tc>
          <w:tcPr>
            <w:tcW w:w="586" w:type="pct"/>
          </w:tcPr>
          <w:p w14:paraId="77231B35" w14:textId="5E64C3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R4-2403576</w:t>
            </w:r>
          </w:p>
        </w:tc>
        <w:tc>
          <w:tcPr>
            <w:tcW w:w="1115" w:type="pct"/>
          </w:tcPr>
          <w:p w14:paraId="18D7A5B6" w14:textId="5AB00F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Core maintenance for IoT-NTN enhancements</w:t>
            </w:r>
          </w:p>
        </w:tc>
        <w:tc>
          <w:tcPr>
            <w:tcW w:w="506" w:type="pct"/>
          </w:tcPr>
          <w:p w14:paraId="23FCE87F" w14:textId="2F3C9E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 xml:space="preserve">MediaTek </w:t>
            </w:r>
          </w:p>
        </w:tc>
        <w:tc>
          <w:tcPr>
            <w:tcW w:w="280" w:type="pct"/>
          </w:tcPr>
          <w:p w14:paraId="38701E83" w14:textId="4396F8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404F6148" w14:textId="11D90F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4288</w:t>
            </w:r>
          </w:p>
        </w:tc>
        <w:tc>
          <w:tcPr>
            <w:tcW w:w="229" w:type="pct"/>
          </w:tcPr>
          <w:p w14:paraId="4053CAE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9B6E75" w14:textId="4F38E0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AE97259" w14:textId="540DB4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D46CC4" w14:textId="2CC199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IoT_NTN_enh-Core</w:t>
            </w:r>
          </w:p>
        </w:tc>
        <w:tc>
          <w:tcPr>
            <w:tcW w:w="586" w:type="pct"/>
          </w:tcPr>
          <w:p w14:paraId="485D6A07" w14:textId="1A1DA1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200E6C0" w14:textId="77777777" w:rsidTr="008B0214">
        <w:tc>
          <w:tcPr>
            <w:tcW w:w="586" w:type="pct"/>
          </w:tcPr>
          <w:p w14:paraId="21974296" w14:textId="47A119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R4-2403577</w:t>
            </w:r>
          </w:p>
        </w:tc>
        <w:tc>
          <w:tcPr>
            <w:tcW w:w="1115" w:type="pct"/>
          </w:tcPr>
          <w:p w14:paraId="42E22E30" w14:textId="0A53CE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to TS 38.133 Correction of core requirements for NR ATG</w:t>
            </w:r>
          </w:p>
        </w:tc>
        <w:tc>
          <w:tcPr>
            <w:tcW w:w="506" w:type="pct"/>
          </w:tcPr>
          <w:p w14:paraId="7A12BC07" w14:textId="4C28BB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3BC45B85" w14:textId="519D30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38.133</w:t>
            </w:r>
          </w:p>
        </w:tc>
        <w:tc>
          <w:tcPr>
            <w:tcW w:w="222" w:type="pct"/>
          </w:tcPr>
          <w:p w14:paraId="76F7C445" w14:textId="165E4A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4289</w:t>
            </w:r>
          </w:p>
        </w:tc>
        <w:tc>
          <w:tcPr>
            <w:tcW w:w="229" w:type="pct"/>
          </w:tcPr>
          <w:p w14:paraId="1A318BC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9CCC6FB" w14:textId="3A6F3A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FFA7C07" w14:textId="5816C2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774E14D" w14:textId="7C2275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29F408C3" w14:textId="510795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9133CFD" w14:textId="77777777" w:rsidTr="008B0214">
        <w:tc>
          <w:tcPr>
            <w:tcW w:w="586" w:type="pct"/>
          </w:tcPr>
          <w:p w14:paraId="2B0278F4" w14:textId="121783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R4-2400047</w:t>
            </w:r>
          </w:p>
        </w:tc>
        <w:tc>
          <w:tcPr>
            <w:tcW w:w="1115" w:type="pct"/>
          </w:tcPr>
          <w:p w14:paraId="18E6EFE6" w14:textId="2B269F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(TEI15) Correction for 38.141-1 R15: declaration and table number</w:t>
            </w:r>
          </w:p>
        </w:tc>
        <w:tc>
          <w:tcPr>
            <w:tcW w:w="506" w:type="pct"/>
          </w:tcPr>
          <w:p w14:paraId="6E8E1A6D" w14:textId="03B2FC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C98B990" w14:textId="047EE9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A13ADCA" w14:textId="13E04F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0403</w:t>
            </w:r>
          </w:p>
        </w:tc>
        <w:tc>
          <w:tcPr>
            <w:tcW w:w="229" w:type="pct"/>
          </w:tcPr>
          <w:p w14:paraId="0FFF0E7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DB2DF8" w14:textId="1F5338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617F6027" w14:textId="56B3F9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E98A8EF" w14:textId="516F24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TEI15</w:t>
            </w:r>
          </w:p>
        </w:tc>
        <w:tc>
          <w:tcPr>
            <w:tcW w:w="586" w:type="pct"/>
          </w:tcPr>
          <w:p w14:paraId="7195C0D2" w14:textId="2FD68C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338E9A54" w14:textId="77777777" w:rsidTr="008B0214">
        <w:tc>
          <w:tcPr>
            <w:tcW w:w="586" w:type="pct"/>
          </w:tcPr>
          <w:p w14:paraId="29B25426" w14:textId="00C358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R4-2400048</w:t>
            </w:r>
          </w:p>
        </w:tc>
        <w:tc>
          <w:tcPr>
            <w:tcW w:w="1115" w:type="pct"/>
          </w:tcPr>
          <w:p w14:paraId="3953103E" w14:textId="6133FF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(TEI15) Correction for 38.141-1 R16: declaration and table number</w:t>
            </w:r>
          </w:p>
        </w:tc>
        <w:tc>
          <w:tcPr>
            <w:tcW w:w="506" w:type="pct"/>
          </w:tcPr>
          <w:p w14:paraId="42A2FD94" w14:textId="22D06D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01E6F58E" w14:textId="30FA81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1466F373" w14:textId="15372C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0404</w:t>
            </w:r>
          </w:p>
        </w:tc>
        <w:tc>
          <w:tcPr>
            <w:tcW w:w="229" w:type="pct"/>
          </w:tcPr>
          <w:p w14:paraId="4C96325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916CB04" w14:textId="00ACEF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A7718E4" w14:textId="05692E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602C4C3" w14:textId="2F2B42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TEI15</w:t>
            </w:r>
          </w:p>
        </w:tc>
        <w:tc>
          <w:tcPr>
            <w:tcW w:w="586" w:type="pct"/>
          </w:tcPr>
          <w:p w14:paraId="33432FD4" w14:textId="29936F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4300742D" w14:textId="77777777" w:rsidTr="008B0214">
        <w:tc>
          <w:tcPr>
            <w:tcW w:w="586" w:type="pct"/>
          </w:tcPr>
          <w:p w14:paraId="04B0F1BC" w14:textId="0375B4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R4-2400049</w:t>
            </w:r>
          </w:p>
        </w:tc>
        <w:tc>
          <w:tcPr>
            <w:tcW w:w="1115" w:type="pct"/>
          </w:tcPr>
          <w:p w14:paraId="13365E17" w14:textId="55A79B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(TEI15) Correction for 38.141-1 R17: declaration and table number</w:t>
            </w:r>
          </w:p>
        </w:tc>
        <w:tc>
          <w:tcPr>
            <w:tcW w:w="506" w:type="pct"/>
          </w:tcPr>
          <w:p w14:paraId="27C452F4" w14:textId="1A1035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31AF0FC4" w14:textId="7AD8B4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23FCA3BA" w14:textId="6697CF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0405</w:t>
            </w:r>
          </w:p>
        </w:tc>
        <w:tc>
          <w:tcPr>
            <w:tcW w:w="229" w:type="pct"/>
          </w:tcPr>
          <w:p w14:paraId="2E21E20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4E8D6A5" w14:textId="6908D0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37F694F" w14:textId="123AB9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9F7CEB8" w14:textId="71F1A4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TEI15</w:t>
            </w:r>
          </w:p>
        </w:tc>
        <w:tc>
          <w:tcPr>
            <w:tcW w:w="586" w:type="pct"/>
          </w:tcPr>
          <w:p w14:paraId="12C24C94" w14:textId="5E4AF6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0FB563A" w14:textId="77777777" w:rsidTr="008B0214">
        <w:tc>
          <w:tcPr>
            <w:tcW w:w="586" w:type="pct"/>
          </w:tcPr>
          <w:p w14:paraId="47D4FF81" w14:textId="15279D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R4-2403020</w:t>
            </w:r>
          </w:p>
        </w:tc>
        <w:tc>
          <w:tcPr>
            <w:tcW w:w="1115" w:type="pct"/>
          </w:tcPr>
          <w:p w14:paraId="515AC99C" w14:textId="2BBEF0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for 38.141-1 R17: declaration and table number</w:t>
            </w:r>
          </w:p>
        </w:tc>
        <w:tc>
          <w:tcPr>
            <w:tcW w:w="506" w:type="pct"/>
          </w:tcPr>
          <w:p w14:paraId="22F54608" w14:textId="570DEC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368C6B03" w14:textId="4C4599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43F21E38" w14:textId="251815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0405</w:t>
            </w:r>
          </w:p>
        </w:tc>
        <w:tc>
          <w:tcPr>
            <w:tcW w:w="229" w:type="pct"/>
          </w:tcPr>
          <w:p w14:paraId="3A7E12CD" w14:textId="2804E98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1A40EC1" w14:textId="5F801C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DD6B224" w14:textId="50D1BA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07CF97B" w14:textId="18EFB1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257B9477" w14:textId="3E76B7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9EE7647" w14:textId="77777777" w:rsidTr="008B0214">
        <w:tc>
          <w:tcPr>
            <w:tcW w:w="586" w:type="pct"/>
          </w:tcPr>
          <w:p w14:paraId="3610BCBA" w14:textId="6C3C32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R4-2400050</w:t>
            </w:r>
          </w:p>
        </w:tc>
        <w:tc>
          <w:tcPr>
            <w:tcW w:w="1115" w:type="pct"/>
          </w:tcPr>
          <w:p w14:paraId="3B24FCCB" w14:textId="5C5E8F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(NR_newRAT-Perf) Correction for 38.141-1 R18: declaration and table number</w:t>
            </w:r>
          </w:p>
        </w:tc>
        <w:tc>
          <w:tcPr>
            <w:tcW w:w="506" w:type="pct"/>
          </w:tcPr>
          <w:p w14:paraId="1502CDB1" w14:textId="32A25B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2799BFE4" w14:textId="19A135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0635755" w14:textId="588E7A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0406</w:t>
            </w:r>
          </w:p>
        </w:tc>
        <w:tc>
          <w:tcPr>
            <w:tcW w:w="229" w:type="pct"/>
          </w:tcPr>
          <w:p w14:paraId="0E1A38F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0904F9" w14:textId="6D098A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108DBD" w14:textId="22235D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E1A57DC" w14:textId="41B468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03A988B7" w14:textId="410E4F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6A4CEDF" w14:textId="77777777" w:rsidTr="008B0214">
        <w:tc>
          <w:tcPr>
            <w:tcW w:w="586" w:type="pct"/>
          </w:tcPr>
          <w:p w14:paraId="63FD830E" w14:textId="2BA137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R4-2400052</w:t>
            </w:r>
          </w:p>
        </w:tc>
        <w:tc>
          <w:tcPr>
            <w:tcW w:w="1115" w:type="pct"/>
          </w:tcPr>
          <w:p w14:paraId="0F99A0DB" w14:textId="62EB3C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ATG conformance test for TS 38.141-1</w:t>
            </w:r>
          </w:p>
        </w:tc>
        <w:tc>
          <w:tcPr>
            <w:tcW w:w="506" w:type="pct"/>
          </w:tcPr>
          <w:p w14:paraId="13BCB333" w14:textId="7586F1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CATT, Huawei, ZTE, CMCC</w:t>
            </w:r>
          </w:p>
        </w:tc>
        <w:tc>
          <w:tcPr>
            <w:tcW w:w="280" w:type="pct"/>
          </w:tcPr>
          <w:p w14:paraId="49336380" w14:textId="54EB0A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37CF346" w14:textId="57FBAC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0407</w:t>
            </w:r>
          </w:p>
        </w:tc>
        <w:tc>
          <w:tcPr>
            <w:tcW w:w="229" w:type="pct"/>
          </w:tcPr>
          <w:p w14:paraId="7B8DB31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61CAACA" w14:textId="6D0707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D0BFA8" w14:textId="41C1B0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7555352" w14:textId="3E93CD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0F6A289D" w14:textId="474E45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85D061" w14:textId="77777777" w:rsidTr="008B0214">
        <w:tc>
          <w:tcPr>
            <w:tcW w:w="586" w:type="pct"/>
          </w:tcPr>
          <w:p w14:paraId="71D700A4" w14:textId="6A97D2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R4-2400678</w:t>
            </w:r>
          </w:p>
        </w:tc>
        <w:tc>
          <w:tcPr>
            <w:tcW w:w="1115" w:type="pct"/>
          </w:tcPr>
          <w:p w14:paraId="6040779B" w14:textId="5D6170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to TS 38.141-1 on corrections of measurement uncertainties, test tolerances and requirements for bands n46, n96 and n102</w:t>
            </w:r>
          </w:p>
        </w:tc>
        <w:tc>
          <w:tcPr>
            <w:tcW w:w="506" w:type="pct"/>
          </w:tcPr>
          <w:p w14:paraId="24396208" w14:textId="7E37C1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87295E3" w14:textId="3C1271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EECFC28" w14:textId="2A9BCC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0408</w:t>
            </w:r>
          </w:p>
        </w:tc>
        <w:tc>
          <w:tcPr>
            <w:tcW w:w="229" w:type="pct"/>
          </w:tcPr>
          <w:p w14:paraId="14926A7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0A37B5" w14:textId="35FC4C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307FF9C" w14:textId="2B156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4E5C9E1" w14:textId="6FB5B7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0E7E9E26" w14:textId="29407E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9BC410F" w14:textId="77777777" w:rsidTr="008B0214">
        <w:tc>
          <w:tcPr>
            <w:tcW w:w="586" w:type="pct"/>
          </w:tcPr>
          <w:p w14:paraId="25A82F04" w14:textId="66189E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R4-2403024</w:t>
            </w:r>
          </w:p>
        </w:tc>
        <w:tc>
          <w:tcPr>
            <w:tcW w:w="1115" w:type="pct"/>
          </w:tcPr>
          <w:p w14:paraId="40206E51" w14:textId="59924F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to TS 38.141-1 on corrections of measurement uncertainties, test tolerances and requirements for bands n46 and n96</w:t>
            </w:r>
          </w:p>
        </w:tc>
        <w:tc>
          <w:tcPr>
            <w:tcW w:w="506" w:type="pct"/>
          </w:tcPr>
          <w:p w14:paraId="3734E64E" w14:textId="5CEED7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373FFC1" w14:textId="51C28B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1427322F" w14:textId="2F7194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0408</w:t>
            </w:r>
          </w:p>
        </w:tc>
        <w:tc>
          <w:tcPr>
            <w:tcW w:w="229" w:type="pct"/>
          </w:tcPr>
          <w:p w14:paraId="3EBCE8DA" w14:textId="335F41C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03DBA60" w14:textId="686C05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B23E426" w14:textId="130D8A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AF42F3D" w14:textId="0988E2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04C52229" w14:textId="635C46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9256F05" w14:textId="77777777" w:rsidTr="008B0214">
        <w:tc>
          <w:tcPr>
            <w:tcW w:w="586" w:type="pct"/>
          </w:tcPr>
          <w:p w14:paraId="3EAA7F4E" w14:textId="0C20F3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R4-2400679</w:t>
            </w:r>
          </w:p>
        </w:tc>
        <w:tc>
          <w:tcPr>
            <w:tcW w:w="1115" w:type="pct"/>
          </w:tcPr>
          <w:p w14:paraId="2DE2A443" w14:textId="67238F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to TS 38.141-1 on corrections of measurement uncertainties, test tolerances and requirements for bands n46, n96 and n102</w:t>
            </w:r>
          </w:p>
        </w:tc>
        <w:tc>
          <w:tcPr>
            <w:tcW w:w="506" w:type="pct"/>
          </w:tcPr>
          <w:p w14:paraId="6AC45868" w14:textId="5A39350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9808538" w14:textId="5FB4FC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22837D5A" w14:textId="3D57FB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0409</w:t>
            </w:r>
          </w:p>
        </w:tc>
        <w:tc>
          <w:tcPr>
            <w:tcW w:w="229" w:type="pct"/>
          </w:tcPr>
          <w:p w14:paraId="296CAE8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97039CC" w14:textId="735FAF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1662F42" w14:textId="38D172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82FE33F" w14:textId="561E8D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602DD3DB" w14:textId="6D26FD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F45D186" w14:textId="77777777" w:rsidTr="008B0214">
        <w:tc>
          <w:tcPr>
            <w:tcW w:w="586" w:type="pct"/>
          </w:tcPr>
          <w:p w14:paraId="28CB1270" w14:textId="348407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R4-2403025</w:t>
            </w:r>
          </w:p>
        </w:tc>
        <w:tc>
          <w:tcPr>
            <w:tcW w:w="1115" w:type="pct"/>
          </w:tcPr>
          <w:p w14:paraId="118F09B0" w14:textId="481AE3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to TS 38.141-1 on corrections of measurement uncertainties, test tolerances and requirements for bands n46, n96 and n102</w:t>
            </w:r>
          </w:p>
        </w:tc>
        <w:tc>
          <w:tcPr>
            <w:tcW w:w="506" w:type="pct"/>
          </w:tcPr>
          <w:p w14:paraId="377364DA" w14:textId="4A9013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0F0D6B6" w14:textId="1442B3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1269E3F4" w14:textId="5DF930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0409</w:t>
            </w:r>
          </w:p>
        </w:tc>
        <w:tc>
          <w:tcPr>
            <w:tcW w:w="229" w:type="pct"/>
          </w:tcPr>
          <w:p w14:paraId="035AC755" w14:textId="3BB8BF6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C9DCA7D" w14:textId="3993A2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C6E099B" w14:textId="6FD162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473643E" w14:textId="4EB62A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59D94556" w14:textId="3D94BE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BC6DBA" w14:textId="77777777" w:rsidTr="008B0214">
        <w:tc>
          <w:tcPr>
            <w:tcW w:w="586" w:type="pct"/>
          </w:tcPr>
          <w:p w14:paraId="2AD6F79E" w14:textId="68CA44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R4-2400680</w:t>
            </w:r>
          </w:p>
        </w:tc>
        <w:tc>
          <w:tcPr>
            <w:tcW w:w="1115" w:type="pct"/>
          </w:tcPr>
          <w:p w14:paraId="13E62AF0" w14:textId="32A927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(NR_unlic-Perf) CR to TS 38.141-1 on corrections of measurement uncertainties, test tolerances and requirements for bands n46, n96 and n102</w:t>
            </w:r>
          </w:p>
        </w:tc>
        <w:tc>
          <w:tcPr>
            <w:tcW w:w="506" w:type="pct"/>
          </w:tcPr>
          <w:p w14:paraId="0009F80E" w14:textId="1E5411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97DF3C6" w14:textId="1A27A5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0FFDBFBC" w14:textId="7E0F02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0410</w:t>
            </w:r>
          </w:p>
        </w:tc>
        <w:tc>
          <w:tcPr>
            <w:tcW w:w="229" w:type="pct"/>
          </w:tcPr>
          <w:p w14:paraId="14B1576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272AC00" w14:textId="20F03D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43D82BE" w14:textId="3B67C3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6CD7556" w14:textId="16C71B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NR_unlic-Perf</w:t>
            </w:r>
          </w:p>
        </w:tc>
        <w:tc>
          <w:tcPr>
            <w:tcW w:w="586" w:type="pct"/>
          </w:tcPr>
          <w:p w14:paraId="031B3492" w14:textId="6F88E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1158219" w14:textId="77777777" w:rsidTr="008B0214">
        <w:tc>
          <w:tcPr>
            <w:tcW w:w="586" w:type="pct"/>
          </w:tcPr>
          <w:p w14:paraId="4C6C82D3" w14:textId="312CA4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R4-2400685</w:t>
            </w:r>
          </w:p>
        </w:tc>
        <w:tc>
          <w:tcPr>
            <w:tcW w:w="1115" w:type="pct"/>
          </w:tcPr>
          <w:p w14:paraId="79E3C020" w14:textId="18B129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(NR_RAIL_EU_900MHz-Perf) CR to TS 38.141-1 on additional unwanted emission limits for band n100</w:t>
            </w:r>
          </w:p>
        </w:tc>
        <w:tc>
          <w:tcPr>
            <w:tcW w:w="506" w:type="pct"/>
          </w:tcPr>
          <w:p w14:paraId="314E85E9" w14:textId="5F9065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2C73FFE8" w14:textId="418D0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792D2CF6" w14:textId="5A9932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0411</w:t>
            </w:r>
          </w:p>
        </w:tc>
        <w:tc>
          <w:tcPr>
            <w:tcW w:w="229" w:type="pct"/>
          </w:tcPr>
          <w:p w14:paraId="5522D6B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944CB4" w14:textId="422849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84F5288" w14:textId="1E9719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1E0DA3" w14:textId="25C475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</w:t>
            </w:r>
          </w:p>
        </w:tc>
        <w:tc>
          <w:tcPr>
            <w:tcW w:w="586" w:type="pct"/>
          </w:tcPr>
          <w:p w14:paraId="59FE0513" w14:textId="7CE089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471FB4D" w14:textId="77777777" w:rsidTr="008B0214">
        <w:tc>
          <w:tcPr>
            <w:tcW w:w="586" w:type="pct"/>
          </w:tcPr>
          <w:p w14:paraId="312D2189" w14:textId="23C26D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R4-2400686</w:t>
            </w:r>
          </w:p>
        </w:tc>
        <w:tc>
          <w:tcPr>
            <w:tcW w:w="1115" w:type="pct"/>
          </w:tcPr>
          <w:p w14:paraId="2B6C424A" w14:textId="74ECA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(NR_RAIL_EU_900MHz-Perf) CR to TS 38.141-1 on additional unwanted emission limits for band n100</w:t>
            </w:r>
          </w:p>
        </w:tc>
        <w:tc>
          <w:tcPr>
            <w:tcW w:w="506" w:type="pct"/>
          </w:tcPr>
          <w:p w14:paraId="7337C93A" w14:textId="35ECFA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E2FA6B0" w14:textId="5F5C44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451A8814" w14:textId="71C1CD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0412</w:t>
            </w:r>
          </w:p>
        </w:tc>
        <w:tc>
          <w:tcPr>
            <w:tcW w:w="229" w:type="pct"/>
          </w:tcPr>
          <w:p w14:paraId="25E32E7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779BAAF" w14:textId="32E709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3FB9B4D" w14:textId="645271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8196A3" w14:textId="49EAE6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</w:t>
            </w:r>
          </w:p>
        </w:tc>
        <w:tc>
          <w:tcPr>
            <w:tcW w:w="586" w:type="pct"/>
          </w:tcPr>
          <w:p w14:paraId="447CD7DC" w14:textId="53979B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8263C96" w14:textId="77777777" w:rsidTr="008B0214">
        <w:tc>
          <w:tcPr>
            <w:tcW w:w="586" w:type="pct"/>
          </w:tcPr>
          <w:p w14:paraId="02142EEF" w14:textId="4DEF31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R4-2400689</w:t>
            </w:r>
          </w:p>
        </w:tc>
        <w:tc>
          <w:tcPr>
            <w:tcW w:w="1115" w:type="pct"/>
          </w:tcPr>
          <w:p w14:paraId="5B593667" w14:textId="6C3931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38.141-1 on introduction of 3 MHz channel bandwidth</w:t>
            </w:r>
          </w:p>
        </w:tc>
        <w:tc>
          <w:tcPr>
            <w:tcW w:w="506" w:type="pct"/>
          </w:tcPr>
          <w:p w14:paraId="0888FFDF" w14:textId="6934EE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ZTE Corporation, Ericsson, Huawei</w:t>
            </w:r>
          </w:p>
        </w:tc>
        <w:tc>
          <w:tcPr>
            <w:tcW w:w="280" w:type="pct"/>
          </w:tcPr>
          <w:p w14:paraId="0ACCCF34" w14:textId="2EA422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E35B26A" w14:textId="69CB82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0413</w:t>
            </w:r>
          </w:p>
        </w:tc>
        <w:tc>
          <w:tcPr>
            <w:tcW w:w="229" w:type="pct"/>
          </w:tcPr>
          <w:p w14:paraId="1D0A730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4EB0026" w14:textId="3F5597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6718547" w14:textId="51AEA2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C12B59B" w14:textId="33AFB1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86" w:type="pct"/>
          </w:tcPr>
          <w:p w14:paraId="34CDD9B8" w14:textId="762EFE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5C88B04" w14:textId="77777777" w:rsidTr="008B0214">
        <w:tc>
          <w:tcPr>
            <w:tcW w:w="586" w:type="pct"/>
          </w:tcPr>
          <w:p w14:paraId="7FDCEAE7" w14:textId="298A1E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R4-2402983</w:t>
            </w:r>
          </w:p>
        </w:tc>
        <w:tc>
          <w:tcPr>
            <w:tcW w:w="1115" w:type="pct"/>
          </w:tcPr>
          <w:p w14:paraId="592C98C7" w14:textId="32BE0C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to TS 38.141-1 on introduction of 3 MHz channel bandwidth</w:t>
            </w:r>
          </w:p>
        </w:tc>
        <w:tc>
          <w:tcPr>
            <w:tcW w:w="506" w:type="pct"/>
          </w:tcPr>
          <w:p w14:paraId="1EEDE3AF" w14:textId="3FFBCA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Bell, ZTE Corporation, Ericsson, Huawei, NEC</w:t>
            </w:r>
          </w:p>
        </w:tc>
        <w:tc>
          <w:tcPr>
            <w:tcW w:w="280" w:type="pct"/>
          </w:tcPr>
          <w:p w14:paraId="27447ECD" w14:textId="398F16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09C14A3B" w14:textId="415ECF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0413</w:t>
            </w:r>
          </w:p>
        </w:tc>
        <w:tc>
          <w:tcPr>
            <w:tcW w:w="229" w:type="pct"/>
          </w:tcPr>
          <w:p w14:paraId="57495F0C" w14:textId="6D42485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4D0303E" w14:textId="22DDB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1D78F0B" w14:textId="2F970E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5976EA4" w14:textId="5110E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86" w:type="pct"/>
          </w:tcPr>
          <w:p w14:paraId="0D7C54A9" w14:textId="101173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081931C" w14:textId="77777777" w:rsidTr="008B0214">
        <w:tc>
          <w:tcPr>
            <w:tcW w:w="586" w:type="pct"/>
          </w:tcPr>
          <w:p w14:paraId="75319D7A" w14:textId="55F550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R4-2400844</w:t>
            </w:r>
          </w:p>
        </w:tc>
        <w:tc>
          <w:tcPr>
            <w:tcW w:w="1115" w:type="pct"/>
          </w:tcPr>
          <w:p w14:paraId="0B73361A" w14:textId="3F1A07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(NR_ATG-Perf) BigCR to TS 38.141-1 Introduction of demodulation performance requirements for NR ATG BS</w:t>
            </w:r>
          </w:p>
        </w:tc>
        <w:tc>
          <w:tcPr>
            <w:tcW w:w="506" w:type="pct"/>
          </w:tcPr>
          <w:p w14:paraId="5DEF42C2" w14:textId="649EF7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3EE0F8F9" w14:textId="419314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7BC42E5" w14:textId="4298BC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0414</w:t>
            </w:r>
          </w:p>
        </w:tc>
        <w:tc>
          <w:tcPr>
            <w:tcW w:w="229" w:type="pct"/>
          </w:tcPr>
          <w:p w14:paraId="6C5F2E3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7E05AC" w14:textId="788AE4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FAC68C7" w14:textId="0359EC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43C9D91" w14:textId="2BC677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6475A681" w14:textId="77D9CA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8733154" w14:textId="77777777" w:rsidTr="008B0214">
        <w:tc>
          <w:tcPr>
            <w:tcW w:w="586" w:type="pct"/>
          </w:tcPr>
          <w:p w14:paraId="116DB214" w14:textId="06383A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R4-2401291</w:t>
            </w:r>
          </w:p>
        </w:tc>
        <w:tc>
          <w:tcPr>
            <w:tcW w:w="1115" w:type="pct"/>
          </w:tcPr>
          <w:p w14:paraId="385571DF" w14:textId="3634E2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Tx intermodulation requirements in band n79</w:t>
            </w:r>
          </w:p>
        </w:tc>
        <w:tc>
          <w:tcPr>
            <w:tcW w:w="506" w:type="pct"/>
          </w:tcPr>
          <w:p w14:paraId="40FE523A" w14:textId="25D3D8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77A54938" w14:textId="4B13DF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1AF6D47E" w14:textId="547168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0415</w:t>
            </w:r>
          </w:p>
        </w:tc>
        <w:tc>
          <w:tcPr>
            <w:tcW w:w="229" w:type="pct"/>
          </w:tcPr>
          <w:p w14:paraId="0A42B60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4DCC43" w14:textId="1DC0B3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FA1F624" w14:textId="04B070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6C87B6" w14:textId="7FE753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059F39A5" w14:textId="687A9D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6A9871B" w14:textId="77777777" w:rsidTr="008B0214">
        <w:tc>
          <w:tcPr>
            <w:tcW w:w="586" w:type="pct"/>
          </w:tcPr>
          <w:p w14:paraId="36D2394F" w14:textId="40B107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R4-2402129</w:t>
            </w:r>
          </w:p>
        </w:tc>
        <w:tc>
          <w:tcPr>
            <w:tcW w:w="1115" w:type="pct"/>
          </w:tcPr>
          <w:p w14:paraId="39ED60D2" w14:textId="62685B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38.141-1: clarification on requirements for BS capable of multi-band operation</w:t>
            </w:r>
          </w:p>
        </w:tc>
        <w:tc>
          <w:tcPr>
            <w:tcW w:w="506" w:type="pct"/>
          </w:tcPr>
          <w:p w14:paraId="62A818F3" w14:textId="5883BA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5D2191D" w14:textId="50974B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481A4A85" w14:textId="57371B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0416</w:t>
            </w:r>
          </w:p>
        </w:tc>
        <w:tc>
          <w:tcPr>
            <w:tcW w:w="229" w:type="pct"/>
          </w:tcPr>
          <w:p w14:paraId="33A9BA1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155D6A9" w14:textId="7828CB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518C8FE" w14:textId="501BD6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2E38992" w14:textId="57061D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2E2182F4" w14:textId="209492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80BA181" w14:textId="77777777" w:rsidTr="008B0214">
        <w:tc>
          <w:tcPr>
            <w:tcW w:w="586" w:type="pct"/>
          </w:tcPr>
          <w:p w14:paraId="5BDD79E1" w14:textId="413F7B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R4-2403032</w:t>
            </w:r>
          </w:p>
        </w:tc>
        <w:tc>
          <w:tcPr>
            <w:tcW w:w="1115" w:type="pct"/>
          </w:tcPr>
          <w:p w14:paraId="5A99A359" w14:textId="3B80FC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38.141-1: clarification on requirements for BS capable of multi-band operation</w:t>
            </w:r>
          </w:p>
        </w:tc>
        <w:tc>
          <w:tcPr>
            <w:tcW w:w="506" w:type="pct"/>
          </w:tcPr>
          <w:p w14:paraId="531C7BC7" w14:textId="5E665A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6C55118" w14:textId="17BC54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AC4CA5A" w14:textId="2F0C2B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0416</w:t>
            </w:r>
          </w:p>
        </w:tc>
        <w:tc>
          <w:tcPr>
            <w:tcW w:w="229" w:type="pct"/>
          </w:tcPr>
          <w:p w14:paraId="4A93C738" w14:textId="00E35C5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24E9818" w14:textId="2D5A2A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C2DA803" w14:textId="7714DA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E934605" w14:textId="7604F9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32F1F9DF" w14:textId="37D5B0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D0374CE" w14:textId="77777777" w:rsidTr="008B0214">
        <w:tc>
          <w:tcPr>
            <w:tcW w:w="586" w:type="pct"/>
          </w:tcPr>
          <w:p w14:paraId="6448C096" w14:textId="48A4C9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R4-2402130</w:t>
            </w:r>
          </w:p>
        </w:tc>
        <w:tc>
          <w:tcPr>
            <w:tcW w:w="1115" w:type="pct"/>
          </w:tcPr>
          <w:p w14:paraId="56111887" w14:textId="74C18C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38.141-1: clarification on requirements for BS capable of multi-band operation</w:t>
            </w:r>
          </w:p>
        </w:tc>
        <w:tc>
          <w:tcPr>
            <w:tcW w:w="506" w:type="pct"/>
          </w:tcPr>
          <w:p w14:paraId="68E6CB4E" w14:textId="40342A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9126E7C" w14:textId="2C499D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325949D" w14:textId="1F3C88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0417</w:t>
            </w:r>
          </w:p>
        </w:tc>
        <w:tc>
          <w:tcPr>
            <w:tcW w:w="229" w:type="pct"/>
          </w:tcPr>
          <w:p w14:paraId="63C337C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33ED675" w14:textId="703F3D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CB61D33" w14:textId="4529CC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18AE712" w14:textId="6FA588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28CF8A90" w14:textId="3C6399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88561E" w14:textId="77777777" w:rsidTr="008B0214">
        <w:tc>
          <w:tcPr>
            <w:tcW w:w="586" w:type="pct"/>
          </w:tcPr>
          <w:p w14:paraId="2C60FD95" w14:textId="1F5C75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R4-2402131</w:t>
            </w:r>
          </w:p>
        </w:tc>
        <w:tc>
          <w:tcPr>
            <w:tcW w:w="1115" w:type="pct"/>
          </w:tcPr>
          <w:p w14:paraId="1FED1A7E" w14:textId="3921BB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(MB_MSR_RF) CR to 38.141-1: clarification on requirements for BS capable of multi-band operation</w:t>
            </w:r>
          </w:p>
        </w:tc>
        <w:tc>
          <w:tcPr>
            <w:tcW w:w="506" w:type="pct"/>
          </w:tcPr>
          <w:p w14:paraId="661E13AF" w14:textId="5E13DA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AE61E75" w14:textId="3AA94C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92B27F9" w14:textId="0BE017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0418</w:t>
            </w:r>
          </w:p>
        </w:tc>
        <w:tc>
          <w:tcPr>
            <w:tcW w:w="229" w:type="pct"/>
          </w:tcPr>
          <w:p w14:paraId="67A9618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80EA133" w14:textId="2EDF92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44B0DBA" w14:textId="51F2CCE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E5A5723" w14:textId="6AAB54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MB_MSR_RF</w:t>
            </w:r>
          </w:p>
        </w:tc>
        <w:tc>
          <w:tcPr>
            <w:tcW w:w="586" w:type="pct"/>
          </w:tcPr>
          <w:p w14:paraId="0ACDA6E5" w14:textId="49DBF8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31F0F1A" w14:textId="77777777" w:rsidTr="008B0214">
        <w:tc>
          <w:tcPr>
            <w:tcW w:w="586" w:type="pct"/>
          </w:tcPr>
          <w:p w14:paraId="539DD2B3" w14:textId="299302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R4-2402286</w:t>
            </w:r>
          </w:p>
        </w:tc>
        <w:tc>
          <w:tcPr>
            <w:tcW w:w="1115" w:type="pct"/>
          </w:tcPr>
          <w:p w14:paraId="68A8FF08" w14:textId="07E43D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38.141-1: Correction on transmitter intermodulation additional requirements (Rel-15)</w:t>
            </w:r>
          </w:p>
        </w:tc>
        <w:tc>
          <w:tcPr>
            <w:tcW w:w="506" w:type="pct"/>
          </w:tcPr>
          <w:p w14:paraId="364CC63A" w14:textId="5A2882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3A5D5D43" w14:textId="5F1B3E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2ACFA40A" w14:textId="33480A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0419</w:t>
            </w:r>
          </w:p>
        </w:tc>
        <w:tc>
          <w:tcPr>
            <w:tcW w:w="229" w:type="pct"/>
          </w:tcPr>
          <w:p w14:paraId="7AD4DF2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3820554" w14:textId="6DB7F1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Rel-15</w:t>
            </w:r>
          </w:p>
        </w:tc>
        <w:tc>
          <w:tcPr>
            <w:tcW w:w="215" w:type="pct"/>
          </w:tcPr>
          <w:p w14:paraId="3E1354D6" w14:textId="44C0DF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AA701C" w14:textId="3654ED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539B97E5" w14:textId="73178B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B8BBF12" w14:textId="77777777" w:rsidTr="008B0214">
        <w:tc>
          <w:tcPr>
            <w:tcW w:w="586" w:type="pct"/>
          </w:tcPr>
          <w:p w14:paraId="3D5D12A9" w14:textId="1B2E0D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R4-2402287</w:t>
            </w:r>
          </w:p>
        </w:tc>
        <w:tc>
          <w:tcPr>
            <w:tcW w:w="1115" w:type="pct"/>
          </w:tcPr>
          <w:p w14:paraId="36A1BBF4" w14:textId="50CB99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38.141-1: Correction on transmitter intermodulation additional requirements (Rel-16)</w:t>
            </w:r>
          </w:p>
        </w:tc>
        <w:tc>
          <w:tcPr>
            <w:tcW w:w="506" w:type="pct"/>
          </w:tcPr>
          <w:p w14:paraId="75B46251" w14:textId="2DD7CE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242CC619" w14:textId="4B2BF2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4B86C8B" w14:textId="6FF7CD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0420</w:t>
            </w:r>
          </w:p>
        </w:tc>
        <w:tc>
          <w:tcPr>
            <w:tcW w:w="229" w:type="pct"/>
          </w:tcPr>
          <w:p w14:paraId="12290A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B951EA8" w14:textId="109721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2C5F6D6" w14:textId="10DDB7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F9B477B" w14:textId="24C3D7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33122E6C" w14:textId="082552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442399F" w14:textId="77777777" w:rsidTr="008B0214">
        <w:tc>
          <w:tcPr>
            <w:tcW w:w="586" w:type="pct"/>
          </w:tcPr>
          <w:p w14:paraId="10ED80A7" w14:textId="7BA935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R4-2402288</w:t>
            </w:r>
          </w:p>
        </w:tc>
        <w:tc>
          <w:tcPr>
            <w:tcW w:w="1115" w:type="pct"/>
          </w:tcPr>
          <w:p w14:paraId="026D51FA" w14:textId="25760D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38.141-1: Correction on transmitter intermodulation additional requirements (Rel-17)</w:t>
            </w:r>
          </w:p>
        </w:tc>
        <w:tc>
          <w:tcPr>
            <w:tcW w:w="506" w:type="pct"/>
          </w:tcPr>
          <w:p w14:paraId="36EE85FD" w14:textId="3CEFA7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77970E28" w14:textId="50FDDE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7906FDCD" w14:textId="364F50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0421</w:t>
            </w:r>
          </w:p>
        </w:tc>
        <w:tc>
          <w:tcPr>
            <w:tcW w:w="229" w:type="pct"/>
          </w:tcPr>
          <w:p w14:paraId="1C43A99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ACEEDE2" w14:textId="1BC7FF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F88EEFD" w14:textId="62B0EC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3452B5C" w14:textId="386626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F9D6540" w14:textId="41D954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75DC568" w14:textId="77777777" w:rsidTr="008B0214">
        <w:tc>
          <w:tcPr>
            <w:tcW w:w="586" w:type="pct"/>
          </w:tcPr>
          <w:p w14:paraId="3A435552" w14:textId="636B1C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R4-2402289</w:t>
            </w:r>
          </w:p>
        </w:tc>
        <w:tc>
          <w:tcPr>
            <w:tcW w:w="1115" w:type="pct"/>
          </w:tcPr>
          <w:p w14:paraId="442CEE99" w14:textId="1F2855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38.141-1: Correction on transmitter intermodulation additional requirements (Rel-18)</w:t>
            </w:r>
          </w:p>
        </w:tc>
        <w:tc>
          <w:tcPr>
            <w:tcW w:w="506" w:type="pct"/>
          </w:tcPr>
          <w:p w14:paraId="0ACA4C2F" w14:textId="696D0E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0DD9706F" w14:textId="17CD11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9BAFF21" w14:textId="312638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0422</w:t>
            </w:r>
          </w:p>
        </w:tc>
        <w:tc>
          <w:tcPr>
            <w:tcW w:w="229" w:type="pct"/>
          </w:tcPr>
          <w:p w14:paraId="45DA86A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B6CA38F" w14:textId="2258BC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1CB9E8F" w14:textId="414B40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B8EA64C" w14:textId="7F008C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NR_newRAT-Perf</w:t>
            </w:r>
          </w:p>
        </w:tc>
        <w:tc>
          <w:tcPr>
            <w:tcW w:w="586" w:type="pct"/>
          </w:tcPr>
          <w:p w14:paraId="6A8E7CFC" w14:textId="530A8B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F317A06" w14:textId="77777777" w:rsidTr="008B0214">
        <w:tc>
          <w:tcPr>
            <w:tcW w:w="586" w:type="pct"/>
          </w:tcPr>
          <w:p w14:paraId="6E0B6B4E" w14:textId="082323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R4-2402324</w:t>
            </w:r>
          </w:p>
        </w:tc>
        <w:tc>
          <w:tcPr>
            <w:tcW w:w="1115" w:type="pct"/>
          </w:tcPr>
          <w:p w14:paraId="472091C9" w14:textId="4711FD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(NR_RAIL_EU_900MHz, NR_RAIL_EU_1900MHz_TDD) CR TS 38.141-1 - Updates related to LS from CEPT WG FM56</w:t>
            </w:r>
          </w:p>
        </w:tc>
        <w:tc>
          <w:tcPr>
            <w:tcW w:w="506" w:type="pct"/>
          </w:tcPr>
          <w:p w14:paraId="4785AF00" w14:textId="18365A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6E976AD0" w14:textId="78382C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41E9A945" w14:textId="1E1935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0423</w:t>
            </w:r>
          </w:p>
        </w:tc>
        <w:tc>
          <w:tcPr>
            <w:tcW w:w="229" w:type="pct"/>
          </w:tcPr>
          <w:p w14:paraId="3C0F91B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55BE32" w14:textId="4821F2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06E5E27" w14:textId="594DDE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51EDDC6" w14:textId="1B5B52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NR_RAIL_EU_900MHz, NR_RAIL_EU_1900MHz_TDD</w:t>
            </w:r>
          </w:p>
        </w:tc>
        <w:tc>
          <w:tcPr>
            <w:tcW w:w="586" w:type="pct"/>
          </w:tcPr>
          <w:p w14:paraId="6C2EEC70" w14:textId="1986E2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A7F958C" w14:textId="77777777" w:rsidTr="008B0214">
        <w:tc>
          <w:tcPr>
            <w:tcW w:w="586" w:type="pct"/>
          </w:tcPr>
          <w:p w14:paraId="04B451C7" w14:textId="0B9918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R4-2402325</w:t>
            </w:r>
          </w:p>
        </w:tc>
        <w:tc>
          <w:tcPr>
            <w:tcW w:w="1115" w:type="pct"/>
          </w:tcPr>
          <w:p w14:paraId="14B1E2D0" w14:textId="0B3E0A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(NR_RAIL_EU_900MHz, NR_RAIL_EU_1900MHz_TDD) CR TS 38.141-1 - Updates related to LS from CEPT WG FM56 - Rel18</w:t>
            </w:r>
          </w:p>
        </w:tc>
        <w:tc>
          <w:tcPr>
            <w:tcW w:w="506" w:type="pct"/>
          </w:tcPr>
          <w:p w14:paraId="0756FCCA" w14:textId="662538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2F2C7FD7" w14:textId="3D0780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9312642" w14:textId="63EAB1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0424</w:t>
            </w:r>
          </w:p>
        </w:tc>
        <w:tc>
          <w:tcPr>
            <w:tcW w:w="229" w:type="pct"/>
          </w:tcPr>
          <w:p w14:paraId="4D9592E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E32B64F" w14:textId="3DAC84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A88EC95" w14:textId="1E6483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1E901F1" w14:textId="11131E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NR_RAIL_EU_900MHz, NR_RAIL_EU_1900MHz_TDD</w:t>
            </w:r>
          </w:p>
        </w:tc>
        <w:tc>
          <w:tcPr>
            <w:tcW w:w="586" w:type="pct"/>
          </w:tcPr>
          <w:p w14:paraId="12FC7776" w14:textId="2576B1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B58A2EC" w14:textId="77777777" w:rsidTr="008B0214">
        <w:tc>
          <w:tcPr>
            <w:tcW w:w="586" w:type="pct"/>
          </w:tcPr>
          <w:p w14:paraId="51765F73" w14:textId="726F19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R4-2402350</w:t>
            </w:r>
          </w:p>
        </w:tc>
        <w:tc>
          <w:tcPr>
            <w:tcW w:w="1115" w:type="pct"/>
          </w:tcPr>
          <w:p w14:paraId="4538A607" w14:textId="2B3E37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38.141-1 - BS spurious receiver protection note generalization R17</w:t>
            </w:r>
          </w:p>
        </w:tc>
        <w:tc>
          <w:tcPr>
            <w:tcW w:w="506" w:type="pct"/>
          </w:tcPr>
          <w:p w14:paraId="29463FEC" w14:textId="0CF160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070F115C" w14:textId="2306E1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819BAFB" w14:textId="5A1057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0425</w:t>
            </w:r>
          </w:p>
        </w:tc>
        <w:tc>
          <w:tcPr>
            <w:tcW w:w="229" w:type="pct"/>
          </w:tcPr>
          <w:p w14:paraId="3E2710B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BBA0F87" w14:textId="3FF1ED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BF2AB53" w14:textId="3F3CC0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7A35D9B" w14:textId="18B549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14ABD9A" w14:textId="7DBE97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D3B9B38" w14:textId="77777777" w:rsidTr="008B0214">
        <w:tc>
          <w:tcPr>
            <w:tcW w:w="586" w:type="pct"/>
          </w:tcPr>
          <w:p w14:paraId="73E17AD8" w14:textId="22BEB4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R4-2403045</w:t>
            </w:r>
          </w:p>
        </w:tc>
        <w:tc>
          <w:tcPr>
            <w:tcW w:w="1115" w:type="pct"/>
          </w:tcPr>
          <w:p w14:paraId="2C329B65" w14:textId="092048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38.141-1 - BS spurious receiver protection note generalization R17</w:t>
            </w:r>
          </w:p>
        </w:tc>
        <w:tc>
          <w:tcPr>
            <w:tcW w:w="506" w:type="pct"/>
          </w:tcPr>
          <w:p w14:paraId="2C802CF6" w14:textId="369A9A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C49A6D8" w14:textId="642796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40927F44" w14:textId="5DBDA6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0425</w:t>
            </w:r>
          </w:p>
        </w:tc>
        <w:tc>
          <w:tcPr>
            <w:tcW w:w="229" w:type="pct"/>
          </w:tcPr>
          <w:p w14:paraId="4F292287" w14:textId="4F9F810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81E722D" w14:textId="352692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30F2015" w14:textId="23C013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4EA9A9" w14:textId="1AB787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02CF7EAE" w14:textId="0DC8FB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B77F20C" w14:textId="77777777" w:rsidTr="008B0214">
        <w:tc>
          <w:tcPr>
            <w:tcW w:w="586" w:type="pct"/>
          </w:tcPr>
          <w:p w14:paraId="52FF1131" w14:textId="538D9F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R4-2402351</w:t>
            </w:r>
          </w:p>
        </w:tc>
        <w:tc>
          <w:tcPr>
            <w:tcW w:w="1115" w:type="pct"/>
          </w:tcPr>
          <w:p w14:paraId="1E436755" w14:textId="7B2C2B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38.141-1 - BS spurious receiver protection note generalization R18</w:t>
            </w:r>
          </w:p>
        </w:tc>
        <w:tc>
          <w:tcPr>
            <w:tcW w:w="506" w:type="pct"/>
          </w:tcPr>
          <w:p w14:paraId="1ADFFC40" w14:textId="6899CD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DDCEAF5" w14:textId="6F71CE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3F2E8C53" w14:textId="7BFA0C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0426</w:t>
            </w:r>
          </w:p>
        </w:tc>
        <w:tc>
          <w:tcPr>
            <w:tcW w:w="229" w:type="pct"/>
          </w:tcPr>
          <w:p w14:paraId="77CA256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10953FB" w14:textId="42BDA3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E79853" w14:textId="0023FD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8CBA7AE" w14:textId="7FAE42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77EC9E0B" w14:textId="5B2C48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870F00C" w14:textId="77777777" w:rsidTr="008B0214">
        <w:tc>
          <w:tcPr>
            <w:tcW w:w="586" w:type="pct"/>
          </w:tcPr>
          <w:p w14:paraId="3B7A9297" w14:textId="7FB5E9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R4-2402538</w:t>
            </w:r>
          </w:p>
        </w:tc>
        <w:tc>
          <w:tcPr>
            <w:tcW w:w="1115" w:type="pct"/>
          </w:tcPr>
          <w:p w14:paraId="68567D33" w14:textId="00C153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CR for Tx intermodulation requirements in certain region</w:t>
            </w:r>
          </w:p>
        </w:tc>
        <w:tc>
          <w:tcPr>
            <w:tcW w:w="506" w:type="pct"/>
          </w:tcPr>
          <w:p w14:paraId="590DFF44" w14:textId="13A772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0906C992" w14:textId="19D2D6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46F8ECC" w14:textId="486C6E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0427</w:t>
            </w:r>
          </w:p>
        </w:tc>
        <w:tc>
          <w:tcPr>
            <w:tcW w:w="229" w:type="pct"/>
          </w:tcPr>
          <w:p w14:paraId="26C621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9F16327" w14:textId="02DA54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C758E2E" w14:textId="0CEC88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4DC71B3" w14:textId="6942B6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3802A496" w14:textId="3F5688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25D2DA9" w14:textId="77777777" w:rsidTr="008B0214">
        <w:tc>
          <w:tcPr>
            <w:tcW w:w="586" w:type="pct"/>
          </w:tcPr>
          <w:p w14:paraId="3AD4823F" w14:textId="3BAD86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R4-2403049</w:t>
            </w:r>
          </w:p>
        </w:tc>
        <w:tc>
          <w:tcPr>
            <w:tcW w:w="1115" w:type="pct"/>
          </w:tcPr>
          <w:p w14:paraId="0595906B" w14:textId="0AFDBD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CR for Tx intermodulation requirements in certain region</w:t>
            </w:r>
          </w:p>
        </w:tc>
        <w:tc>
          <w:tcPr>
            <w:tcW w:w="506" w:type="pct"/>
          </w:tcPr>
          <w:p w14:paraId="55D21111" w14:textId="43646A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76E59BDA" w14:textId="7E4B1A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19902DD" w14:textId="223F5A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0427</w:t>
            </w:r>
          </w:p>
        </w:tc>
        <w:tc>
          <w:tcPr>
            <w:tcW w:w="229" w:type="pct"/>
          </w:tcPr>
          <w:p w14:paraId="460FBE1D" w14:textId="7390C4D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4FD329A" w14:textId="13DB43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08B3681" w14:textId="5DBFC4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7B6D6AB" w14:textId="20DD54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1C5635DD" w14:textId="6609BE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468F97E0" w14:textId="77777777" w:rsidTr="008B0214">
        <w:tc>
          <w:tcPr>
            <w:tcW w:w="586" w:type="pct"/>
          </w:tcPr>
          <w:p w14:paraId="7ACF81B6" w14:textId="0DC233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R4-2402541</w:t>
            </w:r>
          </w:p>
        </w:tc>
        <w:tc>
          <w:tcPr>
            <w:tcW w:w="1115" w:type="pct"/>
          </w:tcPr>
          <w:p w14:paraId="05B009D9" w14:textId="6E4C3D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Tx intermodulation requirements in band n79 R18 mirror</w:t>
            </w:r>
          </w:p>
        </w:tc>
        <w:tc>
          <w:tcPr>
            <w:tcW w:w="506" w:type="pct"/>
          </w:tcPr>
          <w:p w14:paraId="4D767E82" w14:textId="7DD9F1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55E00F4D" w14:textId="2D1FD1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0FB7E128" w14:textId="38A1A5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0428</w:t>
            </w:r>
          </w:p>
        </w:tc>
        <w:tc>
          <w:tcPr>
            <w:tcW w:w="229" w:type="pct"/>
          </w:tcPr>
          <w:p w14:paraId="1C45696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DE8DB19" w14:textId="2C4E31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92A29A5" w14:textId="4ED61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18C776F" w14:textId="0656BA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44CEA4A8" w14:textId="484F3F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BD25765" w14:textId="77777777" w:rsidTr="008B0214">
        <w:tc>
          <w:tcPr>
            <w:tcW w:w="586" w:type="pct"/>
          </w:tcPr>
          <w:p w14:paraId="589A0D8F" w14:textId="5F6FA9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R4-2402592</w:t>
            </w:r>
          </w:p>
        </w:tc>
        <w:tc>
          <w:tcPr>
            <w:tcW w:w="1115" w:type="pct"/>
          </w:tcPr>
          <w:p w14:paraId="290710C0" w14:textId="59C9CE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(NR_RAIL_EU_900MHz-Perf, NR_RAIL_EU_1900MHz_TDD- Perf) CR to TS 38.1411: removal of obsolete co-location requirements for n100/n101 co-located with MFCN BS, Rel-17</w:t>
            </w:r>
          </w:p>
        </w:tc>
        <w:tc>
          <w:tcPr>
            <w:tcW w:w="506" w:type="pct"/>
          </w:tcPr>
          <w:p w14:paraId="0F1A5B83" w14:textId="2E139E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01356831" w14:textId="41ACF2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78EACABB" w14:textId="22D17C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0429</w:t>
            </w:r>
          </w:p>
        </w:tc>
        <w:tc>
          <w:tcPr>
            <w:tcW w:w="229" w:type="pct"/>
          </w:tcPr>
          <w:p w14:paraId="62706B3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CDBEA0" w14:textId="59A81A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916C8F5" w14:textId="210839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A2827C2" w14:textId="539C5E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86" w:type="pct"/>
          </w:tcPr>
          <w:p w14:paraId="218A25A1" w14:textId="30D026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C40BA4B" w14:textId="77777777" w:rsidTr="008B0214">
        <w:tc>
          <w:tcPr>
            <w:tcW w:w="586" w:type="pct"/>
          </w:tcPr>
          <w:p w14:paraId="4C6E99F9" w14:textId="3A37AE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R4-2403705</w:t>
            </w:r>
          </w:p>
        </w:tc>
        <w:tc>
          <w:tcPr>
            <w:tcW w:w="1115" w:type="pct"/>
          </w:tcPr>
          <w:p w14:paraId="4A15D314" w14:textId="053339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(NR_RAIL_EU_900MHz-Perf, NR_RAIL_EU_1900MHz_TDD- Perf) CR to TS 38.1411: removal of obsolete co-location requirements for n100/n101 co-located with MFCN BS, Rel-17</w:t>
            </w:r>
          </w:p>
        </w:tc>
        <w:tc>
          <w:tcPr>
            <w:tcW w:w="506" w:type="pct"/>
          </w:tcPr>
          <w:p w14:paraId="424F7624" w14:textId="192229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D740EAD" w14:textId="4E8DE8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68640D9D" w14:textId="350B74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0429</w:t>
            </w:r>
          </w:p>
        </w:tc>
        <w:tc>
          <w:tcPr>
            <w:tcW w:w="229" w:type="pct"/>
          </w:tcPr>
          <w:p w14:paraId="616B2928" w14:textId="1392FD7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716DDAA" w14:textId="0911F6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3429F71" w14:textId="1136D2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DEBA657" w14:textId="7F3718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86" w:type="pct"/>
          </w:tcPr>
          <w:p w14:paraId="34592DD9" w14:textId="7FAC0F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7295A6AD" w14:textId="77777777" w:rsidTr="008B0214">
        <w:tc>
          <w:tcPr>
            <w:tcW w:w="586" w:type="pct"/>
          </w:tcPr>
          <w:p w14:paraId="31168E2D" w14:textId="722825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R4-2402593</w:t>
            </w:r>
          </w:p>
        </w:tc>
        <w:tc>
          <w:tcPr>
            <w:tcW w:w="1115" w:type="pct"/>
          </w:tcPr>
          <w:p w14:paraId="49591B4E" w14:textId="0926D9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(NR_RAIL_EU_900MHz-Perf, NR_RAIL_EU_1900MHz_TDD-Perf) CR to TS 38.141-1: removal of obsolete co-location requirements for n100/n101 co-located with MFCN BS, Rel-18</w:t>
            </w:r>
          </w:p>
        </w:tc>
        <w:tc>
          <w:tcPr>
            <w:tcW w:w="506" w:type="pct"/>
          </w:tcPr>
          <w:p w14:paraId="7A7959B2" w14:textId="32689A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C73041E" w14:textId="720D59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0371AF85" w14:textId="052BD1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0430</w:t>
            </w:r>
          </w:p>
        </w:tc>
        <w:tc>
          <w:tcPr>
            <w:tcW w:w="229" w:type="pct"/>
          </w:tcPr>
          <w:p w14:paraId="3B6732C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1384EA" w14:textId="7D1703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4DEB436" w14:textId="76DB29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EB46617" w14:textId="50D637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86" w:type="pct"/>
          </w:tcPr>
          <w:p w14:paraId="79BD69ED" w14:textId="452A7F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CD8F749" w14:textId="77777777" w:rsidTr="008B0214">
        <w:tc>
          <w:tcPr>
            <w:tcW w:w="586" w:type="pct"/>
          </w:tcPr>
          <w:p w14:paraId="43C78371" w14:textId="6A938D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R4-2402596</w:t>
            </w:r>
          </w:p>
        </w:tc>
        <w:tc>
          <w:tcPr>
            <w:tcW w:w="1115" w:type="pct"/>
          </w:tcPr>
          <w:p w14:paraId="580A5433" w14:textId="3997FE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(NR_RAIL_EU_900MHz-Perf, NR_RAIL_EU_1900MHz_TDD-Perf)  CR to TS 38.141-1: correction on n100/n101 deployment aspects and additional n100 OBUE requirement, Rel-17</w:t>
            </w:r>
          </w:p>
        </w:tc>
        <w:tc>
          <w:tcPr>
            <w:tcW w:w="506" w:type="pct"/>
          </w:tcPr>
          <w:p w14:paraId="1F4D13AD" w14:textId="1715C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AF8A3F2" w14:textId="39C6FB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5FB65B6C" w14:textId="21A2D9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0431</w:t>
            </w:r>
          </w:p>
        </w:tc>
        <w:tc>
          <w:tcPr>
            <w:tcW w:w="229" w:type="pct"/>
          </w:tcPr>
          <w:p w14:paraId="71DE16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00965AD" w14:textId="7F8AE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38E8D91" w14:textId="0EBB1E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D9C6EB" w14:textId="3B8015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86" w:type="pct"/>
          </w:tcPr>
          <w:p w14:paraId="03B11E02" w14:textId="3BB3B8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67BFFD6" w14:textId="77777777" w:rsidTr="008B0214">
        <w:tc>
          <w:tcPr>
            <w:tcW w:w="586" w:type="pct"/>
          </w:tcPr>
          <w:p w14:paraId="040E5954" w14:textId="3E12AA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R4-2403699</w:t>
            </w:r>
          </w:p>
        </w:tc>
        <w:tc>
          <w:tcPr>
            <w:tcW w:w="1115" w:type="pct"/>
          </w:tcPr>
          <w:p w14:paraId="3585ABE1" w14:textId="6D362A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(NR_RAIL_EU_900MHz-Perf, NR_RAIL_EU_1900MHz_TDD-Perf)  CR to TS 38.141-1: correction on n100/n101 deployment aspects and additional n100 OBUE requirement, Rel-17</w:t>
            </w:r>
          </w:p>
        </w:tc>
        <w:tc>
          <w:tcPr>
            <w:tcW w:w="506" w:type="pct"/>
          </w:tcPr>
          <w:p w14:paraId="641FB1B3" w14:textId="521445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EF10D80" w14:textId="6EB829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709FA96F" w14:textId="2A1782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0431</w:t>
            </w:r>
          </w:p>
        </w:tc>
        <w:tc>
          <w:tcPr>
            <w:tcW w:w="229" w:type="pct"/>
          </w:tcPr>
          <w:p w14:paraId="38340188" w14:textId="62EA6EA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E2BA223" w14:textId="56A33F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AF7E97D" w14:textId="4FB7B0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C532E9" w14:textId="54F1FDE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86" w:type="pct"/>
          </w:tcPr>
          <w:p w14:paraId="3F3EC799" w14:textId="62A6D2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D1324C4" w14:textId="77777777" w:rsidTr="008B0214">
        <w:tc>
          <w:tcPr>
            <w:tcW w:w="586" w:type="pct"/>
          </w:tcPr>
          <w:p w14:paraId="37A5A25F" w14:textId="327623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R4-2402597</w:t>
            </w:r>
          </w:p>
        </w:tc>
        <w:tc>
          <w:tcPr>
            <w:tcW w:w="1115" w:type="pct"/>
          </w:tcPr>
          <w:p w14:paraId="6852D7C6" w14:textId="7940D8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(NR_RAIL_EU_900MHz-Perf, NR_RAIL_EU_1900MHz_TDD-Perf)  CR to TS 38.141-1: correction on n100/n101 deployment aspects and additional n100 OBUE requirement, Rel-18</w:t>
            </w:r>
          </w:p>
        </w:tc>
        <w:tc>
          <w:tcPr>
            <w:tcW w:w="506" w:type="pct"/>
          </w:tcPr>
          <w:p w14:paraId="4D2CA8C9" w14:textId="47B26B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5540966" w14:textId="22E514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43F97ADA" w14:textId="495766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0432</w:t>
            </w:r>
          </w:p>
        </w:tc>
        <w:tc>
          <w:tcPr>
            <w:tcW w:w="229" w:type="pct"/>
          </w:tcPr>
          <w:p w14:paraId="54EACD2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CCD703" w14:textId="3908D4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3616E60" w14:textId="22DD68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BD41C02" w14:textId="230E59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86" w:type="pct"/>
          </w:tcPr>
          <w:p w14:paraId="43436F57" w14:textId="78991A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961E4F8" w14:textId="77777777" w:rsidTr="008B0214">
        <w:tc>
          <w:tcPr>
            <w:tcW w:w="586" w:type="pct"/>
          </w:tcPr>
          <w:p w14:paraId="0AD8809B" w14:textId="3B9A08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R4-2403700</w:t>
            </w:r>
          </w:p>
        </w:tc>
        <w:tc>
          <w:tcPr>
            <w:tcW w:w="1115" w:type="pct"/>
          </w:tcPr>
          <w:p w14:paraId="2ECA77AD" w14:textId="1F38EA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(NR_RAIL_EU_900MHz-Perf, NR_RAIL_EU_1900MHz_TDD-Perf)  CR to TS 38.141-1: correction on n100/n101 deployment aspects and additional n100 OBUE requirement, Rel-18</w:t>
            </w:r>
          </w:p>
        </w:tc>
        <w:tc>
          <w:tcPr>
            <w:tcW w:w="506" w:type="pct"/>
          </w:tcPr>
          <w:p w14:paraId="285DF89F" w14:textId="6580CB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817BE42" w14:textId="191E57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01EAC34C" w14:textId="3C18DB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0432</w:t>
            </w:r>
          </w:p>
        </w:tc>
        <w:tc>
          <w:tcPr>
            <w:tcW w:w="229" w:type="pct"/>
          </w:tcPr>
          <w:p w14:paraId="2652DB81" w14:textId="20AF8863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3BBB3BD" w14:textId="090FF4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2EB3C44" w14:textId="443567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573D80A" w14:textId="4FD5FC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86" w:type="pct"/>
          </w:tcPr>
          <w:p w14:paraId="7833E194" w14:textId="5F42F4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925746B" w14:textId="77777777" w:rsidTr="008B0214">
        <w:tc>
          <w:tcPr>
            <w:tcW w:w="586" w:type="pct"/>
          </w:tcPr>
          <w:p w14:paraId="5B657731" w14:textId="1CF007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R4-2401411</w:t>
            </w:r>
          </w:p>
        </w:tc>
        <w:tc>
          <w:tcPr>
            <w:tcW w:w="1115" w:type="pct"/>
          </w:tcPr>
          <w:p w14:paraId="5E9A74E1" w14:textId="3F63A4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TS38.141-1 FR2 UL 256QAM demodulation requirements</w:t>
            </w:r>
          </w:p>
        </w:tc>
        <w:tc>
          <w:tcPr>
            <w:tcW w:w="506" w:type="pct"/>
          </w:tcPr>
          <w:p w14:paraId="6682D306" w14:textId="6C9B90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3E66D9D" w14:textId="26FD9F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38.141-1</w:t>
            </w:r>
          </w:p>
        </w:tc>
        <w:tc>
          <w:tcPr>
            <w:tcW w:w="222" w:type="pct"/>
          </w:tcPr>
          <w:p w14:paraId="7A07F11B" w14:textId="6AE7F3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0433</w:t>
            </w:r>
          </w:p>
        </w:tc>
        <w:tc>
          <w:tcPr>
            <w:tcW w:w="229" w:type="pct"/>
          </w:tcPr>
          <w:p w14:paraId="1DB9872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83B89D" w14:textId="5F6819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54E551F" w14:textId="3799BB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9246A4B" w14:textId="1FCAFC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NR_RF_FR2_req_Ph3-Perf</w:t>
            </w:r>
          </w:p>
        </w:tc>
        <w:tc>
          <w:tcPr>
            <w:tcW w:w="586" w:type="pct"/>
          </w:tcPr>
          <w:p w14:paraId="550E8587" w14:textId="49470F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D66F9A4" w14:textId="77777777" w:rsidTr="008B0214">
        <w:tc>
          <w:tcPr>
            <w:tcW w:w="586" w:type="pct"/>
          </w:tcPr>
          <w:p w14:paraId="01845559" w14:textId="6283E1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R4-2400798</w:t>
            </w:r>
          </w:p>
        </w:tc>
        <w:tc>
          <w:tcPr>
            <w:tcW w:w="1115" w:type="pct"/>
          </w:tcPr>
          <w:p w14:paraId="4CCAE2B7" w14:textId="7863F6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further coverage enhancements requirements for TS38.141-2</w:t>
            </w:r>
          </w:p>
        </w:tc>
        <w:tc>
          <w:tcPr>
            <w:tcW w:w="506" w:type="pct"/>
          </w:tcPr>
          <w:p w14:paraId="1E6866D7" w14:textId="2DF8B3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</w:t>
            </w:r>
          </w:p>
        </w:tc>
        <w:tc>
          <w:tcPr>
            <w:tcW w:w="280" w:type="pct"/>
          </w:tcPr>
          <w:p w14:paraId="263E1BAD" w14:textId="39103C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37B87FF5" w14:textId="3EEE9F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0564</w:t>
            </w:r>
          </w:p>
        </w:tc>
        <w:tc>
          <w:tcPr>
            <w:tcW w:w="229" w:type="pct"/>
          </w:tcPr>
          <w:p w14:paraId="3C11B8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ED10FC6" w14:textId="635761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56CD3D" w14:textId="2A4262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E0C5A60" w14:textId="4FC6CD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NR_cov_enh2-Perf</w:t>
            </w:r>
          </w:p>
        </w:tc>
        <w:tc>
          <w:tcPr>
            <w:tcW w:w="586" w:type="pct"/>
          </w:tcPr>
          <w:p w14:paraId="6AF3FE12" w14:textId="18D157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743D2C3" w14:textId="77777777" w:rsidTr="008B0214">
        <w:tc>
          <w:tcPr>
            <w:tcW w:w="586" w:type="pct"/>
          </w:tcPr>
          <w:p w14:paraId="33668FDB" w14:textId="7FF987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R4-2400845</w:t>
            </w:r>
          </w:p>
        </w:tc>
        <w:tc>
          <w:tcPr>
            <w:tcW w:w="1115" w:type="pct"/>
          </w:tcPr>
          <w:p w14:paraId="00A9818E" w14:textId="22DFE6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(NR_ATG-Perf) BigCR to TS 38.141-2 Introduction of demodulation performance requirements for NR ATG BS</w:t>
            </w:r>
          </w:p>
        </w:tc>
        <w:tc>
          <w:tcPr>
            <w:tcW w:w="506" w:type="pct"/>
          </w:tcPr>
          <w:p w14:paraId="01DBD285" w14:textId="029172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6927F90E" w14:textId="20E19F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3D8A7107" w14:textId="0ABED0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0565</w:t>
            </w:r>
          </w:p>
        </w:tc>
        <w:tc>
          <w:tcPr>
            <w:tcW w:w="229" w:type="pct"/>
          </w:tcPr>
          <w:p w14:paraId="031EEA1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07584F" w14:textId="5553BE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8D3B461" w14:textId="08B8DE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CBBCA60" w14:textId="372A79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3B4F963F" w14:textId="7389BD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86F9950" w14:textId="77777777" w:rsidTr="008B0214">
        <w:tc>
          <w:tcPr>
            <w:tcW w:w="586" w:type="pct"/>
          </w:tcPr>
          <w:p w14:paraId="02B2A4A6" w14:textId="4C5985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R4-2401251</w:t>
            </w:r>
          </w:p>
        </w:tc>
        <w:tc>
          <w:tcPr>
            <w:tcW w:w="1115" w:type="pct"/>
          </w:tcPr>
          <w:p w14:paraId="1A633844" w14:textId="215603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38.141-2 on adding RF requirements for ATG BS</w:t>
            </w:r>
          </w:p>
        </w:tc>
        <w:tc>
          <w:tcPr>
            <w:tcW w:w="506" w:type="pct"/>
          </w:tcPr>
          <w:p w14:paraId="6B7258E0" w14:textId="7BBE35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CATT</w:t>
            </w:r>
          </w:p>
        </w:tc>
        <w:tc>
          <w:tcPr>
            <w:tcW w:w="280" w:type="pct"/>
          </w:tcPr>
          <w:p w14:paraId="1CC887DB" w14:textId="4B1363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5410A769" w14:textId="41DADA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0566</w:t>
            </w:r>
          </w:p>
        </w:tc>
        <w:tc>
          <w:tcPr>
            <w:tcW w:w="229" w:type="pct"/>
          </w:tcPr>
          <w:p w14:paraId="1DF3529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B456D4" w14:textId="040571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373D30B" w14:textId="5FD49F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D74002C" w14:textId="7B0143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NR_ATG-Perf</w:t>
            </w:r>
          </w:p>
        </w:tc>
        <w:tc>
          <w:tcPr>
            <w:tcW w:w="586" w:type="pct"/>
          </w:tcPr>
          <w:p w14:paraId="46377425" w14:textId="7A8CE1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5DE7A8C" w14:textId="77777777" w:rsidTr="008B0214">
        <w:tc>
          <w:tcPr>
            <w:tcW w:w="586" w:type="pct"/>
          </w:tcPr>
          <w:p w14:paraId="36DDAE31" w14:textId="331010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R4-2401292</w:t>
            </w:r>
          </w:p>
        </w:tc>
        <w:tc>
          <w:tcPr>
            <w:tcW w:w="1115" w:type="pct"/>
          </w:tcPr>
          <w:p w14:paraId="71706863" w14:textId="0A6218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OTA Tx intermodulation requirements in band n79</w:t>
            </w:r>
          </w:p>
        </w:tc>
        <w:tc>
          <w:tcPr>
            <w:tcW w:w="506" w:type="pct"/>
          </w:tcPr>
          <w:p w14:paraId="00618EF6" w14:textId="70514E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39B6238C" w14:textId="7A3759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1B7E83D6" w14:textId="388044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0567</w:t>
            </w:r>
          </w:p>
        </w:tc>
        <w:tc>
          <w:tcPr>
            <w:tcW w:w="229" w:type="pct"/>
          </w:tcPr>
          <w:p w14:paraId="5F945FA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A26DC11" w14:textId="2BC0EC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FD553D1" w14:textId="232EF2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5FD3205" w14:textId="5B19C3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6D74D363" w14:textId="066B56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0580CFD5" w14:textId="77777777" w:rsidTr="008B0214">
        <w:tc>
          <w:tcPr>
            <w:tcW w:w="586" w:type="pct"/>
          </w:tcPr>
          <w:p w14:paraId="1DAA7C4D" w14:textId="39B1D4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R4-2401396</w:t>
            </w:r>
          </w:p>
        </w:tc>
        <w:tc>
          <w:tcPr>
            <w:tcW w:w="1115" w:type="pct"/>
          </w:tcPr>
          <w:p w14:paraId="306F64E0" w14:textId="76288C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(NR_cov_enh-Perf) CR for configuration of FR1 PUSCH TBoMS demodulation requirement</w:t>
            </w:r>
          </w:p>
        </w:tc>
        <w:tc>
          <w:tcPr>
            <w:tcW w:w="506" w:type="pct"/>
          </w:tcPr>
          <w:p w14:paraId="3C7DA31E" w14:textId="0C933D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3AE78326" w14:textId="07A473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5E9F2D0F" w14:textId="4AED8B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0568</w:t>
            </w:r>
          </w:p>
        </w:tc>
        <w:tc>
          <w:tcPr>
            <w:tcW w:w="229" w:type="pct"/>
          </w:tcPr>
          <w:p w14:paraId="1B9073A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FB1103B" w14:textId="1600D7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6C85D03" w14:textId="395DCB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A4EAB3" w14:textId="5E5F6E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NR_cov_enh-Perf</w:t>
            </w:r>
          </w:p>
        </w:tc>
        <w:tc>
          <w:tcPr>
            <w:tcW w:w="586" w:type="pct"/>
          </w:tcPr>
          <w:p w14:paraId="14CC87C2" w14:textId="0E1683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FC08762" w14:textId="77777777" w:rsidTr="008B0214">
        <w:tc>
          <w:tcPr>
            <w:tcW w:w="586" w:type="pct"/>
          </w:tcPr>
          <w:p w14:paraId="0312587F" w14:textId="4816A4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R4-2401397</w:t>
            </w:r>
          </w:p>
        </w:tc>
        <w:tc>
          <w:tcPr>
            <w:tcW w:w="1115" w:type="pct"/>
          </w:tcPr>
          <w:p w14:paraId="71D9B93B" w14:textId="27B668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(NR_cov_enh-Perf) CR for TS38.141-2 TBoMS configuration Rel-18</w:t>
            </w:r>
          </w:p>
        </w:tc>
        <w:tc>
          <w:tcPr>
            <w:tcW w:w="506" w:type="pct"/>
          </w:tcPr>
          <w:p w14:paraId="48A3F602" w14:textId="1BE1BE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52198F2" w14:textId="3E637F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04F55D2D" w14:textId="0A1EFD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0569</w:t>
            </w:r>
          </w:p>
        </w:tc>
        <w:tc>
          <w:tcPr>
            <w:tcW w:w="229" w:type="pct"/>
          </w:tcPr>
          <w:p w14:paraId="540431F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FE5196" w14:textId="61FDA8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A8CB472" w14:textId="5B40BB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2F341CC" w14:textId="5D67E1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NR_cov_enh-Perf</w:t>
            </w:r>
          </w:p>
        </w:tc>
        <w:tc>
          <w:tcPr>
            <w:tcW w:w="586" w:type="pct"/>
          </w:tcPr>
          <w:p w14:paraId="692FF46A" w14:textId="753808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5911AA" w14:textId="77777777" w:rsidTr="008B0214">
        <w:tc>
          <w:tcPr>
            <w:tcW w:w="586" w:type="pct"/>
          </w:tcPr>
          <w:p w14:paraId="0FA60585" w14:textId="5F079A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R4-2402030</w:t>
            </w:r>
          </w:p>
        </w:tc>
        <w:tc>
          <w:tcPr>
            <w:tcW w:w="1115" w:type="pct"/>
          </w:tcPr>
          <w:p w14:paraId="6F2E6BE5" w14:textId="41B453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38.141-2 for FR2-1 UL 256QAM demodulation requirements</w:t>
            </w:r>
          </w:p>
        </w:tc>
        <w:tc>
          <w:tcPr>
            <w:tcW w:w="506" w:type="pct"/>
          </w:tcPr>
          <w:p w14:paraId="62EE3350" w14:textId="3DE1F0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</w:t>
            </w:r>
          </w:p>
        </w:tc>
        <w:tc>
          <w:tcPr>
            <w:tcW w:w="280" w:type="pct"/>
          </w:tcPr>
          <w:p w14:paraId="67337F78" w14:textId="1FD86B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3DADFEA7" w14:textId="4CB192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0570</w:t>
            </w:r>
          </w:p>
        </w:tc>
        <w:tc>
          <w:tcPr>
            <w:tcW w:w="229" w:type="pct"/>
          </w:tcPr>
          <w:p w14:paraId="570F214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A7BE3F3" w14:textId="5359C0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DE4CE98" w14:textId="35409C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DD69E05" w14:textId="0AADF4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NR_RF_FR2_req_Ph3-Perf</w:t>
            </w:r>
          </w:p>
        </w:tc>
        <w:tc>
          <w:tcPr>
            <w:tcW w:w="586" w:type="pct"/>
          </w:tcPr>
          <w:p w14:paraId="3D7908F2" w14:textId="4E8FBB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468A34B" w14:textId="77777777" w:rsidTr="008B0214">
        <w:tc>
          <w:tcPr>
            <w:tcW w:w="586" w:type="pct"/>
          </w:tcPr>
          <w:p w14:paraId="52CE0CD0" w14:textId="6D4D72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R4-2402299</w:t>
            </w:r>
          </w:p>
        </w:tc>
        <w:tc>
          <w:tcPr>
            <w:tcW w:w="1115" w:type="pct"/>
          </w:tcPr>
          <w:p w14:paraId="45CE61ED" w14:textId="4F22F5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38.141-2: Measurement uncertainty for OBW in FR2-2 (Rel-17)</w:t>
            </w:r>
          </w:p>
        </w:tc>
        <w:tc>
          <w:tcPr>
            <w:tcW w:w="506" w:type="pct"/>
          </w:tcPr>
          <w:p w14:paraId="198F9D30" w14:textId="0B2D59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358DF6FB" w14:textId="65CB3D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2248CC09" w14:textId="410422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0571</w:t>
            </w:r>
          </w:p>
        </w:tc>
        <w:tc>
          <w:tcPr>
            <w:tcW w:w="229" w:type="pct"/>
          </w:tcPr>
          <w:p w14:paraId="5DC8285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2C199B4" w14:textId="56B087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8327C63" w14:textId="4D586D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3DAAE52" w14:textId="545EF7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775E36C9" w14:textId="5A3E87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not pursued</w:t>
            </w:r>
          </w:p>
        </w:tc>
      </w:tr>
      <w:tr w:rsidR="00D239A4" w14:paraId="5E8EFB31" w14:textId="77777777" w:rsidTr="008B0214">
        <w:tc>
          <w:tcPr>
            <w:tcW w:w="586" w:type="pct"/>
          </w:tcPr>
          <w:p w14:paraId="35D28653" w14:textId="2E475D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R4-2402300</w:t>
            </w:r>
          </w:p>
        </w:tc>
        <w:tc>
          <w:tcPr>
            <w:tcW w:w="1115" w:type="pct"/>
          </w:tcPr>
          <w:p w14:paraId="6877FB10" w14:textId="02D1EB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38.141-2: Measurement uncertainty for OBW in FR2-2 (Rel-18)</w:t>
            </w:r>
          </w:p>
        </w:tc>
        <w:tc>
          <w:tcPr>
            <w:tcW w:w="506" w:type="pct"/>
          </w:tcPr>
          <w:p w14:paraId="5DE777A4" w14:textId="4A33E4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NEC</w:t>
            </w:r>
          </w:p>
        </w:tc>
        <w:tc>
          <w:tcPr>
            <w:tcW w:w="280" w:type="pct"/>
          </w:tcPr>
          <w:p w14:paraId="13E5BED3" w14:textId="43D425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6FD65BDF" w14:textId="3CB66B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0572</w:t>
            </w:r>
          </w:p>
        </w:tc>
        <w:tc>
          <w:tcPr>
            <w:tcW w:w="229" w:type="pct"/>
          </w:tcPr>
          <w:p w14:paraId="0D8F753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38FCA51" w14:textId="3D5992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E516662" w14:textId="304FED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3D19917" w14:textId="05607F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3AEAD8E1" w14:textId="620ACC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91CC458" w14:textId="77777777" w:rsidTr="008B0214">
        <w:tc>
          <w:tcPr>
            <w:tcW w:w="586" w:type="pct"/>
          </w:tcPr>
          <w:p w14:paraId="51B087B7" w14:textId="4FA530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R4-2402352</w:t>
            </w:r>
          </w:p>
        </w:tc>
        <w:tc>
          <w:tcPr>
            <w:tcW w:w="1115" w:type="pct"/>
          </w:tcPr>
          <w:p w14:paraId="7C536985" w14:textId="0F4CD6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38.141-2 - BS spurious receiver protection note generalization R17</w:t>
            </w:r>
          </w:p>
        </w:tc>
        <w:tc>
          <w:tcPr>
            <w:tcW w:w="506" w:type="pct"/>
          </w:tcPr>
          <w:p w14:paraId="2703FEB1" w14:textId="11C8EE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5F4E8B04" w14:textId="646FA5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6337F390" w14:textId="2A27AB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0573</w:t>
            </w:r>
          </w:p>
        </w:tc>
        <w:tc>
          <w:tcPr>
            <w:tcW w:w="229" w:type="pct"/>
          </w:tcPr>
          <w:p w14:paraId="7487D6B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4530E8" w14:textId="4EEAB7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B71E2A9" w14:textId="1D9EA6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B1157F2" w14:textId="6A6997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33679DC8" w14:textId="6FF01A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41A8E0B" w14:textId="77777777" w:rsidTr="008B0214">
        <w:tc>
          <w:tcPr>
            <w:tcW w:w="586" w:type="pct"/>
          </w:tcPr>
          <w:p w14:paraId="74F4F07E" w14:textId="09C7FF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R4-2403046</w:t>
            </w:r>
          </w:p>
        </w:tc>
        <w:tc>
          <w:tcPr>
            <w:tcW w:w="1115" w:type="pct"/>
          </w:tcPr>
          <w:p w14:paraId="73BB0409" w14:textId="58A1EA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38.141-2 - BS spurious receiver protection note generalization R17</w:t>
            </w:r>
          </w:p>
        </w:tc>
        <w:tc>
          <w:tcPr>
            <w:tcW w:w="506" w:type="pct"/>
          </w:tcPr>
          <w:p w14:paraId="6896CD9F" w14:textId="56BF6C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C5B2C71" w14:textId="08B17C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50C4E987" w14:textId="1BFC88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0573</w:t>
            </w:r>
          </w:p>
        </w:tc>
        <w:tc>
          <w:tcPr>
            <w:tcW w:w="229" w:type="pct"/>
          </w:tcPr>
          <w:p w14:paraId="2D3FD143" w14:textId="420B720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44BBC6D" w14:textId="4C215C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8886734" w14:textId="36D7B6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EC2C47" w14:textId="0C8F90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266B7956" w14:textId="7A9E08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E49B9BB" w14:textId="77777777" w:rsidTr="008B0214">
        <w:tc>
          <w:tcPr>
            <w:tcW w:w="586" w:type="pct"/>
          </w:tcPr>
          <w:p w14:paraId="2DD85872" w14:textId="3D66F4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R4-2402353</w:t>
            </w:r>
          </w:p>
        </w:tc>
        <w:tc>
          <w:tcPr>
            <w:tcW w:w="1115" w:type="pct"/>
          </w:tcPr>
          <w:p w14:paraId="5FC5CF0D" w14:textId="31BAF9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(TEI17) CR to TS 38.141-2 - BS spurious receiver protection note generalization R18</w:t>
            </w:r>
          </w:p>
        </w:tc>
        <w:tc>
          <w:tcPr>
            <w:tcW w:w="506" w:type="pct"/>
          </w:tcPr>
          <w:p w14:paraId="42A5040F" w14:textId="6D0159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F998139" w14:textId="67D5FB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4EFF5660" w14:textId="172C7E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0574</w:t>
            </w:r>
          </w:p>
        </w:tc>
        <w:tc>
          <w:tcPr>
            <w:tcW w:w="229" w:type="pct"/>
          </w:tcPr>
          <w:p w14:paraId="34A1859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8E5D67" w14:textId="210EB0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A1FBB3" w14:textId="4B9EAC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C420694" w14:textId="215A2C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2C031BAE" w14:textId="1B781C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FE7DF2" w14:textId="77777777" w:rsidTr="008B0214">
        <w:tc>
          <w:tcPr>
            <w:tcW w:w="586" w:type="pct"/>
          </w:tcPr>
          <w:p w14:paraId="3C1C27EC" w14:textId="463283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R4-2402477</w:t>
            </w:r>
          </w:p>
        </w:tc>
        <w:tc>
          <w:tcPr>
            <w:tcW w:w="1115" w:type="pct"/>
          </w:tcPr>
          <w:p w14:paraId="1F3465A6" w14:textId="1AE711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CR to TS 38.141-2: Improvements of information related to test certainty and test tolerence in Subclause 4.1.2.2, Subclause 4.1.2.3, Annex C.1 and Annex C.2</w:t>
            </w:r>
          </w:p>
        </w:tc>
        <w:tc>
          <w:tcPr>
            <w:tcW w:w="506" w:type="pct"/>
          </w:tcPr>
          <w:p w14:paraId="382C4DC6" w14:textId="2D9B3A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16B06ED0" w14:textId="37198C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0997D8CA" w14:textId="6A261D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0575</w:t>
            </w:r>
          </w:p>
        </w:tc>
        <w:tc>
          <w:tcPr>
            <w:tcW w:w="229" w:type="pct"/>
          </w:tcPr>
          <w:p w14:paraId="21646BD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489E243" w14:textId="534CAE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8B9DEEF" w14:textId="3FDE3A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DAA524F" w14:textId="4B6964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3A249896" w14:textId="2548F6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274F53D" w14:textId="77777777" w:rsidTr="008B0214">
        <w:tc>
          <w:tcPr>
            <w:tcW w:w="586" w:type="pct"/>
          </w:tcPr>
          <w:p w14:paraId="40AE74D1" w14:textId="1BF0FB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R4-2403047</w:t>
            </w:r>
          </w:p>
        </w:tc>
        <w:tc>
          <w:tcPr>
            <w:tcW w:w="1115" w:type="pct"/>
          </w:tcPr>
          <w:p w14:paraId="7FC44BF1" w14:textId="06FD99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CR to TS 38.141-2: Improvements of information related to test certainty and test tolerence in Subclause 4.1.2.2, Subclause 4.1.2.3, Annex C.1 and Annex C.2</w:t>
            </w:r>
          </w:p>
        </w:tc>
        <w:tc>
          <w:tcPr>
            <w:tcW w:w="506" w:type="pct"/>
          </w:tcPr>
          <w:p w14:paraId="28A24A79" w14:textId="4A08CE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750FC96A" w14:textId="4EE15E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79AECFF4" w14:textId="36EAFF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0575</w:t>
            </w:r>
          </w:p>
        </w:tc>
        <w:tc>
          <w:tcPr>
            <w:tcW w:w="229" w:type="pct"/>
          </w:tcPr>
          <w:p w14:paraId="426CCBEF" w14:textId="705B50D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2D8793F" w14:textId="7A3928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5B05588" w14:textId="7DE366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8CE0E9B" w14:textId="17E255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14134619" w14:textId="6101F8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5C79C8C" w14:textId="77777777" w:rsidTr="008B0214">
        <w:tc>
          <w:tcPr>
            <w:tcW w:w="586" w:type="pct"/>
          </w:tcPr>
          <w:p w14:paraId="3CF960DD" w14:textId="55CD69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R4-2402478</w:t>
            </w:r>
          </w:p>
        </w:tc>
        <w:tc>
          <w:tcPr>
            <w:tcW w:w="1115" w:type="pct"/>
          </w:tcPr>
          <w:p w14:paraId="4605C791" w14:textId="4445AD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(NR_ext_to_71GHz-Perf) CR to TS 38.141-2: Improvements of information related to test certainty and test tolerence in Subclause 4.1.2.2, Annex C.1 and Annex C.2</w:t>
            </w:r>
          </w:p>
        </w:tc>
        <w:tc>
          <w:tcPr>
            <w:tcW w:w="506" w:type="pct"/>
          </w:tcPr>
          <w:p w14:paraId="66C5D1E0" w14:textId="401B74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Ericsson</w:t>
            </w:r>
          </w:p>
        </w:tc>
        <w:tc>
          <w:tcPr>
            <w:tcW w:w="280" w:type="pct"/>
          </w:tcPr>
          <w:p w14:paraId="4E117429" w14:textId="785EE7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0EA2376B" w14:textId="6BD964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0576</w:t>
            </w:r>
          </w:p>
        </w:tc>
        <w:tc>
          <w:tcPr>
            <w:tcW w:w="229" w:type="pct"/>
          </w:tcPr>
          <w:p w14:paraId="0034B44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0F4C84F" w14:textId="0DF53B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9B5413D" w14:textId="13EC99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9948E66" w14:textId="76BC12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NR_ext_to_71GHz-Perf</w:t>
            </w:r>
          </w:p>
        </w:tc>
        <w:tc>
          <w:tcPr>
            <w:tcW w:w="586" w:type="pct"/>
          </w:tcPr>
          <w:p w14:paraId="6327B7EB" w14:textId="281264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601981" w14:textId="77777777" w:rsidTr="008B0214">
        <w:tc>
          <w:tcPr>
            <w:tcW w:w="586" w:type="pct"/>
          </w:tcPr>
          <w:p w14:paraId="3C4EDF4D" w14:textId="6CBF54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R4-2402539</w:t>
            </w:r>
          </w:p>
        </w:tc>
        <w:tc>
          <w:tcPr>
            <w:tcW w:w="1115" w:type="pct"/>
          </w:tcPr>
          <w:p w14:paraId="38D9646A" w14:textId="031BE4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CR for OTA Tx intermodulation requirements in band n79</w:t>
            </w:r>
          </w:p>
        </w:tc>
        <w:tc>
          <w:tcPr>
            <w:tcW w:w="506" w:type="pct"/>
          </w:tcPr>
          <w:p w14:paraId="06EE0F60" w14:textId="602BAA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75D099AF" w14:textId="063F8B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5EA4B72C" w14:textId="4EDBCB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0577</w:t>
            </w:r>
          </w:p>
        </w:tc>
        <w:tc>
          <w:tcPr>
            <w:tcW w:w="229" w:type="pct"/>
          </w:tcPr>
          <w:p w14:paraId="701402B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AB88690" w14:textId="611D69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40F0DC4" w14:textId="40559B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08FEEAB" w14:textId="2F36B4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5CC4077C" w14:textId="60A537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B0796C2" w14:textId="77777777" w:rsidTr="008B0214">
        <w:tc>
          <w:tcPr>
            <w:tcW w:w="586" w:type="pct"/>
          </w:tcPr>
          <w:p w14:paraId="21708F16" w14:textId="0D2F48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R4-2403050</w:t>
            </w:r>
          </w:p>
        </w:tc>
        <w:tc>
          <w:tcPr>
            <w:tcW w:w="1115" w:type="pct"/>
          </w:tcPr>
          <w:p w14:paraId="762DFD68" w14:textId="6A0990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CR for OTA Tx intermodulation requirements in band n79</w:t>
            </w:r>
          </w:p>
        </w:tc>
        <w:tc>
          <w:tcPr>
            <w:tcW w:w="506" w:type="pct"/>
          </w:tcPr>
          <w:p w14:paraId="5D5F6462" w14:textId="0C08EE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2F9AE921" w14:textId="4DAC8C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64EE758C" w14:textId="6F98A3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0577</w:t>
            </w:r>
          </w:p>
        </w:tc>
        <w:tc>
          <w:tcPr>
            <w:tcW w:w="229" w:type="pct"/>
          </w:tcPr>
          <w:p w14:paraId="2B205E8B" w14:textId="4DD40AD0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3D7B671" w14:textId="5AAFB5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57ECC84" w14:textId="21C6D4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C78B805" w14:textId="63CB23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3E389060" w14:textId="03229D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59470CA7" w14:textId="77777777" w:rsidTr="008B0214">
        <w:tc>
          <w:tcPr>
            <w:tcW w:w="586" w:type="pct"/>
          </w:tcPr>
          <w:p w14:paraId="517E694B" w14:textId="15BD3E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R4-2402542</w:t>
            </w:r>
          </w:p>
        </w:tc>
        <w:tc>
          <w:tcPr>
            <w:tcW w:w="1115" w:type="pct"/>
          </w:tcPr>
          <w:p w14:paraId="799A399C" w14:textId="181795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(NR_bands_R17_BWs-Core)  CR for OTA Tx intermodulation requirements in band n79 R18 mirror</w:t>
            </w:r>
          </w:p>
        </w:tc>
        <w:tc>
          <w:tcPr>
            <w:tcW w:w="506" w:type="pct"/>
          </w:tcPr>
          <w:p w14:paraId="2CA10DEF" w14:textId="5BC69D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NTT DOCOMO, INC.</w:t>
            </w:r>
          </w:p>
        </w:tc>
        <w:tc>
          <w:tcPr>
            <w:tcW w:w="280" w:type="pct"/>
          </w:tcPr>
          <w:p w14:paraId="39A051D5" w14:textId="6DA3BF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38.141-2</w:t>
            </w:r>
          </w:p>
        </w:tc>
        <w:tc>
          <w:tcPr>
            <w:tcW w:w="222" w:type="pct"/>
          </w:tcPr>
          <w:p w14:paraId="56702135" w14:textId="3E0291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0578</w:t>
            </w:r>
          </w:p>
        </w:tc>
        <w:tc>
          <w:tcPr>
            <w:tcW w:w="229" w:type="pct"/>
          </w:tcPr>
          <w:p w14:paraId="26B6DD6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0576DA9" w14:textId="0387C2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516D8AA" w14:textId="0A4975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882DDA8" w14:textId="3F1F95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NR_bands_R17_BWs-Core</w:t>
            </w:r>
          </w:p>
        </w:tc>
        <w:tc>
          <w:tcPr>
            <w:tcW w:w="586" w:type="pct"/>
          </w:tcPr>
          <w:p w14:paraId="6F7E3F15" w14:textId="39C2F4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9D4F98F" w14:textId="77777777" w:rsidTr="008B0214">
        <w:tc>
          <w:tcPr>
            <w:tcW w:w="586" w:type="pct"/>
          </w:tcPr>
          <w:p w14:paraId="5DED3BE3" w14:textId="4A768E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R4-2400028</w:t>
            </w:r>
          </w:p>
        </w:tc>
        <w:tc>
          <w:tcPr>
            <w:tcW w:w="1115" w:type="pct"/>
          </w:tcPr>
          <w:p w14:paraId="711F5E76" w14:textId="4133B3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38.151 on FR1 MIMO OTA spatial correlation validation pass/fail limits</w:t>
            </w:r>
          </w:p>
        </w:tc>
        <w:tc>
          <w:tcPr>
            <w:tcW w:w="506" w:type="pct"/>
          </w:tcPr>
          <w:p w14:paraId="5B77BD64" w14:textId="7783CD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1BA98E28" w14:textId="16773D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52BF4C6D" w14:textId="776CBF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0024</w:t>
            </w:r>
          </w:p>
        </w:tc>
        <w:tc>
          <w:tcPr>
            <w:tcW w:w="229" w:type="pct"/>
          </w:tcPr>
          <w:p w14:paraId="0FE3DEC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3E5F7FF" w14:textId="21F5FE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867AF9B" w14:textId="752D37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CC8891A" w14:textId="62C03F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</w:t>
            </w:r>
          </w:p>
        </w:tc>
        <w:tc>
          <w:tcPr>
            <w:tcW w:w="586" w:type="pct"/>
          </w:tcPr>
          <w:p w14:paraId="14408257" w14:textId="0458A1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756BF9C" w14:textId="77777777" w:rsidTr="008B0214">
        <w:tc>
          <w:tcPr>
            <w:tcW w:w="586" w:type="pct"/>
          </w:tcPr>
          <w:p w14:paraId="42952F63" w14:textId="5601B1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R4-2403077</w:t>
            </w:r>
          </w:p>
        </w:tc>
        <w:tc>
          <w:tcPr>
            <w:tcW w:w="1115" w:type="pct"/>
          </w:tcPr>
          <w:p w14:paraId="7047C473" w14:textId="1A09B9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38.151 on FR1 MIMO OTA spatial correlation validation pass/fail limits</w:t>
            </w:r>
          </w:p>
        </w:tc>
        <w:tc>
          <w:tcPr>
            <w:tcW w:w="506" w:type="pct"/>
          </w:tcPr>
          <w:p w14:paraId="0C4867AB" w14:textId="021D34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</w:t>
            </w:r>
          </w:p>
        </w:tc>
        <w:tc>
          <w:tcPr>
            <w:tcW w:w="280" w:type="pct"/>
          </w:tcPr>
          <w:p w14:paraId="50BDB036" w14:textId="356CED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181DDE16" w14:textId="2EE7E9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0024</w:t>
            </w:r>
          </w:p>
        </w:tc>
        <w:tc>
          <w:tcPr>
            <w:tcW w:w="229" w:type="pct"/>
          </w:tcPr>
          <w:p w14:paraId="4CDDBCFF" w14:textId="1205601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1A855A8" w14:textId="73453B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1EAF1C2" w14:textId="421736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D4996B1" w14:textId="0FA201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</w:t>
            </w:r>
          </w:p>
        </w:tc>
        <w:tc>
          <w:tcPr>
            <w:tcW w:w="586" w:type="pct"/>
          </w:tcPr>
          <w:p w14:paraId="5B26B767" w14:textId="552727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E5B0B29" w14:textId="77777777" w:rsidTr="008B0214">
        <w:tc>
          <w:tcPr>
            <w:tcW w:w="586" w:type="pct"/>
          </w:tcPr>
          <w:p w14:paraId="078326F1" w14:textId="25C7F5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R4-2400196</w:t>
            </w:r>
          </w:p>
        </w:tc>
        <w:tc>
          <w:tcPr>
            <w:tcW w:w="1115" w:type="pct"/>
          </w:tcPr>
          <w:p w14:paraId="4D7998BB" w14:textId="031635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38.151 on FR1 MIMO OTA MU</w:t>
            </w:r>
          </w:p>
        </w:tc>
        <w:tc>
          <w:tcPr>
            <w:tcW w:w="506" w:type="pct"/>
          </w:tcPr>
          <w:p w14:paraId="4CE52C14" w14:textId="061769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ED8D58F" w14:textId="4B4859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2F857DB5" w14:textId="319148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0025</w:t>
            </w:r>
          </w:p>
        </w:tc>
        <w:tc>
          <w:tcPr>
            <w:tcW w:w="229" w:type="pct"/>
          </w:tcPr>
          <w:p w14:paraId="2F34496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3F15E59" w14:textId="2D883D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DBD32F4" w14:textId="5E9919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E58A471" w14:textId="326A3D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69A948CF" w14:textId="30B72F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4328D11" w14:textId="77777777" w:rsidTr="008B0214">
        <w:tc>
          <w:tcPr>
            <w:tcW w:w="586" w:type="pct"/>
          </w:tcPr>
          <w:p w14:paraId="20674920" w14:textId="525AB0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R4-2403078</w:t>
            </w:r>
          </w:p>
        </w:tc>
        <w:tc>
          <w:tcPr>
            <w:tcW w:w="1115" w:type="pct"/>
          </w:tcPr>
          <w:p w14:paraId="356D164F" w14:textId="7C30EF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38.151 on FR1 MIMO OTA MU</w:t>
            </w:r>
          </w:p>
        </w:tc>
        <w:tc>
          <w:tcPr>
            <w:tcW w:w="506" w:type="pct"/>
          </w:tcPr>
          <w:p w14:paraId="34FDABB1" w14:textId="7C73BB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2B07AB9" w14:textId="7EEE76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4760C161" w14:textId="1D3481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0025</w:t>
            </w:r>
          </w:p>
        </w:tc>
        <w:tc>
          <w:tcPr>
            <w:tcW w:w="229" w:type="pct"/>
          </w:tcPr>
          <w:p w14:paraId="65E78C97" w14:textId="0262B4A4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F097257" w14:textId="1FB89D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8746C9E" w14:textId="088A40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77AA5D" w14:textId="3ADF1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2ACF77C5" w14:textId="1AA4874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39850A0" w14:textId="77777777" w:rsidTr="008B0214">
        <w:tc>
          <w:tcPr>
            <w:tcW w:w="586" w:type="pct"/>
          </w:tcPr>
          <w:p w14:paraId="0FBDBC1F" w14:textId="2559C5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R4-2400197</w:t>
            </w:r>
          </w:p>
        </w:tc>
        <w:tc>
          <w:tcPr>
            <w:tcW w:w="1115" w:type="pct"/>
          </w:tcPr>
          <w:p w14:paraId="7CE6B957" w14:textId="0007C0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38.151 on FR1 MIMO OTA channel model power phase validation</w:t>
            </w:r>
          </w:p>
        </w:tc>
        <w:tc>
          <w:tcPr>
            <w:tcW w:w="506" w:type="pct"/>
          </w:tcPr>
          <w:p w14:paraId="3A6134C5" w14:textId="446C9C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3E322E47" w14:textId="15C6B5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262622ED" w14:textId="033DA7A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0026</w:t>
            </w:r>
          </w:p>
        </w:tc>
        <w:tc>
          <w:tcPr>
            <w:tcW w:w="229" w:type="pct"/>
          </w:tcPr>
          <w:p w14:paraId="20169C5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E797374" w14:textId="6F557CB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44EF08C" w14:textId="3D9F85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36F08AB" w14:textId="2BCCAA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65AC71D8" w14:textId="65B545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ADB9366" w14:textId="77777777" w:rsidTr="008B0214">
        <w:tc>
          <w:tcPr>
            <w:tcW w:w="586" w:type="pct"/>
          </w:tcPr>
          <w:p w14:paraId="04198748" w14:textId="04B296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R4-2400534</w:t>
            </w:r>
          </w:p>
        </w:tc>
        <w:tc>
          <w:tcPr>
            <w:tcW w:w="1115" w:type="pct"/>
          </w:tcPr>
          <w:p w14:paraId="6267966B" w14:textId="525511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Update to FR1 Channel model validation</w:t>
            </w:r>
          </w:p>
        </w:tc>
        <w:tc>
          <w:tcPr>
            <w:tcW w:w="506" w:type="pct"/>
          </w:tcPr>
          <w:p w14:paraId="3B0268BA" w14:textId="248ABB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MVG Industries, Spirent, Apple, ETS-Lindgren, Telecom Italia, Sony</w:t>
            </w:r>
          </w:p>
        </w:tc>
        <w:tc>
          <w:tcPr>
            <w:tcW w:w="280" w:type="pct"/>
          </w:tcPr>
          <w:p w14:paraId="667889F3" w14:textId="7948C2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39511C13" w14:textId="7750B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0027</w:t>
            </w:r>
          </w:p>
        </w:tc>
        <w:tc>
          <w:tcPr>
            <w:tcW w:w="229" w:type="pct"/>
          </w:tcPr>
          <w:p w14:paraId="77AED4D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92881C5" w14:textId="6EB21B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72071CA2" w14:textId="41CC2D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E26A4A" w14:textId="50EF24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2A14610A" w14:textId="015F7D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DF8D628" w14:textId="77777777" w:rsidTr="008B0214">
        <w:tc>
          <w:tcPr>
            <w:tcW w:w="586" w:type="pct"/>
          </w:tcPr>
          <w:p w14:paraId="073E2021" w14:textId="6E3C7C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R4-2400536</w:t>
            </w:r>
          </w:p>
        </w:tc>
        <w:tc>
          <w:tcPr>
            <w:tcW w:w="1115" w:type="pct"/>
          </w:tcPr>
          <w:p w14:paraId="75633E6B" w14:textId="217939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Update to FR1 Calibration Procedure</w:t>
            </w:r>
          </w:p>
        </w:tc>
        <w:tc>
          <w:tcPr>
            <w:tcW w:w="506" w:type="pct"/>
          </w:tcPr>
          <w:p w14:paraId="7B5E840E" w14:textId="4293CE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MVG Industries, Keysight, Spirent</w:t>
            </w:r>
          </w:p>
        </w:tc>
        <w:tc>
          <w:tcPr>
            <w:tcW w:w="280" w:type="pct"/>
          </w:tcPr>
          <w:p w14:paraId="73FD1095" w14:textId="3B6C1C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4E721BF0" w14:textId="3D935A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0028</w:t>
            </w:r>
          </w:p>
        </w:tc>
        <w:tc>
          <w:tcPr>
            <w:tcW w:w="229" w:type="pct"/>
          </w:tcPr>
          <w:p w14:paraId="0AA6B11D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7E560BB" w14:textId="59089B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BCAC70" w14:textId="3A5260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23041F7" w14:textId="054D48C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705F958B" w14:textId="00ED9C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C91D4C4" w14:textId="77777777" w:rsidTr="008B0214">
        <w:tc>
          <w:tcPr>
            <w:tcW w:w="586" w:type="pct"/>
          </w:tcPr>
          <w:p w14:paraId="530F9D64" w14:textId="319C5A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R4-2403016</w:t>
            </w:r>
          </w:p>
        </w:tc>
        <w:tc>
          <w:tcPr>
            <w:tcW w:w="1115" w:type="pct"/>
          </w:tcPr>
          <w:p w14:paraId="1915E52A" w14:textId="56428E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Update to FR1 Calibration Procedure</w:t>
            </w:r>
          </w:p>
        </w:tc>
        <w:tc>
          <w:tcPr>
            <w:tcW w:w="506" w:type="pct"/>
          </w:tcPr>
          <w:p w14:paraId="78053BF2" w14:textId="525814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MVG Industries, Keysight, Spirent</w:t>
            </w:r>
          </w:p>
        </w:tc>
        <w:tc>
          <w:tcPr>
            <w:tcW w:w="280" w:type="pct"/>
          </w:tcPr>
          <w:p w14:paraId="7BD99BE3" w14:textId="181757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663E3FBC" w14:textId="529323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0028</w:t>
            </w:r>
          </w:p>
        </w:tc>
        <w:tc>
          <w:tcPr>
            <w:tcW w:w="229" w:type="pct"/>
          </w:tcPr>
          <w:p w14:paraId="7D1FFB44" w14:textId="71C06B5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EF75617" w14:textId="7DE2F0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1AE89E6" w14:textId="063231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FECF25B" w14:textId="4EA984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601A5092" w14:textId="585E78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37926CE9" w14:textId="77777777" w:rsidTr="008B0214">
        <w:tc>
          <w:tcPr>
            <w:tcW w:w="586" w:type="pct"/>
          </w:tcPr>
          <w:p w14:paraId="03E9F028" w14:textId="0768E8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R4-2402256</w:t>
            </w:r>
          </w:p>
        </w:tc>
        <w:tc>
          <w:tcPr>
            <w:tcW w:w="1115" w:type="pct"/>
          </w:tcPr>
          <w:p w14:paraId="40AEF0B1" w14:textId="5EB52F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(NR_MIMO_OTA-Core) Correction on the example inter-band band combination tables</w:t>
            </w:r>
          </w:p>
        </w:tc>
        <w:tc>
          <w:tcPr>
            <w:tcW w:w="506" w:type="pct"/>
          </w:tcPr>
          <w:p w14:paraId="12549F0E" w14:textId="67F45A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</w:t>
            </w:r>
          </w:p>
        </w:tc>
        <w:tc>
          <w:tcPr>
            <w:tcW w:w="280" w:type="pct"/>
          </w:tcPr>
          <w:p w14:paraId="53668D03" w14:textId="244FCD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38.151</w:t>
            </w:r>
          </w:p>
        </w:tc>
        <w:tc>
          <w:tcPr>
            <w:tcW w:w="222" w:type="pct"/>
          </w:tcPr>
          <w:p w14:paraId="203C9D62" w14:textId="2494E7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0029</w:t>
            </w:r>
          </w:p>
        </w:tc>
        <w:tc>
          <w:tcPr>
            <w:tcW w:w="229" w:type="pct"/>
          </w:tcPr>
          <w:p w14:paraId="506E84A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E3E285" w14:textId="7F939E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375D8B7" w14:textId="5D32E3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B07BA7F" w14:textId="044A5A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NR_MIMO_OTA-Core</w:t>
            </w:r>
          </w:p>
        </w:tc>
        <w:tc>
          <w:tcPr>
            <w:tcW w:w="586" w:type="pct"/>
          </w:tcPr>
          <w:p w14:paraId="228A880F" w14:textId="339024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E48698B" w14:textId="77777777" w:rsidTr="008B0214">
        <w:tc>
          <w:tcPr>
            <w:tcW w:w="586" w:type="pct"/>
          </w:tcPr>
          <w:p w14:paraId="0EDB8BBE" w14:textId="2B05C8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R4-2400062</w:t>
            </w:r>
          </w:p>
        </w:tc>
        <w:tc>
          <w:tcPr>
            <w:tcW w:w="1115" w:type="pct"/>
          </w:tcPr>
          <w:p w14:paraId="178CBE3C" w14:textId="17F40E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(NR_IAB-Core) CR for TS 38.174, Correction on BS related description issues</w:t>
            </w:r>
          </w:p>
        </w:tc>
        <w:tc>
          <w:tcPr>
            <w:tcW w:w="506" w:type="pct"/>
          </w:tcPr>
          <w:p w14:paraId="0D6ACA58" w14:textId="08CFA6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4E15930" w14:textId="213F5F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64276602" w14:textId="1746D2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0096</w:t>
            </w:r>
          </w:p>
        </w:tc>
        <w:tc>
          <w:tcPr>
            <w:tcW w:w="229" w:type="pct"/>
          </w:tcPr>
          <w:p w14:paraId="56813B8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6D5C452" w14:textId="1314E9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1D9578E" w14:textId="245AB5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A00AD4A" w14:textId="46FFCF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NR_IAB-Core</w:t>
            </w:r>
          </w:p>
        </w:tc>
        <w:tc>
          <w:tcPr>
            <w:tcW w:w="586" w:type="pct"/>
          </w:tcPr>
          <w:p w14:paraId="1704CD65" w14:textId="5EC0AC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247B925" w14:textId="77777777" w:rsidTr="008B0214">
        <w:tc>
          <w:tcPr>
            <w:tcW w:w="586" w:type="pct"/>
          </w:tcPr>
          <w:p w14:paraId="58A4B433" w14:textId="4496BD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R4-2400063</w:t>
            </w:r>
          </w:p>
        </w:tc>
        <w:tc>
          <w:tcPr>
            <w:tcW w:w="1115" w:type="pct"/>
          </w:tcPr>
          <w:p w14:paraId="41A1EB48" w14:textId="65E231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(NR_IAB-Core) CR for TS 38.174, Correction on BS related description issues</w:t>
            </w:r>
          </w:p>
        </w:tc>
        <w:tc>
          <w:tcPr>
            <w:tcW w:w="506" w:type="pct"/>
          </w:tcPr>
          <w:p w14:paraId="7BCC126D" w14:textId="31992E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EEBE7AA" w14:textId="5C9C2D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1B235F91" w14:textId="6E826E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0097</w:t>
            </w:r>
          </w:p>
        </w:tc>
        <w:tc>
          <w:tcPr>
            <w:tcW w:w="229" w:type="pct"/>
          </w:tcPr>
          <w:p w14:paraId="37160C5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3E4A7E5" w14:textId="1CC531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609D5CE" w14:textId="53FBA1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25C22F7" w14:textId="776306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NR_IAB-Core</w:t>
            </w:r>
          </w:p>
        </w:tc>
        <w:tc>
          <w:tcPr>
            <w:tcW w:w="586" w:type="pct"/>
          </w:tcPr>
          <w:p w14:paraId="33B6437C" w14:textId="2CFA5D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2E2B905" w14:textId="77777777" w:rsidTr="008B0214">
        <w:tc>
          <w:tcPr>
            <w:tcW w:w="586" w:type="pct"/>
          </w:tcPr>
          <w:p w14:paraId="6794000C" w14:textId="7EE0DC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R4-2400064</w:t>
            </w:r>
          </w:p>
        </w:tc>
        <w:tc>
          <w:tcPr>
            <w:tcW w:w="1115" w:type="pct"/>
          </w:tcPr>
          <w:p w14:paraId="33D2C046" w14:textId="1386FC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(NR_IAB-Core) CR for TS 38.174, Correction on BS related description issues</w:t>
            </w:r>
          </w:p>
        </w:tc>
        <w:tc>
          <w:tcPr>
            <w:tcW w:w="506" w:type="pct"/>
          </w:tcPr>
          <w:p w14:paraId="37271732" w14:textId="3C864D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1B1A3DD" w14:textId="076955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46E85929" w14:textId="6EF530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0098</w:t>
            </w:r>
          </w:p>
        </w:tc>
        <w:tc>
          <w:tcPr>
            <w:tcW w:w="229" w:type="pct"/>
          </w:tcPr>
          <w:p w14:paraId="5AB147B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E1A39A9" w14:textId="4F4176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F22E8FA" w14:textId="1D656E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9509DD4" w14:textId="574A13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NR_IAB-Core</w:t>
            </w:r>
          </w:p>
        </w:tc>
        <w:tc>
          <w:tcPr>
            <w:tcW w:w="586" w:type="pct"/>
          </w:tcPr>
          <w:p w14:paraId="54C3B424" w14:textId="4FD64A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1EDE8A5" w14:textId="77777777" w:rsidTr="008B0214">
        <w:tc>
          <w:tcPr>
            <w:tcW w:w="586" w:type="pct"/>
          </w:tcPr>
          <w:p w14:paraId="16D7CA5F" w14:textId="6F02B2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R4-2402111</w:t>
            </w:r>
          </w:p>
        </w:tc>
        <w:tc>
          <w:tcPr>
            <w:tcW w:w="1115" w:type="pct"/>
          </w:tcPr>
          <w:p w14:paraId="6F7B537C" w14:textId="557B01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(NR_IAB-Core)CR for TS 38.174, Correction on scaling factor for IAB-MT type 1-O</w:t>
            </w:r>
          </w:p>
        </w:tc>
        <w:tc>
          <w:tcPr>
            <w:tcW w:w="506" w:type="pct"/>
          </w:tcPr>
          <w:p w14:paraId="693EA5FE" w14:textId="6AE633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372FB7C" w14:textId="1C58C5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0D268157" w14:textId="14AAB5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0099</w:t>
            </w:r>
          </w:p>
        </w:tc>
        <w:tc>
          <w:tcPr>
            <w:tcW w:w="229" w:type="pct"/>
          </w:tcPr>
          <w:p w14:paraId="193CB06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4882C3" w14:textId="73F750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0CD4BC8" w14:textId="71C614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EE1026E" w14:textId="5701EB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NR_IAB-Core</w:t>
            </w:r>
          </w:p>
        </w:tc>
        <w:tc>
          <w:tcPr>
            <w:tcW w:w="586" w:type="pct"/>
          </w:tcPr>
          <w:p w14:paraId="192740CE" w14:textId="7FC2DA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976F1AD" w14:textId="77777777" w:rsidTr="008B0214">
        <w:tc>
          <w:tcPr>
            <w:tcW w:w="586" w:type="pct"/>
          </w:tcPr>
          <w:p w14:paraId="7CD311FD" w14:textId="132277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R4-2403026</w:t>
            </w:r>
          </w:p>
        </w:tc>
        <w:tc>
          <w:tcPr>
            <w:tcW w:w="1115" w:type="pct"/>
          </w:tcPr>
          <w:p w14:paraId="486620A1" w14:textId="2C499B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(NR_IAB-Core)CR for TS 38.174, Correction on scaling factor for IAB-MT type 1-O</w:t>
            </w:r>
          </w:p>
        </w:tc>
        <w:tc>
          <w:tcPr>
            <w:tcW w:w="506" w:type="pct"/>
          </w:tcPr>
          <w:p w14:paraId="10FE94F0" w14:textId="1ECE16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1A46381" w14:textId="632F7E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6A89F4B2" w14:textId="3016E5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0099</w:t>
            </w:r>
          </w:p>
        </w:tc>
        <w:tc>
          <w:tcPr>
            <w:tcW w:w="229" w:type="pct"/>
          </w:tcPr>
          <w:p w14:paraId="497D50A4" w14:textId="795D166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78B86B5" w14:textId="03317D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EBBB381" w14:textId="1CB9E2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1E24F54" w14:textId="222C0D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NR_IAB-Core</w:t>
            </w:r>
          </w:p>
        </w:tc>
        <w:tc>
          <w:tcPr>
            <w:tcW w:w="586" w:type="pct"/>
          </w:tcPr>
          <w:p w14:paraId="520A1FE8" w14:textId="0F1864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6301B243" w14:textId="77777777" w:rsidTr="008B0214">
        <w:tc>
          <w:tcPr>
            <w:tcW w:w="586" w:type="pct"/>
          </w:tcPr>
          <w:p w14:paraId="36F71FA0" w14:textId="5320ADA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R4-2402112</w:t>
            </w:r>
          </w:p>
        </w:tc>
        <w:tc>
          <w:tcPr>
            <w:tcW w:w="1115" w:type="pct"/>
          </w:tcPr>
          <w:p w14:paraId="41851D1C" w14:textId="27B296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(NR_IAB-Core)CR for TS 38.174, Correction on scaling factor for IAB-MT type 1-O</w:t>
            </w:r>
          </w:p>
        </w:tc>
        <w:tc>
          <w:tcPr>
            <w:tcW w:w="506" w:type="pct"/>
          </w:tcPr>
          <w:p w14:paraId="2ABA88CD" w14:textId="0933DF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11EDAD7" w14:textId="260187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27BE570E" w14:textId="23BE3B3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0100</w:t>
            </w:r>
          </w:p>
        </w:tc>
        <w:tc>
          <w:tcPr>
            <w:tcW w:w="229" w:type="pct"/>
          </w:tcPr>
          <w:p w14:paraId="4C1E6B9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130A00" w14:textId="53F322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3738308" w14:textId="31778B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176AC5C" w14:textId="5233BC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NR_IAB-Core</w:t>
            </w:r>
          </w:p>
        </w:tc>
        <w:tc>
          <w:tcPr>
            <w:tcW w:w="586" w:type="pct"/>
          </w:tcPr>
          <w:p w14:paraId="20BF3930" w14:textId="25E202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D513F1" w14:textId="77777777" w:rsidTr="008B0214">
        <w:tc>
          <w:tcPr>
            <w:tcW w:w="586" w:type="pct"/>
          </w:tcPr>
          <w:p w14:paraId="1FD4EE32" w14:textId="1A6AEC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R4-2402113</w:t>
            </w:r>
          </w:p>
        </w:tc>
        <w:tc>
          <w:tcPr>
            <w:tcW w:w="1115" w:type="pct"/>
          </w:tcPr>
          <w:p w14:paraId="46C2C6A9" w14:textId="1301BB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(NR_IAB-Core)CR for TS 38.174, Correction on scaling factor for IAB-MT type 1-O</w:t>
            </w:r>
          </w:p>
        </w:tc>
        <w:tc>
          <w:tcPr>
            <w:tcW w:w="506" w:type="pct"/>
          </w:tcPr>
          <w:p w14:paraId="394C1AB6" w14:textId="44852A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7A97F60" w14:textId="43C4E9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7C8855BF" w14:textId="744D1B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0101</w:t>
            </w:r>
          </w:p>
        </w:tc>
        <w:tc>
          <w:tcPr>
            <w:tcW w:w="229" w:type="pct"/>
          </w:tcPr>
          <w:p w14:paraId="154E725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D85CB2C" w14:textId="4D14AC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0D04715" w14:textId="2D39DD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14399EB" w14:textId="1FEAD1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NR_IAB-Core</w:t>
            </w:r>
          </w:p>
        </w:tc>
        <w:tc>
          <w:tcPr>
            <w:tcW w:w="586" w:type="pct"/>
          </w:tcPr>
          <w:p w14:paraId="39748312" w14:textId="0E8513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28AB37B" w14:textId="77777777" w:rsidTr="008B0214">
        <w:tc>
          <w:tcPr>
            <w:tcW w:w="586" w:type="pct"/>
          </w:tcPr>
          <w:p w14:paraId="79293CB7" w14:textId="0E1441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R4-2402722</w:t>
            </w:r>
          </w:p>
        </w:tc>
        <w:tc>
          <w:tcPr>
            <w:tcW w:w="1115" w:type="pct"/>
          </w:tcPr>
          <w:p w14:paraId="3E0B2281" w14:textId="3A2211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Reference Table Correction in 38.174</w:t>
            </w:r>
          </w:p>
        </w:tc>
        <w:tc>
          <w:tcPr>
            <w:tcW w:w="506" w:type="pct"/>
          </w:tcPr>
          <w:p w14:paraId="4C37899A" w14:textId="48079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9A6B184" w14:textId="6566E3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5AF4BCE3" w14:textId="372AD3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0102</w:t>
            </w:r>
          </w:p>
        </w:tc>
        <w:tc>
          <w:tcPr>
            <w:tcW w:w="229" w:type="pct"/>
          </w:tcPr>
          <w:p w14:paraId="79FF498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1B56E14" w14:textId="00F11C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84CD699" w14:textId="3CE14F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D1838B" w14:textId="2AB1BC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5EB07523" w14:textId="7FA406F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267E95C" w14:textId="77777777" w:rsidTr="008B0214">
        <w:tc>
          <w:tcPr>
            <w:tcW w:w="586" w:type="pct"/>
          </w:tcPr>
          <w:p w14:paraId="335EE4FA" w14:textId="77705C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R4-2402723</w:t>
            </w:r>
          </w:p>
        </w:tc>
        <w:tc>
          <w:tcPr>
            <w:tcW w:w="1115" w:type="pct"/>
          </w:tcPr>
          <w:p w14:paraId="5A8310CD" w14:textId="2C9361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Reference Table Correction in 38.174</w:t>
            </w:r>
          </w:p>
        </w:tc>
        <w:tc>
          <w:tcPr>
            <w:tcW w:w="506" w:type="pct"/>
          </w:tcPr>
          <w:p w14:paraId="71287B56" w14:textId="2D0A9B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9107D8A" w14:textId="0AF5B2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48ACF52B" w14:textId="0EE08D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0103</w:t>
            </w:r>
          </w:p>
        </w:tc>
        <w:tc>
          <w:tcPr>
            <w:tcW w:w="229" w:type="pct"/>
          </w:tcPr>
          <w:p w14:paraId="2E464AE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9B3BF41" w14:textId="5790BA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FBD03D1" w14:textId="664A5E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14855A5" w14:textId="4E2855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7F0A8A48" w14:textId="7C55D0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2BA9A39" w14:textId="77777777" w:rsidTr="008B0214">
        <w:tc>
          <w:tcPr>
            <w:tcW w:w="586" w:type="pct"/>
          </w:tcPr>
          <w:p w14:paraId="2776982D" w14:textId="0BBB43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R4-2402724</w:t>
            </w:r>
          </w:p>
        </w:tc>
        <w:tc>
          <w:tcPr>
            <w:tcW w:w="1115" w:type="pct"/>
          </w:tcPr>
          <w:p w14:paraId="0BB8B19F" w14:textId="2A284A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Reference Table Correction in 38.174</w:t>
            </w:r>
          </w:p>
        </w:tc>
        <w:tc>
          <w:tcPr>
            <w:tcW w:w="506" w:type="pct"/>
          </w:tcPr>
          <w:p w14:paraId="4782C7E0" w14:textId="66C7DE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7F3AAF2B" w14:textId="1C9D49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095EF9D0" w14:textId="5926D0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0104</w:t>
            </w:r>
          </w:p>
        </w:tc>
        <w:tc>
          <w:tcPr>
            <w:tcW w:w="229" w:type="pct"/>
          </w:tcPr>
          <w:p w14:paraId="1BA2575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FD4F9D" w14:textId="410AD0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9E41DEA" w14:textId="56FD55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7F5C78B7" w14:textId="4FC449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198FF51A" w14:textId="3832CE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6F8A863" w14:textId="77777777" w:rsidTr="008B0214">
        <w:tc>
          <w:tcPr>
            <w:tcW w:w="586" w:type="pct"/>
          </w:tcPr>
          <w:p w14:paraId="538601DE" w14:textId="6C60C5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R4-2403575</w:t>
            </w:r>
          </w:p>
        </w:tc>
        <w:tc>
          <w:tcPr>
            <w:tcW w:w="1115" w:type="pct"/>
          </w:tcPr>
          <w:p w14:paraId="57029616" w14:textId="578353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on Core maintenance for NR Mobile IAB</w:t>
            </w:r>
          </w:p>
        </w:tc>
        <w:tc>
          <w:tcPr>
            <w:tcW w:w="506" w:type="pct"/>
          </w:tcPr>
          <w:p w14:paraId="1944AE2D" w14:textId="64393B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7ADAA233" w14:textId="02B4C7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38.174</w:t>
            </w:r>
          </w:p>
        </w:tc>
        <w:tc>
          <w:tcPr>
            <w:tcW w:w="222" w:type="pct"/>
          </w:tcPr>
          <w:p w14:paraId="308D8506" w14:textId="6C575D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0105</w:t>
            </w:r>
          </w:p>
        </w:tc>
        <w:tc>
          <w:tcPr>
            <w:tcW w:w="229" w:type="pct"/>
          </w:tcPr>
          <w:p w14:paraId="403512D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F1FBB62" w14:textId="6E98F7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F64882E" w14:textId="7D630E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EC8FD91" w14:textId="5C321B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NR_mobile_IAB-Core</w:t>
            </w:r>
          </w:p>
        </w:tc>
        <w:tc>
          <w:tcPr>
            <w:tcW w:w="586" w:type="pct"/>
          </w:tcPr>
          <w:p w14:paraId="1FB467A3" w14:textId="0957D2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D26FF7" w14:textId="77777777" w:rsidTr="008B0214">
        <w:tc>
          <w:tcPr>
            <w:tcW w:w="586" w:type="pct"/>
          </w:tcPr>
          <w:p w14:paraId="6098CB32" w14:textId="3C1E4A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R4-2400065</w:t>
            </w:r>
          </w:p>
        </w:tc>
        <w:tc>
          <w:tcPr>
            <w:tcW w:w="1115" w:type="pct"/>
          </w:tcPr>
          <w:p w14:paraId="60B829E2" w14:textId="712835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on Classes for IAB-DU</w:t>
            </w:r>
          </w:p>
        </w:tc>
        <w:tc>
          <w:tcPr>
            <w:tcW w:w="506" w:type="pct"/>
          </w:tcPr>
          <w:p w14:paraId="142BB273" w14:textId="2E9A1F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6B69961B" w14:textId="69A84F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4CB069B7" w14:textId="78F777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0041</w:t>
            </w:r>
          </w:p>
        </w:tc>
        <w:tc>
          <w:tcPr>
            <w:tcW w:w="229" w:type="pct"/>
          </w:tcPr>
          <w:p w14:paraId="26D47E8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05D95B" w14:textId="48A674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8703E45" w14:textId="34DB5F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511981D" w14:textId="5EED427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2F05491B" w14:textId="4F1CC4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D48ABB" w14:textId="77777777" w:rsidTr="008B0214">
        <w:tc>
          <w:tcPr>
            <w:tcW w:w="586" w:type="pct"/>
          </w:tcPr>
          <w:p w14:paraId="3D7C53CD" w14:textId="72DAF4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R4-2400066</w:t>
            </w:r>
          </w:p>
        </w:tc>
        <w:tc>
          <w:tcPr>
            <w:tcW w:w="1115" w:type="pct"/>
          </w:tcPr>
          <w:p w14:paraId="65A7A262" w14:textId="54E5F1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on Classes for IAB-DU</w:t>
            </w:r>
          </w:p>
        </w:tc>
        <w:tc>
          <w:tcPr>
            <w:tcW w:w="506" w:type="pct"/>
          </w:tcPr>
          <w:p w14:paraId="6B0D6B4E" w14:textId="14695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7CDA8A24" w14:textId="279790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66F27C30" w14:textId="7C902E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0042</w:t>
            </w:r>
          </w:p>
        </w:tc>
        <w:tc>
          <w:tcPr>
            <w:tcW w:w="229" w:type="pct"/>
          </w:tcPr>
          <w:p w14:paraId="7F933A0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269475" w14:textId="4248A2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91A2C0A" w14:textId="7782A8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C1845D0" w14:textId="6A790F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0A3B0FA9" w14:textId="416775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4BAB5F1" w14:textId="77777777" w:rsidTr="008B0214">
        <w:tc>
          <w:tcPr>
            <w:tcW w:w="586" w:type="pct"/>
          </w:tcPr>
          <w:p w14:paraId="650514E0" w14:textId="49E2B5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R4-2400067</w:t>
            </w:r>
          </w:p>
        </w:tc>
        <w:tc>
          <w:tcPr>
            <w:tcW w:w="1115" w:type="pct"/>
          </w:tcPr>
          <w:p w14:paraId="0EFEB104" w14:textId="195B6A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on Classes for IAB-DU</w:t>
            </w:r>
          </w:p>
        </w:tc>
        <w:tc>
          <w:tcPr>
            <w:tcW w:w="506" w:type="pct"/>
          </w:tcPr>
          <w:p w14:paraId="5BD99F8C" w14:textId="63216F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6CAA76F" w14:textId="14C10D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6786248A" w14:textId="4D3D1C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0043</w:t>
            </w:r>
          </w:p>
        </w:tc>
        <w:tc>
          <w:tcPr>
            <w:tcW w:w="229" w:type="pct"/>
          </w:tcPr>
          <w:p w14:paraId="2034AC7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FC8D4AE" w14:textId="3C742B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93D852" w14:textId="4FA7C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0DEBC13" w14:textId="721C7E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1BE1E92A" w14:textId="4A2EFE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A435B47" w14:textId="77777777" w:rsidTr="008B0214">
        <w:tc>
          <w:tcPr>
            <w:tcW w:w="586" w:type="pct"/>
          </w:tcPr>
          <w:p w14:paraId="02540FF3" w14:textId="25116B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R4-2400653</w:t>
            </w:r>
          </w:p>
        </w:tc>
        <w:tc>
          <w:tcPr>
            <w:tcW w:w="1115" w:type="pct"/>
          </w:tcPr>
          <w:p w14:paraId="6DF48630" w14:textId="28452E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  CR for TS 38.176-1, Correction on IAB-MT Output power dynamics test requirements</w:t>
            </w:r>
          </w:p>
        </w:tc>
        <w:tc>
          <w:tcPr>
            <w:tcW w:w="506" w:type="pct"/>
          </w:tcPr>
          <w:p w14:paraId="58CCC005" w14:textId="011443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Germany</w:t>
            </w:r>
          </w:p>
        </w:tc>
        <w:tc>
          <w:tcPr>
            <w:tcW w:w="280" w:type="pct"/>
          </w:tcPr>
          <w:p w14:paraId="41EF75D4" w14:textId="015D2F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1A882314" w14:textId="6F0467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0044</w:t>
            </w:r>
          </w:p>
        </w:tc>
        <w:tc>
          <w:tcPr>
            <w:tcW w:w="229" w:type="pct"/>
          </w:tcPr>
          <w:p w14:paraId="73B680A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B73081F" w14:textId="170914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470B6B99" w14:textId="526044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C2B9A5C" w14:textId="52226C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4FCD83BA" w14:textId="0DB77A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FB6161" w14:textId="77777777" w:rsidTr="008B0214">
        <w:tc>
          <w:tcPr>
            <w:tcW w:w="586" w:type="pct"/>
          </w:tcPr>
          <w:p w14:paraId="7F6B40BB" w14:textId="57D394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R4-2400654</w:t>
            </w:r>
          </w:p>
        </w:tc>
        <w:tc>
          <w:tcPr>
            <w:tcW w:w="1115" w:type="pct"/>
          </w:tcPr>
          <w:p w14:paraId="509F4490" w14:textId="6AE225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on IAB-MT Output power dynamics test requirements</w:t>
            </w:r>
          </w:p>
        </w:tc>
        <w:tc>
          <w:tcPr>
            <w:tcW w:w="506" w:type="pct"/>
          </w:tcPr>
          <w:p w14:paraId="09162142" w14:textId="00CF68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Germany</w:t>
            </w:r>
          </w:p>
        </w:tc>
        <w:tc>
          <w:tcPr>
            <w:tcW w:w="280" w:type="pct"/>
          </w:tcPr>
          <w:p w14:paraId="31068565" w14:textId="2FDC8B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623831CE" w14:textId="3ADA98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0045</w:t>
            </w:r>
          </w:p>
        </w:tc>
        <w:tc>
          <w:tcPr>
            <w:tcW w:w="229" w:type="pct"/>
          </w:tcPr>
          <w:p w14:paraId="20DB9BE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F9C91D" w14:textId="6F1DCF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0A5143C" w14:textId="659E4D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8060C34" w14:textId="0510A8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3B0EE887" w14:textId="6B2017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EFDD5A7" w14:textId="77777777" w:rsidTr="008B0214">
        <w:tc>
          <w:tcPr>
            <w:tcW w:w="586" w:type="pct"/>
          </w:tcPr>
          <w:p w14:paraId="2F04723D" w14:textId="4AFA4C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R4-2400655</w:t>
            </w:r>
          </w:p>
        </w:tc>
        <w:tc>
          <w:tcPr>
            <w:tcW w:w="1115" w:type="pct"/>
          </w:tcPr>
          <w:p w14:paraId="589F5BDC" w14:textId="7F5956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on IAB-MT Output power dynamics test requirements</w:t>
            </w:r>
          </w:p>
        </w:tc>
        <w:tc>
          <w:tcPr>
            <w:tcW w:w="506" w:type="pct"/>
          </w:tcPr>
          <w:p w14:paraId="7493EE9F" w14:textId="21622D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Germany</w:t>
            </w:r>
          </w:p>
        </w:tc>
        <w:tc>
          <w:tcPr>
            <w:tcW w:w="280" w:type="pct"/>
          </w:tcPr>
          <w:p w14:paraId="6A363296" w14:textId="4E8271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3C3F82D4" w14:textId="7D3E7A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0046</w:t>
            </w:r>
          </w:p>
        </w:tc>
        <w:tc>
          <w:tcPr>
            <w:tcW w:w="229" w:type="pct"/>
          </w:tcPr>
          <w:p w14:paraId="6B8ACCC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DF500D" w14:textId="60E72A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00EE781" w14:textId="1F5275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6D3FF1A" w14:textId="39625A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1DEE6DFA" w14:textId="0D472E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9B183BF" w14:textId="77777777" w:rsidTr="008B0214">
        <w:tc>
          <w:tcPr>
            <w:tcW w:w="586" w:type="pct"/>
          </w:tcPr>
          <w:p w14:paraId="438FDB85" w14:textId="4A1808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R4-2401993</w:t>
            </w:r>
          </w:p>
        </w:tc>
        <w:tc>
          <w:tcPr>
            <w:tcW w:w="1115" w:type="pct"/>
          </w:tcPr>
          <w:p w14:paraId="00E555F6" w14:textId="16FA00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for 38.176-1 introduction of mobile IAB RF conformance requirements</w:t>
            </w:r>
          </w:p>
        </w:tc>
        <w:tc>
          <w:tcPr>
            <w:tcW w:w="506" w:type="pct"/>
          </w:tcPr>
          <w:p w14:paraId="791F6D45" w14:textId="0FFF06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Incorporated, Ericsson, Nokia, Nokia Shanghai Bell</w:t>
            </w:r>
          </w:p>
        </w:tc>
        <w:tc>
          <w:tcPr>
            <w:tcW w:w="280" w:type="pct"/>
          </w:tcPr>
          <w:p w14:paraId="45AFE508" w14:textId="45A2B6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07F237C1" w14:textId="0E4530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0047</w:t>
            </w:r>
          </w:p>
        </w:tc>
        <w:tc>
          <w:tcPr>
            <w:tcW w:w="229" w:type="pct"/>
          </w:tcPr>
          <w:p w14:paraId="7251A46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11CF396" w14:textId="0F6F15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B99830" w14:textId="33A7ED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11022FD" w14:textId="4C3EC7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631AE434" w14:textId="1F7A10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7205FFB2" w14:textId="77777777" w:rsidTr="008B0214">
        <w:tc>
          <w:tcPr>
            <w:tcW w:w="586" w:type="pct"/>
          </w:tcPr>
          <w:p w14:paraId="42F2B7D3" w14:textId="6B2F32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R4-2402114</w:t>
            </w:r>
          </w:p>
        </w:tc>
        <w:tc>
          <w:tcPr>
            <w:tcW w:w="1115" w:type="pct"/>
          </w:tcPr>
          <w:p w14:paraId="7482FA02" w14:textId="0CA29C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due to scaling factor for IAB-MT type 1-O changes</w:t>
            </w:r>
          </w:p>
        </w:tc>
        <w:tc>
          <w:tcPr>
            <w:tcW w:w="506" w:type="pct"/>
          </w:tcPr>
          <w:p w14:paraId="5FBE0F31" w14:textId="5566B1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1959BD5E" w14:textId="5FB08E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22C28E93" w14:textId="1347E1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0048</w:t>
            </w:r>
          </w:p>
        </w:tc>
        <w:tc>
          <w:tcPr>
            <w:tcW w:w="229" w:type="pct"/>
          </w:tcPr>
          <w:p w14:paraId="1CE4659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118F5B8" w14:textId="47AC2A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597545C" w14:textId="32EB94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98C0FF7" w14:textId="12B7D5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5D4D1AB2" w14:textId="31810B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5A61995" w14:textId="77777777" w:rsidTr="008B0214">
        <w:tc>
          <w:tcPr>
            <w:tcW w:w="586" w:type="pct"/>
          </w:tcPr>
          <w:p w14:paraId="0DE0AECD" w14:textId="603059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R4-2403027</w:t>
            </w:r>
          </w:p>
        </w:tc>
        <w:tc>
          <w:tcPr>
            <w:tcW w:w="1115" w:type="pct"/>
          </w:tcPr>
          <w:p w14:paraId="7F9EB607" w14:textId="39EFCE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due to scaling factor for IAB-MT type 1-O changes</w:t>
            </w:r>
          </w:p>
        </w:tc>
        <w:tc>
          <w:tcPr>
            <w:tcW w:w="506" w:type="pct"/>
          </w:tcPr>
          <w:p w14:paraId="06BA164B" w14:textId="3FCFF8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BF5F684" w14:textId="287788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15FEF36F" w14:textId="0CAC83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0048</w:t>
            </w:r>
          </w:p>
        </w:tc>
        <w:tc>
          <w:tcPr>
            <w:tcW w:w="229" w:type="pct"/>
          </w:tcPr>
          <w:p w14:paraId="70CD95C1" w14:textId="5137882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9F7024E" w14:textId="5A6F41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3420211C" w14:textId="792D8C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FA3008B" w14:textId="636F04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3B58B860" w14:textId="351D185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735DE869" w14:textId="77777777" w:rsidTr="008B0214">
        <w:tc>
          <w:tcPr>
            <w:tcW w:w="586" w:type="pct"/>
          </w:tcPr>
          <w:p w14:paraId="198C9146" w14:textId="74A9EE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R4-2402115</w:t>
            </w:r>
          </w:p>
        </w:tc>
        <w:tc>
          <w:tcPr>
            <w:tcW w:w="1115" w:type="pct"/>
          </w:tcPr>
          <w:p w14:paraId="40ADE6E6" w14:textId="362E41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due to scaling factor for IAB-MT type 1-O changes</w:t>
            </w:r>
          </w:p>
        </w:tc>
        <w:tc>
          <w:tcPr>
            <w:tcW w:w="506" w:type="pct"/>
          </w:tcPr>
          <w:p w14:paraId="6A7FCF6F" w14:textId="27A0C3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445B2E9" w14:textId="5D7DA7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40ED6977" w14:textId="389EBC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0049</w:t>
            </w:r>
          </w:p>
        </w:tc>
        <w:tc>
          <w:tcPr>
            <w:tcW w:w="229" w:type="pct"/>
          </w:tcPr>
          <w:p w14:paraId="6EF3C56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8E82190" w14:textId="3CBA2E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C5C4697" w14:textId="4D8EB2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1B0CC7F4" w14:textId="7653C5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545F9EDA" w14:textId="06C1E8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A38C67B" w14:textId="77777777" w:rsidTr="008B0214">
        <w:tc>
          <w:tcPr>
            <w:tcW w:w="586" w:type="pct"/>
          </w:tcPr>
          <w:p w14:paraId="27E35C2B" w14:textId="1F233D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R4-2402116</w:t>
            </w:r>
          </w:p>
        </w:tc>
        <w:tc>
          <w:tcPr>
            <w:tcW w:w="1115" w:type="pct"/>
          </w:tcPr>
          <w:p w14:paraId="5853B609" w14:textId="260C17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38.176-1, Correction due to scaling factor for IAB-MT type 1-O changes</w:t>
            </w:r>
          </w:p>
        </w:tc>
        <w:tc>
          <w:tcPr>
            <w:tcW w:w="506" w:type="pct"/>
          </w:tcPr>
          <w:p w14:paraId="1E7B5E00" w14:textId="38F03D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DD1DA99" w14:textId="736B00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38.176-1</w:t>
            </w:r>
          </w:p>
        </w:tc>
        <w:tc>
          <w:tcPr>
            <w:tcW w:w="222" w:type="pct"/>
          </w:tcPr>
          <w:p w14:paraId="76BC0D0D" w14:textId="6AF705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0050</w:t>
            </w:r>
          </w:p>
        </w:tc>
        <w:tc>
          <w:tcPr>
            <w:tcW w:w="229" w:type="pct"/>
          </w:tcPr>
          <w:p w14:paraId="274D941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6375DF8" w14:textId="219FB6F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51CD998" w14:textId="073A4A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6ED488A3" w14:textId="624693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6A8ACF1F" w14:textId="489306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B5993BC" w14:textId="77777777" w:rsidTr="008B0214">
        <w:tc>
          <w:tcPr>
            <w:tcW w:w="586" w:type="pct"/>
          </w:tcPr>
          <w:p w14:paraId="6067D5EB" w14:textId="268553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R4-2400068</w:t>
            </w:r>
          </w:p>
        </w:tc>
        <w:tc>
          <w:tcPr>
            <w:tcW w:w="1115" w:type="pct"/>
          </w:tcPr>
          <w:p w14:paraId="0A8694AE" w14:textId="63ED2C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38.176-2, Correction on Classes for IAB-DU</w:t>
            </w:r>
          </w:p>
        </w:tc>
        <w:tc>
          <w:tcPr>
            <w:tcW w:w="506" w:type="pct"/>
          </w:tcPr>
          <w:p w14:paraId="680297CC" w14:textId="1CC1BD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6865CFA" w14:textId="4F93CD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2BA9C3EE" w14:textId="743350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0044</w:t>
            </w:r>
          </w:p>
        </w:tc>
        <w:tc>
          <w:tcPr>
            <w:tcW w:w="229" w:type="pct"/>
          </w:tcPr>
          <w:p w14:paraId="2ACE448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62791F6" w14:textId="6FAFA2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77175691" w14:textId="3FF2A8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560EE76" w14:textId="5B42E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02A91364" w14:textId="31A330E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A33EB20" w14:textId="77777777" w:rsidTr="008B0214">
        <w:tc>
          <w:tcPr>
            <w:tcW w:w="586" w:type="pct"/>
          </w:tcPr>
          <w:p w14:paraId="0FF415B9" w14:textId="44D004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R4-2400069</w:t>
            </w:r>
          </w:p>
        </w:tc>
        <w:tc>
          <w:tcPr>
            <w:tcW w:w="1115" w:type="pct"/>
          </w:tcPr>
          <w:p w14:paraId="21F20DAF" w14:textId="7B539A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38.176-2, Correction on Classes for IAB-DU</w:t>
            </w:r>
          </w:p>
        </w:tc>
        <w:tc>
          <w:tcPr>
            <w:tcW w:w="506" w:type="pct"/>
          </w:tcPr>
          <w:p w14:paraId="5E03C43F" w14:textId="515690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18C7E47" w14:textId="01008A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15D53805" w14:textId="0CDA12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0045</w:t>
            </w:r>
          </w:p>
        </w:tc>
        <w:tc>
          <w:tcPr>
            <w:tcW w:w="229" w:type="pct"/>
          </w:tcPr>
          <w:p w14:paraId="2FD2E39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712404" w14:textId="24F8F0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77F8E56" w14:textId="7D3684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3844DC3" w14:textId="2F7A0B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75A8077B" w14:textId="781353B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554EB12" w14:textId="77777777" w:rsidTr="008B0214">
        <w:tc>
          <w:tcPr>
            <w:tcW w:w="586" w:type="pct"/>
          </w:tcPr>
          <w:p w14:paraId="5FE0EF47" w14:textId="35CB02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R4-2400070</w:t>
            </w:r>
          </w:p>
        </w:tc>
        <w:tc>
          <w:tcPr>
            <w:tcW w:w="1115" w:type="pct"/>
          </w:tcPr>
          <w:p w14:paraId="53486696" w14:textId="481BB2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38.176-2, Correction on Classes for IAB-DU</w:t>
            </w:r>
          </w:p>
        </w:tc>
        <w:tc>
          <w:tcPr>
            <w:tcW w:w="506" w:type="pct"/>
          </w:tcPr>
          <w:p w14:paraId="1B9462A2" w14:textId="69A44D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2698A809" w14:textId="5F4D89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49732A2D" w14:textId="3CB168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0046</w:t>
            </w:r>
          </w:p>
        </w:tc>
        <w:tc>
          <w:tcPr>
            <w:tcW w:w="229" w:type="pct"/>
          </w:tcPr>
          <w:p w14:paraId="6225D0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FAC2691" w14:textId="7D0A4A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A507552" w14:textId="0ED743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2BB1B32A" w14:textId="734617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5B332D12" w14:textId="62EFA1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B590D55" w14:textId="77777777" w:rsidTr="008B0214">
        <w:tc>
          <w:tcPr>
            <w:tcW w:w="586" w:type="pct"/>
          </w:tcPr>
          <w:p w14:paraId="0ABD3741" w14:textId="326155C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R4-2400656</w:t>
            </w:r>
          </w:p>
        </w:tc>
        <w:tc>
          <w:tcPr>
            <w:tcW w:w="1115" w:type="pct"/>
          </w:tcPr>
          <w:p w14:paraId="17FD7E99" w14:textId="5B24ED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  CR for TS 38.176-2, Correction on IAB-MT Output power dynamics test requirements</w:t>
            </w:r>
          </w:p>
        </w:tc>
        <w:tc>
          <w:tcPr>
            <w:tcW w:w="506" w:type="pct"/>
          </w:tcPr>
          <w:p w14:paraId="72EE8015" w14:textId="32A67D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Germany</w:t>
            </w:r>
          </w:p>
        </w:tc>
        <w:tc>
          <w:tcPr>
            <w:tcW w:w="280" w:type="pct"/>
          </w:tcPr>
          <w:p w14:paraId="42B490ED" w14:textId="3828EA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2428B222" w14:textId="14BD90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0047</w:t>
            </w:r>
          </w:p>
        </w:tc>
        <w:tc>
          <w:tcPr>
            <w:tcW w:w="229" w:type="pct"/>
          </w:tcPr>
          <w:p w14:paraId="48469A9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7A67830" w14:textId="47690D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85DACA5" w14:textId="24421D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B4FC4D" w14:textId="177B36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363FDEF4" w14:textId="6CDDDC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50CDD51D" w14:textId="77777777" w:rsidTr="008B0214">
        <w:tc>
          <w:tcPr>
            <w:tcW w:w="586" w:type="pct"/>
          </w:tcPr>
          <w:p w14:paraId="62404320" w14:textId="037589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R4-2403022</w:t>
            </w:r>
          </w:p>
        </w:tc>
        <w:tc>
          <w:tcPr>
            <w:tcW w:w="1115" w:type="pct"/>
          </w:tcPr>
          <w:p w14:paraId="565C0F45" w14:textId="4F282C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38.176-2, Correction on IAB-MT Output power dynamics test requirements</w:t>
            </w:r>
          </w:p>
        </w:tc>
        <w:tc>
          <w:tcPr>
            <w:tcW w:w="506" w:type="pct"/>
          </w:tcPr>
          <w:p w14:paraId="24C2B272" w14:textId="534489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Germany, Ericsson, Nokia, Nokia Shanghai Bell</w:t>
            </w:r>
          </w:p>
        </w:tc>
        <w:tc>
          <w:tcPr>
            <w:tcW w:w="280" w:type="pct"/>
          </w:tcPr>
          <w:p w14:paraId="5C4473DD" w14:textId="0762C1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491DC4D2" w14:textId="72AE33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0047</w:t>
            </w:r>
          </w:p>
        </w:tc>
        <w:tc>
          <w:tcPr>
            <w:tcW w:w="229" w:type="pct"/>
          </w:tcPr>
          <w:p w14:paraId="16147679" w14:textId="1FF5653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A11ACB1" w14:textId="243958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31AC6A4" w14:textId="47007A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54327DE" w14:textId="785BCA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6C5D4285" w14:textId="746B7C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8A6DCFA" w14:textId="77777777" w:rsidTr="008B0214">
        <w:tc>
          <w:tcPr>
            <w:tcW w:w="586" w:type="pct"/>
          </w:tcPr>
          <w:p w14:paraId="6B4534A1" w14:textId="74782D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R4-2400657</w:t>
            </w:r>
          </w:p>
        </w:tc>
        <w:tc>
          <w:tcPr>
            <w:tcW w:w="1115" w:type="pct"/>
          </w:tcPr>
          <w:p w14:paraId="5900EE83" w14:textId="41774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38.176-2, Correction on IAB-MT Output power dynamics test requirements</w:t>
            </w:r>
          </w:p>
        </w:tc>
        <w:tc>
          <w:tcPr>
            <w:tcW w:w="506" w:type="pct"/>
          </w:tcPr>
          <w:p w14:paraId="13CAF255" w14:textId="188C64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Germany, Ericsson, Nokia, Nokia Shanghai Bell</w:t>
            </w:r>
          </w:p>
        </w:tc>
        <w:tc>
          <w:tcPr>
            <w:tcW w:w="280" w:type="pct"/>
          </w:tcPr>
          <w:p w14:paraId="6BBF5914" w14:textId="5CFE29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26C948EE" w14:textId="1D9BE3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0048</w:t>
            </w:r>
          </w:p>
        </w:tc>
        <w:tc>
          <w:tcPr>
            <w:tcW w:w="229" w:type="pct"/>
          </w:tcPr>
          <w:p w14:paraId="12FFA54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473A3CC" w14:textId="00656E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35FCC9D" w14:textId="4E47A5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5D394E1E" w14:textId="2DA6DB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7A76BFBE" w14:textId="754B3D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58EF650" w14:textId="77777777" w:rsidTr="008B0214">
        <w:tc>
          <w:tcPr>
            <w:tcW w:w="586" w:type="pct"/>
          </w:tcPr>
          <w:p w14:paraId="6C0E2B43" w14:textId="788C2A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R4-2400658</w:t>
            </w:r>
          </w:p>
        </w:tc>
        <w:tc>
          <w:tcPr>
            <w:tcW w:w="1115" w:type="pct"/>
          </w:tcPr>
          <w:p w14:paraId="769E9B14" w14:textId="3443E5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TS 38.176-2, Correction on IAB-MT Output power dynamics test requirements</w:t>
            </w:r>
          </w:p>
        </w:tc>
        <w:tc>
          <w:tcPr>
            <w:tcW w:w="506" w:type="pct"/>
          </w:tcPr>
          <w:p w14:paraId="3DB04447" w14:textId="2BCFB8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Germany, Ericsson, Nokia, Nokia Shanghai Bell</w:t>
            </w:r>
          </w:p>
        </w:tc>
        <w:tc>
          <w:tcPr>
            <w:tcW w:w="280" w:type="pct"/>
          </w:tcPr>
          <w:p w14:paraId="2E3834EE" w14:textId="5AED9F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3D535FD5" w14:textId="690B7C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0049</w:t>
            </w:r>
          </w:p>
        </w:tc>
        <w:tc>
          <w:tcPr>
            <w:tcW w:w="229" w:type="pct"/>
          </w:tcPr>
          <w:p w14:paraId="4290524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5B08CB0" w14:textId="78B09C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1120631" w14:textId="2A6B7B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B845FDD" w14:textId="787DC2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605E87DC" w14:textId="0B88A6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DA390F8" w14:textId="77777777" w:rsidTr="008B0214">
        <w:tc>
          <w:tcPr>
            <w:tcW w:w="586" w:type="pct"/>
          </w:tcPr>
          <w:p w14:paraId="68ED8CC8" w14:textId="56FD22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R4-2401994</w:t>
            </w:r>
          </w:p>
        </w:tc>
        <w:tc>
          <w:tcPr>
            <w:tcW w:w="1115" w:type="pct"/>
          </w:tcPr>
          <w:p w14:paraId="7C3EBEAD" w14:textId="48265E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BigCR to TS 38.176-2 on RF conformance requirements for NR Mobile IAB</w:t>
            </w:r>
          </w:p>
        </w:tc>
        <w:tc>
          <w:tcPr>
            <w:tcW w:w="506" w:type="pct"/>
          </w:tcPr>
          <w:p w14:paraId="0E25F3E1" w14:textId="0307BA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Incorporated, Ericsson, Nokia, Nokia Shanghai Bell</w:t>
            </w:r>
          </w:p>
        </w:tc>
        <w:tc>
          <w:tcPr>
            <w:tcW w:w="280" w:type="pct"/>
          </w:tcPr>
          <w:p w14:paraId="6109AA1F" w14:textId="5A8971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4AD0479F" w14:textId="65E16D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0050</w:t>
            </w:r>
          </w:p>
        </w:tc>
        <w:tc>
          <w:tcPr>
            <w:tcW w:w="229" w:type="pct"/>
          </w:tcPr>
          <w:p w14:paraId="335868D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BBD8C6" w14:textId="14204B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7812BF" w14:textId="3609FD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F741C07" w14:textId="384556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NR_mobile_IAB-Perf</w:t>
            </w:r>
          </w:p>
        </w:tc>
        <w:tc>
          <w:tcPr>
            <w:tcW w:w="586" w:type="pct"/>
          </w:tcPr>
          <w:p w14:paraId="04640F17" w14:textId="5702BD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1B212098" w14:textId="77777777" w:rsidTr="008B0214">
        <w:tc>
          <w:tcPr>
            <w:tcW w:w="586" w:type="pct"/>
          </w:tcPr>
          <w:p w14:paraId="606086F0" w14:textId="60EC24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R4-2402117</w:t>
            </w:r>
          </w:p>
        </w:tc>
        <w:tc>
          <w:tcPr>
            <w:tcW w:w="1115" w:type="pct"/>
          </w:tcPr>
          <w:p w14:paraId="72259A39" w14:textId="5E4A1F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38.176-2, Implimentaion of scaling factor for IAB-MT type 1-O</w:t>
            </w:r>
          </w:p>
        </w:tc>
        <w:tc>
          <w:tcPr>
            <w:tcW w:w="506" w:type="pct"/>
          </w:tcPr>
          <w:p w14:paraId="279A7245" w14:textId="5C9459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B1E9AC1" w14:textId="424CCC3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1023C837" w14:textId="174473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0051</w:t>
            </w:r>
          </w:p>
        </w:tc>
        <w:tc>
          <w:tcPr>
            <w:tcW w:w="229" w:type="pct"/>
          </w:tcPr>
          <w:p w14:paraId="47C4A14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D6AE1B9" w14:textId="380E69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68626F5D" w14:textId="1BE8D8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35737FA" w14:textId="4EBFCF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640B2897" w14:textId="2F9007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D4988C7" w14:textId="77777777" w:rsidTr="008B0214">
        <w:tc>
          <w:tcPr>
            <w:tcW w:w="586" w:type="pct"/>
          </w:tcPr>
          <w:p w14:paraId="7A8268EE" w14:textId="191107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R4-2403028</w:t>
            </w:r>
          </w:p>
        </w:tc>
        <w:tc>
          <w:tcPr>
            <w:tcW w:w="1115" w:type="pct"/>
          </w:tcPr>
          <w:p w14:paraId="78007356" w14:textId="3D5E23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38.176-2, Implimentaion of scaling factor for IAB-MT type 1-O</w:t>
            </w:r>
          </w:p>
        </w:tc>
        <w:tc>
          <w:tcPr>
            <w:tcW w:w="506" w:type="pct"/>
          </w:tcPr>
          <w:p w14:paraId="44559444" w14:textId="5F8961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225CF72" w14:textId="347ADE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1F93FA9E" w14:textId="68B2ED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0051</w:t>
            </w:r>
          </w:p>
        </w:tc>
        <w:tc>
          <w:tcPr>
            <w:tcW w:w="229" w:type="pct"/>
          </w:tcPr>
          <w:p w14:paraId="0B024DB4" w14:textId="335AEB1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26B9EBF" w14:textId="41FA45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25B5F39C" w14:textId="395384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4F62A4" w14:textId="53FD35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1088058C" w14:textId="33FCF5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235E08D1" w14:textId="77777777" w:rsidTr="008B0214">
        <w:tc>
          <w:tcPr>
            <w:tcW w:w="586" w:type="pct"/>
          </w:tcPr>
          <w:p w14:paraId="47209C0F" w14:textId="69850C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R4-2402118</w:t>
            </w:r>
          </w:p>
        </w:tc>
        <w:tc>
          <w:tcPr>
            <w:tcW w:w="1115" w:type="pct"/>
          </w:tcPr>
          <w:p w14:paraId="490FD805" w14:textId="304304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38.176-2, Implimentaion of scaling factor for IAB-MT type 1-O</w:t>
            </w:r>
          </w:p>
        </w:tc>
        <w:tc>
          <w:tcPr>
            <w:tcW w:w="506" w:type="pct"/>
          </w:tcPr>
          <w:p w14:paraId="7FDF1938" w14:textId="16037A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CD77EA5" w14:textId="1E71FB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622238CF" w14:textId="15BD61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0052</w:t>
            </w:r>
          </w:p>
        </w:tc>
        <w:tc>
          <w:tcPr>
            <w:tcW w:w="229" w:type="pct"/>
          </w:tcPr>
          <w:p w14:paraId="55EA583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47B304" w14:textId="1D585D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BAB634A" w14:textId="6201E7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090CE8A0" w14:textId="7E231C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4F44F454" w14:textId="24144B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DBC5D6" w14:textId="77777777" w:rsidTr="008B0214">
        <w:tc>
          <w:tcPr>
            <w:tcW w:w="586" w:type="pct"/>
          </w:tcPr>
          <w:p w14:paraId="676EDFEB" w14:textId="1D417F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R4-2402119</w:t>
            </w:r>
          </w:p>
        </w:tc>
        <w:tc>
          <w:tcPr>
            <w:tcW w:w="1115" w:type="pct"/>
          </w:tcPr>
          <w:p w14:paraId="2391193B" w14:textId="74C82C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(NR_IAB-Perf) CR for TS 38.176-2, Implimentaion of scaling factor for IAB-MT type 1-O</w:t>
            </w:r>
          </w:p>
        </w:tc>
        <w:tc>
          <w:tcPr>
            <w:tcW w:w="506" w:type="pct"/>
          </w:tcPr>
          <w:p w14:paraId="1081C4A1" w14:textId="3E64EA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D60FFF2" w14:textId="40849AB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38.176-2</w:t>
            </w:r>
          </w:p>
        </w:tc>
        <w:tc>
          <w:tcPr>
            <w:tcW w:w="222" w:type="pct"/>
          </w:tcPr>
          <w:p w14:paraId="6D47CE3D" w14:textId="3A2F7D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0053</w:t>
            </w:r>
          </w:p>
        </w:tc>
        <w:tc>
          <w:tcPr>
            <w:tcW w:w="229" w:type="pct"/>
          </w:tcPr>
          <w:p w14:paraId="76BFE68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FAD5E1" w14:textId="4B0095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3EBEBAF" w14:textId="7064992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4CBD7556" w14:textId="5E553C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NR_IAB-Perf</w:t>
            </w:r>
          </w:p>
        </w:tc>
        <w:tc>
          <w:tcPr>
            <w:tcW w:w="586" w:type="pct"/>
          </w:tcPr>
          <w:p w14:paraId="1B4B3923" w14:textId="070F01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1F8DCF" w14:textId="77777777" w:rsidTr="008B0214">
        <w:tc>
          <w:tcPr>
            <w:tcW w:w="586" w:type="pct"/>
          </w:tcPr>
          <w:p w14:paraId="58C02DB3" w14:textId="409031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R4-2400037</w:t>
            </w:r>
          </w:p>
        </w:tc>
        <w:tc>
          <w:tcPr>
            <w:tcW w:w="1115" w:type="pct"/>
          </w:tcPr>
          <w:p w14:paraId="5FA61095" w14:textId="76B9FD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for TS 38.181, Correction on general SAN transmitter spurious emission limits in FR1</w:t>
            </w:r>
          </w:p>
        </w:tc>
        <w:tc>
          <w:tcPr>
            <w:tcW w:w="506" w:type="pct"/>
          </w:tcPr>
          <w:p w14:paraId="00D7004B" w14:textId="585160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533300C1" w14:textId="44E077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38.181</w:t>
            </w:r>
          </w:p>
        </w:tc>
        <w:tc>
          <w:tcPr>
            <w:tcW w:w="222" w:type="pct"/>
          </w:tcPr>
          <w:p w14:paraId="66B0DF34" w14:textId="725DC9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0013</w:t>
            </w:r>
          </w:p>
        </w:tc>
        <w:tc>
          <w:tcPr>
            <w:tcW w:w="229" w:type="pct"/>
          </w:tcPr>
          <w:p w14:paraId="2A6FB33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A3A4ED2" w14:textId="13071B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9EE96F8" w14:textId="12C6F5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1228946" w14:textId="75B3655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04F932D3" w14:textId="7E4372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17EE4C7" w14:textId="77777777" w:rsidTr="008B0214">
        <w:tc>
          <w:tcPr>
            <w:tcW w:w="586" w:type="pct"/>
          </w:tcPr>
          <w:p w14:paraId="10598A05" w14:textId="5C1B85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R4-2400038</w:t>
            </w:r>
          </w:p>
        </w:tc>
        <w:tc>
          <w:tcPr>
            <w:tcW w:w="1115" w:type="pct"/>
          </w:tcPr>
          <w:p w14:paraId="5610A5C6" w14:textId="26D2E1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(NR_NTN_solutions-Perf) CR for TS 38.181, Correction on general SAN transmitter spurious emission limits in FR1</w:t>
            </w:r>
          </w:p>
        </w:tc>
        <w:tc>
          <w:tcPr>
            <w:tcW w:w="506" w:type="pct"/>
          </w:tcPr>
          <w:p w14:paraId="57B49377" w14:textId="031762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CATT</w:t>
            </w:r>
          </w:p>
        </w:tc>
        <w:tc>
          <w:tcPr>
            <w:tcW w:w="280" w:type="pct"/>
          </w:tcPr>
          <w:p w14:paraId="458A23B5" w14:textId="331C9A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38.181</w:t>
            </w:r>
          </w:p>
        </w:tc>
        <w:tc>
          <w:tcPr>
            <w:tcW w:w="222" w:type="pct"/>
          </w:tcPr>
          <w:p w14:paraId="5F88AAAC" w14:textId="6B4ECD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0014</w:t>
            </w:r>
          </w:p>
        </w:tc>
        <w:tc>
          <w:tcPr>
            <w:tcW w:w="229" w:type="pct"/>
          </w:tcPr>
          <w:p w14:paraId="1908731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434BEDA" w14:textId="493069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68AAE8D" w14:textId="613DAE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</w:t>
            </w:r>
          </w:p>
        </w:tc>
        <w:tc>
          <w:tcPr>
            <w:tcW w:w="1050" w:type="pct"/>
          </w:tcPr>
          <w:p w14:paraId="31572CB8" w14:textId="1659F9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NR_NTN_solutions-Perf</w:t>
            </w:r>
          </w:p>
        </w:tc>
        <w:tc>
          <w:tcPr>
            <w:tcW w:w="586" w:type="pct"/>
          </w:tcPr>
          <w:p w14:paraId="785B4BFB" w14:textId="14BCAC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0198A7D" w14:textId="77777777" w:rsidTr="008B0214">
        <w:tc>
          <w:tcPr>
            <w:tcW w:w="586" w:type="pct"/>
          </w:tcPr>
          <w:p w14:paraId="7C26ACD3" w14:textId="0EE28F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R4-2400220</w:t>
            </w:r>
          </w:p>
        </w:tc>
        <w:tc>
          <w:tcPr>
            <w:tcW w:w="1115" w:type="pct"/>
          </w:tcPr>
          <w:p w14:paraId="72C127AA" w14:textId="24A968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(NR_NTN_LSband-Core) CR on TS 38.307 for NR NTN bands release independent, Rel-18</w:t>
            </w:r>
          </w:p>
        </w:tc>
        <w:tc>
          <w:tcPr>
            <w:tcW w:w="506" w:type="pct"/>
          </w:tcPr>
          <w:p w14:paraId="771B9F43" w14:textId="121974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Incorporated, CHTTL</w:t>
            </w:r>
          </w:p>
        </w:tc>
        <w:tc>
          <w:tcPr>
            <w:tcW w:w="280" w:type="pct"/>
          </w:tcPr>
          <w:p w14:paraId="79B9CCF1" w14:textId="7586C46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67F82046" w14:textId="4E28C8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0148</w:t>
            </w:r>
          </w:p>
        </w:tc>
        <w:tc>
          <w:tcPr>
            <w:tcW w:w="229" w:type="pct"/>
          </w:tcPr>
          <w:p w14:paraId="34FB1ED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DA9F75" w14:textId="0D9C16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E240951" w14:textId="3827FB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866302" w14:textId="70E85E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</w:t>
            </w:r>
          </w:p>
        </w:tc>
        <w:tc>
          <w:tcPr>
            <w:tcW w:w="586" w:type="pct"/>
          </w:tcPr>
          <w:p w14:paraId="099123DD" w14:textId="1D7693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8439015" w14:textId="77777777" w:rsidTr="008B0214">
        <w:tc>
          <w:tcPr>
            <w:tcW w:w="586" w:type="pct"/>
          </w:tcPr>
          <w:p w14:paraId="3939E0C6" w14:textId="02FB67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R4-2403706</w:t>
            </w:r>
          </w:p>
        </w:tc>
        <w:tc>
          <w:tcPr>
            <w:tcW w:w="1115" w:type="pct"/>
          </w:tcPr>
          <w:p w14:paraId="7C70E83D" w14:textId="01CAB6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(NR_NTN_LSband) CR on TS 38.307 for NR NTN bands release independent, Rel-18</w:t>
            </w:r>
          </w:p>
        </w:tc>
        <w:tc>
          <w:tcPr>
            <w:tcW w:w="506" w:type="pct"/>
          </w:tcPr>
          <w:p w14:paraId="128A63F9" w14:textId="58BDF88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Incorporated, CHTTL</w:t>
            </w:r>
          </w:p>
        </w:tc>
        <w:tc>
          <w:tcPr>
            <w:tcW w:w="280" w:type="pct"/>
          </w:tcPr>
          <w:p w14:paraId="622A0C04" w14:textId="0AF571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021BD704" w14:textId="051D2C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0148</w:t>
            </w:r>
          </w:p>
        </w:tc>
        <w:tc>
          <w:tcPr>
            <w:tcW w:w="229" w:type="pct"/>
          </w:tcPr>
          <w:p w14:paraId="0114549A" w14:textId="4B4FA38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3FE4881" w14:textId="494172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D303BF2" w14:textId="6ED42C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789DBE" w14:textId="5CAA6A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</w:t>
            </w:r>
          </w:p>
        </w:tc>
        <w:tc>
          <w:tcPr>
            <w:tcW w:w="586" w:type="pct"/>
          </w:tcPr>
          <w:p w14:paraId="0448647C" w14:textId="10D3EFB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D9AD1B6" w14:textId="77777777" w:rsidTr="008B0214">
        <w:tc>
          <w:tcPr>
            <w:tcW w:w="586" w:type="pct"/>
          </w:tcPr>
          <w:p w14:paraId="1C8F7EC9" w14:textId="676C2E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R4-2400221</w:t>
            </w:r>
          </w:p>
        </w:tc>
        <w:tc>
          <w:tcPr>
            <w:tcW w:w="1115" w:type="pct"/>
          </w:tcPr>
          <w:p w14:paraId="47FFA888" w14:textId="3C3ECB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(NR_NTN_solutions-Core) CR on TS 38.307 for NR NTN bands release independent, Rel-17</w:t>
            </w:r>
          </w:p>
        </w:tc>
        <w:tc>
          <w:tcPr>
            <w:tcW w:w="506" w:type="pct"/>
          </w:tcPr>
          <w:p w14:paraId="35F13622" w14:textId="4FFF3F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Incorporated, CHTTL</w:t>
            </w:r>
          </w:p>
        </w:tc>
        <w:tc>
          <w:tcPr>
            <w:tcW w:w="280" w:type="pct"/>
          </w:tcPr>
          <w:p w14:paraId="01B69032" w14:textId="0E24C2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53C67979" w14:textId="335224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0149</w:t>
            </w:r>
          </w:p>
        </w:tc>
        <w:tc>
          <w:tcPr>
            <w:tcW w:w="229" w:type="pct"/>
          </w:tcPr>
          <w:p w14:paraId="002EF05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3C76B90" w14:textId="713E61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4763600" w14:textId="013867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6027930" w14:textId="6BD549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NR_NTN_solutions-Core</w:t>
            </w:r>
          </w:p>
        </w:tc>
        <w:tc>
          <w:tcPr>
            <w:tcW w:w="586" w:type="pct"/>
          </w:tcPr>
          <w:p w14:paraId="17F00274" w14:textId="7074FB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74CAE2E" w14:textId="77777777" w:rsidTr="008B0214">
        <w:tc>
          <w:tcPr>
            <w:tcW w:w="586" w:type="pct"/>
          </w:tcPr>
          <w:p w14:paraId="6A2C3945" w14:textId="13C2F2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R4-2400610</w:t>
            </w:r>
          </w:p>
        </w:tc>
        <w:tc>
          <w:tcPr>
            <w:tcW w:w="1115" w:type="pct"/>
          </w:tcPr>
          <w:p w14:paraId="3D9DF258" w14:textId="38E4D1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38.307 General enhancement for future purposes R18</w:t>
            </w:r>
          </w:p>
        </w:tc>
        <w:tc>
          <w:tcPr>
            <w:tcW w:w="506" w:type="pct"/>
          </w:tcPr>
          <w:p w14:paraId="6F66F17C" w14:textId="3D37C99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CHTTL, Samsung</w:t>
            </w:r>
          </w:p>
        </w:tc>
        <w:tc>
          <w:tcPr>
            <w:tcW w:w="280" w:type="pct"/>
          </w:tcPr>
          <w:p w14:paraId="5B4B01E1" w14:textId="203E51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6793FADD" w14:textId="11D1D6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0150</w:t>
            </w:r>
          </w:p>
        </w:tc>
        <w:tc>
          <w:tcPr>
            <w:tcW w:w="229" w:type="pct"/>
          </w:tcPr>
          <w:p w14:paraId="330BE03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A5F925" w14:textId="3A2BA5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F53E5BF" w14:textId="376BF2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0A19A0A" w14:textId="43404C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029F60AE" w14:textId="14BC77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6F95A91" w14:textId="77777777" w:rsidTr="008B0214">
        <w:tc>
          <w:tcPr>
            <w:tcW w:w="586" w:type="pct"/>
          </w:tcPr>
          <w:p w14:paraId="2057557C" w14:textId="671435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R4-2403708</w:t>
            </w:r>
          </w:p>
        </w:tc>
        <w:tc>
          <w:tcPr>
            <w:tcW w:w="1115" w:type="pct"/>
          </w:tcPr>
          <w:p w14:paraId="51774206" w14:textId="0D63E4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38.307 General enhancement for future purposes R18</w:t>
            </w:r>
          </w:p>
        </w:tc>
        <w:tc>
          <w:tcPr>
            <w:tcW w:w="506" w:type="pct"/>
          </w:tcPr>
          <w:p w14:paraId="672CC10F" w14:textId="4C3B8A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CHTTL, Samsung</w:t>
            </w:r>
          </w:p>
        </w:tc>
        <w:tc>
          <w:tcPr>
            <w:tcW w:w="280" w:type="pct"/>
          </w:tcPr>
          <w:p w14:paraId="3AF75755" w14:textId="23482F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3DDE2D86" w14:textId="234638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0150</w:t>
            </w:r>
          </w:p>
        </w:tc>
        <w:tc>
          <w:tcPr>
            <w:tcW w:w="229" w:type="pct"/>
          </w:tcPr>
          <w:p w14:paraId="0F8538C3" w14:textId="57F427FA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4DF4478" w14:textId="4CAE88D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45268D8" w14:textId="5EC4BD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88CD140" w14:textId="3C9F36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7D447996" w14:textId="42F3D1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6413E47" w14:textId="77777777" w:rsidTr="008B0214">
        <w:tc>
          <w:tcPr>
            <w:tcW w:w="586" w:type="pct"/>
          </w:tcPr>
          <w:p w14:paraId="5CACDE1A" w14:textId="2FFEED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R4-2400611</w:t>
            </w:r>
          </w:p>
        </w:tc>
        <w:tc>
          <w:tcPr>
            <w:tcW w:w="1115" w:type="pct"/>
          </w:tcPr>
          <w:p w14:paraId="6ED18534" w14:textId="61E575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38.307 necessary fixes for release pointers R17</w:t>
            </w:r>
          </w:p>
        </w:tc>
        <w:tc>
          <w:tcPr>
            <w:tcW w:w="506" w:type="pct"/>
          </w:tcPr>
          <w:p w14:paraId="76EFFC18" w14:textId="3AEA27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CHTTL, Samsung</w:t>
            </w:r>
          </w:p>
        </w:tc>
        <w:tc>
          <w:tcPr>
            <w:tcW w:w="280" w:type="pct"/>
          </w:tcPr>
          <w:p w14:paraId="6FA72D9C" w14:textId="43FBD1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7B8DB47A" w14:textId="2EA297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0151</w:t>
            </w:r>
          </w:p>
        </w:tc>
        <w:tc>
          <w:tcPr>
            <w:tcW w:w="229" w:type="pct"/>
          </w:tcPr>
          <w:p w14:paraId="0651A17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AAF592" w14:textId="2E95AA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9B9824" w14:textId="3EC515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5285619" w14:textId="29CAD9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TEI17</w:t>
            </w:r>
          </w:p>
        </w:tc>
        <w:tc>
          <w:tcPr>
            <w:tcW w:w="586" w:type="pct"/>
          </w:tcPr>
          <w:p w14:paraId="377BDFB0" w14:textId="660823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46D8FD9" w14:textId="77777777" w:rsidTr="008B0214">
        <w:tc>
          <w:tcPr>
            <w:tcW w:w="586" w:type="pct"/>
          </w:tcPr>
          <w:p w14:paraId="40A9B94E" w14:textId="0A344F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R4-2400612</w:t>
            </w:r>
          </w:p>
        </w:tc>
        <w:tc>
          <w:tcPr>
            <w:tcW w:w="1115" w:type="pct"/>
          </w:tcPr>
          <w:p w14:paraId="4A36B56F" w14:textId="13DAA8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38.307 necessary fix for release pointer R16</w:t>
            </w:r>
          </w:p>
        </w:tc>
        <w:tc>
          <w:tcPr>
            <w:tcW w:w="506" w:type="pct"/>
          </w:tcPr>
          <w:p w14:paraId="2FDB43D5" w14:textId="468EAA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CHTTL, Samsung</w:t>
            </w:r>
          </w:p>
        </w:tc>
        <w:tc>
          <w:tcPr>
            <w:tcW w:w="280" w:type="pct"/>
          </w:tcPr>
          <w:p w14:paraId="09C61A6C" w14:textId="6A201E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0FF0651F" w14:textId="6D2ECA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0152</w:t>
            </w:r>
          </w:p>
        </w:tc>
        <w:tc>
          <w:tcPr>
            <w:tcW w:w="229" w:type="pct"/>
          </w:tcPr>
          <w:p w14:paraId="14641F7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01803D3" w14:textId="37184C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1457AF90" w14:textId="3A4CFD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2F6EF19" w14:textId="36AB3D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TEI16</w:t>
            </w:r>
          </w:p>
        </w:tc>
        <w:tc>
          <w:tcPr>
            <w:tcW w:w="586" w:type="pct"/>
          </w:tcPr>
          <w:p w14:paraId="563F4602" w14:textId="6267A3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D2A275B" w14:textId="77777777" w:rsidTr="008B0214">
        <w:tc>
          <w:tcPr>
            <w:tcW w:w="586" w:type="pct"/>
          </w:tcPr>
          <w:p w14:paraId="4B29A9DE" w14:textId="253476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R4-2400939</w:t>
            </w:r>
          </w:p>
        </w:tc>
        <w:tc>
          <w:tcPr>
            <w:tcW w:w="1115" w:type="pct"/>
          </w:tcPr>
          <w:p w14:paraId="18668F41" w14:textId="68A26A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R17 38.307 Release independent requirements for 2CC 1Tx-2Tx switching</w:t>
            </w:r>
          </w:p>
        </w:tc>
        <w:tc>
          <w:tcPr>
            <w:tcW w:w="506" w:type="pct"/>
          </w:tcPr>
          <w:p w14:paraId="31926FC7" w14:textId="39D21D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</w:t>
            </w:r>
          </w:p>
        </w:tc>
        <w:tc>
          <w:tcPr>
            <w:tcW w:w="280" w:type="pct"/>
          </w:tcPr>
          <w:p w14:paraId="59D703DA" w14:textId="4CB5DC4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28BBA4E1" w14:textId="77CF77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0153</w:t>
            </w:r>
          </w:p>
        </w:tc>
        <w:tc>
          <w:tcPr>
            <w:tcW w:w="229" w:type="pct"/>
          </w:tcPr>
          <w:p w14:paraId="41B107A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80840A" w14:textId="6D1880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05647B4" w14:textId="5FF927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9099696" w14:textId="745C9B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DL_intrpt_combos_TxSW_R17</w:t>
            </w:r>
          </w:p>
        </w:tc>
        <w:tc>
          <w:tcPr>
            <w:tcW w:w="586" w:type="pct"/>
          </w:tcPr>
          <w:p w14:paraId="0FE2DC4D" w14:textId="1FC0C6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4D80E0D" w14:textId="77777777" w:rsidTr="008B0214">
        <w:tc>
          <w:tcPr>
            <w:tcW w:w="586" w:type="pct"/>
          </w:tcPr>
          <w:p w14:paraId="0DBE6ACD" w14:textId="3F9FD6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R4-2401246</w:t>
            </w:r>
          </w:p>
        </w:tc>
        <w:tc>
          <w:tcPr>
            <w:tcW w:w="1115" w:type="pct"/>
          </w:tcPr>
          <w:p w14:paraId="5D13F66A" w14:textId="71E935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(NR_CADC_R16_2BDL_xBUL-Core) CR for TS38.307: Update and correct the requirements for inter-band NR-DC configurations</w:t>
            </w:r>
          </w:p>
        </w:tc>
        <w:tc>
          <w:tcPr>
            <w:tcW w:w="506" w:type="pct"/>
          </w:tcPr>
          <w:p w14:paraId="61E12655" w14:textId="1AAF7F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Samsung, CHTTL</w:t>
            </w:r>
          </w:p>
        </w:tc>
        <w:tc>
          <w:tcPr>
            <w:tcW w:w="280" w:type="pct"/>
          </w:tcPr>
          <w:p w14:paraId="15888551" w14:textId="59CD76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316F2043" w14:textId="3A5966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0154</w:t>
            </w:r>
          </w:p>
        </w:tc>
        <w:tc>
          <w:tcPr>
            <w:tcW w:w="229" w:type="pct"/>
          </w:tcPr>
          <w:p w14:paraId="0F3567C9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EDB3B67" w14:textId="12B954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B82866F" w14:textId="6AF54E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96C03A7" w14:textId="5FDDBE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NR_CADC_R16_2BDL_xBUL-Core, NR_CADC_R16_3BDL_2BUL-Core</w:t>
            </w:r>
          </w:p>
        </w:tc>
        <w:tc>
          <w:tcPr>
            <w:tcW w:w="586" w:type="pct"/>
          </w:tcPr>
          <w:p w14:paraId="2FD4E168" w14:textId="58F1A4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5CF5F83" w14:textId="77777777" w:rsidTr="008B0214">
        <w:tc>
          <w:tcPr>
            <w:tcW w:w="586" w:type="pct"/>
          </w:tcPr>
          <w:p w14:paraId="1A5DEDD8" w14:textId="5F901F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R4-2401247</w:t>
            </w:r>
          </w:p>
        </w:tc>
        <w:tc>
          <w:tcPr>
            <w:tcW w:w="1115" w:type="pct"/>
          </w:tcPr>
          <w:p w14:paraId="207A3C08" w14:textId="371FBA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(NR_CADC_R17_2BDL_xBUL-Core) CR for TS38.307: Update and correct the requirements for inter-band NR-DC configurations</w:t>
            </w:r>
          </w:p>
        </w:tc>
        <w:tc>
          <w:tcPr>
            <w:tcW w:w="506" w:type="pct"/>
          </w:tcPr>
          <w:p w14:paraId="0C5DBA1A" w14:textId="573298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Samsung, CHTTL</w:t>
            </w:r>
          </w:p>
        </w:tc>
        <w:tc>
          <w:tcPr>
            <w:tcW w:w="280" w:type="pct"/>
          </w:tcPr>
          <w:p w14:paraId="02B93DF5" w14:textId="4B148D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178A908F" w14:textId="6E97A7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0155</w:t>
            </w:r>
          </w:p>
        </w:tc>
        <w:tc>
          <w:tcPr>
            <w:tcW w:w="229" w:type="pct"/>
          </w:tcPr>
          <w:p w14:paraId="39D88C6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38F1CB7" w14:textId="4B0996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644D7564" w14:textId="49D445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A9D602A" w14:textId="6F8675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NR_CADC_R16_2BDL_xBUL-Core, NR_CADC_R16_3BDL_2BUL-Core, NR_CADC_R17_2BDL_xBUL-Core, NR_CADC_R17_3BDL_2BUL-Core, NR_CADC_R17_4BDL_2BUL-Core</w:t>
            </w:r>
          </w:p>
        </w:tc>
        <w:tc>
          <w:tcPr>
            <w:tcW w:w="586" w:type="pct"/>
          </w:tcPr>
          <w:p w14:paraId="527ECEC6" w14:textId="144675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1C97049" w14:textId="77777777" w:rsidTr="008B0214">
        <w:tc>
          <w:tcPr>
            <w:tcW w:w="586" w:type="pct"/>
          </w:tcPr>
          <w:p w14:paraId="15734562" w14:textId="57E582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R4-2401248</w:t>
            </w:r>
          </w:p>
        </w:tc>
        <w:tc>
          <w:tcPr>
            <w:tcW w:w="1115" w:type="pct"/>
          </w:tcPr>
          <w:p w14:paraId="023978E0" w14:textId="1ADB9E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(NR_CADC_R18_2BDL_xBUL-Core) CR for TS38.307: Update and correct the requirements for inter-band NR-DC configurations</w:t>
            </w:r>
          </w:p>
        </w:tc>
        <w:tc>
          <w:tcPr>
            <w:tcW w:w="506" w:type="pct"/>
          </w:tcPr>
          <w:p w14:paraId="71DEECA8" w14:textId="765992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ZTE Corporation, Samsung, CHTTL</w:t>
            </w:r>
          </w:p>
        </w:tc>
        <w:tc>
          <w:tcPr>
            <w:tcW w:w="280" w:type="pct"/>
          </w:tcPr>
          <w:p w14:paraId="1029ED96" w14:textId="6556A0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338C43F9" w14:textId="475470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0156</w:t>
            </w:r>
          </w:p>
        </w:tc>
        <w:tc>
          <w:tcPr>
            <w:tcW w:w="229" w:type="pct"/>
          </w:tcPr>
          <w:p w14:paraId="27186EF1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F64D1F7" w14:textId="0D5F4E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9D7D656" w14:textId="1C5CF9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466068" w14:textId="35E1AC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NR_CADC_R16_2BDL_xBUL-Core, NR_CADC_R16_3BDL_2BUL-Core, NR_CADC_R17_2BDL_xBUL-Core, NR_CADC_R17_3BDL_2BUL-Core, NR_CADC_R17_4BDL_2BUL-Core, NR_CADC_R18_2BDL_xBUL-Core, NR_CADC_R18_3BDL_xBUL-Core, NR_CADC_R18_yBDL_xBUL-Core</w:t>
            </w:r>
          </w:p>
        </w:tc>
        <w:tc>
          <w:tcPr>
            <w:tcW w:w="586" w:type="pct"/>
          </w:tcPr>
          <w:p w14:paraId="7EED5456" w14:textId="2DA53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814F250" w14:textId="77777777" w:rsidTr="008B0214">
        <w:tc>
          <w:tcPr>
            <w:tcW w:w="586" w:type="pct"/>
          </w:tcPr>
          <w:p w14:paraId="48412ED3" w14:textId="46A0A6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R4-2401989</w:t>
            </w:r>
          </w:p>
        </w:tc>
        <w:tc>
          <w:tcPr>
            <w:tcW w:w="1115" w:type="pct"/>
          </w:tcPr>
          <w:p w14:paraId="07AE41AD" w14:textId="1C2CDC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38.307 for updated procedure for introducing release independent features</w:t>
            </w:r>
          </w:p>
        </w:tc>
        <w:tc>
          <w:tcPr>
            <w:tcW w:w="506" w:type="pct"/>
          </w:tcPr>
          <w:p w14:paraId="431A4857" w14:textId="00179B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CHTTL, Nokia</w:t>
            </w:r>
          </w:p>
        </w:tc>
        <w:tc>
          <w:tcPr>
            <w:tcW w:w="280" w:type="pct"/>
          </w:tcPr>
          <w:p w14:paraId="6255F7D0" w14:textId="24AD71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1710C7F9" w14:textId="2CE9F7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0157</w:t>
            </w:r>
          </w:p>
        </w:tc>
        <w:tc>
          <w:tcPr>
            <w:tcW w:w="229" w:type="pct"/>
          </w:tcPr>
          <w:p w14:paraId="79D4540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1A86FB3" w14:textId="26D749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5D21A3E" w14:textId="2C1A81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8458BCC" w14:textId="0FE7803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5F10F1B1" w14:textId="3F2EA0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085363E" w14:textId="77777777" w:rsidTr="008B0214">
        <w:tc>
          <w:tcPr>
            <w:tcW w:w="586" w:type="pct"/>
          </w:tcPr>
          <w:p w14:paraId="42F66135" w14:textId="617EA8E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R4-2403709</w:t>
            </w:r>
          </w:p>
        </w:tc>
        <w:tc>
          <w:tcPr>
            <w:tcW w:w="1115" w:type="pct"/>
          </w:tcPr>
          <w:p w14:paraId="00FC05ED" w14:textId="5321E7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38.307 for updated procedure for introducing release independent features</w:t>
            </w:r>
          </w:p>
        </w:tc>
        <w:tc>
          <w:tcPr>
            <w:tcW w:w="506" w:type="pct"/>
          </w:tcPr>
          <w:p w14:paraId="5F7BF624" w14:textId="56B82E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CHTTL, Nokia, Huawei, HiSilicon, Samsung, NTT DOCOMO INC., Qualcomm Incorporated</w:t>
            </w:r>
          </w:p>
        </w:tc>
        <w:tc>
          <w:tcPr>
            <w:tcW w:w="280" w:type="pct"/>
          </w:tcPr>
          <w:p w14:paraId="319EA0E4" w14:textId="72CC2A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2D8F19A7" w14:textId="1D865E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0157</w:t>
            </w:r>
          </w:p>
        </w:tc>
        <w:tc>
          <w:tcPr>
            <w:tcW w:w="229" w:type="pct"/>
          </w:tcPr>
          <w:p w14:paraId="65D7F8CD" w14:textId="46D754F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970C836" w14:textId="4DE43E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6BD7D22" w14:textId="484592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E766010" w14:textId="300195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TEI18</w:t>
            </w:r>
          </w:p>
        </w:tc>
        <w:tc>
          <w:tcPr>
            <w:tcW w:w="586" w:type="pct"/>
          </w:tcPr>
          <w:p w14:paraId="6E501010" w14:textId="47DEB9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2E3BDDD" w14:textId="77777777" w:rsidTr="008B0214">
        <w:tc>
          <w:tcPr>
            <w:tcW w:w="586" w:type="pct"/>
          </w:tcPr>
          <w:p w14:paraId="4B608927" w14:textId="55F7B6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R4-2402069</w:t>
            </w:r>
          </w:p>
        </w:tc>
        <w:tc>
          <w:tcPr>
            <w:tcW w:w="1115" w:type="pct"/>
          </w:tcPr>
          <w:p w14:paraId="517A7043" w14:textId="1B11F6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38.307 on release independence for intra-band NE-DC contiguous configurations</w:t>
            </w:r>
          </w:p>
        </w:tc>
        <w:tc>
          <w:tcPr>
            <w:tcW w:w="506" w:type="pct"/>
          </w:tcPr>
          <w:p w14:paraId="6131A509" w14:textId="1B1A80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48953D49" w14:textId="62BC19F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205CEC64" w14:textId="653E49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0158</w:t>
            </w:r>
          </w:p>
        </w:tc>
        <w:tc>
          <w:tcPr>
            <w:tcW w:w="229" w:type="pct"/>
          </w:tcPr>
          <w:p w14:paraId="27E58E1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C8A1447" w14:textId="2188CD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38B98A" w14:textId="183DEF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332C37E" w14:textId="1B1E67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586" w:type="pct"/>
          </w:tcPr>
          <w:p w14:paraId="0D8282E2" w14:textId="787570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8943A5C" w14:textId="77777777" w:rsidTr="008B0214">
        <w:tc>
          <w:tcPr>
            <w:tcW w:w="586" w:type="pct"/>
          </w:tcPr>
          <w:p w14:paraId="091CEDC4" w14:textId="298FA8E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R4-2403711</w:t>
            </w:r>
          </w:p>
        </w:tc>
        <w:tc>
          <w:tcPr>
            <w:tcW w:w="1115" w:type="pct"/>
          </w:tcPr>
          <w:p w14:paraId="35DA3426" w14:textId="074F52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38.307 on release independence for intra-band NE-DC contiguous configurations</w:t>
            </w:r>
          </w:p>
        </w:tc>
        <w:tc>
          <w:tcPr>
            <w:tcW w:w="506" w:type="pct"/>
          </w:tcPr>
          <w:p w14:paraId="0F0F5546" w14:textId="091715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CHTTL</w:t>
            </w:r>
          </w:p>
        </w:tc>
        <w:tc>
          <w:tcPr>
            <w:tcW w:w="280" w:type="pct"/>
          </w:tcPr>
          <w:p w14:paraId="5A470C22" w14:textId="55A16C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72A96CE9" w14:textId="2CCA6F8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0158</w:t>
            </w:r>
          </w:p>
        </w:tc>
        <w:tc>
          <w:tcPr>
            <w:tcW w:w="229" w:type="pct"/>
          </w:tcPr>
          <w:p w14:paraId="68C40A72" w14:textId="6D24D87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3D1B585" w14:textId="399152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F2D7DB1" w14:textId="170F44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F3BC8FD" w14:textId="3FC72E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586" w:type="pct"/>
          </w:tcPr>
          <w:p w14:paraId="639A7C02" w14:textId="575FD3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8F2AE32" w14:textId="77777777" w:rsidTr="008B0214">
        <w:tc>
          <w:tcPr>
            <w:tcW w:w="586" w:type="pct"/>
          </w:tcPr>
          <w:p w14:paraId="7256C017" w14:textId="1111B4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R4-2402359</w:t>
            </w:r>
          </w:p>
        </w:tc>
        <w:tc>
          <w:tcPr>
            <w:tcW w:w="1115" w:type="pct"/>
          </w:tcPr>
          <w:p w14:paraId="05141770" w14:textId="6F4FAB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(NR_CA_R16_intra-Core) Rel-16 Cat F CR for 38.307 Correct and update the requirements for EN-DC and NR-CA</w:t>
            </w:r>
          </w:p>
        </w:tc>
        <w:tc>
          <w:tcPr>
            <w:tcW w:w="506" w:type="pct"/>
          </w:tcPr>
          <w:p w14:paraId="6ED3D882" w14:textId="5E66A2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Nokia, ZTE Corporation, Huawei, HiSilicon, CHTTL</w:t>
            </w:r>
          </w:p>
        </w:tc>
        <w:tc>
          <w:tcPr>
            <w:tcW w:w="280" w:type="pct"/>
          </w:tcPr>
          <w:p w14:paraId="5025F59A" w14:textId="2266C2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5B4BF0E2" w14:textId="5B4456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0159</w:t>
            </w:r>
          </w:p>
        </w:tc>
        <w:tc>
          <w:tcPr>
            <w:tcW w:w="229" w:type="pct"/>
          </w:tcPr>
          <w:p w14:paraId="0B64E31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86802A1" w14:textId="67A51A5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Rel-16</w:t>
            </w:r>
          </w:p>
        </w:tc>
        <w:tc>
          <w:tcPr>
            <w:tcW w:w="215" w:type="pct"/>
          </w:tcPr>
          <w:p w14:paraId="0939B335" w14:textId="43F066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59CAE22" w14:textId="789D0A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NR_CA_R16_intra-Core, NR_CADC_R16_2BDL_xBUL-Core, NR_CA_R16_3BDL_1BUL-Core, NR_CADC_R16_3BDL_2BUL-Core, NR_CA_R16_4BDL_1BUL-Core, DC_R16_LTE_NR_3DL3UL-Core, DC_R16_xBLTE_2BNR_yDL3UL-Core, DC_R16_1BLTE_1BNR_2DL2UL-Core, DC_R16_2BLTE_1BNR_3DL2UL-Core, DC_R1</w:t>
            </w:r>
          </w:p>
        </w:tc>
        <w:tc>
          <w:tcPr>
            <w:tcW w:w="586" w:type="pct"/>
          </w:tcPr>
          <w:p w14:paraId="66D0F277" w14:textId="3BA786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819349E" w14:textId="77777777" w:rsidTr="008B0214">
        <w:tc>
          <w:tcPr>
            <w:tcW w:w="586" w:type="pct"/>
          </w:tcPr>
          <w:p w14:paraId="214C4E73" w14:textId="2A0481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R4-2402360</w:t>
            </w:r>
          </w:p>
        </w:tc>
        <w:tc>
          <w:tcPr>
            <w:tcW w:w="1115" w:type="pct"/>
          </w:tcPr>
          <w:p w14:paraId="076A6746" w14:textId="09DFEE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(NR_CA_R17_Intra-Core) Rel-17 Cat F CR for 38.307 Correct and update the requirements for EN-DC and NR-CA</w:t>
            </w:r>
          </w:p>
        </w:tc>
        <w:tc>
          <w:tcPr>
            <w:tcW w:w="506" w:type="pct"/>
          </w:tcPr>
          <w:p w14:paraId="1808A593" w14:textId="6ED964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Nokia, ZTE Corporation, Huawei, HiSilicon, CHTTL</w:t>
            </w:r>
          </w:p>
        </w:tc>
        <w:tc>
          <w:tcPr>
            <w:tcW w:w="280" w:type="pct"/>
          </w:tcPr>
          <w:p w14:paraId="1EC4B446" w14:textId="24F617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7B4499EC" w14:textId="0FECBD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0160</w:t>
            </w:r>
          </w:p>
        </w:tc>
        <w:tc>
          <w:tcPr>
            <w:tcW w:w="229" w:type="pct"/>
          </w:tcPr>
          <w:p w14:paraId="11D1F14B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E2275C8" w14:textId="08209E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B0D4196" w14:textId="6675926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99FFB7" w14:textId="477E043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NR_CA_R17_Intra-Core, NR_CADC_R17_2BDL_xBUL-Core, NR_CA_R17_3BDL_1BUL-Core, NR_CADC_R17_3BDL_2BUL-Core, NR_CA_R17_4BDL_1BUL-Core, NR_CADC_R17_4BDL_2BUL-Core, NR_CADC_R17_5BDL_xBUL-Core, DC_R17_xBLTE_4BNR_yDL2UL-Core, DC_R17_1BLTE_1BNR_2DL2UL-Core, DC_R17_</w:t>
            </w:r>
          </w:p>
        </w:tc>
        <w:tc>
          <w:tcPr>
            <w:tcW w:w="586" w:type="pct"/>
          </w:tcPr>
          <w:p w14:paraId="6CF402B8" w14:textId="4874451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06C0C93" w14:textId="77777777" w:rsidTr="008B0214">
        <w:tc>
          <w:tcPr>
            <w:tcW w:w="586" w:type="pct"/>
          </w:tcPr>
          <w:p w14:paraId="48F2A333" w14:textId="1C2B14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R4-2402361</w:t>
            </w:r>
          </w:p>
        </w:tc>
        <w:tc>
          <w:tcPr>
            <w:tcW w:w="1115" w:type="pct"/>
          </w:tcPr>
          <w:p w14:paraId="1F6BC5DA" w14:textId="3BBD8B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(NR_CA_R18_Intra-Core) Rel-18 Cat F CR for 38.307 Correct and update the requirements for EN-DC and NR-CA</w:t>
            </w:r>
          </w:p>
        </w:tc>
        <w:tc>
          <w:tcPr>
            <w:tcW w:w="506" w:type="pct"/>
          </w:tcPr>
          <w:p w14:paraId="04920C5F" w14:textId="719F640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Samsung, Nokia, ZTE Corporation, Huawei, HiSilicon, CHTTL</w:t>
            </w:r>
          </w:p>
        </w:tc>
        <w:tc>
          <w:tcPr>
            <w:tcW w:w="280" w:type="pct"/>
          </w:tcPr>
          <w:p w14:paraId="71F1599F" w14:textId="0ACD6F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38.307</w:t>
            </w:r>
          </w:p>
        </w:tc>
        <w:tc>
          <w:tcPr>
            <w:tcW w:w="222" w:type="pct"/>
          </w:tcPr>
          <w:p w14:paraId="5308230B" w14:textId="063B97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0161</w:t>
            </w:r>
          </w:p>
        </w:tc>
        <w:tc>
          <w:tcPr>
            <w:tcW w:w="229" w:type="pct"/>
          </w:tcPr>
          <w:p w14:paraId="7A35479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096471" w14:textId="3733024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85F408F" w14:textId="3AEC0F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93C6AF0" w14:textId="0D12DF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NR_CA_R18_Intra-Core, NR_CADC_R18_2BDL_xBUL-Core, NR_CADC_R18_3BDL_xBUL-Core, NR_CADC_R18_yBDL_xBUL-Core, DC_R18_1BLTE_1BNR_2DL2UL-Core, DC_R18_xBLTE_yBNR_zDL3UL-Core, DC_R18_xBLTE_2BNR_yDL2UL-Core, DC_R18_2BLTE_1BNR_3DL2UL-Core, DC_R18_xBLTE_1BNR_yDL2UL-</w:t>
            </w:r>
          </w:p>
        </w:tc>
        <w:tc>
          <w:tcPr>
            <w:tcW w:w="586" w:type="pct"/>
          </w:tcPr>
          <w:p w14:paraId="4DDF73D8" w14:textId="280E466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525F3D7" w14:textId="77777777" w:rsidTr="008B0214">
        <w:tc>
          <w:tcPr>
            <w:tcW w:w="586" w:type="pct"/>
          </w:tcPr>
          <w:p w14:paraId="332B6409" w14:textId="2C0855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R4-2400150</w:t>
            </w:r>
          </w:p>
        </w:tc>
        <w:tc>
          <w:tcPr>
            <w:tcW w:w="1115" w:type="pct"/>
          </w:tcPr>
          <w:p w14:paraId="22A9859D" w14:textId="56B954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of the A-MPR values for the satellite band n254</w:t>
            </w:r>
          </w:p>
        </w:tc>
        <w:tc>
          <w:tcPr>
            <w:tcW w:w="506" w:type="pct"/>
          </w:tcPr>
          <w:p w14:paraId="5C77916E" w14:textId="1EDA5E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 Inc., Globalstar Inc.</w:t>
            </w:r>
          </w:p>
        </w:tc>
        <w:tc>
          <w:tcPr>
            <w:tcW w:w="280" w:type="pct"/>
          </w:tcPr>
          <w:p w14:paraId="7213080B" w14:textId="3A625E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38.741</w:t>
            </w:r>
          </w:p>
        </w:tc>
        <w:tc>
          <w:tcPr>
            <w:tcW w:w="222" w:type="pct"/>
          </w:tcPr>
          <w:p w14:paraId="5F287B17" w14:textId="6AC439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2F070D2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915FCC" w14:textId="04EAF3B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014F6E4" w14:textId="4494D02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F50643E" w14:textId="1C0261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NR_NTN_LSband-Core</w:t>
            </w:r>
          </w:p>
        </w:tc>
        <w:tc>
          <w:tcPr>
            <w:tcW w:w="586" w:type="pct"/>
          </w:tcPr>
          <w:p w14:paraId="3A226914" w14:textId="225402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3E755331" w14:textId="77777777" w:rsidTr="008B0214">
        <w:tc>
          <w:tcPr>
            <w:tcW w:w="586" w:type="pct"/>
          </w:tcPr>
          <w:p w14:paraId="3AE35009" w14:textId="360567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R4-2403828</w:t>
            </w:r>
          </w:p>
        </w:tc>
        <w:tc>
          <w:tcPr>
            <w:tcW w:w="1115" w:type="pct"/>
          </w:tcPr>
          <w:p w14:paraId="3D822B6F" w14:textId="0856E4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of the A-MPR values for the satellite band n254</w:t>
            </w:r>
          </w:p>
        </w:tc>
        <w:tc>
          <w:tcPr>
            <w:tcW w:w="506" w:type="pct"/>
          </w:tcPr>
          <w:p w14:paraId="45C903B6" w14:textId="0876E25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 Inc., Globalstar Inc.</w:t>
            </w:r>
          </w:p>
        </w:tc>
        <w:tc>
          <w:tcPr>
            <w:tcW w:w="280" w:type="pct"/>
          </w:tcPr>
          <w:p w14:paraId="4BA03469" w14:textId="53D52E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38.741</w:t>
            </w:r>
          </w:p>
        </w:tc>
        <w:tc>
          <w:tcPr>
            <w:tcW w:w="222" w:type="pct"/>
          </w:tcPr>
          <w:p w14:paraId="5C076B12" w14:textId="345FB58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23A383F5" w14:textId="56C46B96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530A0F7E" w14:textId="48604E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401252C" w14:textId="31ABC6D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AFBDF00" w14:textId="25F8EE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NR_NTN_LSband-Core</w:t>
            </w:r>
          </w:p>
        </w:tc>
        <w:tc>
          <w:tcPr>
            <w:tcW w:w="586" w:type="pct"/>
          </w:tcPr>
          <w:p w14:paraId="2BA6F0EC" w14:textId="59D4BD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D294D73" w14:textId="77777777" w:rsidTr="008B0214">
        <w:tc>
          <w:tcPr>
            <w:tcW w:w="586" w:type="pct"/>
          </w:tcPr>
          <w:p w14:paraId="4168707C" w14:textId="648D32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R4-2400428</w:t>
            </w:r>
          </w:p>
        </w:tc>
        <w:tc>
          <w:tcPr>
            <w:tcW w:w="1115" w:type="pct"/>
          </w:tcPr>
          <w:p w14:paraId="5EB01C7D" w14:textId="17C637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reasoning of defining multi-RX RF requirements for all FR2-1 bands based on 28GHz simulation results</w:t>
            </w:r>
          </w:p>
        </w:tc>
        <w:tc>
          <w:tcPr>
            <w:tcW w:w="506" w:type="pct"/>
          </w:tcPr>
          <w:p w14:paraId="2541C047" w14:textId="2A5B533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667A279A" w14:textId="0C9424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774E278B" w14:textId="2A4CBD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0C4FEF3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198E439" w14:textId="5D0424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1785758" w14:textId="02E6DE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0BB8F87" w14:textId="6DFBA2F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</w:t>
            </w:r>
          </w:p>
        </w:tc>
        <w:tc>
          <w:tcPr>
            <w:tcW w:w="586" w:type="pct"/>
          </w:tcPr>
          <w:p w14:paraId="467E0F99" w14:textId="69A8DC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48BF8C1" w14:textId="77777777" w:rsidTr="008B0214">
        <w:tc>
          <w:tcPr>
            <w:tcW w:w="586" w:type="pct"/>
          </w:tcPr>
          <w:p w14:paraId="46A79B7D" w14:textId="28D2D7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R4-2403845</w:t>
            </w:r>
          </w:p>
        </w:tc>
        <w:tc>
          <w:tcPr>
            <w:tcW w:w="1115" w:type="pct"/>
          </w:tcPr>
          <w:p w14:paraId="2704F52F" w14:textId="3B9137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reasoning of defining multi-RX RF requirements based on 28GHz simulation results</w:t>
            </w:r>
          </w:p>
        </w:tc>
        <w:tc>
          <w:tcPr>
            <w:tcW w:w="506" w:type="pct"/>
          </w:tcPr>
          <w:p w14:paraId="043EDFB3" w14:textId="4CFFE7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B187E69" w14:textId="10615E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75B67EAC" w14:textId="027B48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7526887D" w14:textId="4EAA948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624F14ED" w14:textId="010FE6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E2A922" w14:textId="5A18A0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87F3972" w14:textId="7DD21D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33CB97D1" w14:textId="00CD20F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CD55E8D" w14:textId="77777777" w:rsidTr="008B0214">
        <w:tc>
          <w:tcPr>
            <w:tcW w:w="586" w:type="pct"/>
          </w:tcPr>
          <w:p w14:paraId="4698DE06" w14:textId="7098FAD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R4-2400456</w:t>
            </w:r>
          </w:p>
        </w:tc>
        <w:tc>
          <w:tcPr>
            <w:tcW w:w="1115" w:type="pct"/>
          </w:tcPr>
          <w:p w14:paraId="718A72E7" w14:textId="37DC367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TP to TR 38.751 for channel correlation model</w:t>
            </w:r>
          </w:p>
        </w:tc>
        <w:tc>
          <w:tcPr>
            <w:tcW w:w="506" w:type="pct"/>
          </w:tcPr>
          <w:p w14:paraId="6767093E" w14:textId="16215E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6DA7D24" w14:textId="192799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36FFC451" w14:textId="1F38AE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0002</w:t>
            </w:r>
          </w:p>
        </w:tc>
        <w:tc>
          <w:tcPr>
            <w:tcW w:w="229" w:type="pct"/>
          </w:tcPr>
          <w:p w14:paraId="0D1B232F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2167B0" w14:textId="5C8E06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D93ABD2" w14:textId="4F9D74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5336BCF" w14:textId="667954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NR_FR2_multiRX_DL-Perf</w:t>
            </w:r>
          </w:p>
        </w:tc>
        <w:tc>
          <w:tcPr>
            <w:tcW w:w="586" w:type="pct"/>
          </w:tcPr>
          <w:p w14:paraId="10BBB9D8" w14:textId="57BC42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14332BE" w14:textId="77777777" w:rsidTr="008B0214">
        <w:tc>
          <w:tcPr>
            <w:tcW w:w="586" w:type="pct"/>
          </w:tcPr>
          <w:p w14:paraId="65933753" w14:textId="29FE7A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R4-2402989</w:t>
            </w:r>
          </w:p>
        </w:tc>
        <w:tc>
          <w:tcPr>
            <w:tcW w:w="1115" w:type="pct"/>
          </w:tcPr>
          <w:p w14:paraId="5BBE65CF" w14:textId="229BC0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TP to TR 38.751 for channel correlation model</w:t>
            </w:r>
          </w:p>
        </w:tc>
        <w:tc>
          <w:tcPr>
            <w:tcW w:w="506" w:type="pct"/>
          </w:tcPr>
          <w:p w14:paraId="32549D4D" w14:textId="4C4307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73236A69" w14:textId="42856C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30B63D60" w14:textId="139532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0002</w:t>
            </w:r>
          </w:p>
        </w:tc>
        <w:tc>
          <w:tcPr>
            <w:tcW w:w="229" w:type="pct"/>
          </w:tcPr>
          <w:p w14:paraId="5A5D4FD5" w14:textId="5DAFEB28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48CC94EA" w14:textId="40DD43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B79BC7B" w14:textId="0384F3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3840B4F8" w14:textId="1E7CA7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NR_FR2_multiRX_DL-Perf</w:t>
            </w:r>
          </w:p>
        </w:tc>
        <w:tc>
          <w:tcPr>
            <w:tcW w:w="586" w:type="pct"/>
          </w:tcPr>
          <w:p w14:paraId="256B525B" w14:textId="2F232A8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763DA5F" w14:textId="77777777" w:rsidTr="008B0214">
        <w:tc>
          <w:tcPr>
            <w:tcW w:w="586" w:type="pct"/>
          </w:tcPr>
          <w:p w14:paraId="3634F48D" w14:textId="7CBD5EA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R4-2401152</w:t>
            </w:r>
          </w:p>
        </w:tc>
        <w:tc>
          <w:tcPr>
            <w:tcW w:w="1115" w:type="pct"/>
          </w:tcPr>
          <w:p w14:paraId="28968A15" w14:textId="07E60F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[NR_FR2_multiRX_DL-Perf] CR to TR38.751 Receiver assumptions and conclusions for FR2 multi-Rx demodulation evolutions</w:t>
            </w:r>
          </w:p>
        </w:tc>
        <w:tc>
          <w:tcPr>
            <w:tcW w:w="506" w:type="pct"/>
          </w:tcPr>
          <w:p w14:paraId="323C1EB2" w14:textId="1FFA10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India Pvt Ltd</w:t>
            </w:r>
          </w:p>
        </w:tc>
        <w:tc>
          <w:tcPr>
            <w:tcW w:w="280" w:type="pct"/>
          </w:tcPr>
          <w:p w14:paraId="47726F0D" w14:textId="576951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0C1B1E24" w14:textId="7E734A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07600B7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AA3C904" w14:textId="27EFEA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863658F" w14:textId="3A01E7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283C0740" w14:textId="760A2D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NR_FR2_multiRX_DL-Perf</w:t>
            </w:r>
          </w:p>
        </w:tc>
        <w:tc>
          <w:tcPr>
            <w:tcW w:w="586" w:type="pct"/>
          </w:tcPr>
          <w:p w14:paraId="21EEF619" w14:textId="7F8EB4C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18416A7C" w14:textId="77777777" w:rsidTr="008B0214">
        <w:tc>
          <w:tcPr>
            <w:tcW w:w="586" w:type="pct"/>
          </w:tcPr>
          <w:p w14:paraId="7F80CA93" w14:textId="209EC52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R4-2402992</w:t>
            </w:r>
          </w:p>
        </w:tc>
        <w:tc>
          <w:tcPr>
            <w:tcW w:w="1115" w:type="pct"/>
          </w:tcPr>
          <w:p w14:paraId="0AE86E8E" w14:textId="05FD51A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[NR_FR2_multiRX_DL-Perf] CR to TR38.751 Receiver assumptions and conclusions for FR2 multi-Rx demodulation evolutions</w:t>
            </w:r>
          </w:p>
        </w:tc>
        <w:tc>
          <w:tcPr>
            <w:tcW w:w="506" w:type="pct"/>
          </w:tcPr>
          <w:p w14:paraId="11E5E886" w14:textId="6232B5F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Inc, Nokia, Nokia Shanghai Bell</w:t>
            </w:r>
          </w:p>
        </w:tc>
        <w:tc>
          <w:tcPr>
            <w:tcW w:w="280" w:type="pct"/>
          </w:tcPr>
          <w:p w14:paraId="3C16133A" w14:textId="4E7B51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35EC7AE7" w14:textId="6BF6FD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4C33B9CC" w14:textId="7D6909CB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76BA4B1" w14:textId="41A9A45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79A157B" w14:textId="241341C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6D370133" w14:textId="11CE44E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NR_FR2_multiRX_DL-Perf</w:t>
            </w:r>
          </w:p>
        </w:tc>
        <w:tc>
          <w:tcPr>
            <w:tcW w:w="586" w:type="pct"/>
          </w:tcPr>
          <w:p w14:paraId="7235E28F" w14:textId="313650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391F051" w14:textId="77777777" w:rsidTr="008B0214">
        <w:tc>
          <w:tcPr>
            <w:tcW w:w="586" w:type="pct"/>
          </w:tcPr>
          <w:p w14:paraId="4AF0ECFD" w14:textId="40BD3B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R4-2401711</w:t>
            </w:r>
          </w:p>
        </w:tc>
        <w:tc>
          <w:tcPr>
            <w:tcW w:w="1115" w:type="pct"/>
          </w:tcPr>
          <w:p w14:paraId="17C07A0F" w14:textId="36A362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Addition of Introduction section for demodulation requirements of NR FR2 multi-Rx chain DL reception in TR 38.751</w:t>
            </w:r>
          </w:p>
        </w:tc>
        <w:tc>
          <w:tcPr>
            <w:tcW w:w="506" w:type="pct"/>
          </w:tcPr>
          <w:p w14:paraId="4E174440" w14:textId="35130C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DA22AEE" w14:textId="36C4E8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0155EAF2" w14:textId="3B15EF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0004</w:t>
            </w:r>
          </w:p>
        </w:tc>
        <w:tc>
          <w:tcPr>
            <w:tcW w:w="229" w:type="pct"/>
          </w:tcPr>
          <w:p w14:paraId="5822EA6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E875CDE" w14:textId="538266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A0281B9" w14:textId="4CAF97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D375E37" w14:textId="074864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NR_FR2_multiRX_DL-Perf</w:t>
            </w:r>
          </w:p>
        </w:tc>
        <w:tc>
          <w:tcPr>
            <w:tcW w:w="586" w:type="pct"/>
          </w:tcPr>
          <w:p w14:paraId="20262CD0" w14:textId="7F48696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47A5E73" w14:textId="77777777" w:rsidTr="008B0214">
        <w:tc>
          <w:tcPr>
            <w:tcW w:w="586" w:type="pct"/>
          </w:tcPr>
          <w:p w14:paraId="31481F8F" w14:textId="558630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R4-2403897</w:t>
            </w:r>
          </w:p>
        </w:tc>
        <w:tc>
          <w:tcPr>
            <w:tcW w:w="1115" w:type="pct"/>
          </w:tcPr>
          <w:p w14:paraId="36EF8565" w14:textId="17F501B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38.751 on update of UE orientation</w:t>
            </w:r>
          </w:p>
        </w:tc>
        <w:tc>
          <w:tcPr>
            <w:tcW w:w="506" w:type="pct"/>
          </w:tcPr>
          <w:p w14:paraId="1DDD425E" w14:textId="2D5022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4C47DF59" w14:textId="764A36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38.751</w:t>
            </w:r>
          </w:p>
        </w:tc>
        <w:tc>
          <w:tcPr>
            <w:tcW w:w="222" w:type="pct"/>
          </w:tcPr>
          <w:p w14:paraId="7C5032F1" w14:textId="1827AC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0005</w:t>
            </w:r>
          </w:p>
        </w:tc>
        <w:tc>
          <w:tcPr>
            <w:tcW w:w="229" w:type="pct"/>
          </w:tcPr>
          <w:p w14:paraId="2BBF510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594F8D2" w14:textId="451574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F1A8AB9" w14:textId="6326031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848AD67" w14:textId="445090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NR_FR2_multiRX_DL-Core</w:t>
            </w:r>
          </w:p>
        </w:tc>
        <w:tc>
          <w:tcPr>
            <w:tcW w:w="586" w:type="pct"/>
          </w:tcPr>
          <w:p w14:paraId="77312C38" w14:textId="61D571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799DC78" w14:textId="77777777" w:rsidTr="008B0214">
        <w:tc>
          <w:tcPr>
            <w:tcW w:w="586" w:type="pct"/>
          </w:tcPr>
          <w:p w14:paraId="62ACEC5F" w14:textId="04ABAC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R4-2400029</w:t>
            </w:r>
          </w:p>
        </w:tc>
        <w:tc>
          <w:tcPr>
            <w:tcW w:w="1115" w:type="pct"/>
          </w:tcPr>
          <w:p w14:paraId="1EF4DF3E" w14:textId="490C54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TS 38.761 on FR1 MIMO OTA channel model validation results</w:t>
            </w:r>
          </w:p>
        </w:tc>
        <w:tc>
          <w:tcPr>
            <w:tcW w:w="506" w:type="pct"/>
          </w:tcPr>
          <w:p w14:paraId="33250220" w14:textId="791ECC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CAICT, CMCC, BUPT</w:t>
            </w:r>
          </w:p>
        </w:tc>
        <w:tc>
          <w:tcPr>
            <w:tcW w:w="280" w:type="pct"/>
          </w:tcPr>
          <w:p w14:paraId="2DCF4CBC" w14:textId="2D90F29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38.761</w:t>
            </w:r>
          </w:p>
        </w:tc>
        <w:tc>
          <w:tcPr>
            <w:tcW w:w="222" w:type="pct"/>
          </w:tcPr>
          <w:p w14:paraId="04BF8A3D" w14:textId="2CB7DA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4326F3A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5DBE3C" w14:textId="243A07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F57CD9A" w14:textId="61409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677638F" w14:textId="068E810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</w:t>
            </w:r>
          </w:p>
        </w:tc>
        <w:tc>
          <w:tcPr>
            <w:tcW w:w="586" w:type="pct"/>
          </w:tcPr>
          <w:p w14:paraId="5D336440" w14:textId="23F844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45D2325F" w14:textId="77777777" w:rsidTr="008B0214">
        <w:tc>
          <w:tcPr>
            <w:tcW w:w="586" w:type="pct"/>
          </w:tcPr>
          <w:p w14:paraId="3A70C1B3" w14:textId="2BE3511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R4-2403015</w:t>
            </w:r>
          </w:p>
        </w:tc>
        <w:tc>
          <w:tcPr>
            <w:tcW w:w="1115" w:type="pct"/>
          </w:tcPr>
          <w:p w14:paraId="12C3B0B2" w14:textId="4AA991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TR 38.761 on FR1 MIMO OTA channel model validation results</w:t>
            </w:r>
          </w:p>
        </w:tc>
        <w:tc>
          <w:tcPr>
            <w:tcW w:w="506" w:type="pct"/>
          </w:tcPr>
          <w:p w14:paraId="785E46C5" w14:textId="6640C3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CAICT, CMCC, BUPT</w:t>
            </w:r>
          </w:p>
        </w:tc>
        <w:tc>
          <w:tcPr>
            <w:tcW w:w="280" w:type="pct"/>
          </w:tcPr>
          <w:p w14:paraId="53CDF6EA" w14:textId="5D8BAA9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38.761</w:t>
            </w:r>
          </w:p>
        </w:tc>
        <w:tc>
          <w:tcPr>
            <w:tcW w:w="222" w:type="pct"/>
          </w:tcPr>
          <w:p w14:paraId="1F8658E2" w14:textId="521BA97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000CA2D5" w14:textId="0A40E8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FCF78DA" w14:textId="7722D37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5C3B3B" w14:textId="0E17DC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592D9C" w14:textId="44785A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</w:t>
            </w:r>
          </w:p>
        </w:tc>
        <w:tc>
          <w:tcPr>
            <w:tcW w:w="586" w:type="pct"/>
          </w:tcPr>
          <w:p w14:paraId="4E379815" w14:textId="58222E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36C5EFB" w14:textId="77777777" w:rsidTr="008B0214">
        <w:tc>
          <w:tcPr>
            <w:tcW w:w="586" w:type="pct"/>
          </w:tcPr>
          <w:p w14:paraId="1177CA2A" w14:textId="0F8496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R4-2400198</w:t>
            </w:r>
          </w:p>
        </w:tc>
        <w:tc>
          <w:tcPr>
            <w:tcW w:w="1115" w:type="pct"/>
          </w:tcPr>
          <w:p w14:paraId="3B936083" w14:textId="6C9D0B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Update to the FR1 channel model validation results</w:t>
            </w:r>
          </w:p>
        </w:tc>
        <w:tc>
          <w:tcPr>
            <w:tcW w:w="506" w:type="pct"/>
          </w:tcPr>
          <w:p w14:paraId="1FEA555D" w14:textId="5FCD59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280" w:type="pct"/>
          </w:tcPr>
          <w:p w14:paraId="7BD9871B" w14:textId="63F14C2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38.761</w:t>
            </w:r>
          </w:p>
        </w:tc>
        <w:tc>
          <w:tcPr>
            <w:tcW w:w="222" w:type="pct"/>
          </w:tcPr>
          <w:p w14:paraId="63210B18" w14:textId="3B03CE3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0002</w:t>
            </w:r>
          </w:p>
        </w:tc>
        <w:tc>
          <w:tcPr>
            <w:tcW w:w="229" w:type="pct"/>
          </w:tcPr>
          <w:p w14:paraId="05B3945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4E109D" w14:textId="1C0AB7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EE0366C" w14:textId="622001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A948979" w14:textId="00E15C9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</w:t>
            </w:r>
          </w:p>
        </w:tc>
        <w:tc>
          <w:tcPr>
            <w:tcW w:w="586" w:type="pct"/>
          </w:tcPr>
          <w:p w14:paraId="5F6AE8A8" w14:textId="60A93CA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4FF867" w14:textId="77777777" w:rsidTr="008B0214">
        <w:tc>
          <w:tcPr>
            <w:tcW w:w="586" w:type="pct"/>
          </w:tcPr>
          <w:p w14:paraId="30D9FEBF" w14:textId="29F956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R4-2402949</w:t>
            </w:r>
          </w:p>
        </w:tc>
        <w:tc>
          <w:tcPr>
            <w:tcW w:w="1115" w:type="pct"/>
          </w:tcPr>
          <w:p w14:paraId="360EBE2D" w14:textId="5D7CC5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Update the lab 5 channel model validation for n28</w:t>
            </w:r>
          </w:p>
        </w:tc>
        <w:tc>
          <w:tcPr>
            <w:tcW w:w="506" w:type="pct"/>
          </w:tcPr>
          <w:p w14:paraId="6EA2A78D" w14:textId="169EE7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7102B8F1" w14:textId="691935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38.761</w:t>
            </w:r>
          </w:p>
        </w:tc>
        <w:tc>
          <w:tcPr>
            <w:tcW w:w="222" w:type="pct"/>
          </w:tcPr>
          <w:p w14:paraId="107DE4F9" w14:textId="0716CD3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48C5DBD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698F36C5" w14:textId="10CA5A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6350CD7" w14:textId="3DFA91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3A75D0" w14:textId="50B69A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59C68101" w14:textId="085B27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F3EBFC5" w14:textId="77777777" w:rsidTr="008B0214">
        <w:tc>
          <w:tcPr>
            <w:tcW w:w="586" w:type="pct"/>
          </w:tcPr>
          <w:p w14:paraId="52B85667" w14:textId="254FD3F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R4-2402950</w:t>
            </w:r>
          </w:p>
        </w:tc>
        <w:tc>
          <w:tcPr>
            <w:tcW w:w="1115" w:type="pct"/>
          </w:tcPr>
          <w:p w14:paraId="04D793D9" w14:textId="0282834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On the remaining lab 5 channel model validation for n41 and n78</w:t>
            </w:r>
          </w:p>
        </w:tc>
        <w:tc>
          <w:tcPr>
            <w:tcW w:w="506" w:type="pct"/>
          </w:tcPr>
          <w:p w14:paraId="5D4FAAEC" w14:textId="63F2A2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Xiaomi</w:t>
            </w:r>
          </w:p>
        </w:tc>
        <w:tc>
          <w:tcPr>
            <w:tcW w:w="280" w:type="pct"/>
          </w:tcPr>
          <w:p w14:paraId="545CF753" w14:textId="6E5D00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38.761</w:t>
            </w:r>
          </w:p>
        </w:tc>
        <w:tc>
          <w:tcPr>
            <w:tcW w:w="222" w:type="pct"/>
          </w:tcPr>
          <w:p w14:paraId="0D8911F5" w14:textId="00FB21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0004</w:t>
            </w:r>
          </w:p>
        </w:tc>
        <w:tc>
          <w:tcPr>
            <w:tcW w:w="229" w:type="pct"/>
          </w:tcPr>
          <w:p w14:paraId="5E829F9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4308D63" w14:textId="3D33C72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5ACF7A3" w14:textId="066B47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7A51EE7" w14:textId="5CACA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NR_MIMO_OTA_enh-Core</w:t>
            </w:r>
          </w:p>
        </w:tc>
        <w:tc>
          <w:tcPr>
            <w:tcW w:w="586" w:type="pct"/>
          </w:tcPr>
          <w:p w14:paraId="549F52F7" w14:textId="6743E4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64B53C4" w14:textId="77777777" w:rsidTr="008B0214">
        <w:tc>
          <w:tcPr>
            <w:tcW w:w="586" w:type="pct"/>
          </w:tcPr>
          <w:p w14:paraId="72D3DF96" w14:textId="62D940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R4-2401465</w:t>
            </w:r>
          </w:p>
        </w:tc>
        <w:tc>
          <w:tcPr>
            <w:tcW w:w="1115" w:type="pct"/>
          </w:tcPr>
          <w:p w14:paraId="4535735B" w14:textId="438C2E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TR 38.786 NS_28 and NS_30 A-MPR for SL-U</w:t>
            </w:r>
          </w:p>
        </w:tc>
        <w:tc>
          <w:tcPr>
            <w:tcW w:w="506" w:type="pct"/>
          </w:tcPr>
          <w:p w14:paraId="2E973942" w14:textId="73D1F0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 Electronics</w:t>
            </w:r>
          </w:p>
        </w:tc>
        <w:tc>
          <w:tcPr>
            <w:tcW w:w="280" w:type="pct"/>
          </w:tcPr>
          <w:p w14:paraId="7A7C7296" w14:textId="5805CE7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38.786</w:t>
            </w:r>
          </w:p>
        </w:tc>
        <w:tc>
          <w:tcPr>
            <w:tcW w:w="222" w:type="pct"/>
          </w:tcPr>
          <w:p w14:paraId="1344EDFD" w14:textId="71CDF6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566AC26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8AFB0F2" w14:textId="0572CB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724061C" w14:textId="1FF3C25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C0B43F9" w14:textId="657322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073BA591" w14:textId="0D0435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endorsed</w:t>
            </w:r>
          </w:p>
        </w:tc>
      </w:tr>
      <w:tr w:rsidR="00D239A4" w14:paraId="2C7C61EF" w14:textId="77777777" w:rsidTr="008B0214">
        <w:tc>
          <w:tcPr>
            <w:tcW w:w="586" w:type="pct"/>
          </w:tcPr>
          <w:p w14:paraId="2E6E2BDC" w14:textId="3AC5DD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R4-2401812</w:t>
            </w:r>
          </w:p>
        </w:tc>
        <w:tc>
          <w:tcPr>
            <w:tcW w:w="1115" w:type="pct"/>
          </w:tcPr>
          <w:p w14:paraId="5395587C" w14:textId="53D6E7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(NR_SL_enh2-Core) Big CR to TR 38.786 UE NR sidelink evolution</w:t>
            </w:r>
          </w:p>
        </w:tc>
        <w:tc>
          <w:tcPr>
            <w:tcW w:w="506" w:type="pct"/>
          </w:tcPr>
          <w:p w14:paraId="2370646A" w14:textId="7680EF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OPPO</w:t>
            </w:r>
          </w:p>
        </w:tc>
        <w:tc>
          <w:tcPr>
            <w:tcW w:w="280" w:type="pct"/>
          </w:tcPr>
          <w:p w14:paraId="29C90868" w14:textId="4B7FE6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38.786</w:t>
            </w:r>
          </w:p>
        </w:tc>
        <w:tc>
          <w:tcPr>
            <w:tcW w:w="222" w:type="pct"/>
          </w:tcPr>
          <w:p w14:paraId="205445B7" w14:textId="04CBF2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0002</w:t>
            </w:r>
          </w:p>
        </w:tc>
        <w:tc>
          <w:tcPr>
            <w:tcW w:w="229" w:type="pct"/>
          </w:tcPr>
          <w:p w14:paraId="5C033F5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3A1DFD9" w14:textId="1F2262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415493E" w14:textId="05315D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FA7BF50" w14:textId="51D11D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11636091" w14:textId="5E705A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57896776" w14:textId="77777777" w:rsidTr="008B0214">
        <w:tc>
          <w:tcPr>
            <w:tcW w:w="586" w:type="pct"/>
          </w:tcPr>
          <w:p w14:paraId="6E982951" w14:textId="4D52EF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R4-2403903</w:t>
            </w:r>
          </w:p>
        </w:tc>
        <w:tc>
          <w:tcPr>
            <w:tcW w:w="1115" w:type="pct"/>
          </w:tcPr>
          <w:p w14:paraId="5E75EA95" w14:textId="01BB3FA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Big CR for 38.786 on sidelink evolution</w:t>
            </w:r>
          </w:p>
        </w:tc>
        <w:tc>
          <w:tcPr>
            <w:tcW w:w="506" w:type="pct"/>
          </w:tcPr>
          <w:p w14:paraId="6CB52E2B" w14:textId="07865D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LGE</w:t>
            </w:r>
          </w:p>
        </w:tc>
        <w:tc>
          <w:tcPr>
            <w:tcW w:w="280" w:type="pct"/>
          </w:tcPr>
          <w:p w14:paraId="7DB911DE" w14:textId="48AEDAC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38.786</w:t>
            </w:r>
          </w:p>
        </w:tc>
        <w:tc>
          <w:tcPr>
            <w:tcW w:w="222" w:type="pct"/>
          </w:tcPr>
          <w:p w14:paraId="3FEF615E" w14:textId="770C12C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5D77266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08C2F7" w14:textId="2539F9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E2C4224" w14:textId="3C15F79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2F232B4" w14:textId="31C84E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NR_SL_enh2-Core</w:t>
            </w:r>
          </w:p>
        </w:tc>
        <w:tc>
          <w:tcPr>
            <w:tcW w:w="586" w:type="pct"/>
          </w:tcPr>
          <w:p w14:paraId="708FCBC6" w14:textId="6C8973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349DE6F0" w14:textId="77777777" w:rsidTr="008B0214">
        <w:tc>
          <w:tcPr>
            <w:tcW w:w="586" w:type="pct"/>
          </w:tcPr>
          <w:p w14:paraId="1146A033" w14:textId="28B143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R4-2400342</w:t>
            </w:r>
          </w:p>
        </w:tc>
        <w:tc>
          <w:tcPr>
            <w:tcW w:w="1115" w:type="pct"/>
          </w:tcPr>
          <w:p w14:paraId="5D7C84E4" w14:textId="337590C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(NR_RF_TxD-Core) Clarification of relation between R16 and R18 TxD signaling</w:t>
            </w:r>
          </w:p>
        </w:tc>
        <w:tc>
          <w:tcPr>
            <w:tcW w:w="506" w:type="pct"/>
          </w:tcPr>
          <w:p w14:paraId="0D02F9CB" w14:textId="40411C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4635A7DA" w14:textId="1CF3441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38.837</w:t>
            </w:r>
          </w:p>
        </w:tc>
        <w:tc>
          <w:tcPr>
            <w:tcW w:w="222" w:type="pct"/>
          </w:tcPr>
          <w:p w14:paraId="13753E80" w14:textId="3B891C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0008</w:t>
            </w:r>
          </w:p>
        </w:tc>
        <w:tc>
          <w:tcPr>
            <w:tcW w:w="229" w:type="pct"/>
          </w:tcPr>
          <w:p w14:paraId="13EB61F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81ABDD7" w14:textId="161BE4E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4F1AAE9" w14:textId="4729C7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6368344" w14:textId="28C78E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NR_RF_TxD-Core</w:t>
            </w:r>
          </w:p>
        </w:tc>
        <w:tc>
          <w:tcPr>
            <w:tcW w:w="586" w:type="pct"/>
          </w:tcPr>
          <w:p w14:paraId="74567A47" w14:textId="0AAA1A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BC27211" w14:textId="77777777" w:rsidTr="008B0214">
        <w:tc>
          <w:tcPr>
            <w:tcW w:w="586" w:type="pct"/>
          </w:tcPr>
          <w:p w14:paraId="6AD95922" w14:textId="5D9ECD8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R4-2400175</w:t>
            </w:r>
          </w:p>
        </w:tc>
        <w:tc>
          <w:tcPr>
            <w:tcW w:w="1115" w:type="pct"/>
          </w:tcPr>
          <w:p w14:paraId="2F3D4F36" w14:textId="30401F6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Adding support for the VLP mode in US</w:t>
            </w:r>
          </w:p>
        </w:tc>
        <w:tc>
          <w:tcPr>
            <w:tcW w:w="506" w:type="pct"/>
          </w:tcPr>
          <w:p w14:paraId="5E1486C8" w14:textId="27012D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Charter Communications Inc.</w:t>
            </w:r>
          </w:p>
        </w:tc>
        <w:tc>
          <w:tcPr>
            <w:tcW w:w="280" w:type="pct"/>
          </w:tcPr>
          <w:p w14:paraId="5483A163" w14:textId="734014F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38.849</w:t>
            </w:r>
          </w:p>
        </w:tc>
        <w:tc>
          <w:tcPr>
            <w:tcW w:w="222" w:type="pct"/>
          </w:tcPr>
          <w:p w14:paraId="58D34109" w14:textId="7C71FA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0008</w:t>
            </w:r>
          </w:p>
        </w:tc>
        <w:tc>
          <w:tcPr>
            <w:tcW w:w="229" w:type="pct"/>
          </w:tcPr>
          <w:p w14:paraId="3B72C99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DAC7F18" w14:textId="3BAED8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D94A25F" w14:textId="3DC593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A25EA81" w14:textId="5FB2E2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4BA24874" w14:textId="6CB861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78F9492" w14:textId="77777777" w:rsidTr="008B0214">
        <w:tc>
          <w:tcPr>
            <w:tcW w:w="586" w:type="pct"/>
          </w:tcPr>
          <w:p w14:paraId="0D03883B" w14:textId="2A435E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R4-2403834</w:t>
            </w:r>
          </w:p>
        </w:tc>
        <w:tc>
          <w:tcPr>
            <w:tcW w:w="1115" w:type="pct"/>
          </w:tcPr>
          <w:p w14:paraId="5B8DF60E" w14:textId="759067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Adding support for the VLP mode in US</w:t>
            </w:r>
          </w:p>
        </w:tc>
        <w:tc>
          <w:tcPr>
            <w:tcW w:w="506" w:type="pct"/>
          </w:tcPr>
          <w:p w14:paraId="702560E2" w14:textId="3FD201A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Apple, Charter Communications Inc.</w:t>
            </w:r>
          </w:p>
        </w:tc>
        <w:tc>
          <w:tcPr>
            <w:tcW w:w="280" w:type="pct"/>
          </w:tcPr>
          <w:p w14:paraId="6502AA39" w14:textId="769676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38.849</w:t>
            </w:r>
          </w:p>
        </w:tc>
        <w:tc>
          <w:tcPr>
            <w:tcW w:w="222" w:type="pct"/>
          </w:tcPr>
          <w:p w14:paraId="32492ABE" w14:textId="055693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0008</w:t>
            </w:r>
          </w:p>
        </w:tc>
        <w:tc>
          <w:tcPr>
            <w:tcW w:w="229" w:type="pct"/>
          </w:tcPr>
          <w:p w14:paraId="3BF9934A" w14:textId="6555D68F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709456AC" w14:textId="291519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5CDE7B1" w14:textId="298B65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73E37A9" w14:textId="63C2AB4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NR_unlic_enh-Core</w:t>
            </w:r>
          </w:p>
        </w:tc>
        <w:tc>
          <w:tcPr>
            <w:tcW w:w="586" w:type="pct"/>
          </w:tcPr>
          <w:p w14:paraId="38EA1760" w14:textId="3E31CEA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CC7CAAC" w14:textId="77777777" w:rsidTr="008B0214">
        <w:tc>
          <w:tcPr>
            <w:tcW w:w="586" w:type="pct"/>
          </w:tcPr>
          <w:p w14:paraId="58478CB3" w14:textId="27B6FD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R4-2400681</w:t>
            </w:r>
          </w:p>
        </w:tc>
        <w:tc>
          <w:tcPr>
            <w:tcW w:w="1115" w:type="pct"/>
          </w:tcPr>
          <w:p w14:paraId="4BED90A9" w14:textId="322624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(NR_RAIL_EU_1900MHz_TDD-Core) CR to TR 38.852 on correction of reference to EU Decision</w:t>
            </w:r>
          </w:p>
        </w:tc>
        <w:tc>
          <w:tcPr>
            <w:tcW w:w="506" w:type="pct"/>
          </w:tcPr>
          <w:p w14:paraId="73D370DE" w14:textId="7C48C4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119DEDD0" w14:textId="0E99C20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38.852</w:t>
            </w:r>
          </w:p>
        </w:tc>
        <w:tc>
          <w:tcPr>
            <w:tcW w:w="222" w:type="pct"/>
          </w:tcPr>
          <w:p w14:paraId="72B8ED19" w14:textId="3BB5EA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0007</w:t>
            </w:r>
          </w:p>
        </w:tc>
        <w:tc>
          <w:tcPr>
            <w:tcW w:w="229" w:type="pct"/>
          </w:tcPr>
          <w:p w14:paraId="3B6CBC3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57C4AB0" w14:textId="4CF3F2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C4A2632" w14:textId="45B652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63A800FD" w14:textId="7E7C63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NR_RAIL_EU_1900MHz_TDD-Core</w:t>
            </w:r>
          </w:p>
        </w:tc>
        <w:tc>
          <w:tcPr>
            <w:tcW w:w="586" w:type="pct"/>
          </w:tcPr>
          <w:p w14:paraId="3F3AC5EC" w14:textId="04FEC1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A484C86" w14:textId="77777777" w:rsidTr="008B0214">
        <w:tc>
          <w:tcPr>
            <w:tcW w:w="586" w:type="pct"/>
          </w:tcPr>
          <w:p w14:paraId="4806E5CD" w14:textId="32AC6D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R4-2402584</w:t>
            </w:r>
          </w:p>
        </w:tc>
        <w:tc>
          <w:tcPr>
            <w:tcW w:w="1115" w:type="pct"/>
          </w:tcPr>
          <w:p w14:paraId="4BAABE11" w14:textId="1BE9D46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(NR_RAIL_EU_1900MHz_TDD-Core) CR to TR 38.852: Corrections on FRMCS n101 deployment aspects and related output power limits, Rel-17</w:t>
            </w:r>
          </w:p>
        </w:tc>
        <w:tc>
          <w:tcPr>
            <w:tcW w:w="506" w:type="pct"/>
          </w:tcPr>
          <w:p w14:paraId="704A6EC9" w14:textId="74872E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2890256" w14:textId="0120A9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38.852</w:t>
            </w:r>
          </w:p>
        </w:tc>
        <w:tc>
          <w:tcPr>
            <w:tcW w:w="222" w:type="pct"/>
          </w:tcPr>
          <w:p w14:paraId="0D2B9E0C" w14:textId="5D04CE8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0008</w:t>
            </w:r>
          </w:p>
        </w:tc>
        <w:tc>
          <w:tcPr>
            <w:tcW w:w="229" w:type="pct"/>
          </w:tcPr>
          <w:p w14:paraId="5D5AEF2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4948462" w14:textId="1C73B0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50A74A57" w14:textId="1D41C2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CDBC1EC" w14:textId="7EC591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NR_RAIL_EU_1900MHz_TDD-Core</w:t>
            </w:r>
          </w:p>
        </w:tc>
        <w:tc>
          <w:tcPr>
            <w:tcW w:w="586" w:type="pct"/>
          </w:tcPr>
          <w:p w14:paraId="55AB5E2A" w14:textId="7C7BFC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2DEF8A4" w14:textId="77777777" w:rsidTr="008B0214">
        <w:tc>
          <w:tcPr>
            <w:tcW w:w="586" w:type="pct"/>
          </w:tcPr>
          <w:p w14:paraId="1090F7C6" w14:textId="3EF567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R4-2403695</w:t>
            </w:r>
          </w:p>
        </w:tc>
        <w:tc>
          <w:tcPr>
            <w:tcW w:w="1115" w:type="pct"/>
          </w:tcPr>
          <w:p w14:paraId="247E323C" w14:textId="678E5F4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(NR_RAIL_EU_1900MHz_TDD-Core) CR to TR 38.852: Corrections on FRMCS n101 deployment aspects and related output power limits, Rel-17</w:t>
            </w:r>
          </w:p>
        </w:tc>
        <w:tc>
          <w:tcPr>
            <w:tcW w:w="506" w:type="pct"/>
          </w:tcPr>
          <w:p w14:paraId="1859F055" w14:textId="5BE9EF9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4D6599C3" w14:textId="389A95E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38.852</w:t>
            </w:r>
          </w:p>
        </w:tc>
        <w:tc>
          <w:tcPr>
            <w:tcW w:w="222" w:type="pct"/>
          </w:tcPr>
          <w:p w14:paraId="4DC8A01C" w14:textId="1D74C0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0008</w:t>
            </w:r>
          </w:p>
        </w:tc>
        <w:tc>
          <w:tcPr>
            <w:tcW w:w="229" w:type="pct"/>
          </w:tcPr>
          <w:p w14:paraId="24B33CF2" w14:textId="2318B0B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B35E38A" w14:textId="054108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2D66CD85" w14:textId="2AE42F3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BE73D7C" w14:textId="0EF4550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NR_RAIL_EU_1900MHz_TDD-Core</w:t>
            </w:r>
          </w:p>
        </w:tc>
        <w:tc>
          <w:tcPr>
            <w:tcW w:w="586" w:type="pct"/>
          </w:tcPr>
          <w:p w14:paraId="512E938A" w14:textId="4E6DE3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510201C" w14:textId="77777777" w:rsidTr="008B0214">
        <w:tc>
          <w:tcPr>
            <w:tcW w:w="586" w:type="pct"/>
          </w:tcPr>
          <w:p w14:paraId="5BA8BE1D" w14:textId="46ACA1D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R4-2402586</w:t>
            </w:r>
          </w:p>
        </w:tc>
        <w:tc>
          <w:tcPr>
            <w:tcW w:w="1115" w:type="pct"/>
          </w:tcPr>
          <w:p w14:paraId="73924C01" w14:textId="67C8D25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(NR_RAIL_EU_1900MHz_TDD-Core) CR to TR 38.852: complementary update for the n101 cab-radio aspects, Rel-17</w:t>
            </w:r>
          </w:p>
        </w:tc>
        <w:tc>
          <w:tcPr>
            <w:tcW w:w="506" w:type="pct"/>
          </w:tcPr>
          <w:p w14:paraId="4E7AAAAA" w14:textId="1E3A91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52F20F9A" w14:textId="47DD54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38.852</w:t>
            </w:r>
          </w:p>
        </w:tc>
        <w:tc>
          <w:tcPr>
            <w:tcW w:w="222" w:type="pct"/>
          </w:tcPr>
          <w:p w14:paraId="2B4D6A9A" w14:textId="10EF87F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0009</w:t>
            </w:r>
          </w:p>
        </w:tc>
        <w:tc>
          <w:tcPr>
            <w:tcW w:w="229" w:type="pct"/>
          </w:tcPr>
          <w:p w14:paraId="53FF5FC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7091F5F" w14:textId="503FDC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4053218" w14:textId="3CFB2F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5F6722" w14:textId="0B5B591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NR_RAIL_EU_1900MHz_TDD-Core</w:t>
            </w:r>
          </w:p>
        </w:tc>
        <w:tc>
          <w:tcPr>
            <w:tcW w:w="586" w:type="pct"/>
          </w:tcPr>
          <w:p w14:paraId="250467D5" w14:textId="4A7665C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FE406E9" w14:textId="77777777" w:rsidTr="008B0214">
        <w:tc>
          <w:tcPr>
            <w:tcW w:w="586" w:type="pct"/>
          </w:tcPr>
          <w:p w14:paraId="03343618" w14:textId="69EA1F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R4-2403702</w:t>
            </w:r>
          </w:p>
        </w:tc>
        <w:tc>
          <w:tcPr>
            <w:tcW w:w="1115" w:type="pct"/>
          </w:tcPr>
          <w:p w14:paraId="050BE64D" w14:textId="55B983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(NR_RAIL_EU_1900MHz_TDD-Core) CR to TR 38.852: complementary update for the n101 cab-radio aspects, Rel-17</w:t>
            </w:r>
          </w:p>
        </w:tc>
        <w:tc>
          <w:tcPr>
            <w:tcW w:w="506" w:type="pct"/>
          </w:tcPr>
          <w:p w14:paraId="348ED890" w14:textId="48FEE2F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716ECCF" w14:textId="7554FAC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38.852</w:t>
            </w:r>
          </w:p>
        </w:tc>
        <w:tc>
          <w:tcPr>
            <w:tcW w:w="222" w:type="pct"/>
          </w:tcPr>
          <w:p w14:paraId="7587B05A" w14:textId="5824E20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0009</w:t>
            </w:r>
          </w:p>
        </w:tc>
        <w:tc>
          <w:tcPr>
            <w:tcW w:w="229" w:type="pct"/>
          </w:tcPr>
          <w:p w14:paraId="71856B79" w14:textId="1A011D69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678E7B0" w14:textId="37D2155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075CFF9E" w14:textId="1188AB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15C6F81D" w14:textId="433790D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NR_RAIL_EU_1900MHz_TDD-Core</w:t>
            </w:r>
          </w:p>
        </w:tc>
        <w:tc>
          <w:tcPr>
            <w:tcW w:w="586" w:type="pct"/>
          </w:tcPr>
          <w:p w14:paraId="0D292E5B" w14:textId="45BC4C5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07053F9" w14:textId="77777777" w:rsidTr="008B0214">
        <w:tc>
          <w:tcPr>
            <w:tcW w:w="586" w:type="pct"/>
          </w:tcPr>
          <w:p w14:paraId="4421BFD8" w14:textId="305244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R4-2400682</w:t>
            </w:r>
          </w:p>
        </w:tc>
        <w:tc>
          <w:tcPr>
            <w:tcW w:w="1115" w:type="pct"/>
          </w:tcPr>
          <w:p w14:paraId="5DC9A3C6" w14:textId="5F2B57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(NR_RAIL_EU_900MHz-Core) CR to TR 38.853 on correction of reference to EU Decision</w:t>
            </w:r>
          </w:p>
        </w:tc>
        <w:tc>
          <w:tcPr>
            <w:tcW w:w="506" w:type="pct"/>
          </w:tcPr>
          <w:p w14:paraId="1B9CC8C3" w14:textId="1CCD3D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68CE8E8B" w14:textId="08C080A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38.853</w:t>
            </w:r>
          </w:p>
        </w:tc>
        <w:tc>
          <w:tcPr>
            <w:tcW w:w="222" w:type="pct"/>
          </w:tcPr>
          <w:p w14:paraId="573F630E" w14:textId="5C1371D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0007</w:t>
            </w:r>
          </w:p>
        </w:tc>
        <w:tc>
          <w:tcPr>
            <w:tcW w:w="229" w:type="pct"/>
          </w:tcPr>
          <w:p w14:paraId="35C7F3E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2E44991" w14:textId="7103E8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AE7346B" w14:textId="3E06DF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2D2A033" w14:textId="28ACD85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</w:t>
            </w:r>
          </w:p>
        </w:tc>
        <w:tc>
          <w:tcPr>
            <w:tcW w:w="586" w:type="pct"/>
          </w:tcPr>
          <w:p w14:paraId="55588843" w14:textId="09F3E89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FDC3982" w14:textId="77777777" w:rsidTr="008B0214">
        <w:tc>
          <w:tcPr>
            <w:tcW w:w="586" w:type="pct"/>
          </w:tcPr>
          <w:p w14:paraId="369F7DA9" w14:textId="2E96FA6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lastRenderedPageBreak/>
              <w:t>R4-2402585</w:t>
            </w:r>
          </w:p>
        </w:tc>
        <w:tc>
          <w:tcPr>
            <w:tcW w:w="1115" w:type="pct"/>
          </w:tcPr>
          <w:p w14:paraId="1FA47D0F" w14:textId="71113A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(NR_RAIL_EU_900MHz-Core) CR to TR 38.853: Corrections on FRMCS n100 deployment aspects and related output power limits, Rel-17</w:t>
            </w:r>
          </w:p>
        </w:tc>
        <w:tc>
          <w:tcPr>
            <w:tcW w:w="506" w:type="pct"/>
          </w:tcPr>
          <w:p w14:paraId="045E78ED" w14:textId="3D0C8E1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751D2B9" w14:textId="25B33B8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38.853</w:t>
            </w:r>
          </w:p>
        </w:tc>
        <w:tc>
          <w:tcPr>
            <w:tcW w:w="222" w:type="pct"/>
          </w:tcPr>
          <w:p w14:paraId="590DC6A4" w14:textId="680089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0008</w:t>
            </w:r>
          </w:p>
        </w:tc>
        <w:tc>
          <w:tcPr>
            <w:tcW w:w="229" w:type="pct"/>
          </w:tcPr>
          <w:p w14:paraId="008A6DB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599F49FC" w14:textId="77A623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4EE64035" w14:textId="3BA4F3A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23A19A0" w14:textId="422312D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</w:t>
            </w:r>
          </w:p>
        </w:tc>
        <w:tc>
          <w:tcPr>
            <w:tcW w:w="586" w:type="pct"/>
          </w:tcPr>
          <w:p w14:paraId="39F6104D" w14:textId="5697D5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299C6E5" w14:textId="77777777" w:rsidTr="008B0214">
        <w:tc>
          <w:tcPr>
            <w:tcW w:w="586" w:type="pct"/>
          </w:tcPr>
          <w:p w14:paraId="4FDD168A" w14:textId="40701F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R4-2403696</w:t>
            </w:r>
          </w:p>
        </w:tc>
        <w:tc>
          <w:tcPr>
            <w:tcW w:w="1115" w:type="pct"/>
          </w:tcPr>
          <w:p w14:paraId="6FB67F73" w14:textId="2865EF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(NR_RAIL_EU_900MHz-Core) CR to TR 38.853: Corrections on FRMCS n100 deployment aspects and related output power limits, Rel-17</w:t>
            </w:r>
          </w:p>
        </w:tc>
        <w:tc>
          <w:tcPr>
            <w:tcW w:w="506" w:type="pct"/>
          </w:tcPr>
          <w:p w14:paraId="47445E61" w14:textId="69929D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4E595F8" w14:textId="38A9592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38.853</w:t>
            </w:r>
          </w:p>
        </w:tc>
        <w:tc>
          <w:tcPr>
            <w:tcW w:w="222" w:type="pct"/>
          </w:tcPr>
          <w:p w14:paraId="16B6FFB2" w14:textId="53CF1B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0008</w:t>
            </w:r>
          </w:p>
        </w:tc>
        <w:tc>
          <w:tcPr>
            <w:tcW w:w="229" w:type="pct"/>
          </w:tcPr>
          <w:p w14:paraId="057C16C6" w14:textId="4B502CD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04826BDF" w14:textId="5DD4C6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1A70F77F" w14:textId="46D169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AD3806D" w14:textId="6AD5F81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</w:t>
            </w:r>
          </w:p>
        </w:tc>
        <w:tc>
          <w:tcPr>
            <w:tcW w:w="586" w:type="pct"/>
          </w:tcPr>
          <w:p w14:paraId="1EF2C5C5" w14:textId="2D9B001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87B4E13" w14:textId="77777777" w:rsidTr="008B0214">
        <w:tc>
          <w:tcPr>
            <w:tcW w:w="586" w:type="pct"/>
          </w:tcPr>
          <w:p w14:paraId="02C5DDB8" w14:textId="6D6F0C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R4-2402587</w:t>
            </w:r>
          </w:p>
        </w:tc>
        <w:tc>
          <w:tcPr>
            <w:tcW w:w="1115" w:type="pct"/>
          </w:tcPr>
          <w:p w14:paraId="7BD77B9C" w14:textId="584A6BB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(NR_RAIL_EU_900MHz-Core) CR to TR 38.853: complementary update for the n100 cab-radio aspects, Rel-17</w:t>
            </w:r>
          </w:p>
        </w:tc>
        <w:tc>
          <w:tcPr>
            <w:tcW w:w="506" w:type="pct"/>
          </w:tcPr>
          <w:p w14:paraId="14AE107B" w14:textId="3A13062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74BAEC03" w14:textId="06DFC2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38.853</w:t>
            </w:r>
          </w:p>
        </w:tc>
        <w:tc>
          <w:tcPr>
            <w:tcW w:w="222" w:type="pct"/>
          </w:tcPr>
          <w:p w14:paraId="41FD2B2C" w14:textId="512C51B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0009</w:t>
            </w:r>
          </w:p>
        </w:tc>
        <w:tc>
          <w:tcPr>
            <w:tcW w:w="229" w:type="pct"/>
          </w:tcPr>
          <w:p w14:paraId="286E090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05D4DC7" w14:textId="2C48B1D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67D84EA" w14:textId="7BDBCB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860D2A3" w14:textId="3A0D00D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</w:t>
            </w:r>
          </w:p>
        </w:tc>
        <w:tc>
          <w:tcPr>
            <w:tcW w:w="586" w:type="pct"/>
          </w:tcPr>
          <w:p w14:paraId="057D7196" w14:textId="1FE60D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72ABCA3B" w14:textId="77777777" w:rsidTr="008B0214">
        <w:tc>
          <w:tcPr>
            <w:tcW w:w="586" w:type="pct"/>
          </w:tcPr>
          <w:p w14:paraId="061FD640" w14:textId="437A34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R4-2403703</w:t>
            </w:r>
          </w:p>
        </w:tc>
        <w:tc>
          <w:tcPr>
            <w:tcW w:w="1115" w:type="pct"/>
          </w:tcPr>
          <w:p w14:paraId="0E6B0B0D" w14:textId="4235DD1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(NR_RAIL_EU_900MHz-Core) CR to TR 38.853: complementary update for the n100 cab-radio aspects, Rel-17</w:t>
            </w:r>
          </w:p>
        </w:tc>
        <w:tc>
          <w:tcPr>
            <w:tcW w:w="506" w:type="pct"/>
          </w:tcPr>
          <w:p w14:paraId="3B93B53C" w14:textId="276EC6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2C9C8B86" w14:textId="5FC6756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38.853</w:t>
            </w:r>
          </w:p>
        </w:tc>
        <w:tc>
          <w:tcPr>
            <w:tcW w:w="222" w:type="pct"/>
          </w:tcPr>
          <w:p w14:paraId="0CA16D86" w14:textId="5B92369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0009</w:t>
            </w:r>
          </w:p>
        </w:tc>
        <w:tc>
          <w:tcPr>
            <w:tcW w:w="229" w:type="pct"/>
          </w:tcPr>
          <w:p w14:paraId="27F358FD" w14:textId="1344768E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DA9BB4D" w14:textId="4484CE3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Rel-17</w:t>
            </w:r>
          </w:p>
        </w:tc>
        <w:tc>
          <w:tcPr>
            <w:tcW w:w="215" w:type="pct"/>
          </w:tcPr>
          <w:p w14:paraId="33834733" w14:textId="35E73F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4F3B48" w14:textId="0371D0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NR_RAIL_EU_900MHz-Core</w:t>
            </w:r>
          </w:p>
        </w:tc>
        <w:tc>
          <w:tcPr>
            <w:tcW w:w="586" w:type="pct"/>
          </w:tcPr>
          <w:p w14:paraId="50A20522" w14:textId="40508B8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4A48623" w14:textId="77777777" w:rsidTr="008B0214">
        <w:tc>
          <w:tcPr>
            <w:tcW w:w="586" w:type="pct"/>
          </w:tcPr>
          <w:p w14:paraId="134FE980" w14:textId="36BAA0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R4-2401118</w:t>
            </w:r>
          </w:p>
        </w:tc>
        <w:tc>
          <w:tcPr>
            <w:tcW w:w="1115" w:type="pct"/>
          </w:tcPr>
          <w:p w14:paraId="7BBD8B51" w14:textId="30A0497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on TR38.863 Addition of simulation assumptions in above 10GHz</w:t>
            </w:r>
          </w:p>
        </w:tc>
        <w:tc>
          <w:tcPr>
            <w:tcW w:w="506" w:type="pct"/>
          </w:tcPr>
          <w:p w14:paraId="3196AEFE" w14:textId="102F805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Samsung Electronics, Thales</w:t>
            </w:r>
          </w:p>
        </w:tc>
        <w:tc>
          <w:tcPr>
            <w:tcW w:w="280" w:type="pct"/>
          </w:tcPr>
          <w:p w14:paraId="7CC416D1" w14:textId="095BA4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38.863</w:t>
            </w:r>
          </w:p>
        </w:tc>
        <w:tc>
          <w:tcPr>
            <w:tcW w:w="222" w:type="pct"/>
          </w:tcPr>
          <w:p w14:paraId="09AC5A3F" w14:textId="1BC4CDB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0012</w:t>
            </w:r>
          </w:p>
        </w:tc>
        <w:tc>
          <w:tcPr>
            <w:tcW w:w="229" w:type="pct"/>
          </w:tcPr>
          <w:p w14:paraId="340EE25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A0E6AC4" w14:textId="68143E5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622B366" w14:textId="6BA97D0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0C4933DD" w14:textId="602E706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6F5756A9" w14:textId="709BDB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35554E3" w14:textId="77777777" w:rsidTr="008B0214">
        <w:tc>
          <w:tcPr>
            <w:tcW w:w="586" w:type="pct"/>
          </w:tcPr>
          <w:p w14:paraId="2E6B0E31" w14:textId="4BA64F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R4-2402927</w:t>
            </w:r>
          </w:p>
        </w:tc>
        <w:tc>
          <w:tcPr>
            <w:tcW w:w="1115" w:type="pct"/>
          </w:tcPr>
          <w:p w14:paraId="5C0C2D57" w14:textId="4655DBB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proposal to add Doppler and Delay variation examples as a function of time for NGSO and GSO in a new Annex</w:t>
            </w:r>
          </w:p>
        </w:tc>
        <w:tc>
          <w:tcPr>
            <w:tcW w:w="506" w:type="pct"/>
          </w:tcPr>
          <w:p w14:paraId="5A343DA4" w14:textId="66D9FAE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THALES</w:t>
            </w:r>
          </w:p>
        </w:tc>
        <w:tc>
          <w:tcPr>
            <w:tcW w:w="280" w:type="pct"/>
          </w:tcPr>
          <w:p w14:paraId="212DB105" w14:textId="537B557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38.863</w:t>
            </w:r>
          </w:p>
        </w:tc>
        <w:tc>
          <w:tcPr>
            <w:tcW w:w="222" w:type="pct"/>
          </w:tcPr>
          <w:p w14:paraId="70ECCAA1" w14:textId="3D89D4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0013</w:t>
            </w:r>
          </w:p>
        </w:tc>
        <w:tc>
          <w:tcPr>
            <w:tcW w:w="229" w:type="pct"/>
          </w:tcPr>
          <w:p w14:paraId="47267D1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2A98FBAC" w14:textId="6BBC37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9FBD10C" w14:textId="2E9C1C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5C8F91D9" w14:textId="35EBD1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NR_NTN_enh-Core</w:t>
            </w:r>
          </w:p>
        </w:tc>
        <w:tc>
          <w:tcPr>
            <w:tcW w:w="586" w:type="pct"/>
          </w:tcPr>
          <w:p w14:paraId="0ADB1F88" w14:textId="32D67B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1F0ECC8" w14:textId="77777777" w:rsidTr="008B0214">
        <w:tc>
          <w:tcPr>
            <w:tcW w:w="586" w:type="pct"/>
          </w:tcPr>
          <w:p w14:paraId="7D886AC0" w14:textId="42B8A2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R4-2400155</w:t>
            </w:r>
          </w:p>
        </w:tc>
        <w:tc>
          <w:tcPr>
            <w:tcW w:w="1115" w:type="pct"/>
          </w:tcPr>
          <w:p w14:paraId="75744733" w14:textId="40308E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TR38.870 on UL MIMO radiated output power metric</w:t>
            </w:r>
          </w:p>
        </w:tc>
        <w:tc>
          <w:tcPr>
            <w:tcW w:w="506" w:type="pct"/>
          </w:tcPr>
          <w:p w14:paraId="08DC6EAF" w14:textId="21C470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Apple</w:t>
            </w:r>
          </w:p>
        </w:tc>
        <w:tc>
          <w:tcPr>
            <w:tcW w:w="280" w:type="pct"/>
          </w:tcPr>
          <w:p w14:paraId="0B8EEC7F" w14:textId="0828BB1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38.870</w:t>
            </w:r>
          </w:p>
        </w:tc>
        <w:tc>
          <w:tcPr>
            <w:tcW w:w="222" w:type="pct"/>
          </w:tcPr>
          <w:p w14:paraId="05136B1A" w14:textId="1D9E784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5500894E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0A04C68" w14:textId="637875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09FE7CD" w14:textId="1F3E0E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18CA240" w14:textId="2AACC8D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NR_FR1_TRP_TRS_enh-Core</w:t>
            </w:r>
          </w:p>
        </w:tc>
        <w:tc>
          <w:tcPr>
            <w:tcW w:w="586" w:type="pct"/>
          </w:tcPr>
          <w:p w14:paraId="4B3957FA" w14:textId="41A1664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postponed</w:t>
            </w:r>
          </w:p>
        </w:tc>
      </w:tr>
      <w:tr w:rsidR="00D239A4" w14:paraId="1CE59E79" w14:textId="77777777" w:rsidTr="008B0214">
        <w:tc>
          <w:tcPr>
            <w:tcW w:w="586" w:type="pct"/>
          </w:tcPr>
          <w:p w14:paraId="648979F0" w14:textId="2FFD50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R4-2403094</w:t>
            </w:r>
          </w:p>
        </w:tc>
        <w:tc>
          <w:tcPr>
            <w:tcW w:w="1115" w:type="pct"/>
          </w:tcPr>
          <w:p w14:paraId="0917CF8C" w14:textId="24087E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to TR 38.870 on TRP TRS test method</w:t>
            </w:r>
          </w:p>
        </w:tc>
        <w:tc>
          <w:tcPr>
            <w:tcW w:w="506" w:type="pct"/>
          </w:tcPr>
          <w:p w14:paraId="7181DBCA" w14:textId="74EACF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vivo</w:t>
            </w:r>
          </w:p>
        </w:tc>
        <w:tc>
          <w:tcPr>
            <w:tcW w:w="280" w:type="pct"/>
          </w:tcPr>
          <w:p w14:paraId="1DD9BB7D" w14:textId="6F1B75F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38.870</w:t>
            </w:r>
          </w:p>
        </w:tc>
        <w:tc>
          <w:tcPr>
            <w:tcW w:w="222" w:type="pct"/>
          </w:tcPr>
          <w:p w14:paraId="44FA5B7D" w14:textId="0B88BB8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0002</w:t>
            </w:r>
          </w:p>
        </w:tc>
        <w:tc>
          <w:tcPr>
            <w:tcW w:w="229" w:type="pct"/>
          </w:tcPr>
          <w:p w14:paraId="5394A346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8489E9B" w14:textId="178EF23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4F9628B" w14:textId="61EE654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E465E37" w14:textId="11B0D5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NR_FR1_TRP_TRS_enh-Core</w:t>
            </w:r>
          </w:p>
        </w:tc>
        <w:tc>
          <w:tcPr>
            <w:tcW w:w="586" w:type="pct"/>
          </w:tcPr>
          <w:p w14:paraId="7C993726" w14:textId="47ECEF2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84DE9B1" w14:textId="77777777" w:rsidTr="008B0214">
        <w:tc>
          <w:tcPr>
            <w:tcW w:w="586" w:type="pct"/>
          </w:tcPr>
          <w:p w14:paraId="11E4C31A" w14:textId="000AD8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R4-2400225</w:t>
            </w:r>
          </w:p>
        </w:tc>
        <w:tc>
          <w:tcPr>
            <w:tcW w:w="1115" w:type="pct"/>
          </w:tcPr>
          <w:p w14:paraId="101D81FB" w14:textId="3B1FD4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(FS_NR_FR2_OTA_enh) CR to TR 38.871 for demodulation testing enhancement</w:t>
            </w:r>
          </w:p>
        </w:tc>
        <w:tc>
          <w:tcPr>
            <w:tcW w:w="506" w:type="pct"/>
          </w:tcPr>
          <w:p w14:paraId="5710433D" w14:textId="4F34A34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5F058D3" w14:textId="3169CA1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38.871</w:t>
            </w:r>
          </w:p>
        </w:tc>
        <w:tc>
          <w:tcPr>
            <w:tcW w:w="222" w:type="pct"/>
          </w:tcPr>
          <w:p w14:paraId="108C4C14" w14:textId="427ABD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714F624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D7ADEF2" w14:textId="79C9AB3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DC79B98" w14:textId="48B9719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DA8DA1B" w14:textId="0D483C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FS_NR_FR2_OTA_enh</w:t>
            </w:r>
          </w:p>
        </w:tc>
        <w:tc>
          <w:tcPr>
            <w:tcW w:w="586" w:type="pct"/>
          </w:tcPr>
          <w:p w14:paraId="41C40704" w14:textId="2742D16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5EE350FB" w14:textId="77777777" w:rsidTr="008B0214">
        <w:tc>
          <w:tcPr>
            <w:tcW w:w="586" w:type="pct"/>
          </w:tcPr>
          <w:p w14:paraId="6770078C" w14:textId="51A683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R4-2400226</w:t>
            </w:r>
          </w:p>
        </w:tc>
        <w:tc>
          <w:tcPr>
            <w:tcW w:w="1115" w:type="pct"/>
          </w:tcPr>
          <w:p w14:paraId="4FDE8490" w14:textId="7C07095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(FS_NR_FR2_OTA_enh) CR to TR 38.871 for editorial corrections</w:t>
            </w:r>
          </w:p>
        </w:tc>
        <w:tc>
          <w:tcPr>
            <w:tcW w:w="506" w:type="pct"/>
          </w:tcPr>
          <w:p w14:paraId="26906813" w14:textId="34FD500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0CF559A0" w14:textId="74F4E4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38.871</w:t>
            </w:r>
          </w:p>
        </w:tc>
        <w:tc>
          <w:tcPr>
            <w:tcW w:w="222" w:type="pct"/>
          </w:tcPr>
          <w:p w14:paraId="3B7C15DC" w14:textId="71F4C40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0002</w:t>
            </w:r>
          </w:p>
        </w:tc>
        <w:tc>
          <w:tcPr>
            <w:tcW w:w="229" w:type="pct"/>
          </w:tcPr>
          <w:p w14:paraId="225F5E62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FB497B0" w14:textId="5610B64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E2C1CB9" w14:textId="5A2DA02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D569A41" w14:textId="2364DF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FS_NR_FR2_OTA_enh</w:t>
            </w:r>
          </w:p>
        </w:tc>
        <w:tc>
          <w:tcPr>
            <w:tcW w:w="586" w:type="pct"/>
          </w:tcPr>
          <w:p w14:paraId="0E68A089" w14:textId="6FE92A8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withdrawn</w:t>
            </w:r>
          </w:p>
        </w:tc>
      </w:tr>
      <w:tr w:rsidR="00D239A4" w14:paraId="13FC5974" w14:textId="77777777" w:rsidTr="008B0214">
        <w:tc>
          <w:tcPr>
            <w:tcW w:w="586" w:type="pct"/>
          </w:tcPr>
          <w:p w14:paraId="2703CDB4" w14:textId="53007F4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R4-2402302</w:t>
            </w:r>
          </w:p>
        </w:tc>
        <w:tc>
          <w:tcPr>
            <w:tcW w:w="1115" w:type="pct"/>
          </w:tcPr>
          <w:p w14:paraId="57F72ACF" w14:textId="55205D6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(FS_NR_FR2_OTA_enh) CR to TR 38.871 for demodulation testing enhancement</w:t>
            </w:r>
          </w:p>
        </w:tc>
        <w:tc>
          <w:tcPr>
            <w:tcW w:w="506" w:type="pct"/>
          </w:tcPr>
          <w:p w14:paraId="40323EC9" w14:textId="55AB12C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629F7AF6" w14:textId="1EFB38A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38.871</w:t>
            </w:r>
          </w:p>
        </w:tc>
        <w:tc>
          <w:tcPr>
            <w:tcW w:w="222" w:type="pct"/>
          </w:tcPr>
          <w:p w14:paraId="1B3D1652" w14:textId="26B91D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118E114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23A4B5B" w14:textId="26AED37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6169A51E" w14:textId="1BF2FC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F05F8B" w14:textId="53C61D2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FS_NR_FR2_OTA_enh</w:t>
            </w:r>
          </w:p>
        </w:tc>
        <w:tc>
          <w:tcPr>
            <w:tcW w:w="586" w:type="pct"/>
          </w:tcPr>
          <w:p w14:paraId="1C8E23B3" w14:textId="7258E1F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0C491BC" w14:textId="77777777" w:rsidTr="008B0214">
        <w:tc>
          <w:tcPr>
            <w:tcW w:w="586" w:type="pct"/>
          </w:tcPr>
          <w:p w14:paraId="3F8F3D15" w14:textId="101780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R4-2403059</w:t>
            </w:r>
          </w:p>
        </w:tc>
        <w:tc>
          <w:tcPr>
            <w:tcW w:w="1115" w:type="pct"/>
          </w:tcPr>
          <w:p w14:paraId="752720F9" w14:textId="7097AF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(FS_NR_FR2_OTA_enh) CR to TR 38.871 for demodulation testing enhancement</w:t>
            </w:r>
          </w:p>
        </w:tc>
        <w:tc>
          <w:tcPr>
            <w:tcW w:w="506" w:type="pct"/>
          </w:tcPr>
          <w:p w14:paraId="7928E232" w14:textId="0637FC6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307A8E2D" w14:textId="2CDBA542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38.871</w:t>
            </w:r>
          </w:p>
        </w:tc>
        <w:tc>
          <w:tcPr>
            <w:tcW w:w="222" w:type="pct"/>
          </w:tcPr>
          <w:p w14:paraId="68AD317B" w14:textId="015FAFA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5750336B" w14:textId="4EE1F82D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3AD173C0" w14:textId="4DFAA8C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0526B76" w14:textId="24296B6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44F1581F" w14:textId="64092B9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FS_NR_FR2_OTA_enh</w:t>
            </w:r>
          </w:p>
        </w:tc>
        <w:tc>
          <w:tcPr>
            <w:tcW w:w="586" w:type="pct"/>
          </w:tcPr>
          <w:p w14:paraId="79CE7753" w14:textId="4EDA71B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2E0B6599" w14:textId="77777777" w:rsidTr="008B0214">
        <w:tc>
          <w:tcPr>
            <w:tcW w:w="586" w:type="pct"/>
          </w:tcPr>
          <w:p w14:paraId="3F383674" w14:textId="06455DD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R4-2403089</w:t>
            </w:r>
          </w:p>
        </w:tc>
        <w:tc>
          <w:tcPr>
            <w:tcW w:w="1115" w:type="pct"/>
          </w:tcPr>
          <w:p w14:paraId="6A8DCE37" w14:textId="2E2D26D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(FS_NR_FR2_OTA_enh) CR to TR 38.871 for demodulation testing enhancement</w:t>
            </w:r>
          </w:p>
        </w:tc>
        <w:tc>
          <w:tcPr>
            <w:tcW w:w="506" w:type="pct"/>
          </w:tcPr>
          <w:p w14:paraId="5D2CF828" w14:textId="1536FE7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2139111E" w14:textId="79CDBDB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38.871</w:t>
            </w:r>
          </w:p>
        </w:tc>
        <w:tc>
          <w:tcPr>
            <w:tcW w:w="222" w:type="pct"/>
          </w:tcPr>
          <w:p w14:paraId="255265AC" w14:textId="64F46AE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65132CAE" w14:textId="0FB4F935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2</w:t>
            </w:r>
          </w:p>
        </w:tc>
        <w:tc>
          <w:tcPr>
            <w:tcW w:w="211" w:type="pct"/>
          </w:tcPr>
          <w:p w14:paraId="2BA60E11" w14:textId="2CC913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1C766983" w14:textId="390F969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05BA7713" w14:textId="260FF6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FS_NR_FR2_OTA_enh</w:t>
            </w:r>
          </w:p>
        </w:tc>
        <w:tc>
          <w:tcPr>
            <w:tcW w:w="586" w:type="pct"/>
          </w:tcPr>
          <w:p w14:paraId="5D76B505" w14:textId="4D61B4A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3ABEAD37" w14:textId="77777777" w:rsidTr="008B0214">
        <w:tc>
          <w:tcPr>
            <w:tcW w:w="586" w:type="pct"/>
          </w:tcPr>
          <w:p w14:paraId="08EC8ECA" w14:textId="4007DE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R4-2402303</w:t>
            </w:r>
          </w:p>
        </w:tc>
        <w:tc>
          <w:tcPr>
            <w:tcW w:w="1115" w:type="pct"/>
          </w:tcPr>
          <w:p w14:paraId="762E7F45" w14:textId="08E879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(FS_NR_FR2_OTA_enh) CR to TR 38.871 for editorial corrections</w:t>
            </w:r>
          </w:p>
        </w:tc>
        <w:tc>
          <w:tcPr>
            <w:tcW w:w="506" w:type="pct"/>
          </w:tcPr>
          <w:p w14:paraId="70D57A7E" w14:textId="599980C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Qualcomm Incorporated</w:t>
            </w:r>
          </w:p>
        </w:tc>
        <w:tc>
          <w:tcPr>
            <w:tcW w:w="280" w:type="pct"/>
          </w:tcPr>
          <w:p w14:paraId="48C91A80" w14:textId="70ED9D9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38.871</w:t>
            </w:r>
          </w:p>
        </w:tc>
        <w:tc>
          <w:tcPr>
            <w:tcW w:w="222" w:type="pct"/>
          </w:tcPr>
          <w:p w14:paraId="660A7B89" w14:textId="66C49C0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0004</w:t>
            </w:r>
          </w:p>
        </w:tc>
        <w:tc>
          <w:tcPr>
            <w:tcW w:w="229" w:type="pct"/>
          </w:tcPr>
          <w:p w14:paraId="3B322B35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0EB07470" w14:textId="1FA19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26F9A8C" w14:textId="1458C69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E88A6A1" w14:textId="2CC7E4A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FS_NR_FR2_OTA_enh</w:t>
            </w:r>
          </w:p>
        </w:tc>
        <w:tc>
          <w:tcPr>
            <w:tcW w:w="586" w:type="pct"/>
          </w:tcPr>
          <w:p w14:paraId="4B6D4A0D" w14:textId="0B9AB06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12B55EEF" w14:textId="77777777" w:rsidTr="008B0214">
        <w:tc>
          <w:tcPr>
            <w:tcW w:w="586" w:type="pct"/>
          </w:tcPr>
          <w:p w14:paraId="7967D0E5" w14:textId="5307A88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R4-2402573</w:t>
            </w:r>
          </w:p>
        </w:tc>
        <w:tc>
          <w:tcPr>
            <w:tcW w:w="1115" w:type="pct"/>
          </w:tcPr>
          <w:p w14:paraId="1EC5E96A" w14:textId="67D820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(FS_NR_FR2_OTA_enh) CR to TR 38.871 on DUT alignment figures</w:t>
            </w:r>
          </w:p>
        </w:tc>
        <w:tc>
          <w:tcPr>
            <w:tcW w:w="506" w:type="pct"/>
          </w:tcPr>
          <w:p w14:paraId="29984F11" w14:textId="696D2EF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ROHDE &amp; SCHWARZ</w:t>
            </w:r>
          </w:p>
        </w:tc>
        <w:tc>
          <w:tcPr>
            <w:tcW w:w="280" w:type="pct"/>
          </w:tcPr>
          <w:p w14:paraId="531E048F" w14:textId="1CAF32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38.871</w:t>
            </w:r>
          </w:p>
        </w:tc>
        <w:tc>
          <w:tcPr>
            <w:tcW w:w="222" w:type="pct"/>
          </w:tcPr>
          <w:p w14:paraId="41A1C36E" w14:textId="082721B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0005</w:t>
            </w:r>
          </w:p>
        </w:tc>
        <w:tc>
          <w:tcPr>
            <w:tcW w:w="229" w:type="pct"/>
          </w:tcPr>
          <w:p w14:paraId="75D338DC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43395153" w14:textId="6044E48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08F1AB4E" w14:textId="4E00360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A45941F" w14:textId="7926B2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FS_NR_FR2_OTA_enh</w:t>
            </w:r>
          </w:p>
        </w:tc>
        <w:tc>
          <w:tcPr>
            <w:tcW w:w="586" w:type="pct"/>
          </w:tcPr>
          <w:p w14:paraId="1A50395D" w14:textId="5C9D4BB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0A45465E" w14:textId="77777777" w:rsidTr="008B0214">
        <w:tc>
          <w:tcPr>
            <w:tcW w:w="586" w:type="pct"/>
          </w:tcPr>
          <w:p w14:paraId="493FA96C" w14:textId="1EA9486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R4-2402308</w:t>
            </w:r>
          </w:p>
        </w:tc>
        <w:tc>
          <w:tcPr>
            <w:tcW w:w="1115" w:type="pct"/>
          </w:tcPr>
          <w:p w14:paraId="2A538348" w14:textId="5F4BA9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FE architecture correction for ULCA n5-n8</w:t>
            </w:r>
          </w:p>
        </w:tc>
        <w:tc>
          <w:tcPr>
            <w:tcW w:w="506" w:type="pct"/>
          </w:tcPr>
          <w:p w14:paraId="60E01BF9" w14:textId="74BF010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MediaTek Inc.</w:t>
            </w:r>
          </w:p>
        </w:tc>
        <w:tc>
          <w:tcPr>
            <w:tcW w:w="280" w:type="pct"/>
          </w:tcPr>
          <w:p w14:paraId="109E0FDA" w14:textId="5E967F2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38.872</w:t>
            </w:r>
          </w:p>
        </w:tc>
        <w:tc>
          <w:tcPr>
            <w:tcW w:w="222" w:type="pct"/>
          </w:tcPr>
          <w:p w14:paraId="1AD2E35B" w14:textId="4E988AF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0005</w:t>
            </w:r>
          </w:p>
        </w:tc>
        <w:tc>
          <w:tcPr>
            <w:tcW w:w="229" w:type="pct"/>
          </w:tcPr>
          <w:p w14:paraId="2768E6A3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E64C71D" w14:textId="4D187F2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B37A3CF" w14:textId="3FD3997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0943B34" w14:textId="33B36C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FS_NR_sub1GHz_combo_enh</w:t>
            </w:r>
          </w:p>
        </w:tc>
        <w:tc>
          <w:tcPr>
            <w:tcW w:w="586" w:type="pct"/>
          </w:tcPr>
          <w:p w14:paraId="71B00F3B" w14:textId="054ED2C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7CA16AEE" w14:textId="77777777" w:rsidTr="008B0214">
        <w:tc>
          <w:tcPr>
            <w:tcW w:w="586" w:type="pct"/>
          </w:tcPr>
          <w:p w14:paraId="5AE15C28" w14:textId="5790167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R4-2400771</w:t>
            </w:r>
          </w:p>
        </w:tc>
        <w:tc>
          <w:tcPr>
            <w:tcW w:w="1115" w:type="pct"/>
          </w:tcPr>
          <w:p w14:paraId="12993EAE" w14:textId="4DBB6D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(NR_ATG-Core)CR to TR 38.876 to include 1024 QAM for ATG BS</w:t>
            </w:r>
          </w:p>
        </w:tc>
        <w:tc>
          <w:tcPr>
            <w:tcW w:w="506" w:type="pct"/>
          </w:tcPr>
          <w:p w14:paraId="1C064C04" w14:textId="2A6F909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389EEEC6" w14:textId="150A98C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38.876</w:t>
            </w:r>
          </w:p>
        </w:tc>
        <w:tc>
          <w:tcPr>
            <w:tcW w:w="222" w:type="pct"/>
          </w:tcPr>
          <w:p w14:paraId="443AFA0C" w14:textId="5294767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25976937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3CAC2811" w14:textId="2491A17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3389D9C9" w14:textId="01EB9A0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B</w:t>
            </w:r>
          </w:p>
        </w:tc>
        <w:tc>
          <w:tcPr>
            <w:tcW w:w="1050" w:type="pct"/>
          </w:tcPr>
          <w:p w14:paraId="4A74C40B" w14:textId="46811C4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7C91B388" w14:textId="622644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45C4A319" w14:textId="77777777" w:rsidTr="008B0214">
        <w:tc>
          <w:tcPr>
            <w:tcW w:w="586" w:type="pct"/>
          </w:tcPr>
          <w:p w14:paraId="34A353A9" w14:textId="23B1E18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R4-2401876</w:t>
            </w:r>
          </w:p>
        </w:tc>
        <w:tc>
          <w:tcPr>
            <w:tcW w:w="1115" w:type="pct"/>
          </w:tcPr>
          <w:p w14:paraId="78CD58A7" w14:textId="7A25E40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(NR_ATG-Core) CR for TR 38.876 to update frequency error, configured transmitted power, SEM and transmit intermodulation</w:t>
            </w:r>
          </w:p>
        </w:tc>
        <w:tc>
          <w:tcPr>
            <w:tcW w:w="506" w:type="pct"/>
          </w:tcPr>
          <w:p w14:paraId="78CEEBD6" w14:textId="1AA93D7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CMCC</w:t>
            </w:r>
          </w:p>
        </w:tc>
        <w:tc>
          <w:tcPr>
            <w:tcW w:w="280" w:type="pct"/>
          </w:tcPr>
          <w:p w14:paraId="353A639C" w14:textId="69A84AD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38.876</w:t>
            </w:r>
          </w:p>
        </w:tc>
        <w:tc>
          <w:tcPr>
            <w:tcW w:w="222" w:type="pct"/>
          </w:tcPr>
          <w:p w14:paraId="1C0C1CAF" w14:textId="784CB615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0002</w:t>
            </w:r>
          </w:p>
        </w:tc>
        <w:tc>
          <w:tcPr>
            <w:tcW w:w="229" w:type="pct"/>
          </w:tcPr>
          <w:p w14:paraId="17B52438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B3B2621" w14:textId="31F22D8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473272CA" w14:textId="32C87AA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756A8F10" w14:textId="5016AC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13FF574B" w14:textId="10E7043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merged</w:t>
            </w:r>
          </w:p>
        </w:tc>
      </w:tr>
      <w:tr w:rsidR="00D239A4" w14:paraId="628189CD" w14:textId="77777777" w:rsidTr="008B0214">
        <w:tc>
          <w:tcPr>
            <w:tcW w:w="586" w:type="pct"/>
          </w:tcPr>
          <w:p w14:paraId="3BE8AA66" w14:textId="1E90727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R4-2402055</w:t>
            </w:r>
          </w:p>
        </w:tc>
        <w:tc>
          <w:tcPr>
            <w:tcW w:w="1115" w:type="pct"/>
          </w:tcPr>
          <w:p w14:paraId="67DDD4B5" w14:textId="2682FAE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TR 38.876 to maintain the Tx RF requirements for ATG UE</w:t>
            </w:r>
          </w:p>
        </w:tc>
        <w:tc>
          <w:tcPr>
            <w:tcW w:w="506" w:type="pct"/>
          </w:tcPr>
          <w:p w14:paraId="443612CC" w14:textId="09E0E71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</w:t>
            </w:r>
          </w:p>
        </w:tc>
        <w:tc>
          <w:tcPr>
            <w:tcW w:w="280" w:type="pct"/>
          </w:tcPr>
          <w:p w14:paraId="697BFD4A" w14:textId="140ED99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38.876</w:t>
            </w:r>
          </w:p>
        </w:tc>
        <w:tc>
          <w:tcPr>
            <w:tcW w:w="222" w:type="pct"/>
          </w:tcPr>
          <w:p w14:paraId="54B0F046" w14:textId="18BD529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22FE98F4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1C3E9538" w14:textId="3216263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7EF513F" w14:textId="16C446F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30CB7CE" w14:textId="02E38D2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39F40C1D" w14:textId="6EAA20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6A876AF5" w14:textId="77777777" w:rsidTr="008B0214">
        <w:tc>
          <w:tcPr>
            <w:tcW w:w="586" w:type="pct"/>
          </w:tcPr>
          <w:p w14:paraId="32CAAC37" w14:textId="681F371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R4-2403689</w:t>
            </w:r>
          </w:p>
        </w:tc>
        <w:tc>
          <w:tcPr>
            <w:tcW w:w="1115" w:type="pct"/>
          </w:tcPr>
          <w:p w14:paraId="243D7D58" w14:textId="1091FB8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CR for TR 38.876 to maintain the Tx RF requirements for ATG UE</w:t>
            </w:r>
          </w:p>
        </w:tc>
        <w:tc>
          <w:tcPr>
            <w:tcW w:w="506" w:type="pct"/>
          </w:tcPr>
          <w:p w14:paraId="65FE57C2" w14:textId="4B6C03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Huawei, HiSilicon, CMCC</w:t>
            </w:r>
          </w:p>
        </w:tc>
        <w:tc>
          <w:tcPr>
            <w:tcW w:w="280" w:type="pct"/>
          </w:tcPr>
          <w:p w14:paraId="69798F8E" w14:textId="09D0FBF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38.876</w:t>
            </w:r>
          </w:p>
        </w:tc>
        <w:tc>
          <w:tcPr>
            <w:tcW w:w="222" w:type="pct"/>
          </w:tcPr>
          <w:p w14:paraId="778531DE" w14:textId="315EC7A3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4BD71872" w14:textId="1C1D85B1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15D19E90" w14:textId="339EAA1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5BCC94A" w14:textId="68F04FE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5682E097" w14:textId="6636546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NR_ATG-Core</w:t>
            </w:r>
          </w:p>
        </w:tc>
        <w:tc>
          <w:tcPr>
            <w:tcW w:w="586" w:type="pct"/>
          </w:tcPr>
          <w:p w14:paraId="75EEF059" w14:textId="4D515E3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248CF028" w14:textId="77777777" w:rsidTr="008B0214">
        <w:tc>
          <w:tcPr>
            <w:tcW w:w="586" w:type="pct"/>
          </w:tcPr>
          <w:p w14:paraId="147DF903" w14:textId="4DE605B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R4-2400799</w:t>
            </w:r>
          </w:p>
        </w:tc>
        <w:tc>
          <w:tcPr>
            <w:tcW w:w="1115" w:type="pct"/>
          </w:tcPr>
          <w:p w14:paraId="3FC691AD" w14:textId="0C775AB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Updates to TR38.878</w:t>
            </w:r>
          </w:p>
        </w:tc>
        <w:tc>
          <w:tcPr>
            <w:tcW w:w="506" w:type="pct"/>
          </w:tcPr>
          <w:p w14:paraId="3FCF6C6B" w14:textId="59DFC84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China Telecom</w:t>
            </w:r>
          </w:p>
        </w:tc>
        <w:tc>
          <w:tcPr>
            <w:tcW w:w="280" w:type="pct"/>
          </w:tcPr>
          <w:p w14:paraId="137F2528" w14:textId="7913A65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38.878</w:t>
            </w:r>
          </w:p>
        </w:tc>
        <w:tc>
          <w:tcPr>
            <w:tcW w:w="222" w:type="pct"/>
          </w:tcPr>
          <w:p w14:paraId="0FC132AC" w14:textId="01E1EB58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0003</w:t>
            </w:r>
          </w:p>
        </w:tc>
        <w:tc>
          <w:tcPr>
            <w:tcW w:w="229" w:type="pct"/>
          </w:tcPr>
          <w:p w14:paraId="01C19A60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B4BF697" w14:textId="530E533A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2C3FF505" w14:textId="679BC4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CA79C75" w14:textId="5DBFA0E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NR_demod_enh3-Perf</w:t>
            </w:r>
          </w:p>
        </w:tc>
        <w:tc>
          <w:tcPr>
            <w:tcW w:w="586" w:type="pct"/>
          </w:tcPr>
          <w:p w14:paraId="3529ED9A" w14:textId="1B8C3D8C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  <w:tr w:rsidR="00D239A4" w14:paraId="63D2E855" w14:textId="77777777" w:rsidTr="008B0214">
        <w:tc>
          <w:tcPr>
            <w:tcW w:w="586" w:type="pct"/>
          </w:tcPr>
          <w:p w14:paraId="3193FEB8" w14:textId="2D27E7C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R4-2400688</w:t>
            </w:r>
          </w:p>
        </w:tc>
        <w:tc>
          <w:tcPr>
            <w:tcW w:w="1115" w:type="pct"/>
          </w:tcPr>
          <w:p w14:paraId="159F9564" w14:textId="6EF3DAD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of table references on MPR simulation results</w:t>
            </w:r>
          </w:p>
        </w:tc>
        <w:tc>
          <w:tcPr>
            <w:tcW w:w="506" w:type="pct"/>
          </w:tcPr>
          <w:p w14:paraId="2632C7D0" w14:textId="1C20501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05285008" w14:textId="1EAE3D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38.891</w:t>
            </w:r>
          </w:p>
        </w:tc>
        <w:tc>
          <w:tcPr>
            <w:tcW w:w="222" w:type="pct"/>
          </w:tcPr>
          <w:p w14:paraId="7692F1BC" w14:textId="1D88B64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7E50A74A" w14:textId="77777777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11" w:type="pct"/>
          </w:tcPr>
          <w:p w14:paraId="772EB498" w14:textId="20C6B8D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55D32F04" w14:textId="02ACBB50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21BF99C7" w14:textId="379AA4E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NR_RF_FR2_req_Ph3-Core</w:t>
            </w:r>
          </w:p>
        </w:tc>
        <w:tc>
          <w:tcPr>
            <w:tcW w:w="586" w:type="pct"/>
          </w:tcPr>
          <w:p w14:paraId="4E7B1B4B" w14:textId="42B6397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revised</w:t>
            </w:r>
          </w:p>
        </w:tc>
      </w:tr>
      <w:tr w:rsidR="00D239A4" w14:paraId="01951C05" w14:textId="77777777" w:rsidTr="008B0214">
        <w:tc>
          <w:tcPr>
            <w:tcW w:w="586" w:type="pct"/>
          </w:tcPr>
          <w:p w14:paraId="7C47CC08" w14:textId="5060A62F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R4-2400701</w:t>
            </w:r>
          </w:p>
        </w:tc>
        <w:tc>
          <w:tcPr>
            <w:tcW w:w="1115" w:type="pct"/>
          </w:tcPr>
          <w:p w14:paraId="696B3F12" w14:textId="26D44606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Correction of table references on MPR simulation results</w:t>
            </w:r>
          </w:p>
        </w:tc>
        <w:tc>
          <w:tcPr>
            <w:tcW w:w="506" w:type="pct"/>
          </w:tcPr>
          <w:p w14:paraId="525F9298" w14:textId="388F172B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280" w:type="pct"/>
          </w:tcPr>
          <w:p w14:paraId="3787B121" w14:textId="64788EEE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38.891</w:t>
            </w:r>
          </w:p>
        </w:tc>
        <w:tc>
          <w:tcPr>
            <w:tcW w:w="222" w:type="pct"/>
          </w:tcPr>
          <w:p w14:paraId="6BA305A5" w14:textId="00103727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0001</w:t>
            </w:r>
          </w:p>
        </w:tc>
        <w:tc>
          <w:tcPr>
            <w:tcW w:w="229" w:type="pct"/>
          </w:tcPr>
          <w:p w14:paraId="681C6FCB" w14:textId="09207BDC" w:rsidR="00D239A4" w:rsidRPr="00B7712F" w:rsidRDefault="00D239A4" w:rsidP="00D239A4">
            <w:pPr>
              <w:pStyle w:val="TAR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1</w:t>
            </w:r>
          </w:p>
        </w:tc>
        <w:tc>
          <w:tcPr>
            <w:tcW w:w="211" w:type="pct"/>
          </w:tcPr>
          <w:p w14:paraId="25F9AB78" w14:textId="3E3C4C3D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Rel-18</w:t>
            </w:r>
          </w:p>
        </w:tc>
        <w:tc>
          <w:tcPr>
            <w:tcW w:w="215" w:type="pct"/>
          </w:tcPr>
          <w:p w14:paraId="7633E392" w14:textId="2A4592D4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F</w:t>
            </w:r>
          </w:p>
        </w:tc>
        <w:tc>
          <w:tcPr>
            <w:tcW w:w="1050" w:type="pct"/>
          </w:tcPr>
          <w:p w14:paraId="3FAE5518" w14:textId="4A1E8809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NR_RF_FR2_req_Ph3-Core</w:t>
            </w:r>
          </w:p>
        </w:tc>
        <w:tc>
          <w:tcPr>
            <w:tcW w:w="586" w:type="pct"/>
          </w:tcPr>
          <w:p w14:paraId="1E0359B4" w14:textId="1055A3E1" w:rsidR="00D239A4" w:rsidRPr="00B7712F" w:rsidRDefault="00D239A4" w:rsidP="00D239A4">
            <w:pPr>
              <w:pStyle w:val="TAL"/>
              <w:rPr>
                <w:sz w:val="14"/>
                <w:szCs w:val="14"/>
              </w:rPr>
            </w:pPr>
            <w:r w:rsidRPr="00B7712F">
              <w:rPr>
                <w:sz w:val="14"/>
                <w:szCs w:val="14"/>
              </w:rPr>
              <w:t>agreed</w:t>
            </w:r>
          </w:p>
        </w:tc>
      </w:tr>
    </w:tbl>
    <w:p w14:paraId="57083E13" w14:textId="77777777" w:rsidR="00D239A4" w:rsidRDefault="00D239A4" w:rsidP="00D239A4"/>
    <w:p w14:paraId="32FBCADF" w14:textId="77777777" w:rsidR="00D239A4" w:rsidRDefault="00D239A4" w:rsidP="00D239A4">
      <w:pPr>
        <w:pStyle w:val="Heading2"/>
      </w:pPr>
      <w:r>
        <w:br w:type="page"/>
      </w:r>
      <w:r>
        <w:lastRenderedPageBreak/>
        <w:t>Annex C: Lists of liaisons</w:t>
      </w:r>
    </w:p>
    <w:p w14:paraId="7A49B1FA" w14:textId="77777777" w:rsidR="00D239A4" w:rsidRDefault="00D239A4" w:rsidP="00D239A4">
      <w:pPr>
        <w:pStyle w:val="Heading3"/>
      </w:pPr>
      <w:r>
        <w:t>C1: Incoming liaison statements</w:t>
      </w:r>
    </w:p>
    <w:p w14:paraId="73FD9E3E" w14:textId="77777777" w:rsidR="00D239A4" w:rsidRDefault="00D239A4" w:rsidP="00D239A4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57"/>
        <w:gridCol w:w="4025"/>
        <w:gridCol w:w="702"/>
        <w:gridCol w:w="967"/>
        <w:gridCol w:w="1207"/>
      </w:tblGrid>
      <w:tr w:rsidR="00D239A4" w14:paraId="27C70175" w14:textId="77777777" w:rsidTr="008B0214">
        <w:tc>
          <w:tcPr>
            <w:tcW w:w="1271" w:type="dxa"/>
          </w:tcPr>
          <w:p w14:paraId="439CB442" w14:textId="77777777" w:rsidR="00D239A4" w:rsidRDefault="00D239A4" w:rsidP="00D239A4"/>
        </w:tc>
        <w:tc>
          <w:tcPr>
            <w:tcW w:w="1457" w:type="dxa"/>
          </w:tcPr>
          <w:p w14:paraId="6DBC1932" w14:textId="77777777" w:rsidR="00D239A4" w:rsidRDefault="00D239A4" w:rsidP="00D239A4"/>
        </w:tc>
        <w:tc>
          <w:tcPr>
            <w:tcW w:w="4025" w:type="dxa"/>
          </w:tcPr>
          <w:p w14:paraId="641F8F78" w14:textId="77777777" w:rsidR="00D239A4" w:rsidRDefault="00D239A4" w:rsidP="00D239A4"/>
        </w:tc>
        <w:tc>
          <w:tcPr>
            <w:tcW w:w="702" w:type="dxa"/>
          </w:tcPr>
          <w:p w14:paraId="29CFD59F" w14:textId="77777777" w:rsidR="00D239A4" w:rsidRDefault="00D239A4" w:rsidP="00D239A4"/>
        </w:tc>
        <w:tc>
          <w:tcPr>
            <w:tcW w:w="967" w:type="dxa"/>
          </w:tcPr>
          <w:p w14:paraId="2543053D" w14:textId="77777777" w:rsidR="00D239A4" w:rsidRDefault="00D239A4" w:rsidP="00D239A4"/>
        </w:tc>
        <w:tc>
          <w:tcPr>
            <w:tcW w:w="1207" w:type="dxa"/>
          </w:tcPr>
          <w:p w14:paraId="172CABC9" w14:textId="77777777" w:rsidR="00D239A4" w:rsidRDefault="00D239A4" w:rsidP="00D239A4"/>
        </w:tc>
      </w:tr>
      <w:tr w:rsidR="00D239A4" w14:paraId="6889794E" w14:textId="77777777" w:rsidTr="008B0214">
        <w:tc>
          <w:tcPr>
            <w:tcW w:w="1271" w:type="dxa"/>
          </w:tcPr>
          <w:p w14:paraId="0C531CD6" w14:textId="7CFF99D9" w:rsidR="00D239A4" w:rsidRDefault="00D239A4" w:rsidP="00D239A4">
            <w:pPr>
              <w:pStyle w:val="TAH"/>
            </w:pPr>
            <w:r>
              <w:t>Document</w:t>
            </w:r>
          </w:p>
        </w:tc>
        <w:tc>
          <w:tcPr>
            <w:tcW w:w="1457" w:type="dxa"/>
          </w:tcPr>
          <w:p w14:paraId="6B85E766" w14:textId="74BE04FA" w:rsidR="00D239A4" w:rsidRDefault="00D239A4" w:rsidP="00D239A4">
            <w:pPr>
              <w:pStyle w:val="TAH"/>
            </w:pPr>
            <w:r>
              <w:t>Original</w:t>
            </w:r>
          </w:p>
        </w:tc>
        <w:tc>
          <w:tcPr>
            <w:tcW w:w="4025" w:type="dxa"/>
          </w:tcPr>
          <w:p w14:paraId="0B0B33F6" w14:textId="38D1E16F" w:rsidR="00D239A4" w:rsidRDefault="00D239A4" w:rsidP="00D239A4">
            <w:pPr>
              <w:pStyle w:val="TAH"/>
            </w:pPr>
            <w:r>
              <w:t>Title</w:t>
            </w:r>
          </w:p>
        </w:tc>
        <w:tc>
          <w:tcPr>
            <w:tcW w:w="702" w:type="dxa"/>
          </w:tcPr>
          <w:p w14:paraId="47D51A3E" w14:textId="66C2277A" w:rsidR="00D239A4" w:rsidRDefault="00D239A4" w:rsidP="00D239A4">
            <w:pPr>
              <w:pStyle w:val="TAH"/>
            </w:pPr>
            <w:r>
              <w:t>From</w:t>
            </w:r>
          </w:p>
        </w:tc>
        <w:tc>
          <w:tcPr>
            <w:tcW w:w="967" w:type="dxa"/>
          </w:tcPr>
          <w:p w14:paraId="555C8700" w14:textId="41717073" w:rsidR="00D239A4" w:rsidRDefault="00D239A4" w:rsidP="00D239A4">
            <w:pPr>
              <w:pStyle w:val="TAH"/>
            </w:pPr>
            <w:r>
              <w:t>Decision</w:t>
            </w:r>
          </w:p>
        </w:tc>
        <w:tc>
          <w:tcPr>
            <w:tcW w:w="1207" w:type="dxa"/>
          </w:tcPr>
          <w:p w14:paraId="59B3F9F8" w14:textId="37F3D2A8" w:rsidR="00D239A4" w:rsidRDefault="00D239A4" w:rsidP="00D239A4">
            <w:pPr>
              <w:pStyle w:val="TAH"/>
            </w:pPr>
            <w:r>
              <w:t>Reply TDoc</w:t>
            </w:r>
          </w:p>
        </w:tc>
      </w:tr>
      <w:tr w:rsidR="00D239A4" w14:paraId="05E4174E" w14:textId="77777777" w:rsidTr="008B0214">
        <w:tc>
          <w:tcPr>
            <w:tcW w:w="1271" w:type="dxa"/>
          </w:tcPr>
          <w:p w14:paraId="4C92ADFC" w14:textId="1A5ED21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R4-2400004</w:t>
            </w:r>
          </w:p>
        </w:tc>
        <w:tc>
          <w:tcPr>
            <w:tcW w:w="1457" w:type="dxa"/>
          </w:tcPr>
          <w:p w14:paraId="32298DC4" w14:textId="42ADC1FF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R1- 2312393</w:t>
            </w:r>
          </w:p>
        </w:tc>
        <w:tc>
          <w:tcPr>
            <w:tcW w:w="4025" w:type="dxa"/>
          </w:tcPr>
          <w:p w14:paraId="7F305D49" w14:textId="1EF83C1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CPP</w:t>
            </w:r>
          </w:p>
        </w:tc>
        <w:tc>
          <w:tcPr>
            <w:tcW w:w="702" w:type="dxa"/>
          </w:tcPr>
          <w:p w14:paraId="7D77A57D" w14:textId="3425F9C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7214A2DE" w14:textId="2FEBFC5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1CB92599" w14:textId="0B3C868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3E805600" w14:textId="77777777" w:rsidTr="008B0214">
        <w:tc>
          <w:tcPr>
            <w:tcW w:w="1271" w:type="dxa"/>
          </w:tcPr>
          <w:p w14:paraId="246ED5E9" w14:textId="5C700D7F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R4-2400005</w:t>
            </w:r>
          </w:p>
        </w:tc>
        <w:tc>
          <w:tcPr>
            <w:tcW w:w="1457" w:type="dxa"/>
          </w:tcPr>
          <w:p w14:paraId="4B111ED1" w14:textId="51C2B6A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R1-2312443</w:t>
            </w:r>
          </w:p>
        </w:tc>
        <w:tc>
          <w:tcPr>
            <w:tcW w:w="4025" w:type="dxa"/>
          </w:tcPr>
          <w:p w14:paraId="6AD8033A" w14:textId="35E4EAC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 measurements in LTM</w:t>
            </w:r>
          </w:p>
        </w:tc>
        <w:tc>
          <w:tcPr>
            <w:tcW w:w="702" w:type="dxa"/>
          </w:tcPr>
          <w:p w14:paraId="7C00B6F6" w14:textId="2A0F6ED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4277F4FA" w14:textId="2D1B2D4E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0EFDED2B" w14:textId="06A5D9F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2E2EC4B8" w14:textId="77777777" w:rsidTr="008B0214">
        <w:tc>
          <w:tcPr>
            <w:tcW w:w="1271" w:type="dxa"/>
          </w:tcPr>
          <w:p w14:paraId="519E9D8E" w14:textId="533D8DB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R4-2400006</w:t>
            </w:r>
          </w:p>
        </w:tc>
        <w:tc>
          <w:tcPr>
            <w:tcW w:w="1457" w:type="dxa"/>
          </w:tcPr>
          <w:p w14:paraId="4D0F3297" w14:textId="7B72EBF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R1-2312522</w:t>
            </w:r>
          </w:p>
        </w:tc>
        <w:tc>
          <w:tcPr>
            <w:tcW w:w="4025" w:type="dxa"/>
          </w:tcPr>
          <w:p w14:paraId="5B14BB2C" w14:textId="02D342F1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monitoring of paging occasions for CG-SDT with HD-FDD RedCap UEs</w:t>
            </w:r>
          </w:p>
        </w:tc>
        <w:tc>
          <w:tcPr>
            <w:tcW w:w="702" w:type="dxa"/>
          </w:tcPr>
          <w:p w14:paraId="455D6B8A" w14:textId="7DBBD3B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2BF35DD5" w14:textId="29B60E3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32637FE8" w14:textId="484C32C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15217A53" w14:textId="77777777" w:rsidTr="008B0214">
        <w:tc>
          <w:tcPr>
            <w:tcW w:w="1271" w:type="dxa"/>
          </w:tcPr>
          <w:p w14:paraId="2F5E528F" w14:textId="405E853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R4-2400007</w:t>
            </w:r>
          </w:p>
        </w:tc>
        <w:tc>
          <w:tcPr>
            <w:tcW w:w="1457" w:type="dxa"/>
          </w:tcPr>
          <w:p w14:paraId="50920427" w14:textId="0529584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R1-2312553</w:t>
            </w:r>
          </w:p>
        </w:tc>
        <w:tc>
          <w:tcPr>
            <w:tcW w:w="4025" w:type="dxa"/>
          </w:tcPr>
          <w:p w14:paraId="0CB63299" w14:textId="1E2BCE8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on LS on the system parameters for NTN above 10 GHz</w:t>
            </w:r>
          </w:p>
        </w:tc>
        <w:tc>
          <w:tcPr>
            <w:tcW w:w="702" w:type="dxa"/>
          </w:tcPr>
          <w:p w14:paraId="44BFD6AC" w14:textId="119F79E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0E9B5C14" w14:textId="2E151AE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79282BB3" w14:textId="7AB5739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62D35E1B" w14:textId="77777777" w:rsidTr="008B0214">
        <w:tc>
          <w:tcPr>
            <w:tcW w:w="1271" w:type="dxa"/>
          </w:tcPr>
          <w:p w14:paraId="65D53F7E" w14:textId="61CE194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R4-2400008</w:t>
            </w:r>
          </w:p>
        </w:tc>
        <w:tc>
          <w:tcPr>
            <w:tcW w:w="1457" w:type="dxa"/>
          </w:tcPr>
          <w:p w14:paraId="40F1A069" w14:textId="3AACD971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R1-2312566</w:t>
            </w:r>
          </w:p>
        </w:tc>
        <w:tc>
          <w:tcPr>
            <w:tcW w:w="4025" w:type="dxa"/>
          </w:tcPr>
          <w:p w14:paraId="10A3BB9B" w14:textId="141E885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Relative Phase/Power Error Requirements within Port Groups for 8TX UE</w:t>
            </w:r>
          </w:p>
        </w:tc>
        <w:tc>
          <w:tcPr>
            <w:tcW w:w="702" w:type="dxa"/>
          </w:tcPr>
          <w:p w14:paraId="7460EC84" w14:textId="72602ABE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455E8188" w14:textId="6E54B86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559C28BA" w14:textId="433236B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4CA92AD0" w14:textId="77777777" w:rsidTr="008B0214">
        <w:tc>
          <w:tcPr>
            <w:tcW w:w="1271" w:type="dxa"/>
          </w:tcPr>
          <w:p w14:paraId="14D1D021" w14:textId="10DC3FE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R4-2400009</w:t>
            </w:r>
          </w:p>
        </w:tc>
        <w:tc>
          <w:tcPr>
            <w:tcW w:w="1457" w:type="dxa"/>
          </w:tcPr>
          <w:p w14:paraId="502A34DD" w14:textId="6C8C9905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R1-2312571</w:t>
            </w:r>
          </w:p>
        </w:tc>
        <w:tc>
          <w:tcPr>
            <w:tcW w:w="4025" w:type="dxa"/>
          </w:tcPr>
          <w:p w14:paraId="7E3AE8EF" w14:textId="68D74AAD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LTE after RAN1#115</w:t>
            </w:r>
          </w:p>
        </w:tc>
        <w:tc>
          <w:tcPr>
            <w:tcW w:w="702" w:type="dxa"/>
          </w:tcPr>
          <w:p w14:paraId="3507132F" w14:textId="2658C46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6B77BD60" w14:textId="3673C9C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6BA8FAC4" w14:textId="130FFA9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4412335A" w14:textId="77777777" w:rsidTr="008B0214">
        <w:tc>
          <w:tcPr>
            <w:tcW w:w="1271" w:type="dxa"/>
          </w:tcPr>
          <w:p w14:paraId="41152468" w14:textId="0948CA4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R4-2400010</w:t>
            </w:r>
          </w:p>
        </w:tc>
        <w:tc>
          <w:tcPr>
            <w:tcW w:w="1457" w:type="dxa"/>
          </w:tcPr>
          <w:p w14:paraId="63227F7F" w14:textId="4884E3AE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R1-2312574</w:t>
            </w:r>
          </w:p>
        </w:tc>
        <w:tc>
          <w:tcPr>
            <w:tcW w:w="4025" w:type="dxa"/>
          </w:tcPr>
          <w:p w14:paraId="3D82238C" w14:textId="2D1F548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RAN1#115</w:t>
            </w:r>
          </w:p>
        </w:tc>
        <w:tc>
          <w:tcPr>
            <w:tcW w:w="702" w:type="dxa"/>
          </w:tcPr>
          <w:p w14:paraId="449A87BA" w14:textId="25FB132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7755CA8D" w14:textId="2C1B14B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31487736" w14:textId="25F67DE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7137B7C5" w14:textId="77777777" w:rsidTr="008B0214">
        <w:tc>
          <w:tcPr>
            <w:tcW w:w="1271" w:type="dxa"/>
          </w:tcPr>
          <w:p w14:paraId="349BDA78" w14:textId="0191F70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R4-2400011</w:t>
            </w:r>
          </w:p>
        </w:tc>
        <w:tc>
          <w:tcPr>
            <w:tcW w:w="1457" w:type="dxa"/>
          </w:tcPr>
          <w:p w14:paraId="5A1909D4" w14:textId="57BEA82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R1-2312661</w:t>
            </w:r>
          </w:p>
        </w:tc>
        <w:tc>
          <w:tcPr>
            <w:tcW w:w="4025" w:type="dxa"/>
          </w:tcPr>
          <w:p w14:paraId="0D9AFADC" w14:textId="4844B2A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higher-layers parameter list</w:t>
            </w:r>
          </w:p>
        </w:tc>
        <w:tc>
          <w:tcPr>
            <w:tcW w:w="702" w:type="dxa"/>
          </w:tcPr>
          <w:p w14:paraId="0D969288" w14:textId="0E85E27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64801F41" w14:textId="414CF0F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223BF521" w14:textId="3FC57E3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70BDC076" w14:textId="77777777" w:rsidTr="008B0214">
        <w:tc>
          <w:tcPr>
            <w:tcW w:w="1271" w:type="dxa"/>
          </w:tcPr>
          <w:p w14:paraId="1CDF6BBE" w14:textId="3A8D5F8F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R4-2400012</w:t>
            </w:r>
          </w:p>
        </w:tc>
        <w:tc>
          <w:tcPr>
            <w:tcW w:w="1457" w:type="dxa"/>
          </w:tcPr>
          <w:p w14:paraId="42350787" w14:textId="5C97D1F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R1-2312668</w:t>
            </w:r>
          </w:p>
        </w:tc>
        <w:tc>
          <w:tcPr>
            <w:tcW w:w="4025" w:type="dxa"/>
          </w:tcPr>
          <w:p w14:paraId="076EA608" w14:textId="475F6CA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inter-frequency neighbour cells supporting NR dedicated spectrum less than 5 MHz for FR1</w:t>
            </w:r>
          </w:p>
        </w:tc>
        <w:tc>
          <w:tcPr>
            <w:tcW w:w="702" w:type="dxa"/>
          </w:tcPr>
          <w:p w14:paraId="3AE4282B" w14:textId="32D79CF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5DE5DA5A" w14:textId="14AE150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55F69BA4" w14:textId="7568E70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0903AA78" w14:textId="77777777" w:rsidTr="008B0214">
        <w:tc>
          <w:tcPr>
            <w:tcW w:w="1271" w:type="dxa"/>
          </w:tcPr>
          <w:p w14:paraId="092284D2" w14:textId="6CAF675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R4-2400013</w:t>
            </w:r>
          </w:p>
        </w:tc>
        <w:tc>
          <w:tcPr>
            <w:tcW w:w="1457" w:type="dxa"/>
          </w:tcPr>
          <w:p w14:paraId="0C4E222A" w14:textId="201BE20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R1-2312707</w:t>
            </w:r>
          </w:p>
        </w:tc>
        <w:tc>
          <w:tcPr>
            <w:tcW w:w="4025" w:type="dxa"/>
          </w:tcPr>
          <w:p w14:paraId="2C816FBD" w14:textId="68BAD83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updates to the Rel-18 RAN1 UE features list for NR after RAN1#115</w:t>
            </w:r>
          </w:p>
        </w:tc>
        <w:tc>
          <w:tcPr>
            <w:tcW w:w="702" w:type="dxa"/>
          </w:tcPr>
          <w:p w14:paraId="7CA86E43" w14:textId="6305C69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649B00EA" w14:textId="6FA07E6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297F0586" w14:textId="7B1EE0D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29EA619A" w14:textId="77777777" w:rsidTr="008B0214">
        <w:tc>
          <w:tcPr>
            <w:tcW w:w="1271" w:type="dxa"/>
          </w:tcPr>
          <w:p w14:paraId="3E0DCA8A" w14:textId="1FAF082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R4-2400014</w:t>
            </w:r>
          </w:p>
        </w:tc>
        <w:tc>
          <w:tcPr>
            <w:tcW w:w="1457" w:type="dxa"/>
          </w:tcPr>
          <w:p w14:paraId="321FD5E4" w14:textId="18D92E71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R1-2312710</w:t>
            </w:r>
          </w:p>
        </w:tc>
        <w:tc>
          <w:tcPr>
            <w:tcW w:w="4025" w:type="dxa"/>
          </w:tcPr>
          <w:p w14:paraId="0A5D69CB" w14:textId="5ED7703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higher-layers parameter list</w:t>
            </w:r>
          </w:p>
        </w:tc>
        <w:tc>
          <w:tcPr>
            <w:tcW w:w="702" w:type="dxa"/>
          </w:tcPr>
          <w:p w14:paraId="3CB03BAE" w14:textId="09F85BD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4FEE5F1F" w14:textId="17E86F5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06C40B19" w14:textId="4B036E5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14824999" w14:textId="77777777" w:rsidTr="008B0214">
        <w:tc>
          <w:tcPr>
            <w:tcW w:w="1271" w:type="dxa"/>
          </w:tcPr>
          <w:p w14:paraId="20889D4D" w14:textId="654E1F2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R4-2400015</w:t>
            </w:r>
          </w:p>
        </w:tc>
        <w:tc>
          <w:tcPr>
            <w:tcW w:w="1457" w:type="dxa"/>
          </w:tcPr>
          <w:p w14:paraId="340753DD" w14:textId="010E6B0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R2-2313605</w:t>
            </w:r>
          </w:p>
        </w:tc>
        <w:tc>
          <w:tcPr>
            <w:tcW w:w="4025" w:type="dxa"/>
          </w:tcPr>
          <w:p w14:paraId="1829044D" w14:textId="212C73B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PEMAX,CA for SL CA</w:t>
            </w:r>
          </w:p>
        </w:tc>
        <w:tc>
          <w:tcPr>
            <w:tcW w:w="702" w:type="dxa"/>
          </w:tcPr>
          <w:p w14:paraId="7896CE98" w14:textId="415FDF3D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4C808824" w14:textId="16040F8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79F3AEB5" w14:textId="34D365B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0E0F1ACF" w14:textId="77777777" w:rsidTr="008B0214">
        <w:tc>
          <w:tcPr>
            <w:tcW w:w="1271" w:type="dxa"/>
          </w:tcPr>
          <w:p w14:paraId="5026EDC4" w14:textId="74842B6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R4-2400016</w:t>
            </w:r>
          </w:p>
        </w:tc>
        <w:tc>
          <w:tcPr>
            <w:tcW w:w="1457" w:type="dxa"/>
          </w:tcPr>
          <w:p w14:paraId="007C5292" w14:textId="0D82BF3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R2-2313618</w:t>
            </w:r>
          </w:p>
        </w:tc>
        <w:tc>
          <w:tcPr>
            <w:tcW w:w="4025" w:type="dxa"/>
          </w:tcPr>
          <w:p w14:paraId="3C7860C3" w14:textId="6BEEEA9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frequencyInfo for NR SL RSRP measurements</w:t>
            </w:r>
          </w:p>
        </w:tc>
        <w:tc>
          <w:tcPr>
            <w:tcW w:w="702" w:type="dxa"/>
          </w:tcPr>
          <w:p w14:paraId="7124FBBE" w14:textId="47AB5B0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32DAAAB3" w14:textId="13CF2AC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09D3667A" w14:textId="0DA8DFF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324CE29E" w14:textId="77777777" w:rsidTr="008B0214">
        <w:tc>
          <w:tcPr>
            <w:tcW w:w="1271" w:type="dxa"/>
          </w:tcPr>
          <w:p w14:paraId="36280207" w14:textId="4A9EA8BB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R4-2400017</w:t>
            </w:r>
          </w:p>
        </w:tc>
        <w:tc>
          <w:tcPr>
            <w:tcW w:w="1457" w:type="dxa"/>
          </w:tcPr>
          <w:p w14:paraId="37E28C74" w14:textId="43BBE5E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R2-2313706</w:t>
            </w:r>
          </w:p>
        </w:tc>
        <w:tc>
          <w:tcPr>
            <w:tcW w:w="4025" w:type="dxa"/>
          </w:tcPr>
          <w:p w14:paraId="093303AE" w14:textId="1A6F8BD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network assistant signalling for advanced receivers</w:t>
            </w:r>
          </w:p>
        </w:tc>
        <w:tc>
          <w:tcPr>
            <w:tcW w:w="702" w:type="dxa"/>
          </w:tcPr>
          <w:p w14:paraId="0520CCE8" w14:textId="44545E11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56619794" w14:textId="73A99D65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7900E48D" w14:textId="4D08291F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1408EC3D" w14:textId="77777777" w:rsidTr="008B0214">
        <w:tc>
          <w:tcPr>
            <w:tcW w:w="1271" w:type="dxa"/>
          </w:tcPr>
          <w:p w14:paraId="6D8CF458" w14:textId="355BAC9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R4-2400018</w:t>
            </w:r>
          </w:p>
        </w:tc>
        <w:tc>
          <w:tcPr>
            <w:tcW w:w="1457" w:type="dxa"/>
          </w:tcPr>
          <w:p w14:paraId="5386BAC5" w14:textId="18F8DAD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R2-2313745</w:t>
            </w:r>
          </w:p>
        </w:tc>
        <w:tc>
          <w:tcPr>
            <w:tcW w:w="4025" w:type="dxa"/>
          </w:tcPr>
          <w:p w14:paraId="72B7F97F" w14:textId="1DEF8C7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applicability of maximum aggregated bandwidth UE capabilities to intra-band FR1 CA.</w:t>
            </w:r>
          </w:p>
        </w:tc>
        <w:tc>
          <w:tcPr>
            <w:tcW w:w="702" w:type="dxa"/>
          </w:tcPr>
          <w:p w14:paraId="16EB667D" w14:textId="09EBC94F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5FC78BDF" w14:textId="359691A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054DC847" w14:textId="6C5E5EC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66496076" w14:textId="77777777" w:rsidTr="008B0214">
        <w:tc>
          <w:tcPr>
            <w:tcW w:w="1271" w:type="dxa"/>
          </w:tcPr>
          <w:p w14:paraId="23073C89" w14:textId="28067DFD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R4-2400019</w:t>
            </w:r>
          </w:p>
        </w:tc>
        <w:tc>
          <w:tcPr>
            <w:tcW w:w="1457" w:type="dxa"/>
          </w:tcPr>
          <w:p w14:paraId="67AA10FC" w14:textId="1C1C14B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R2-2313889</w:t>
            </w:r>
          </w:p>
        </w:tc>
        <w:tc>
          <w:tcPr>
            <w:tcW w:w="4025" w:type="dxa"/>
          </w:tcPr>
          <w:p w14:paraId="025A7CC0" w14:textId="7C52DCEF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Intra-band non-collocated NR-CA. EN-DC</w:t>
            </w:r>
          </w:p>
        </w:tc>
        <w:tc>
          <w:tcPr>
            <w:tcW w:w="702" w:type="dxa"/>
          </w:tcPr>
          <w:p w14:paraId="6470861F" w14:textId="11F2A8B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4BD65231" w14:textId="253F8A44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781C071A" w14:textId="11A80A01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352093D4" w14:textId="77777777" w:rsidTr="008B0214">
        <w:tc>
          <w:tcPr>
            <w:tcW w:w="1271" w:type="dxa"/>
          </w:tcPr>
          <w:p w14:paraId="0FC05443" w14:textId="3DD3E9D5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R4-2400020</w:t>
            </w:r>
          </w:p>
        </w:tc>
        <w:tc>
          <w:tcPr>
            <w:tcW w:w="1457" w:type="dxa"/>
          </w:tcPr>
          <w:p w14:paraId="606D3F0B" w14:textId="05BE649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R2-2313949</w:t>
            </w:r>
          </w:p>
        </w:tc>
        <w:tc>
          <w:tcPr>
            <w:tcW w:w="4025" w:type="dxa"/>
          </w:tcPr>
          <w:p w14:paraId="5A186562" w14:textId="742621B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UAV UE capabilities and NS values</w:t>
            </w:r>
          </w:p>
        </w:tc>
        <w:tc>
          <w:tcPr>
            <w:tcW w:w="702" w:type="dxa"/>
          </w:tcPr>
          <w:p w14:paraId="74F63904" w14:textId="75E8450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24F6352F" w14:textId="6AAD8FA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146300C0" w14:textId="1F6C358F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R4-2402326</w:t>
            </w:r>
          </w:p>
        </w:tc>
      </w:tr>
      <w:tr w:rsidR="00D239A4" w14:paraId="647CEB59" w14:textId="77777777" w:rsidTr="008B0214">
        <w:tc>
          <w:tcPr>
            <w:tcW w:w="1271" w:type="dxa"/>
          </w:tcPr>
          <w:p w14:paraId="010EBB3F" w14:textId="275D97C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R4-2400021</w:t>
            </w:r>
          </w:p>
        </w:tc>
        <w:tc>
          <w:tcPr>
            <w:tcW w:w="1457" w:type="dxa"/>
          </w:tcPr>
          <w:p w14:paraId="2D321B3B" w14:textId="4C94EDC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R2-2313951</w:t>
            </w:r>
          </w:p>
        </w:tc>
        <w:tc>
          <w:tcPr>
            <w:tcW w:w="4025" w:type="dxa"/>
          </w:tcPr>
          <w:p w14:paraId="764B7AE0" w14:textId="087303D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BWP operation without restriction</w:t>
            </w:r>
          </w:p>
        </w:tc>
        <w:tc>
          <w:tcPr>
            <w:tcW w:w="702" w:type="dxa"/>
          </w:tcPr>
          <w:p w14:paraId="48B5E3EA" w14:textId="3F676EC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04F565E6" w14:textId="7E11A50D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5552CC85" w14:textId="05F5DEF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57EC054F" w14:textId="77777777" w:rsidTr="008B0214">
        <w:tc>
          <w:tcPr>
            <w:tcW w:w="1271" w:type="dxa"/>
          </w:tcPr>
          <w:p w14:paraId="44FC2E14" w14:textId="1494824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R4-2400022</w:t>
            </w:r>
          </w:p>
        </w:tc>
        <w:tc>
          <w:tcPr>
            <w:tcW w:w="1457" w:type="dxa"/>
          </w:tcPr>
          <w:p w14:paraId="198082BF" w14:textId="20571B8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R2-2313959</w:t>
            </w:r>
          </w:p>
        </w:tc>
        <w:tc>
          <w:tcPr>
            <w:tcW w:w="4025" w:type="dxa"/>
          </w:tcPr>
          <w:p w14:paraId="722485D1" w14:textId="48C7472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Tx switching</w:t>
            </w:r>
          </w:p>
        </w:tc>
        <w:tc>
          <w:tcPr>
            <w:tcW w:w="702" w:type="dxa"/>
          </w:tcPr>
          <w:p w14:paraId="7E2E981C" w14:textId="2000B55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5C8E6DAB" w14:textId="5639000D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5F1230EE" w14:textId="63C3D6D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49B82676" w14:textId="77777777" w:rsidTr="008B0214">
        <w:tc>
          <w:tcPr>
            <w:tcW w:w="1271" w:type="dxa"/>
          </w:tcPr>
          <w:p w14:paraId="05C59E6D" w14:textId="38A8491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R4-2400023</w:t>
            </w:r>
          </w:p>
        </w:tc>
        <w:tc>
          <w:tcPr>
            <w:tcW w:w="1457" w:type="dxa"/>
          </w:tcPr>
          <w:p w14:paraId="095B6B2E" w14:textId="2B0806F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R2-2313964</w:t>
            </w:r>
          </w:p>
        </w:tc>
        <w:tc>
          <w:tcPr>
            <w:tcW w:w="4025" w:type="dxa"/>
          </w:tcPr>
          <w:p w14:paraId="132B844D" w14:textId="6DFFF9E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mobility enhancements for IoT NTN UEs</w:t>
            </w:r>
          </w:p>
        </w:tc>
        <w:tc>
          <w:tcPr>
            <w:tcW w:w="702" w:type="dxa"/>
          </w:tcPr>
          <w:p w14:paraId="077F477B" w14:textId="1022503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38E5F46E" w14:textId="0F6CCE7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68DEE305" w14:textId="5C395557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5C0BF504" w14:textId="77777777" w:rsidTr="008B0214">
        <w:tc>
          <w:tcPr>
            <w:tcW w:w="1271" w:type="dxa"/>
          </w:tcPr>
          <w:p w14:paraId="53096DCF" w14:textId="51C3871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R4-2400024</w:t>
            </w:r>
          </w:p>
        </w:tc>
        <w:tc>
          <w:tcPr>
            <w:tcW w:w="1457" w:type="dxa"/>
          </w:tcPr>
          <w:p w14:paraId="2BC682AE" w14:textId="5522B275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R2-2314016</w:t>
            </w:r>
          </w:p>
        </w:tc>
        <w:tc>
          <w:tcPr>
            <w:tcW w:w="4025" w:type="dxa"/>
          </w:tcPr>
          <w:p w14:paraId="799016F0" w14:textId="2F250D51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RAN2 agreements for satellite switch with resync</w:t>
            </w:r>
          </w:p>
        </w:tc>
        <w:tc>
          <w:tcPr>
            <w:tcW w:w="702" w:type="dxa"/>
          </w:tcPr>
          <w:p w14:paraId="27CCEB34" w14:textId="3B7CBBF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7B67E0A9" w14:textId="3B43968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5B22AB21" w14:textId="2AF34BF5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1504A4E2" w14:textId="77777777" w:rsidTr="008B0214">
        <w:tc>
          <w:tcPr>
            <w:tcW w:w="1271" w:type="dxa"/>
          </w:tcPr>
          <w:p w14:paraId="17686803" w14:textId="6E362341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R4-2400025</w:t>
            </w:r>
          </w:p>
        </w:tc>
        <w:tc>
          <w:tcPr>
            <w:tcW w:w="1457" w:type="dxa"/>
          </w:tcPr>
          <w:p w14:paraId="1B6B0532" w14:textId="2DF3547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R5-237837</w:t>
            </w:r>
          </w:p>
        </w:tc>
        <w:tc>
          <w:tcPr>
            <w:tcW w:w="4025" w:type="dxa"/>
          </w:tcPr>
          <w:p w14:paraId="73B31B4A" w14:textId="6AFB7F8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defining the missing relative angular offsets and UE gain-related parameters for different power classes</w:t>
            </w:r>
          </w:p>
        </w:tc>
        <w:tc>
          <w:tcPr>
            <w:tcW w:w="702" w:type="dxa"/>
          </w:tcPr>
          <w:p w14:paraId="392AD4B4" w14:textId="4D58C113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67" w:type="dxa"/>
          </w:tcPr>
          <w:p w14:paraId="3B2EC9BE" w14:textId="60F3DE20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0CFE5B63" w14:textId="069D64DE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239A4" w14:paraId="1A59309B" w14:textId="77777777" w:rsidTr="008B0214">
        <w:tc>
          <w:tcPr>
            <w:tcW w:w="1271" w:type="dxa"/>
          </w:tcPr>
          <w:p w14:paraId="7BEFE7E1" w14:textId="6AAA5B02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R4-2400333</w:t>
            </w:r>
          </w:p>
        </w:tc>
        <w:tc>
          <w:tcPr>
            <w:tcW w:w="1457" w:type="dxa"/>
          </w:tcPr>
          <w:p w14:paraId="3D9F9022" w14:textId="24725E7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240131-TD-0028</w:t>
            </w:r>
          </w:p>
        </w:tc>
        <w:tc>
          <w:tcPr>
            <w:tcW w:w="4025" w:type="dxa"/>
          </w:tcPr>
          <w:p w14:paraId="2D6949AF" w14:textId="529F46BC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Parameters of terrestrial component of IMT for sharing and compatibility studies in the frequency bands 4 400-4 800 MHz, 7 125-8 400 MHz and 14.8-15.35 GHz</w:t>
            </w:r>
          </w:p>
        </w:tc>
        <w:tc>
          <w:tcPr>
            <w:tcW w:w="702" w:type="dxa"/>
          </w:tcPr>
          <w:p w14:paraId="3B3C968A" w14:textId="43698106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WP5D</w:t>
            </w:r>
          </w:p>
        </w:tc>
        <w:tc>
          <w:tcPr>
            <w:tcW w:w="967" w:type="dxa"/>
          </w:tcPr>
          <w:p w14:paraId="1E680F6A" w14:textId="41879E25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192422D6" w14:textId="0ACAB88D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R4-2403653</w:t>
            </w:r>
          </w:p>
        </w:tc>
      </w:tr>
      <w:tr w:rsidR="00D239A4" w14:paraId="240EFA25" w14:textId="77777777" w:rsidTr="008B0214">
        <w:tc>
          <w:tcPr>
            <w:tcW w:w="1271" w:type="dxa"/>
          </w:tcPr>
          <w:p w14:paraId="2FFF338A" w14:textId="6D9F156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R4-2400334</w:t>
            </w:r>
          </w:p>
        </w:tc>
        <w:tc>
          <w:tcPr>
            <w:tcW w:w="1457" w:type="dxa"/>
          </w:tcPr>
          <w:p w14:paraId="6C68F33F" w14:textId="0B05514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FM(24)058Annex24</w:t>
            </w:r>
          </w:p>
        </w:tc>
        <w:tc>
          <w:tcPr>
            <w:tcW w:w="4025" w:type="dxa"/>
          </w:tcPr>
          <w:p w14:paraId="1148A7FC" w14:textId="660C25F9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3GPP RAN4 on in-block output power requirements for bands n100 and n101 and on additional unwanted emission limits for band n100</w:t>
            </w:r>
          </w:p>
        </w:tc>
        <w:tc>
          <w:tcPr>
            <w:tcW w:w="702" w:type="dxa"/>
          </w:tcPr>
          <w:p w14:paraId="2B6117D5" w14:textId="7B19B418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FM</w:t>
            </w:r>
          </w:p>
        </w:tc>
        <w:tc>
          <w:tcPr>
            <w:tcW w:w="967" w:type="dxa"/>
          </w:tcPr>
          <w:p w14:paraId="46DC2371" w14:textId="241EF97A" w:rsidR="00D239A4" w:rsidRPr="00D239A4" w:rsidRDefault="00D239A4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06487075" w14:textId="77777777" w:rsidR="00D239A4" w:rsidRPr="00D239A4" w:rsidRDefault="00D239A4" w:rsidP="00D239A4">
            <w:pPr>
              <w:pStyle w:val="TAL"/>
              <w:rPr>
                <w:sz w:val="16"/>
              </w:rPr>
            </w:pPr>
          </w:p>
        </w:tc>
      </w:tr>
      <w:tr w:rsidR="00BE2FA7" w14:paraId="717534F6" w14:textId="77777777" w:rsidTr="008B0214">
        <w:tc>
          <w:tcPr>
            <w:tcW w:w="1271" w:type="dxa"/>
          </w:tcPr>
          <w:p w14:paraId="206933D9" w14:textId="7B1971C3" w:rsidR="00BE2FA7" w:rsidRDefault="00BE2FA7" w:rsidP="00D239A4">
            <w:pPr>
              <w:pStyle w:val="TAL"/>
              <w:rPr>
                <w:sz w:val="16"/>
              </w:rPr>
            </w:pPr>
            <w:r w:rsidRPr="00BE2FA7">
              <w:rPr>
                <w:sz w:val="16"/>
              </w:rPr>
              <w:t>R4-2402265</w:t>
            </w:r>
          </w:p>
        </w:tc>
        <w:tc>
          <w:tcPr>
            <w:tcW w:w="1457" w:type="dxa"/>
          </w:tcPr>
          <w:p w14:paraId="7EF6CFCA" w14:textId="4D2F65C6" w:rsidR="00BE2FA7" w:rsidRDefault="00BE2FA7" w:rsidP="00D239A4">
            <w:pPr>
              <w:pStyle w:val="TAL"/>
              <w:rPr>
                <w:sz w:val="16"/>
              </w:rPr>
            </w:pPr>
            <w:r w:rsidRPr="00BE2FA7">
              <w:rPr>
                <w:sz w:val="16"/>
              </w:rPr>
              <w:t>240131-TD-0028</w:t>
            </w:r>
          </w:p>
        </w:tc>
        <w:tc>
          <w:tcPr>
            <w:tcW w:w="4025" w:type="dxa"/>
          </w:tcPr>
          <w:p w14:paraId="5D8E6EEB" w14:textId="320D91C8" w:rsidR="00BE2FA7" w:rsidRDefault="00BE2FA7" w:rsidP="00D239A4">
            <w:pPr>
              <w:pStyle w:val="TAL"/>
              <w:rPr>
                <w:sz w:val="16"/>
              </w:rPr>
            </w:pPr>
            <w:r w:rsidRPr="00BE2FA7">
              <w:rPr>
                <w:sz w:val="16"/>
              </w:rPr>
              <w:t>Availability of Addendum 1 to Circular Letter 5/LCCE/109</w:t>
            </w:r>
          </w:p>
        </w:tc>
        <w:tc>
          <w:tcPr>
            <w:tcW w:w="702" w:type="dxa"/>
          </w:tcPr>
          <w:p w14:paraId="3C4214FF" w14:textId="76F1936E" w:rsidR="00BE2FA7" w:rsidRDefault="00BE2FA7" w:rsidP="00D239A4">
            <w:pPr>
              <w:pStyle w:val="TAL"/>
              <w:rPr>
                <w:sz w:val="16"/>
              </w:rPr>
            </w:pPr>
            <w:r w:rsidRPr="00BE2FA7">
              <w:rPr>
                <w:sz w:val="16"/>
              </w:rPr>
              <w:t>WP5D</w:t>
            </w:r>
          </w:p>
        </w:tc>
        <w:tc>
          <w:tcPr>
            <w:tcW w:w="967" w:type="dxa"/>
          </w:tcPr>
          <w:p w14:paraId="4E2C5C7E" w14:textId="1B7E5877" w:rsidR="00BE2FA7" w:rsidRDefault="00BE2FA7" w:rsidP="00D239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207" w:type="dxa"/>
          </w:tcPr>
          <w:p w14:paraId="16E53028" w14:textId="77777777" w:rsidR="00BE2FA7" w:rsidRPr="00D239A4" w:rsidRDefault="00BE2FA7" w:rsidP="00D239A4">
            <w:pPr>
              <w:pStyle w:val="TAL"/>
              <w:rPr>
                <w:sz w:val="16"/>
              </w:rPr>
            </w:pPr>
          </w:p>
        </w:tc>
      </w:tr>
    </w:tbl>
    <w:p w14:paraId="710AB813" w14:textId="77777777" w:rsidR="00D239A4" w:rsidRDefault="00D239A4" w:rsidP="00D239A4"/>
    <w:p w14:paraId="3BAE6341" w14:textId="77777777" w:rsidR="00CF10A8" w:rsidRDefault="00CF10A8" w:rsidP="00CF10A8">
      <w:pPr>
        <w:pStyle w:val="Heading3"/>
      </w:pPr>
      <w:r>
        <w:lastRenderedPageBreak/>
        <w:t>C2: Outgoing liaison statements</w:t>
      </w:r>
    </w:p>
    <w:p w14:paraId="2C228E9B" w14:textId="77777777" w:rsidR="00CF10A8" w:rsidRDefault="00CF10A8" w:rsidP="00CF10A8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5199"/>
        <w:gridCol w:w="885"/>
        <w:gridCol w:w="643"/>
        <w:gridCol w:w="1631"/>
      </w:tblGrid>
      <w:tr w:rsidR="00CF10A8" w14:paraId="5DB34A7E" w14:textId="77777777" w:rsidTr="008B0214">
        <w:tc>
          <w:tcPr>
            <w:tcW w:w="1271" w:type="dxa"/>
          </w:tcPr>
          <w:p w14:paraId="7AF7597E" w14:textId="77777777" w:rsidR="00CF10A8" w:rsidRDefault="00CF10A8" w:rsidP="0012282D">
            <w:pPr>
              <w:pStyle w:val="TAH"/>
            </w:pPr>
            <w:r>
              <w:t>Document</w:t>
            </w:r>
          </w:p>
        </w:tc>
        <w:tc>
          <w:tcPr>
            <w:tcW w:w="5199" w:type="dxa"/>
          </w:tcPr>
          <w:p w14:paraId="7E312D4E" w14:textId="77777777" w:rsidR="00CF10A8" w:rsidRDefault="00CF10A8" w:rsidP="0012282D">
            <w:pPr>
              <w:pStyle w:val="TAH"/>
            </w:pPr>
            <w:r>
              <w:t>Title</w:t>
            </w:r>
          </w:p>
        </w:tc>
        <w:tc>
          <w:tcPr>
            <w:tcW w:w="885" w:type="dxa"/>
          </w:tcPr>
          <w:p w14:paraId="3FA41753" w14:textId="77777777" w:rsidR="00CF10A8" w:rsidRDefault="00CF10A8" w:rsidP="0012282D">
            <w:pPr>
              <w:pStyle w:val="TAH"/>
            </w:pPr>
            <w:r>
              <w:t>To</w:t>
            </w:r>
          </w:p>
        </w:tc>
        <w:tc>
          <w:tcPr>
            <w:tcW w:w="643" w:type="dxa"/>
          </w:tcPr>
          <w:p w14:paraId="151FAD16" w14:textId="77777777" w:rsidR="00CF10A8" w:rsidRDefault="00CF10A8" w:rsidP="0012282D">
            <w:pPr>
              <w:pStyle w:val="TAH"/>
            </w:pPr>
            <w:r>
              <w:t>Cc</w:t>
            </w:r>
          </w:p>
        </w:tc>
        <w:tc>
          <w:tcPr>
            <w:tcW w:w="1631" w:type="dxa"/>
          </w:tcPr>
          <w:p w14:paraId="7B3FE7FA" w14:textId="77777777" w:rsidR="00CF10A8" w:rsidRDefault="00CF10A8" w:rsidP="0012282D">
            <w:pPr>
              <w:pStyle w:val="TAH"/>
            </w:pPr>
            <w:r>
              <w:t>reply to i/c LS</w:t>
            </w:r>
          </w:p>
        </w:tc>
      </w:tr>
      <w:tr w:rsidR="001F6A02" w:rsidRPr="001060BC" w14:paraId="180D0D3E" w14:textId="77777777" w:rsidTr="008B0214">
        <w:tc>
          <w:tcPr>
            <w:tcW w:w="1271" w:type="dxa"/>
          </w:tcPr>
          <w:p w14:paraId="423DBA89" w14:textId="663EFCE9" w:rsidR="001F6A02" w:rsidRPr="00CF10A8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R4-2400687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29EFC9" w14:textId="4FE3AF36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LS on in-block output power requirements for bands n100 and n101 and on additional unwanted emission limits for band n100</w:t>
            </w:r>
          </w:p>
        </w:tc>
        <w:tc>
          <w:tcPr>
            <w:tcW w:w="885" w:type="dxa"/>
          </w:tcPr>
          <w:p w14:paraId="44E0DFF0" w14:textId="1534351B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CEPT ECC WG FM</w:t>
            </w:r>
          </w:p>
        </w:tc>
        <w:tc>
          <w:tcPr>
            <w:tcW w:w="643" w:type="dxa"/>
          </w:tcPr>
          <w:p w14:paraId="01FBE5F0" w14:textId="0EE609BB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</w:t>
            </w:r>
          </w:p>
        </w:tc>
        <w:tc>
          <w:tcPr>
            <w:tcW w:w="1631" w:type="dxa"/>
          </w:tcPr>
          <w:p w14:paraId="37B0E34F" w14:textId="74E918AF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FM(24)058Annex24</w:t>
            </w:r>
          </w:p>
        </w:tc>
      </w:tr>
      <w:tr w:rsidR="001F6A02" w:rsidRPr="001060BC" w14:paraId="491CCAC9" w14:textId="77777777" w:rsidTr="008B0214">
        <w:tc>
          <w:tcPr>
            <w:tcW w:w="1271" w:type="dxa"/>
          </w:tcPr>
          <w:p w14:paraId="47C1CF33" w14:textId="6857E9D6" w:rsidR="001F6A02" w:rsidRPr="00CF10A8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R4-2401517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36C2E6" w14:textId="6CC5789D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LS on maximum aggregated bandwidth for FR1 inter-band CA</w:t>
            </w:r>
          </w:p>
        </w:tc>
        <w:tc>
          <w:tcPr>
            <w:tcW w:w="885" w:type="dxa"/>
          </w:tcPr>
          <w:p w14:paraId="5CDFD68E" w14:textId="2A0FF1E6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12370019" w14:textId="40BFC96A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630B71E2" w14:textId="2D64E531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R2-2313745</w:t>
            </w:r>
          </w:p>
        </w:tc>
      </w:tr>
      <w:tr w:rsidR="001F6A02" w:rsidRPr="001060BC" w14:paraId="1079F009" w14:textId="77777777" w:rsidTr="008B0214">
        <w:tc>
          <w:tcPr>
            <w:tcW w:w="1271" w:type="dxa"/>
          </w:tcPr>
          <w:p w14:paraId="709C5922" w14:textId="58D905AD" w:rsidR="001F6A02" w:rsidRPr="00CF10A8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R4-2403086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145E92" w14:textId="6EB1229B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LS on RRC network assistant signalling for advanced receiver on MU-MIMO scenario</w:t>
            </w:r>
          </w:p>
        </w:tc>
        <w:tc>
          <w:tcPr>
            <w:tcW w:w="885" w:type="dxa"/>
          </w:tcPr>
          <w:p w14:paraId="5D7CCC32" w14:textId="46509669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RAN2, RAN1</w:t>
            </w:r>
          </w:p>
        </w:tc>
        <w:tc>
          <w:tcPr>
            <w:tcW w:w="643" w:type="dxa"/>
          </w:tcPr>
          <w:p w14:paraId="17B28D1B" w14:textId="1CA71868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37DC10B6" w14:textId="12B946C5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R2-2313706</w:t>
            </w:r>
          </w:p>
        </w:tc>
      </w:tr>
      <w:tr w:rsidR="001F6A02" w:rsidRPr="001060BC" w14:paraId="3C104754" w14:textId="77777777" w:rsidTr="008B0214">
        <w:tc>
          <w:tcPr>
            <w:tcW w:w="1271" w:type="dxa"/>
          </w:tcPr>
          <w:p w14:paraId="30FA3B8C" w14:textId="572BE3FF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R4-2403363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CB3F22" w14:textId="1C899304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Updates on measurement report mapping for Positioning Enhancements WI</w:t>
            </w:r>
          </w:p>
        </w:tc>
        <w:tc>
          <w:tcPr>
            <w:tcW w:w="885" w:type="dxa"/>
          </w:tcPr>
          <w:p w14:paraId="3241A397" w14:textId="51601496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RAN2, RAN3</w:t>
            </w:r>
          </w:p>
        </w:tc>
        <w:tc>
          <w:tcPr>
            <w:tcW w:w="643" w:type="dxa"/>
          </w:tcPr>
          <w:p w14:paraId="1B2DA017" w14:textId="6E02B148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1631" w:type="dxa"/>
          </w:tcPr>
          <w:p w14:paraId="406349BA" w14:textId="68DCAF5B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0B50C2E2" w14:textId="77777777" w:rsidTr="008B0214">
        <w:tc>
          <w:tcPr>
            <w:tcW w:w="1271" w:type="dxa"/>
          </w:tcPr>
          <w:p w14:paraId="578D246D" w14:textId="49D692DD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R4-2403386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CBB4B4D" w14:textId="64D9B9EC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timing assumption between source and target cells for R18 LTM cell switch</w:t>
            </w:r>
          </w:p>
        </w:tc>
        <w:tc>
          <w:tcPr>
            <w:tcW w:w="885" w:type="dxa"/>
          </w:tcPr>
          <w:p w14:paraId="1844C3C8" w14:textId="7857FB7B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643" w:type="dxa"/>
          </w:tcPr>
          <w:p w14:paraId="21179E55" w14:textId="6257A647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2221F215" w14:textId="7540344F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5504C56B" w14:textId="77777777" w:rsidTr="008B0214">
        <w:tc>
          <w:tcPr>
            <w:tcW w:w="1271" w:type="dxa"/>
          </w:tcPr>
          <w:p w14:paraId="345114DF" w14:textId="47CD1156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R4-2403467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9A6E67" w14:textId="0FBE78CA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Layer-2/3 ATG UE features</w:t>
            </w:r>
          </w:p>
        </w:tc>
        <w:tc>
          <w:tcPr>
            <w:tcW w:w="885" w:type="dxa"/>
          </w:tcPr>
          <w:p w14:paraId="308A3285" w14:textId="5792D0BA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40C0EEA2" w14:textId="365E4EBB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448FA048" w14:textId="3B23BD60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04494B2C" w14:textId="77777777" w:rsidTr="008B0214">
        <w:tc>
          <w:tcPr>
            <w:tcW w:w="1271" w:type="dxa"/>
          </w:tcPr>
          <w:p w14:paraId="33167CDA" w14:textId="211EDD0C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R4-2403489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C08F04" w14:textId="192C9FFF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SRS BW aggregation impact on other channels/signals</w:t>
            </w:r>
          </w:p>
        </w:tc>
        <w:tc>
          <w:tcPr>
            <w:tcW w:w="885" w:type="dxa"/>
          </w:tcPr>
          <w:p w14:paraId="763B3B6E" w14:textId="5AFF29A2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643" w:type="dxa"/>
          </w:tcPr>
          <w:p w14:paraId="5963E6E4" w14:textId="09ED138E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689DAED7" w14:textId="6524DD52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06A5F586" w14:textId="77777777" w:rsidTr="008B0214">
        <w:tc>
          <w:tcPr>
            <w:tcW w:w="1271" w:type="dxa"/>
          </w:tcPr>
          <w:p w14:paraId="0AD57B07" w14:textId="3812CFCE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R4-2403493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DD7D2E" w14:textId="6002BF78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LS on RAN2 agreements for satellite switch with resync</w:t>
            </w:r>
          </w:p>
        </w:tc>
        <w:tc>
          <w:tcPr>
            <w:tcW w:w="885" w:type="dxa"/>
          </w:tcPr>
          <w:p w14:paraId="5E182C0B" w14:textId="6713F10C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605E9622" w14:textId="031337A0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1631" w:type="dxa"/>
          </w:tcPr>
          <w:p w14:paraId="27B28506" w14:textId="524B7DA3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R2-2314016</w:t>
            </w:r>
          </w:p>
        </w:tc>
      </w:tr>
      <w:tr w:rsidR="001F6A02" w:rsidRPr="001060BC" w14:paraId="20B84920" w14:textId="77777777" w:rsidTr="008B0214">
        <w:tc>
          <w:tcPr>
            <w:tcW w:w="1271" w:type="dxa"/>
          </w:tcPr>
          <w:p w14:paraId="27C8CDF4" w14:textId="44BADF63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R4-2403494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91CCED" w14:textId="64784385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Further LS reply on the system parameters for NTN above 10 GHz</w:t>
            </w:r>
          </w:p>
        </w:tc>
        <w:tc>
          <w:tcPr>
            <w:tcW w:w="885" w:type="dxa"/>
          </w:tcPr>
          <w:p w14:paraId="3D6F7E48" w14:textId="13499592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643" w:type="dxa"/>
          </w:tcPr>
          <w:p w14:paraId="794C765B" w14:textId="08FBCE79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056577F9" w14:textId="351FB0CE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R1-2312553</w:t>
            </w:r>
          </w:p>
        </w:tc>
      </w:tr>
      <w:tr w:rsidR="001F6A02" w:rsidRPr="001060BC" w14:paraId="1A247298" w14:textId="77777777" w:rsidTr="008B0214">
        <w:tc>
          <w:tcPr>
            <w:tcW w:w="1271" w:type="dxa"/>
          </w:tcPr>
          <w:p w14:paraId="58DA16E8" w14:textId="5018B2BA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R4-2403532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ADAAA8" w14:textId="74C338DA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LS on combination of HST and RRM relaxation</w:t>
            </w:r>
          </w:p>
        </w:tc>
        <w:tc>
          <w:tcPr>
            <w:tcW w:w="885" w:type="dxa"/>
          </w:tcPr>
          <w:p w14:paraId="3E78C9D8" w14:textId="3F2CA690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3AE44301" w14:textId="2EFEBB67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61EB478A" w14:textId="1BCE9978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R2-2311333</w:t>
            </w:r>
          </w:p>
        </w:tc>
      </w:tr>
      <w:tr w:rsidR="001F6A02" w:rsidRPr="001060BC" w14:paraId="66CC302D" w14:textId="77777777" w:rsidTr="008B0214">
        <w:tc>
          <w:tcPr>
            <w:tcW w:w="1271" w:type="dxa"/>
          </w:tcPr>
          <w:p w14:paraId="034CF58F" w14:textId="5E8D7AA3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R4-2403549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75153D" w14:textId="006906D9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R18 mobility - Improvement on SCell/SCG setup delay</w:t>
            </w:r>
          </w:p>
        </w:tc>
        <w:tc>
          <w:tcPr>
            <w:tcW w:w="885" w:type="dxa"/>
          </w:tcPr>
          <w:p w14:paraId="38BC9809" w14:textId="7D683721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362157B4" w14:textId="2217EF97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382E6457" w14:textId="5FE240C5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262E4366" w14:textId="77777777" w:rsidTr="008B0214">
        <w:tc>
          <w:tcPr>
            <w:tcW w:w="1271" w:type="dxa"/>
          </w:tcPr>
          <w:p w14:paraId="42610EA1" w14:textId="74A69CB9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R4-2403632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7B1FFD" w14:textId="58386BDA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reply on Relative Phase/Power Error Requirements within Port Groups for 8TX UE</w:t>
            </w:r>
          </w:p>
        </w:tc>
        <w:tc>
          <w:tcPr>
            <w:tcW w:w="885" w:type="dxa"/>
          </w:tcPr>
          <w:p w14:paraId="2E86FD29" w14:textId="0B4F3E6A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643" w:type="dxa"/>
          </w:tcPr>
          <w:p w14:paraId="0BAAD5FB" w14:textId="7A1A11B7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33DFA79F" w14:textId="05DBBDE8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R1-2312566</w:t>
            </w:r>
          </w:p>
        </w:tc>
      </w:tr>
      <w:tr w:rsidR="001F6A02" w:rsidRPr="001060BC" w14:paraId="3E6863A6" w14:textId="77777777" w:rsidTr="008B0214">
        <w:tc>
          <w:tcPr>
            <w:tcW w:w="1271" w:type="dxa"/>
          </w:tcPr>
          <w:p w14:paraId="57DC6237" w14:textId="36D7596C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R4-2403636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B0C0BB" w14:textId="078E6CCE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RAN4 UE feature list for Rel-18 (version 3)</w:t>
            </w:r>
          </w:p>
        </w:tc>
        <w:tc>
          <w:tcPr>
            <w:tcW w:w="885" w:type="dxa"/>
          </w:tcPr>
          <w:p w14:paraId="63DE9D39" w14:textId="552695EF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6E4284FF" w14:textId="4452E6CA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1631" w:type="dxa"/>
          </w:tcPr>
          <w:p w14:paraId="08F51D0E" w14:textId="5A1115D1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20958059" w14:textId="77777777" w:rsidTr="008B0214">
        <w:tc>
          <w:tcPr>
            <w:tcW w:w="1271" w:type="dxa"/>
          </w:tcPr>
          <w:p w14:paraId="45C3AEAC" w14:textId="7E8E5394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R4-2403653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F10CE61" w14:textId="7DF0DE31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Parameters of terrestrial component of IMT for sharing and compatibility studies in the frequency bands 4 400-4 800 MHz, 7 125-8 400 MHz and 14.8-15.35 GHz</w:t>
            </w:r>
          </w:p>
        </w:tc>
        <w:tc>
          <w:tcPr>
            <w:tcW w:w="885" w:type="dxa"/>
          </w:tcPr>
          <w:p w14:paraId="42CA4D88" w14:textId="3B6C9B9D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</w:t>
            </w:r>
          </w:p>
        </w:tc>
        <w:tc>
          <w:tcPr>
            <w:tcW w:w="643" w:type="dxa"/>
          </w:tcPr>
          <w:p w14:paraId="660D42A1" w14:textId="509AB3C5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25C20DBB" w14:textId="5C7ED707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R4-2400333</w:t>
            </w:r>
          </w:p>
        </w:tc>
      </w:tr>
      <w:tr w:rsidR="001F6A02" w:rsidRPr="001060BC" w14:paraId="5101213A" w14:textId="77777777" w:rsidTr="008B0214">
        <w:tc>
          <w:tcPr>
            <w:tcW w:w="1271" w:type="dxa"/>
          </w:tcPr>
          <w:p w14:paraId="22699FC4" w14:textId="352962AE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R4-2403654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22D5FA" w14:textId="1C890952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SRS and PRS bandwidth aggregation feature for positioning</w:t>
            </w:r>
          </w:p>
        </w:tc>
        <w:tc>
          <w:tcPr>
            <w:tcW w:w="885" w:type="dxa"/>
          </w:tcPr>
          <w:p w14:paraId="5877C55D" w14:textId="59EF6F52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643" w:type="dxa"/>
          </w:tcPr>
          <w:p w14:paraId="05DB700F" w14:textId="518E8610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1631" w:type="dxa"/>
          </w:tcPr>
          <w:p w14:paraId="4E6698CF" w14:textId="090C1B29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4AE15D19" w14:textId="77777777" w:rsidTr="008B0214">
        <w:tc>
          <w:tcPr>
            <w:tcW w:w="1271" w:type="dxa"/>
          </w:tcPr>
          <w:p w14:paraId="33649AB8" w14:textId="0FBB8841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R4-2403657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9046DB" w14:textId="50374AA8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LS on UL Tx switching</w:t>
            </w:r>
          </w:p>
        </w:tc>
        <w:tc>
          <w:tcPr>
            <w:tcW w:w="885" w:type="dxa"/>
          </w:tcPr>
          <w:p w14:paraId="7AFB1A5E" w14:textId="63B9F584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0E2F8E0C" w14:textId="700CC3C2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1631" w:type="dxa"/>
          </w:tcPr>
          <w:p w14:paraId="51692C9D" w14:textId="307AB1C9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R2-2313959</w:t>
            </w:r>
          </w:p>
        </w:tc>
      </w:tr>
      <w:tr w:rsidR="001F6A02" w:rsidRPr="001060BC" w14:paraId="3732A459" w14:textId="77777777" w:rsidTr="008B0214">
        <w:tc>
          <w:tcPr>
            <w:tcW w:w="1271" w:type="dxa"/>
          </w:tcPr>
          <w:p w14:paraId="42BD6EA9" w14:textId="2866CD54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R4-2403659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4B166B" w14:textId="7437EDE3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power class capability for NR coverage enhancement</w:t>
            </w:r>
          </w:p>
        </w:tc>
        <w:tc>
          <w:tcPr>
            <w:tcW w:w="885" w:type="dxa"/>
          </w:tcPr>
          <w:p w14:paraId="73A7FC95" w14:textId="34BEDE84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0E91C7C2" w14:textId="196B3D4E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09A9190C" w14:textId="6E034734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09A6D132" w14:textId="77777777" w:rsidTr="008B0214">
        <w:tc>
          <w:tcPr>
            <w:tcW w:w="1271" w:type="dxa"/>
          </w:tcPr>
          <w:p w14:paraId="2CD7ACA5" w14:textId="0ADFCD56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R4-2403675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070643" w14:textId="20AE1C05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LS on co-existence for existing mobile networks with band n101</w:t>
            </w:r>
          </w:p>
        </w:tc>
        <w:tc>
          <w:tcPr>
            <w:tcW w:w="885" w:type="dxa"/>
          </w:tcPr>
          <w:p w14:paraId="4D882DC1" w14:textId="421B9A86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</w:t>
            </w:r>
          </w:p>
        </w:tc>
        <w:tc>
          <w:tcPr>
            <w:tcW w:w="643" w:type="dxa"/>
          </w:tcPr>
          <w:p w14:paraId="7C5010CA" w14:textId="3803E192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26A100C2" w14:textId="0ECF9845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03DF343F" w14:textId="77777777" w:rsidTr="008B0214">
        <w:tc>
          <w:tcPr>
            <w:tcW w:w="1271" w:type="dxa"/>
          </w:tcPr>
          <w:p w14:paraId="5FB41FE9" w14:textId="46D50A19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R4-2403809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C39290E" w14:textId="5275BDB6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 xml:space="preserve">LS on IE supportedBandwidthCombinationSetIntraENDC and IE intraBandENDC-Support </w:t>
            </w:r>
          </w:p>
        </w:tc>
        <w:tc>
          <w:tcPr>
            <w:tcW w:w="885" w:type="dxa"/>
          </w:tcPr>
          <w:p w14:paraId="57E8B7C8" w14:textId="07F15E2E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15DF4841" w14:textId="51B6D0C5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31E39BDD" w14:textId="4D1144A4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419DD373" w14:textId="77777777" w:rsidTr="008B0214">
        <w:tc>
          <w:tcPr>
            <w:tcW w:w="1271" w:type="dxa"/>
          </w:tcPr>
          <w:p w14:paraId="24E408E4" w14:textId="75F14136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R4-2403830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35C88D" w14:textId="09FBDD6A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Reply on Aerial Pmax values</w:t>
            </w:r>
          </w:p>
        </w:tc>
        <w:tc>
          <w:tcPr>
            <w:tcW w:w="885" w:type="dxa"/>
          </w:tcPr>
          <w:p w14:paraId="395BAC21" w14:textId="6D73E909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0CE73ED7" w14:textId="12BFE573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1E627135" w14:textId="2A831C8C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69421903" w14:textId="77777777" w:rsidTr="008B0214">
        <w:tc>
          <w:tcPr>
            <w:tcW w:w="1271" w:type="dxa"/>
          </w:tcPr>
          <w:p w14:paraId="5EC5AA68" w14:textId="435FB68B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R4-2403852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0274A7F" w14:textId="1E69ED5F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Reply to LS on inter-frequency neighbour cells supporting NR dedicated spectrum less than 5 MHz for FR1</w:t>
            </w:r>
          </w:p>
        </w:tc>
        <w:tc>
          <w:tcPr>
            <w:tcW w:w="885" w:type="dxa"/>
          </w:tcPr>
          <w:p w14:paraId="5E61C77F" w14:textId="66D224E6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643" w:type="dxa"/>
          </w:tcPr>
          <w:p w14:paraId="682F3969" w14:textId="26DE6745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1631" w:type="dxa"/>
          </w:tcPr>
          <w:p w14:paraId="76BA6F05" w14:textId="02EAFFF4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R1-2312668</w:t>
            </w:r>
          </w:p>
        </w:tc>
      </w:tr>
      <w:tr w:rsidR="001F6A02" w:rsidRPr="001060BC" w14:paraId="42A8BB4B" w14:textId="77777777" w:rsidTr="008B0214">
        <w:tc>
          <w:tcPr>
            <w:tcW w:w="1271" w:type="dxa"/>
          </w:tcPr>
          <w:p w14:paraId="27C66E38" w14:textId="49EACB23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R4-2403857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27F23ED" w14:textId="60C42263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applicable release of per FS TxD capability</w:t>
            </w:r>
          </w:p>
        </w:tc>
        <w:tc>
          <w:tcPr>
            <w:tcW w:w="885" w:type="dxa"/>
          </w:tcPr>
          <w:p w14:paraId="6291FCCF" w14:textId="3D2C8221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RAN2</w:t>
            </w:r>
          </w:p>
        </w:tc>
        <w:tc>
          <w:tcPr>
            <w:tcW w:w="643" w:type="dxa"/>
          </w:tcPr>
          <w:p w14:paraId="159C7682" w14:textId="6F891170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2E7B1386" w14:textId="0C69E5FF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F6A02" w:rsidRPr="001060BC" w14:paraId="09FE11E8" w14:textId="77777777" w:rsidTr="008B0214">
        <w:tc>
          <w:tcPr>
            <w:tcW w:w="1271" w:type="dxa"/>
          </w:tcPr>
          <w:p w14:paraId="4F091FE7" w14:textId="4F7FD2FC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sz w:val="16"/>
                <w:szCs w:val="16"/>
              </w:rPr>
              <w:t>R4-2403880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19B849" w14:textId="5F6817BD" w:rsidR="001F6A02" w:rsidRPr="00CF10A8" w:rsidRDefault="001F6A02" w:rsidP="001F6A02">
            <w:pPr>
              <w:pStyle w:val="TAL"/>
              <w:rPr>
                <w:sz w:val="16"/>
                <w:szCs w:val="16"/>
              </w:rPr>
            </w:pPr>
            <w:r w:rsidRPr="00CF10A8">
              <w:rPr>
                <w:rFonts w:cs="Arial"/>
                <w:sz w:val="16"/>
                <w:szCs w:val="16"/>
              </w:rPr>
              <w:t>LS on 2Rx XR UE requirements</w:t>
            </w:r>
          </w:p>
        </w:tc>
        <w:tc>
          <w:tcPr>
            <w:tcW w:w="885" w:type="dxa"/>
          </w:tcPr>
          <w:p w14:paraId="71BF9A6A" w14:textId="786EF3A4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>RAN</w:t>
            </w:r>
          </w:p>
        </w:tc>
        <w:tc>
          <w:tcPr>
            <w:tcW w:w="643" w:type="dxa"/>
          </w:tcPr>
          <w:p w14:paraId="5E93C2CD" w14:textId="5385C174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</w:tcPr>
          <w:p w14:paraId="65A51AB2" w14:textId="55A91D83" w:rsidR="001F6A02" w:rsidRPr="001F6A02" w:rsidRDefault="001F6A02" w:rsidP="001F6A02">
            <w:pPr>
              <w:pStyle w:val="TAL"/>
              <w:rPr>
                <w:rFonts w:cs="Arial"/>
                <w:sz w:val="16"/>
                <w:szCs w:val="16"/>
              </w:rPr>
            </w:pPr>
            <w:r w:rsidRPr="001F6A0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</w:tbl>
    <w:p w14:paraId="3DBB4596" w14:textId="77777777" w:rsidR="00D239A4" w:rsidRDefault="00D239A4" w:rsidP="00D239A4"/>
    <w:p w14:paraId="5F633FB1" w14:textId="77777777" w:rsidR="0005266C" w:rsidRDefault="0005266C" w:rsidP="0005266C">
      <w:pPr>
        <w:pStyle w:val="Heading2"/>
      </w:pPr>
      <w:r>
        <w:t>Annex D: List of agreed/approved new and revised Work Items</w:t>
      </w:r>
    </w:p>
    <w:p w14:paraId="7D8F5831" w14:textId="77777777" w:rsidR="0005266C" w:rsidRDefault="0005266C" w:rsidP="0005266C">
      <w:pPr>
        <w:pStyle w:val="TH"/>
      </w:pPr>
    </w:p>
    <w:p w14:paraId="7F374968" w14:textId="77777777" w:rsidR="0005266C" w:rsidRDefault="0005266C" w:rsidP="0005266C">
      <w:r>
        <w:t>None</w:t>
      </w:r>
    </w:p>
    <w:p w14:paraId="0708137F" w14:textId="77777777" w:rsidR="0005266C" w:rsidRDefault="0005266C" w:rsidP="0005266C"/>
    <w:p w14:paraId="5BE0943A" w14:textId="77777777" w:rsidR="0005266C" w:rsidRDefault="0005266C" w:rsidP="0005266C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51A34B89" w14:textId="77777777" w:rsidR="0005266C" w:rsidRDefault="0005266C" w:rsidP="0005266C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709"/>
        <w:gridCol w:w="6373"/>
      </w:tblGrid>
      <w:tr w:rsidR="0005266C" w14:paraId="729C9808" w14:textId="77777777" w:rsidTr="008B0214">
        <w:tc>
          <w:tcPr>
            <w:tcW w:w="1271" w:type="dxa"/>
          </w:tcPr>
          <w:p w14:paraId="0095B824" w14:textId="77777777" w:rsidR="0005266C" w:rsidRDefault="0005266C" w:rsidP="0012282D">
            <w:pPr>
              <w:pStyle w:val="TAH"/>
            </w:pPr>
            <w:r>
              <w:t>Document</w:t>
            </w:r>
          </w:p>
        </w:tc>
        <w:tc>
          <w:tcPr>
            <w:tcW w:w="1276" w:type="dxa"/>
          </w:tcPr>
          <w:p w14:paraId="0AC5E9BD" w14:textId="77777777" w:rsidR="0005266C" w:rsidRDefault="0005266C" w:rsidP="0012282D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65A4B507" w14:textId="77777777" w:rsidR="0005266C" w:rsidRDefault="0005266C" w:rsidP="0012282D">
            <w:pPr>
              <w:pStyle w:val="TAH"/>
            </w:pPr>
            <w:r>
              <w:t>vers</w:t>
            </w:r>
          </w:p>
        </w:tc>
        <w:tc>
          <w:tcPr>
            <w:tcW w:w="6373" w:type="dxa"/>
          </w:tcPr>
          <w:p w14:paraId="7AC1A9D0" w14:textId="77777777" w:rsidR="0005266C" w:rsidRDefault="0005266C" w:rsidP="0012282D">
            <w:pPr>
              <w:pStyle w:val="TAH"/>
            </w:pPr>
            <w:r>
              <w:t>Doc title</w:t>
            </w:r>
          </w:p>
        </w:tc>
      </w:tr>
      <w:tr w:rsidR="00523452" w14:paraId="7C27FE79" w14:textId="77777777" w:rsidTr="008B0214">
        <w:tc>
          <w:tcPr>
            <w:tcW w:w="1271" w:type="dxa"/>
          </w:tcPr>
          <w:p w14:paraId="7C815454" w14:textId="083B469C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R4-2400351</w:t>
            </w:r>
          </w:p>
        </w:tc>
        <w:tc>
          <w:tcPr>
            <w:tcW w:w="1276" w:type="dxa"/>
          </w:tcPr>
          <w:p w14:paraId="088D0A3D" w14:textId="4A5FC7A0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38.850</w:t>
            </w:r>
          </w:p>
        </w:tc>
        <w:tc>
          <w:tcPr>
            <w:tcW w:w="709" w:type="dxa"/>
          </w:tcPr>
          <w:p w14:paraId="25CE730B" w14:textId="272D5159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1.2.0</w:t>
            </w:r>
          </w:p>
        </w:tc>
        <w:tc>
          <w:tcPr>
            <w:tcW w:w="6373" w:type="dxa"/>
          </w:tcPr>
          <w:p w14:paraId="7C203F44" w14:textId="50958352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38.850 v1.2.0 HPUE_FR1_FDD_NR_CADC_R18</w:t>
            </w:r>
          </w:p>
        </w:tc>
      </w:tr>
      <w:tr w:rsidR="00523452" w14:paraId="54732B1D" w14:textId="77777777" w:rsidTr="008B0214">
        <w:tc>
          <w:tcPr>
            <w:tcW w:w="1271" w:type="dxa"/>
          </w:tcPr>
          <w:p w14:paraId="255A6204" w14:textId="65108CDC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R4-2400354</w:t>
            </w:r>
          </w:p>
        </w:tc>
        <w:tc>
          <w:tcPr>
            <w:tcW w:w="1276" w:type="dxa"/>
          </w:tcPr>
          <w:p w14:paraId="176F0940" w14:textId="577A1765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38.896</w:t>
            </w:r>
          </w:p>
        </w:tc>
        <w:tc>
          <w:tcPr>
            <w:tcW w:w="709" w:type="dxa"/>
          </w:tcPr>
          <w:p w14:paraId="19C28EE7" w14:textId="109696E1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1.2.0</w:t>
            </w:r>
          </w:p>
        </w:tc>
        <w:tc>
          <w:tcPr>
            <w:tcW w:w="6373" w:type="dxa"/>
          </w:tcPr>
          <w:p w14:paraId="57F105AA" w14:textId="12DBCB4D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38.896 v1.2.0 HPUE_NR_FR1_FDD_R18</w:t>
            </w:r>
          </w:p>
        </w:tc>
      </w:tr>
      <w:tr w:rsidR="00523452" w14:paraId="6E96CF61" w14:textId="77777777" w:rsidTr="008B0214">
        <w:tc>
          <w:tcPr>
            <w:tcW w:w="1271" w:type="dxa"/>
          </w:tcPr>
          <w:p w14:paraId="6149E800" w14:textId="46F8CAFC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R4-2400605</w:t>
            </w:r>
          </w:p>
        </w:tc>
        <w:tc>
          <w:tcPr>
            <w:tcW w:w="1276" w:type="dxa"/>
          </w:tcPr>
          <w:p w14:paraId="6B563A7D" w14:textId="01E06878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37.718-11-21</w:t>
            </w:r>
          </w:p>
        </w:tc>
        <w:tc>
          <w:tcPr>
            <w:tcW w:w="709" w:type="dxa"/>
          </w:tcPr>
          <w:p w14:paraId="660EBC3A" w14:textId="7C26FD84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0.10.0</w:t>
            </w:r>
          </w:p>
        </w:tc>
        <w:tc>
          <w:tcPr>
            <w:tcW w:w="6373" w:type="dxa"/>
          </w:tcPr>
          <w:p w14:paraId="5E57EFC9" w14:textId="1513175A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37.718-11-21 v0.10.0 for DC_R18_xBLTE_2BNR_yDL2UL</w:t>
            </w:r>
          </w:p>
        </w:tc>
      </w:tr>
      <w:tr w:rsidR="00523452" w14:paraId="3646D87C" w14:textId="77777777" w:rsidTr="008B0214">
        <w:tc>
          <w:tcPr>
            <w:tcW w:w="1271" w:type="dxa"/>
          </w:tcPr>
          <w:p w14:paraId="2A9EA284" w14:textId="518FF113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R4-2400703</w:t>
            </w:r>
          </w:p>
        </w:tc>
        <w:tc>
          <w:tcPr>
            <w:tcW w:w="1276" w:type="dxa"/>
          </w:tcPr>
          <w:p w14:paraId="22CD798C" w14:textId="191470DA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36.770</w:t>
            </w:r>
          </w:p>
        </w:tc>
        <w:tc>
          <w:tcPr>
            <w:tcW w:w="709" w:type="dxa"/>
          </w:tcPr>
          <w:p w14:paraId="3FBCB04C" w14:textId="7ED8B19A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0.2.0</w:t>
            </w:r>
          </w:p>
        </w:tc>
        <w:tc>
          <w:tcPr>
            <w:tcW w:w="6373" w:type="dxa"/>
          </w:tcPr>
          <w:p w14:paraId="44C4358A" w14:textId="18738B06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36.770 v0.2.0</w:t>
            </w:r>
          </w:p>
        </w:tc>
      </w:tr>
      <w:tr w:rsidR="00523452" w14:paraId="7568F928" w14:textId="77777777" w:rsidTr="008B0214">
        <w:tc>
          <w:tcPr>
            <w:tcW w:w="1271" w:type="dxa"/>
          </w:tcPr>
          <w:p w14:paraId="56EBCF5B" w14:textId="1A204357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R4-2400854</w:t>
            </w:r>
          </w:p>
        </w:tc>
        <w:tc>
          <w:tcPr>
            <w:tcW w:w="1276" w:type="dxa"/>
          </w:tcPr>
          <w:p w14:paraId="2F7ECCBF" w14:textId="403A29F3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38.894</w:t>
            </w:r>
          </w:p>
        </w:tc>
        <w:tc>
          <w:tcPr>
            <w:tcW w:w="709" w:type="dxa"/>
          </w:tcPr>
          <w:p w14:paraId="2E818A70" w14:textId="5A225C80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0.5.0</w:t>
            </w:r>
          </w:p>
        </w:tc>
        <w:tc>
          <w:tcPr>
            <w:tcW w:w="6373" w:type="dxa"/>
          </w:tcPr>
          <w:p w14:paraId="3AA8B65E" w14:textId="23A928EB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38.894 v0.5.0</w:t>
            </w:r>
          </w:p>
        </w:tc>
      </w:tr>
      <w:tr w:rsidR="00523452" w14:paraId="55CD0C3D" w14:textId="77777777" w:rsidTr="008B0214">
        <w:tc>
          <w:tcPr>
            <w:tcW w:w="1271" w:type="dxa"/>
          </w:tcPr>
          <w:p w14:paraId="572B5889" w14:textId="62C4277C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R4-2400903</w:t>
            </w:r>
          </w:p>
        </w:tc>
        <w:tc>
          <w:tcPr>
            <w:tcW w:w="1276" w:type="dxa"/>
          </w:tcPr>
          <w:p w14:paraId="34F053EA" w14:textId="12681616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38.718-03-01</w:t>
            </w:r>
          </w:p>
        </w:tc>
        <w:tc>
          <w:tcPr>
            <w:tcW w:w="709" w:type="dxa"/>
          </w:tcPr>
          <w:p w14:paraId="02D0112D" w14:textId="73438891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0.10.0</w:t>
            </w:r>
          </w:p>
        </w:tc>
        <w:tc>
          <w:tcPr>
            <w:tcW w:w="6373" w:type="dxa"/>
          </w:tcPr>
          <w:p w14:paraId="032FA4AC" w14:textId="2B937AA4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38.718-03-01 v0.10.0 on Rel-18 NR Inter-band Carrier Aggregation/Dual Connectivity for 3 bands DL with x bands UL (x=1,2)</w:t>
            </w:r>
          </w:p>
        </w:tc>
      </w:tr>
      <w:tr w:rsidR="00523452" w14:paraId="5E56306C" w14:textId="77777777" w:rsidTr="008B0214">
        <w:tc>
          <w:tcPr>
            <w:tcW w:w="1271" w:type="dxa"/>
          </w:tcPr>
          <w:p w14:paraId="365B6203" w14:textId="1A2BB9CF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R4-2401281</w:t>
            </w:r>
          </w:p>
        </w:tc>
        <w:tc>
          <w:tcPr>
            <w:tcW w:w="1276" w:type="dxa"/>
          </w:tcPr>
          <w:p w14:paraId="6ACBE7D3" w14:textId="3E24166B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38.718-02-01</w:t>
            </w:r>
          </w:p>
        </w:tc>
        <w:tc>
          <w:tcPr>
            <w:tcW w:w="709" w:type="dxa"/>
          </w:tcPr>
          <w:p w14:paraId="2B898895" w14:textId="00DB1C5D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0.10.0</w:t>
            </w:r>
          </w:p>
        </w:tc>
        <w:tc>
          <w:tcPr>
            <w:tcW w:w="6373" w:type="dxa"/>
          </w:tcPr>
          <w:p w14:paraId="56498A94" w14:textId="53D4B30E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TR38.718-02-01 v0.10.0: Rel-18 NR Inter-band Carrier Aggregation/Dual Connectivity for 2 bands DL with x bands UL (x=1,2)</w:t>
            </w:r>
          </w:p>
        </w:tc>
      </w:tr>
      <w:tr w:rsidR="00523452" w14:paraId="586215FC" w14:textId="77777777" w:rsidTr="008B0214">
        <w:tc>
          <w:tcPr>
            <w:tcW w:w="1271" w:type="dxa"/>
          </w:tcPr>
          <w:p w14:paraId="2B8C8537" w14:textId="1A83F40C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R4-2401469</w:t>
            </w:r>
          </w:p>
        </w:tc>
        <w:tc>
          <w:tcPr>
            <w:tcW w:w="1276" w:type="dxa"/>
          </w:tcPr>
          <w:p w14:paraId="48DF4AA0" w14:textId="097CEB34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38.718-01-01</w:t>
            </w:r>
          </w:p>
        </w:tc>
        <w:tc>
          <w:tcPr>
            <w:tcW w:w="709" w:type="dxa"/>
          </w:tcPr>
          <w:p w14:paraId="393EA614" w14:textId="70DBCEA9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0.8.0</w:t>
            </w:r>
          </w:p>
        </w:tc>
        <w:tc>
          <w:tcPr>
            <w:tcW w:w="6373" w:type="dxa"/>
          </w:tcPr>
          <w:p w14:paraId="337631D2" w14:textId="21E5F2E2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38.718-01-01 v0.8.0 Rel-18 NR Intra-band</w:t>
            </w:r>
          </w:p>
        </w:tc>
      </w:tr>
      <w:tr w:rsidR="00523452" w14:paraId="47C6DFB6" w14:textId="77777777" w:rsidTr="008B0214">
        <w:tc>
          <w:tcPr>
            <w:tcW w:w="1271" w:type="dxa"/>
          </w:tcPr>
          <w:p w14:paraId="45F25670" w14:textId="53362C87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R4-2401472</w:t>
            </w:r>
          </w:p>
        </w:tc>
        <w:tc>
          <w:tcPr>
            <w:tcW w:w="1276" w:type="dxa"/>
          </w:tcPr>
          <w:p w14:paraId="7CEAE41F" w14:textId="1857E5B0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38.898</w:t>
            </w:r>
          </w:p>
        </w:tc>
        <w:tc>
          <w:tcPr>
            <w:tcW w:w="709" w:type="dxa"/>
          </w:tcPr>
          <w:p w14:paraId="5A3E6682" w14:textId="3B94100C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0.8.0</w:t>
            </w:r>
          </w:p>
        </w:tc>
        <w:tc>
          <w:tcPr>
            <w:tcW w:w="6373" w:type="dxa"/>
          </w:tcPr>
          <w:p w14:paraId="26EF5CC6" w14:textId="0DA396EE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38.898 v0.8.0 Rel-18 High power UE for FR1 for DC_R18_xBLTE_yBNR_zDLnUL</w:t>
            </w:r>
          </w:p>
        </w:tc>
      </w:tr>
      <w:tr w:rsidR="00523452" w14:paraId="1ABA57CE" w14:textId="77777777" w:rsidTr="008B0214">
        <w:tc>
          <w:tcPr>
            <w:tcW w:w="1271" w:type="dxa"/>
          </w:tcPr>
          <w:p w14:paraId="33812368" w14:textId="60570B69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R4-2401761</w:t>
            </w:r>
          </w:p>
        </w:tc>
        <w:tc>
          <w:tcPr>
            <w:tcW w:w="1276" w:type="dxa"/>
          </w:tcPr>
          <w:p w14:paraId="7C3821E5" w14:textId="7F134276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37.718-00-00</w:t>
            </w:r>
          </w:p>
        </w:tc>
        <w:tc>
          <w:tcPr>
            <w:tcW w:w="709" w:type="dxa"/>
          </w:tcPr>
          <w:p w14:paraId="10795B96" w14:textId="3A387BE5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0.8.0</w:t>
            </w:r>
          </w:p>
        </w:tc>
        <w:tc>
          <w:tcPr>
            <w:tcW w:w="6373" w:type="dxa"/>
          </w:tcPr>
          <w:p w14:paraId="1ABB33AE" w14:textId="57E1DF3B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Draft TR 37.718-00-00 v0.8.0</w:t>
            </w:r>
          </w:p>
        </w:tc>
      </w:tr>
      <w:tr w:rsidR="00523452" w14:paraId="18734943" w14:textId="77777777" w:rsidTr="008B0214">
        <w:tc>
          <w:tcPr>
            <w:tcW w:w="1271" w:type="dxa"/>
          </w:tcPr>
          <w:p w14:paraId="79C73926" w14:textId="065DA938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R4-2401789</w:t>
            </w:r>
          </w:p>
        </w:tc>
        <w:tc>
          <w:tcPr>
            <w:tcW w:w="1276" w:type="dxa"/>
          </w:tcPr>
          <w:p w14:paraId="6AE8534C" w14:textId="20E9AB8B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38.880</w:t>
            </w:r>
          </w:p>
        </w:tc>
        <w:tc>
          <w:tcPr>
            <w:tcW w:w="709" w:type="dxa"/>
          </w:tcPr>
          <w:p w14:paraId="6DD08B69" w14:textId="23F5CA5F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0.2.0</w:t>
            </w:r>
          </w:p>
        </w:tc>
        <w:tc>
          <w:tcPr>
            <w:tcW w:w="6373" w:type="dxa"/>
          </w:tcPr>
          <w:p w14:paraId="74811E46" w14:textId="0F3DD22C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38.880 for 3Tx band combinations</w:t>
            </w:r>
          </w:p>
        </w:tc>
      </w:tr>
      <w:tr w:rsidR="00523452" w14:paraId="117B0249" w14:textId="77777777" w:rsidTr="008B0214">
        <w:tc>
          <w:tcPr>
            <w:tcW w:w="1271" w:type="dxa"/>
          </w:tcPr>
          <w:p w14:paraId="19CE3D20" w14:textId="5231764D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R4-2401973</w:t>
            </w:r>
          </w:p>
        </w:tc>
        <w:tc>
          <w:tcPr>
            <w:tcW w:w="1276" w:type="dxa"/>
          </w:tcPr>
          <w:p w14:paraId="180BA76E" w14:textId="3F66C4F2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37.718-11-11</w:t>
            </w:r>
          </w:p>
        </w:tc>
        <w:tc>
          <w:tcPr>
            <w:tcW w:w="709" w:type="dxa"/>
          </w:tcPr>
          <w:p w14:paraId="1222E049" w14:textId="2761719C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1.2.0</w:t>
            </w:r>
          </w:p>
        </w:tc>
        <w:tc>
          <w:tcPr>
            <w:tcW w:w="6373" w:type="dxa"/>
          </w:tcPr>
          <w:p w14:paraId="5F030245" w14:textId="51B49F80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37.718-11-11 v1.2.0 Rel-18 Dual Connectivity (DC) of 1 LTE band (1DL/1UL) and 1 NR band (1DL/1UL)</w:t>
            </w:r>
          </w:p>
        </w:tc>
      </w:tr>
      <w:tr w:rsidR="00523452" w14:paraId="1EFB5899" w14:textId="77777777" w:rsidTr="008B0214">
        <w:tc>
          <w:tcPr>
            <w:tcW w:w="1271" w:type="dxa"/>
          </w:tcPr>
          <w:p w14:paraId="37136F9B" w14:textId="4E944136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R4-2402138</w:t>
            </w:r>
          </w:p>
        </w:tc>
        <w:tc>
          <w:tcPr>
            <w:tcW w:w="1276" w:type="dxa"/>
          </w:tcPr>
          <w:p w14:paraId="7FAD52EA" w14:textId="649E3C66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37.718-21-11</w:t>
            </w:r>
          </w:p>
        </w:tc>
        <w:tc>
          <w:tcPr>
            <w:tcW w:w="709" w:type="dxa"/>
          </w:tcPr>
          <w:p w14:paraId="3752D165" w14:textId="60503201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0.10.0</w:t>
            </w:r>
          </w:p>
        </w:tc>
        <w:tc>
          <w:tcPr>
            <w:tcW w:w="6373" w:type="dxa"/>
          </w:tcPr>
          <w:p w14:paraId="7F37E93A" w14:textId="1957D036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37.718-21-11 V0.10.0 for DC of 2 LTE band and 1 NR band</w:t>
            </w:r>
          </w:p>
        </w:tc>
      </w:tr>
      <w:tr w:rsidR="00523452" w14:paraId="5A9E04A5" w14:textId="77777777" w:rsidTr="008B0214">
        <w:tc>
          <w:tcPr>
            <w:tcW w:w="1271" w:type="dxa"/>
          </w:tcPr>
          <w:p w14:paraId="2B82A93E" w14:textId="28969B45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R4-2402217</w:t>
            </w:r>
          </w:p>
        </w:tc>
        <w:tc>
          <w:tcPr>
            <w:tcW w:w="1276" w:type="dxa"/>
          </w:tcPr>
          <w:p w14:paraId="4EA38A30" w14:textId="257FEFA5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38.899</w:t>
            </w:r>
          </w:p>
        </w:tc>
        <w:tc>
          <w:tcPr>
            <w:tcW w:w="709" w:type="dxa"/>
          </w:tcPr>
          <w:p w14:paraId="72F92508" w14:textId="7F9B4360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0.8.0</w:t>
            </w:r>
          </w:p>
        </w:tc>
        <w:tc>
          <w:tcPr>
            <w:tcW w:w="6373" w:type="dxa"/>
          </w:tcPr>
          <w:p w14:paraId="5B0E9CB0" w14:textId="58DB71DF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523452" w14:paraId="5D63E994" w14:textId="77777777" w:rsidTr="008B0214">
        <w:tc>
          <w:tcPr>
            <w:tcW w:w="1271" w:type="dxa"/>
          </w:tcPr>
          <w:p w14:paraId="7B251FAE" w14:textId="34CF7A10" w:rsidR="00523452" w:rsidRPr="00523452" w:rsidRDefault="00523452" w:rsidP="00523452">
            <w:pPr>
              <w:pStyle w:val="TAR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R4-2402623</w:t>
            </w:r>
          </w:p>
        </w:tc>
        <w:tc>
          <w:tcPr>
            <w:tcW w:w="1276" w:type="dxa"/>
          </w:tcPr>
          <w:p w14:paraId="5A3D4C12" w14:textId="38195792" w:rsidR="00523452" w:rsidRPr="001C528F" w:rsidRDefault="00523452" w:rsidP="001C528F">
            <w:pPr>
              <w:pStyle w:val="TAL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36.718-02-01</w:t>
            </w:r>
          </w:p>
        </w:tc>
        <w:tc>
          <w:tcPr>
            <w:tcW w:w="709" w:type="dxa"/>
          </w:tcPr>
          <w:p w14:paraId="7C9C4419" w14:textId="0274B31D" w:rsidR="00523452" w:rsidRPr="001C528F" w:rsidRDefault="00523452" w:rsidP="001C528F">
            <w:pPr>
              <w:pStyle w:val="TAC"/>
              <w:rPr>
                <w:sz w:val="16"/>
                <w:szCs w:val="16"/>
              </w:rPr>
            </w:pPr>
            <w:r w:rsidRPr="001C528F">
              <w:rPr>
                <w:sz w:val="16"/>
                <w:szCs w:val="16"/>
              </w:rPr>
              <w:t>0.0.5</w:t>
            </w:r>
          </w:p>
        </w:tc>
        <w:tc>
          <w:tcPr>
            <w:tcW w:w="6373" w:type="dxa"/>
          </w:tcPr>
          <w:p w14:paraId="11ED7310" w14:textId="75AC5213" w:rsidR="00523452" w:rsidRPr="00523452" w:rsidRDefault="00523452" w:rsidP="00523452">
            <w:pPr>
              <w:pStyle w:val="TAL"/>
              <w:rPr>
                <w:rFonts w:cs="Arial"/>
                <w:sz w:val="16"/>
                <w:szCs w:val="16"/>
              </w:rPr>
            </w:pPr>
            <w:r w:rsidRPr="00523452">
              <w:rPr>
                <w:rFonts w:cs="Arial"/>
                <w:sz w:val="16"/>
                <w:szCs w:val="16"/>
              </w:rPr>
              <w:t>TR 36.718-02-01 LTE-A CA for x(x=123456) DL y(y=12) UL</w:t>
            </w:r>
          </w:p>
        </w:tc>
      </w:tr>
    </w:tbl>
    <w:p w14:paraId="76AD7EB9" w14:textId="77777777" w:rsidR="0005266C" w:rsidRDefault="0005266C" w:rsidP="0005266C"/>
    <w:p w14:paraId="78E36D46" w14:textId="77777777" w:rsidR="0005266C" w:rsidRDefault="0005266C" w:rsidP="0005266C">
      <w:pPr>
        <w:pStyle w:val="Heading2"/>
      </w:pPr>
      <w:r>
        <w:br w:type="page"/>
      </w:r>
      <w:r>
        <w:lastRenderedPageBreak/>
        <w:t>Annex F: List of action items</w:t>
      </w:r>
    </w:p>
    <w:p w14:paraId="47E41030" w14:textId="77777777" w:rsidR="0005266C" w:rsidRDefault="0005266C" w:rsidP="0005266C">
      <w:pPr>
        <w:pStyle w:val="TH"/>
      </w:pPr>
    </w:p>
    <w:p w14:paraId="134DE1B9" w14:textId="77777777" w:rsidR="0005266C" w:rsidRDefault="0005266C" w:rsidP="0005266C">
      <w:r w:rsidRPr="00B3128D">
        <w:t>None</w:t>
      </w:r>
    </w:p>
    <w:p w14:paraId="2DD93958" w14:textId="77777777" w:rsidR="0005266C" w:rsidRDefault="0005266C" w:rsidP="0005266C"/>
    <w:p w14:paraId="0179B539" w14:textId="77777777" w:rsidR="0005266C" w:rsidRDefault="0005266C" w:rsidP="0005266C">
      <w:pPr>
        <w:pStyle w:val="Heading2"/>
      </w:pPr>
      <w:r>
        <w:br w:type="page"/>
      </w:r>
    </w:p>
    <w:p w14:paraId="3529ED6D" w14:textId="77777777" w:rsidR="0005266C" w:rsidRDefault="0005266C" w:rsidP="0005266C">
      <w:pPr>
        <w:pStyle w:val="Heading2"/>
      </w:pPr>
      <w:r>
        <w:lastRenderedPageBreak/>
        <w:t>Annex G: List of participants</w:t>
      </w:r>
    </w:p>
    <w:p w14:paraId="24863E66" w14:textId="77777777" w:rsidR="0005266C" w:rsidRDefault="0005266C" w:rsidP="0005266C">
      <w:pPr>
        <w:pStyle w:val="TH"/>
      </w:pPr>
    </w:p>
    <w:p w14:paraId="4D149F31" w14:textId="77777777" w:rsidR="0005266C" w:rsidRDefault="0005266C" w:rsidP="0005266C">
      <w:r>
        <w:t>See excel file attached to this report.</w:t>
      </w:r>
    </w:p>
    <w:p w14:paraId="2B2BEB9D" w14:textId="77777777" w:rsidR="0005266C" w:rsidRDefault="0005266C" w:rsidP="0005266C"/>
    <w:p w14:paraId="4EFAA8DF" w14:textId="77777777" w:rsidR="0005266C" w:rsidRDefault="0005266C" w:rsidP="0005266C">
      <w:pPr>
        <w:pStyle w:val="Heading2"/>
      </w:pPr>
      <w:r>
        <w:br w:type="page"/>
      </w:r>
      <w:r>
        <w:lastRenderedPageBreak/>
        <w:t>Annex H: List of future meetings</w:t>
      </w:r>
    </w:p>
    <w:p w14:paraId="012D4DC1" w14:textId="77777777" w:rsidR="0005266C" w:rsidRDefault="0005266C" w:rsidP="0005266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1515"/>
        <w:gridCol w:w="906"/>
        <w:gridCol w:w="1087"/>
      </w:tblGrid>
      <w:tr w:rsidR="0005266C" w14:paraId="30CE4DEB" w14:textId="77777777" w:rsidTr="0012282D">
        <w:tc>
          <w:tcPr>
            <w:tcW w:w="0" w:type="auto"/>
          </w:tcPr>
          <w:p w14:paraId="420C9751" w14:textId="77777777" w:rsidR="0005266C" w:rsidRDefault="0005266C" w:rsidP="0012282D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815CCB9" w14:textId="77777777" w:rsidR="0005266C" w:rsidRDefault="0005266C" w:rsidP="0012282D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775BD9C1" w14:textId="77777777" w:rsidR="0005266C" w:rsidRDefault="0005266C" w:rsidP="0012282D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19BDA765" w14:textId="77777777" w:rsidR="0005266C" w:rsidRDefault="0005266C" w:rsidP="0012282D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1BCB7EEC" w14:textId="77777777" w:rsidR="0005266C" w:rsidRDefault="0005266C" w:rsidP="0012282D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68D0E42C" w14:textId="77777777" w:rsidR="0005266C" w:rsidRDefault="0005266C" w:rsidP="0012282D">
            <w:pPr>
              <w:pStyle w:val="TAH"/>
            </w:pPr>
            <w:r>
              <w:t>Reference</w:t>
            </w:r>
          </w:p>
        </w:tc>
      </w:tr>
      <w:tr w:rsidR="0005266C" w14:paraId="2923EBD7" w14:textId="77777777" w:rsidTr="0012282D">
        <w:tc>
          <w:tcPr>
            <w:tcW w:w="0" w:type="auto"/>
          </w:tcPr>
          <w:p w14:paraId="0DA0EB33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RAN4#110-bis</w:t>
            </w:r>
          </w:p>
        </w:tc>
        <w:tc>
          <w:tcPr>
            <w:tcW w:w="0" w:type="auto"/>
          </w:tcPr>
          <w:p w14:paraId="716BB833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2024-04-15</w:t>
            </w:r>
          </w:p>
        </w:tc>
        <w:tc>
          <w:tcPr>
            <w:tcW w:w="0" w:type="auto"/>
          </w:tcPr>
          <w:p w14:paraId="4C8670F7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2024-04-19</w:t>
            </w:r>
          </w:p>
        </w:tc>
        <w:tc>
          <w:tcPr>
            <w:tcW w:w="0" w:type="auto"/>
          </w:tcPr>
          <w:p w14:paraId="5CA8980F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</w:t>
            </w:r>
            <w:r w:rsidRPr="000D4F06">
              <w:rPr>
                <w:sz w:val="16"/>
              </w:rPr>
              <w:t>Changsha</w:t>
            </w:r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4ADE599B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4F206733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R4-110-bis</w:t>
            </w:r>
          </w:p>
        </w:tc>
      </w:tr>
      <w:tr w:rsidR="0005266C" w14:paraId="38EB9E94" w14:textId="77777777" w:rsidTr="0012282D">
        <w:tc>
          <w:tcPr>
            <w:tcW w:w="0" w:type="auto"/>
          </w:tcPr>
          <w:p w14:paraId="621B688D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RAN4#111</w:t>
            </w:r>
          </w:p>
        </w:tc>
        <w:tc>
          <w:tcPr>
            <w:tcW w:w="0" w:type="auto"/>
          </w:tcPr>
          <w:p w14:paraId="5086D412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2024-05-20</w:t>
            </w:r>
          </w:p>
        </w:tc>
        <w:tc>
          <w:tcPr>
            <w:tcW w:w="0" w:type="auto"/>
          </w:tcPr>
          <w:p w14:paraId="5F829120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2024-05-24</w:t>
            </w:r>
          </w:p>
        </w:tc>
        <w:tc>
          <w:tcPr>
            <w:tcW w:w="0" w:type="auto"/>
          </w:tcPr>
          <w:p w14:paraId="2F06699E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</w:tcPr>
          <w:p w14:paraId="240EA8F1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</w:tcPr>
          <w:p w14:paraId="6173F785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R4-111</w:t>
            </w:r>
          </w:p>
        </w:tc>
      </w:tr>
      <w:tr w:rsidR="0005266C" w14:paraId="7F24818A" w14:textId="77777777" w:rsidTr="0012282D">
        <w:tc>
          <w:tcPr>
            <w:tcW w:w="0" w:type="auto"/>
          </w:tcPr>
          <w:p w14:paraId="422F77DF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</w:tcPr>
          <w:p w14:paraId="32167344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</w:tcPr>
          <w:p w14:paraId="2250B599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</w:tcPr>
          <w:p w14:paraId="0D536369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531968CB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10D60FB0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05266C" w14:paraId="75D54501" w14:textId="77777777" w:rsidTr="0012282D">
        <w:tc>
          <w:tcPr>
            <w:tcW w:w="0" w:type="auto"/>
          </w:tcPr>
          <w:p w14:paraId="368A8A96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</w:tcPr>
          <w:p w14:paraId="7BF37547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</w:tcPr>
          <w:p w14:paraId="45E72E5C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</w:tcPr>
          <w:p w14:paraId="50EA6C24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4C43906C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570855ED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R4-112-bis</w:t>
            </w:r>
          </w:p>
        </w:tc>
      </w:tr>
      <w:tr w:rsidR="0005266C" w14:paraId="433660C5" w14:textId="77777777" w:rsidTr="0012282D">
        <w:tc>
          <w:tcPr>
            <w:tcW w:w="0" w:type="auto"/>
          </w:tcPr>
          <w:p w14:paraId="11C52463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</w:tcPr>
          <w:p w14:paraId="5311A887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</w:tcPr>
          <w:p w14:paraId="677B3695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</w:tcPr>
          <w:p w14:paraId="7CE9CF69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TBC</w:t>
            </w:r>
          </w:p>
        </w:tc>
        <w:tc>
          <w:tcPr>
            <w:tcW w:w="0" w:type="auto"/>
          </w:tcPr>
          <w:p w14:paraId="30C6F4D1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5BAAD190" w14:textId="77777777" w:rsidR="0005266C" w:rsidRPr="001060BC" w:rsidRDefault="0005266C" w:rsidP="0012282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182B4F25" w14:textId="77777777" w:rsidR="0005266C" w:rsidRDefault="0005266C" w:rsidP="0005266C"/>
    <w:p w14:paraId="5087EF4B" w14:textId="77777777" w:rsidR="0005266C" w:rsidRDefault="0005266C" w:rsidP="0005266C">
      <w:pPr>
        <w:pStyle w:val="FP"/>
      </w:pPr>
    </w:p>
    <w:p w14:paraId="09F3FA93" w14:textId="77777777" w:rsidR="0005266C" w:rsidRDefault="0005266C" w:rsidP="0005266C">
      <w:pPr>
        <w:pStyle w:val="FP"/>
      </w:pPr>
      <w:r>
        <w:t>Annexes to report prepared by: MCC</w:t>
      </w:r>
    </w:p>
    <w:p w14:paraId="6FE08336" w14:textId="77777777" w:rsidR="0005266C" w:rsidRDefault="0005266C" w:rsidP="0005266C">
      <w:pPr>
        <w:pStyle w:val="FP"/>
      </w:pPr>
    </w:p>
    <w:p w14:paraId="13169619" w14:textId="77777777" w:rsidR="0005266C" w:rsidRDefault="0005266C" w:rsidP="0005266C"/>
    <w:sectPr w:rsidR="0005266C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CAFF" w14:textId="77777777" w:rsidR="00DD05C8" w:rsidRDefault="00DD05C8">
      <w:pPr>
        <w:spacing w:after="0"/>
      </w:pPr>
      <w:r>
        <w:separator/>
      </w:r>
    </w:p>
  </w:endnote>
  <w:endnote w:type="continuationSeparator" w:id="0">
    <w:p w14:paraId="394B1B29" w14:textId="77777777" w:rsidR="00DD05C8" w:rsidRDefault="00DD0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6AD1B" w14:textId="77777777" w:rsidR="00DD05C8" w:rsidRDefault="00DD05C8">
      <w:pPr>
        <w:spacing w:after="0"/>
      </w:pPr>
      <w:r>
        <w:separator/>
      </w:r>
    </w:p>
  </w:footnote>
  <w:footnote w:type="continuationSeparator" w:id="0">
    <w:p w14:paraId="659025F2" w14:textId="77777777" w:rsidR="00DD05C8" w:rsidRDefault="00DD05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E55B" w14:textId="77777777" w:rsidR="000F06F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9A4"/>
    <w:rsid w:val="00022374"/>
    <w:rsid w:val="0005266C"/>
    <w:rsid w:val="000E7574"/>
    <w:rsid w:val="000F06FC"/>
    <w:rsid w:val="0010714C"/>
    <w:rsid w:val="0011737E"/>
    <w:rsid w:val="001C528F"/>
    <w:rsid w:val="001F6A02"/>
    <w:rsid w:val="0042569C"/>
    <w:rsid w:val="004D1C6D"/>
    <w:rsid w:val="00523452"/>
    <w:rsid w:val="008B0214"/>
    <w:rsid w:val="00B57E9B"/>
    <w:rsid w:val="00B7712F"/>
    <w:rsid w:val="00BE2FA7"/>
    <w:rsid w:val="00CB3758"/>
    <w:rsid w:val="00CF10A8"/>
    <w:rsid w:val="00D239A4"/>
    <w:rsid w:val="00D71EE6"/>
    <w:rsid w:val="00DD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2B111"/>
  <w15:chartTrackingRefBased/>
  <w15:docId w15:val="{CFFE7560-F954-4824-9471-77CB59E8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2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8B02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02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02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02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02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0214"/>
    <w:pPr>
      <w:outlineLvl w:val="5"/>
    </w:pPr>
  </w:style>
  <w:style w:type="paragraph" w:styleId="Heading7">
    <w:name w:val="heading 7"/>
    <w:basedOn w:val="H6"/>
    <w:next w:val="Normal"/>
    <w:qFormat/>
    <w:rsid w:val="008B0214"/>
    <w:pPr>
      <w:outlineLvl w:val="6"/>
    </w:pPr>
  </w:style>
  <w:style w:type="paragraph" w:styleId="Heading8">
    <w:name w:val="heading 8"/>
    <w:basedOn w:val="Heading1"/>
    <w:next w:val="Normal"/>
    <w:qFormat/>
    <w:rsid w:val="008B02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0214"/>
    <w:pPr>
      <w:outlineLvl w:val="8"/>
    </w:pPr>
  </w:style>
  <w:style w:type="character" w:default="1" w:styleId="DefaultParagraphFont">
    <w:name w:val="Default Paragraph Font"/>
    <w:semiHidden/>
    <w:rsid w:val="008B02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0214"/>
  </w:style>
  <w:style w:type="paragraph" w:styleId="TOC8">
    <w:name w:val="toc 8"/>
    <w:basedOn w:val="TOC1"/>
    <w:semiHidden/>
    <w:rsid w:val="008B0214"/>
    <w:pPr>
      <w:spacing w:before="180"/>
      <w:ind w:left="2693" w:hanging="2693"/>
    </w:pPr>
    <w:rPr>
      <w:b/>
    </w:rPr>
  </w:style>
  <w:style w:type="paragraph" w:styleId="TOC1">
    <w:name w:val="toc 1"/>
    <w:semiHidden/>
    <w:rsid w:val="008B02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B02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0214"/>
    <w:pPr>
      <w:ind w:left="1701" w:hanging="1701"/>
    </w:pPr>
  </w:style>
  <w:style w:type="paragraph" w:styleId="TOC4">
    <w:name w:val="toc 4"/>
    <w:basedOn w:val="TOC3"/>
    <w:semiHidden/>
    <w:rsid w:val="008B0214"/>
    <w:pPr>
      <w:ind w:left="1418" w:hanging="1418"/>
    </w:pPr>
  </w:style>
  <w:style w:type="paragraph" w:styleId="TOC3">
    <w:name w:val="toc 3"/>
    <w:basedOn w:val="TOC2"/>
    <w:semiHidden/>
    <w:rsid w:val="008B0214"/>
    <w:pPr>
      <w:ind w:left="1134" w:hanging="1134"/>
    </w:pPr>
  </w:style>
  <w:style w:type="paragraph" w:styleId="TOC2">
    <w:name w:val="toc 2"/>
    <w:basedOn w:val="TOC1"/>
    <w:semiHidden/>
    <w:rsid w:val="008B02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0214"/>
    <w:pPr>
      <w:ind w:left="284"/>
    </w:pPr>
  </w:style>
  <w:style w:type="paragraph" w:styleId="Index1">
    <w:name w:val="index 1"/>
    <w:basedOn w:val="Normal"/>
    <w:semiHidden/>
    <w:rsid w:val="008B0214"/>
    <w:pPr>
      <w:keepLines/>
      <w:spacing w:after="0"/>
    </w:pPr>
  </w:style>
  <w:style w:type="paragraph" w:customStyle="1" w:styleId="ZH">
    <w:name w:val="ZH"/>
    <w:rsid w:val="008B02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0214"/>
    <w:pPr>
      <w:outlineLvl w:val="9"/>
    </w:pPr>
  </w:style>
  <w:style w:type="paragraph" w:styleId="ListNumber2">
    <w:name w:val="List Number 2"/>
    <w:basedOn w:val="ListNumber"/>
    <w:semiHidden/>
    <w:rsid w:val="008B0214"/>
    <w:pPr>
      <w:ind w:left="851"/>
    </w:pPr>
  </w:style>
  <w:style w:type="paragraph" w:styleId="Header">
    <w:name w:val="header"/>
    <w:semiHidden/>
    <w:rsid w:val="008B02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B0214"/>
    <w:rPr>
      <w:b/>
      <w:position w:val="6"/>
      <w:sz w:val="16"/>
    </w:rPr>
  </w:style>
  <w:style w:type="paragraph" w:styleId="FootnoteText">
    <w:name w:val="footnote text"/>
    <w:basedOn w:val="Normal"/>
    <w:semiHidden/>
    <w:rsid w:val="008B02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B0214"/>
    <w:rPr>
      <w:b/>
    </w:rPr>
  </w:style>
  <w:style w:type="paragraph" w:customStyle="1" w:styleId="TAC">
    <w:name w:val="TAC"/>
    <w:basedOn w:val="TAL"/>
    <w:rsid w:val="008B0214"/>
    <w:pPr>
      <w:jc w:val="center"/>
    </w:pPr>
  </w:style>
  <w:style w:type="paragraph" w:customStyle="1" w:styleId="TF">
    <w:name w:val="TF"/>
    <w:basedOn w:val="TH"/>
    <w:rsid w:val="008B0214"/>
    <w:pPr>
      <w:keepNext w:val="0"/>
      <w:spacing w:before="0" w:after="240"/>
    </w:pPr>
  </w:style>
  <w:style w:type="paragraph" w:customStyle="1" w:styleId="NO">
    <w:name w:val="NO"/>
    <w:basedOn w:val="Normal"/>
    <w:rsid w:val="008B0214"/>
    <w:pPr>
      <w:keepLines/>
      <w:ind w:left="1135" w:hanging="851"/>
    </w:pPr>
  </w:style>
  <w:style w:type="paragraph" w:styleId="TOC9">
    <w:name w:val="toc 9"/>
    <w:basedOn w:val="TOC8"/>
    <w:semiHidden/>
    <w:rsid w:val="008B0214"/>
    <w:pPr>
      <w:ind w:left="1418" w:hanging="1418"/>
    </w:pPr>
  </w:style>
  <w:style w:type="paragraph" w:customStyle="1" w:styleId="EX">
    <w:name w:val="EX"/>
    <w:basedOn w:val="Normal"/>
    <w:rsid w:val="008B0214"/>
    <w:pPr>
      <w:keepLines/>
      <w:ind w:left="1702" w:hanging="1418"/>
    </w:pPr>
  </w:style>
  <w:style w:type="paragraph" w:customStyle="1" w:styleId="FP">
    <w:name w:val="FP"/>
    <w:basedOn w:val="Normal"/>
    <w:rsid w:val="008B0214"/>
    <w:pPr>
      <w:spacing w:after="0"/>
    </w:pPr>
  </w:style>
  <w:style w:type="paragraph" w:customStyle="1" w:styleId="LD">
    <w:name w:val="LD"/>
    <w:rsid w:val="008B02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0214"/>
    <w:pPr>
      <w:spacing w:after="0"/>
    </w:pPr>
  </w:style>
  <w:style w:type="paragraph" w:customStyle="1" w:styleId="EW">
    <w:name w:val="EW"/>
    <w:basedOn w:val="EX"/>
    <w:rsid w:val="008B0214"/>
    <w:pPr>
      <w:spacing w:after="0"/>
    </w:pPr>
  </w:style>
  <w:style w:type="paragraph" w:styleId="TOC6">
    <w:name w:val="toc 6"/>
    <w:basedOn w:val="TOC5"/>
    <w:next w:val="Normal"/>
    <w:semiHidden/>
    <w:rsid w:val="008B0214"/>
    <w:pPr>
      <w:ind w:left="1985" w:hanging="1985"/>
    </w:pPr>
  </w:style>
  <w:style w:type="paragraph" w:styleId="TOC7">
    <w:name w:val="toc 7"/>
    <w:basedOn w:val="TOC6"/>
    <w:next w:val="Normal"/>
    <w:semiHidden/>
    <w:rsid w:val="008B0214"/>
    <w:pPr>
      <w:ind w:left="2268" w:hanging="2268"/>
    </w:pPr>
  </w:style>
  <w:style w:type="paragraph" w:styleId="ListBullet2">
    <w:name w:val="List Bullet 2"/>
    <w:basedOn w:val="ListBullet"/>
    <w:semiHidden/>
    <w:rsid w:val="008B0214"/>
    <w:pPr>
      <w:ind w:left="851"/>
    </w:pPr>
  </w:style>
  <w:style w:type="paragraph" w:styleId="ListBullet3">
    <w:name w:val="List Bullet 3"/>
    <w:basedOn w:val="ListBullet2"/>
    <w:semiHidden/>
    <w:rsid w:val="008B0214"/>
    <w:pPr>
      <w:ind w:left="1135"/>
    </w:pPr>
  </w:style>
  <w:style w:type="paragraph" w:styleId="ListNumber">
    <w:name w:val="List Number"/>
    <w:basedOn w:val="List"/>
    <w:semiHidden/>
    <w:rsid w:val="008B0214"/>
  </w:style>
  <w:style w:type="paragraph" w:customStyle="1" w:styleId="EQ">
    <w:name w:val="EQ"/>
    <w:basedOn w:val="Normal"/>
    <w:next w:val="Normal"/>
    <w:rsid w:val="008B02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02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02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02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0214"/>
    <w:pPr>
      <w:jc w:val="right"/>
    </w:pPr>
  </w:style>
  <w:style w:type="paragraph" w:customStyle="1" w:styleId="H6">
    <w:name w:val="H6"/>
    <w:basedOn w:val="Heading5"/>
    <w:next w:val="Normal"/>
    <w:rsid w:val="008B02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0214"/>
    <w:pPr>
      <w:ind w:left="851" w:hanging="851"/>
    </w:pPr>
  </w:style>
  <w:style w:type="paragraph" w:customStyle="1" w:styleId="TAL">
    <w:name w:val="TAL"/>
    <w:basedOn w:val="Normal"/>
    <w:rsid w:val="008B02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02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02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02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02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0214"/>
    <w:pPr>
      <w:framePr w:wrap="notBeside" w:y="16161"/>
    </w:pPr>
  </w:style>
  <w:style w:type="character" w:customStyle="1" w:styleId="ZGSM">
    <w:name w:val="ZGSM"/>
    <w:rsid w:val="008B0214"/>
  </w:style>
  <w:style w:type="paragraph" w:styleId="List2">
    <w:name w:val="List 2"/>
    <w:basedOn w:val="List"/>
    <w:semiHidden/>
    <w:rsid w:val="008B0214"/>
    <w:pPr>
      <w:ind w:left="851"/>
    </w:pPr>
  </w:style>
  <w:style w:type="paragraph" w:customStyle="1" w:styleId="ZG">
    <w:name w:val="ZG"/>
    <w:rsid w:val="008B02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B0214"/>
    <w:pPr>
      <w:ind w:left="1135"/>
    </w:pPr>
  </w:style>
  <w:style w:type="paragraph" w:styleId="List4">
    <w:name w:val="List 4"/>
    <w:basedOn w:val="List3"/>
    <w:semiHidden/>
    <w:rsid w:val="008B0214"/>
    <w:pPr>
      <w:ind w:left="1418"/>
    </w:pPr>
  </w:style>
  <w:style w:type="paragraph" w:styleId="List5">
    <w:name w:val="List 5"/>
    <w:basedOn w:val="List4"/>
    <w:semiHidden/>
    <w:rsid w:val="008B0214"/>
    <w:pPr>
      <w:ind w:left="1702"/>
    </w:pPr>
  </w:style>
  <w:style w:type="paragraph" w:customStyle="1" w:styleId="EditorsNote">
    <w:name w:val="Editor's Note"/>
    <w:basedOn w:val="NO"/>
    <w:rsid w:val="008B0214"/>
    <w:rPr>
      <w:color w:val="FF0000"/>
    </w:rPr>
  </w:style>
  <w:style w:type="paragraph" w:styleId="List">
    <w:name w:val="List"/>
    <w:basedOn w:val="Normal"/>
    <w:semiHidden/>
    <w:rsid w:val="008B0214"/>
    <w:pPr>
      <w:ind w:left="568" w:hanging="284"/>
    </w:pPr>
  </w:style>
  <w:style w:type="paragraph" w:styleId="ListBullet">
    <w:name w:val="List Bullet"/>
    <w:basedOn w:val="List"/>
    <w:semiHidden/>
    <w:rsid w:val="008B0214"/>
  </w:style>
  <w:style w:type="paragraph" w:styleId="ListBullet4">
    <w:name w:val="List Bullet 4"/>
    <w:basedOn w:val="ListBullet3"/>
    <w:semiHidden/>
    <w:rsid w:val="008B0214"/>
    <w:pPr>
      <w:ind w:left="1418"/>
    </w:pPr>
  </w:style>
  <w:style w:type="paragraph" w:styleId="ListBullet5">
    <w:name w:val="List Bullet 5"/>
    <w:basedOn w:val="ListBullet4"/>
    <w:semiHidden/>
    <w:rsid w:val="008B0214"/>
    <w:pPr>
      <w:ind w:left="1702"/>
    </w:pPr>
  </w:style>
  <w:style w:type="paragraph" w:customStyle="1" w:styleId="B1">
    <w:name w:val="B1"/>
    <w:basedOn w:val="List"/>
    <w:rsid w:val="008B0214"/>
  </w:style>
  <w:style w:type="paragraph" w:customStyle="1" w:styleId="B2">
    <w:name w:val="B2"/>
    <w:basedOn w:val="List2"/>
    <w:rsid w:val="008B0214"/>
  </w:style>
  <w:style w:type="paragraph" w:customStyle="1" w:styleId="B3">
    <w:name w:val="B3"/>
    <w:basedOn w:val="List3"/>
    <w:rsid w:val="008B0214"/>
  </w:style>
  <w:style w:type="paragraph" w:customStyle="1" w:styleId="B4">
    <w:name w:val="B4"/>
    <w:basedOn w:val="List4"/>
    <w:rsid w:val="008B0214"/>
  </w:style>
  <w:style w:type="paragraph" w:customStyle="1" w:styleId="B5">
    <w:name w:val="B5"/>
    <w:basedOn w:val="List5"/>
    <w:rsid w:val="008B0214"/>
  </w:style>
  <w:style w:type="paragraph" w:styleId="Footer">
    <w:name w:val="footer"/>
    <w:basedOn w:val="Header"/>
    <w:semiHidden/>
    <w:rsid w:val="008B0214"/>
    <w:pPr>
      <w:jc w:val="center"/>
    </w:pPr>
    <w:rPr>
      <w:i/>
    </w:rPr>
  </w:style>
  <w:style w:type="paragraph" w:customStyle="1" w:styleId="ZTD">
    <w:name w:val="ZTD"/>
    <w:basedOn w:val="ZB"/>
    <w:rsid w:val="008B021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D23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72</Pages>
  <Words>34175</Words>
  <Characters>194799</Characters>
  <Application>Microsoft Office Word</Application>
  <DocSecurity>0</DocSecurity>
  <Lines>1623</Lines>
  <Paragraphs>457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14</cp:revision>
  <cp:lastPrinted>1899-12-31T23:00:00Z</cp:lastPrinted>
  <dcterms:created xsi:type="dcterms:W3CDTF">2024-04-07T18:53:00Z</dcterms:created>
  <dcterms:modified xsi:type="dcterms:W3CDTF">2024-04-08T08:23:00Z</dcterms:modified>
</cp:coreProperties>
</file>