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E37B" w14:textId="399C2437"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Pr="00C56AB2">
        <w:rPr>
          <w:rFonts w:ascii="Arial" w:eastAsia="SimSun" w:hAnsi="Arial" w:cs="Times New Roman"/>
          <w:b/>
          <w:bCs/>
          <w:sz w:val="24"/>
          <w:szCs w:val="20"/>
          <w:lang w:eastAsia="ja-JP"/>
        </w:rPr>
        <w:t>R4-</w:t>
      </w:r>
      <w:r w:rsidR="00AE2BA5" w:rsidRPr="00C56AB2">
        <w:rPr>
          <w:rFonts w:ascii="Arial" w:eastAsia="SimSun" w:hAnsi="Arial" w:cs="Times New Roman"/>
          <w:b/>
          <w:bCs/>
          <w:sz w:val="24"/>
          <w:szCs w:val="20"/>
          <w:lang w:eastAsia="zh-CN"/>
        </w:rPr>
        <w:t>2</w:t>
      </w:r>
      <w:r w:rsidR="00C56AB2" w:rsidRPr="00C56AB2">
        <w:rPr>
          <w:rFonts w:ascii="Arial" w:eastAsia="SimSun" w:hAnsi="Arial" w:cs="Times New Roman"/>
          <w:b/>
          <w:bCs/>
          <w:sz w:val="24"/>
          <w:szCs w:val="20"/>
          <w:lang w:eastAsia="zh-CN"/>
        </w:rPr>
        <w:t>402305</w:t>
      </w:r>
    </w:p>
    <w:p w14:paraId="1A3286CE" w14:textId="2B17442D"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004D6C21">
        <w:rPr>
          <w:rFonts w:ascii="Arial" w:eastAsia="SimSun" w:hAnsi="Arial" w:cs="Times New Roman"/>
          <w:b/>
          <w:sz w:val="24"/>
          <w:szCs w:val="20"/>
        </w:rPr>
        <w:t>26</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1F6A4B42"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5D2DB"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6506F805" w14:textId="59D4A4C4" w:rsidR="00841BCD" w:rsidRPr="005A1ED7" w:rsidRDefault="00841BCD" w:rsidP="00841BCD">
      <w:pPr>
        <w:ind w:left="1985" w:hanging="1985"/>
        <w:rPr>
          <w:rFonts w:ascii="Arial" w:eastAsia="Calibri" w:hAnsi="Arial" w:cs="Arial"/>
          <w:b/>
          <w:bCs/>
          <w:sz w:val="24"/>
        </w:rPr>
      </w:pPr>
      <w:r w:rsidRPr="00381F95">
        <w:rPr>
          <w:rFonts w:ascii="Arial" w:eastAsia="Calibri" w:hAnsi="Arial" w:cs="Arial"/>
          <w:b/>
          <w:bCs/>
          <w:sz w:val="24"/>
        </w:rPr>
        <w:t>Title:</w:t>
      </w:r>
      <w:r w:rsidRPr="00381F95">
        <w:rPr>
          <w:rFonts w:ascii="Arial" w:eastAsia="Calibri" w:hAnsi="Arial" w:cs="Arial"/>
          <w:b/>
          <w:bCs/>
          <w:sz w:val="24"/>
        </w:rPr>
        <w:tab/>
      </w:r>
      <w:r w:rsidR="005C166A" w:rsidRPr="005C166A">
        <w:rPr>
          <w:rFonts w:ascii="Arial" w:eastAsia="Calibri" w:hAnsi="Arial" w:cs="Arial"/>
          <w:b/>
          <w:bCs/>
          <w:sz w:val="24"/>
        </w:rPr>
        <w:t>Testability and interoperability issues for positioning accuracy enhancement</w:t>
      </w:r>
      <w:r w:rsidR="005C166A" w:rsidRPr="005C166A" w:rsidDel="005C166A">
        <w:rPr>
          <w:rFonts w:ascii="Arial" w:eastAsia="Calibri" w:hAnsi="Arial" w:cs="Arial"/>
          <w:b/>
          <w:bCs/>
          <w:sz w:val="24"/>
        </w:rPr>
        <w:t xml:space="preserve"> </w:t>
      </w:r>
    </w:p>
    <w:p w14:paraId="5765B733" w14:textId="3E53AA46" w:rsidR="00841BCD" w:rsidRPr="00467AC6"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467AC6">
        <w:rPr>
          <w:rFonts w:ascii="Arial" w:eastAsia="MS Mincho" w:hAnsi="Arial" w:cs="Arial"/>
          <w:b/>
          <w:bCs/>
          <w:sz w:val="24"/>
          <w:szCs w:val="20"/>
        </w:rPr>
        <w:t>11.1.3</w:t>
      </w:r>
    </w:p>
    <w:p w14:paraId="74320221"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D88ADB1" w14:textId="77777777" w:rsidR="00E323E9" w:rsidRPr="00381F95" w:rsidRDefault="00E323E9" w:rsidP="00841BCD">
      <w:pPr>
        <w:tabs>
          <w:tab w:val="left" w:pos="1985"/>
        </w:tabs>
        <w:rPr>
          <w:rFonts w:ascii="Arial" w:eastAsia="Calibri" w:hAnsi="Arial" w:cs="Arial"/>
          <w:b/>
          <w:bCs/>
          <w:sz w:val="24"/>
        </w:rPr>
      </w:pPr>
    </w:p>
    <w:p w14:paraId="3F7C22F6" w14:textId="4DC1D4E9"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0C38C042" w14:textId="2EB949BD" w:rsidR="00BB3B37" w:rsidRDefault="00BB3B37" w:rsidP="005C166A">
      <w:pPr>
        <w:jc w:val="both"/>
      </w:pPr>
      <w:bookmarkStart w:id="4" w:name="_Hlk159251311"/>
      <w:r>
        <w:t>In RAN#102, the Release-18 study on artificial intelligence (AI)/machine learning (ML) for NR air interface (</w:t>
      </w:r>
      <w:proofErr w:type="spellStart"/>
      <w:r>
        <w:t>FS_NR_AIML_Air</w:t>
      </w:r>
      <w:proofErr w:type="spellEnd"/>
      <w:r>
        <w:t>) [</w:t>
      </w:r>
      <w:r w:rsidR="00B223FB">
        <w:t>1</w:t>
      </w:r>
      <w:r>
        <w:t>] was completed [</w:t>
      </w:r>
      <w:r w:rsidR="00B223FB">
        <w:t>2</w:t>
      </w:r>
      <w:r>
        <w:t>] and the findings (with agreements and open issues) were documented in the outcome technical report 3GPP TR 38.843 V18.0.0 [</w:t>
      </w:r>
      <w:r w:rsidR="00B223FB">
        <w:t>3</w:t>
      </w:r>
      <w:r>
        <w:t>]. Furthermore, a new Release-19 work item on artificial intelligence (AI)/machine learning (ML) for NR air interface (</w:t>
      </w:r>
      <w:proofErr w:type="spellStart"/>
      <w:r>
        <w:t>NR_AIML_Air</w:t>
      </w:r>
      <w:proofErr w:type="spellEnd"/>
      <w:r>
        <w:t>) [</w:t>
      </w:r>
      <w:r w:rsidR="004A517C">
        <w:t>4</w:t>
      </w:r>
      <w:r>
        <w:t>] was also approved in RAN#102 to start the normative work for the general AI/ML framework for air interface and to enable the recommended use cases in the preceding study.</w:t>
      </w:r>
    </w:p>
    <w:bookmarkEnd w:id="4"/>
    <w:p w14:paraId="18561208" w14:textId="45954C08" w:rsidR="00381F95" w:rsidRPr="00381F95" w:rsidRDefault="004174B8" w:rsidP="00BB3B37">
      <w:r>
        <w:t>During the SI, as mentioned in the</w:t>
      </w:r>
      <w:r w:rsidR="00736115">
        <w:t xml:space="preserve"> extract from</w:t>
      </w:r>
      <w:r>
        <w:t xml:space="preserve"> </w:t>
      </w:r>
      <w:r w:rsidR="000B3FD1">
        <w:t>3GPP TR 38.843 V18.0.0 [3]</w:t>
      </w:r>
      <w:r w:rsidR="00736115">
        <w:t xml:space="preserve"> below</w:t>
      </w:r>
      <w:r w:rsidR="000B3FD1">
        <w:t xml:space="preserve">, </w:t>
      </w:r>
      <w:r w:rsidR="00CB6CE6">
        <w:t>f</w:t>
      </w:r>
      <w:r w:rsidR="000B3FD1">
        <w:t xml:space="preserve">ollowing </w:t>
      </w:r>
      <w:r w:rsidR="00736115">
        <w:t xml:space="preserve">sub use cases </w:t>
      </w:r>
      <w:r w:rsidR="00436CFE">
        <w:t xml:space="preserve">for positioning accuracy enhancement </w:t>
      </w:r>
      <w:r w:rsidR="00CB6CE6">
        <w:t xml:space="preserve">are </w:t>
      </w:r>
      <w:r w:rsidR="00736115">
        <w:t>considered</w:t>
      </w:r>
      <w:r w:rsidR="00CB6CE6">
        <w:t>:</w:t>
      </w:r>
    </w:p>
    <w:p w14:paraId="38FE8E81" w14:textId="1EE9DF28" w:rsidR="0060543D" w:rsidRPr="00381F95" w:rsidRDefault="0060543D" w:rsidP="005C23A4"/>
    <w:tbl>
      <w:tblPr>
        <w:tblStyle w:val="TableGrid"/>
        <w:tblW w:w="0" w:type="auto"/>
        <w:tblLook w:val="04A0" w:firstRow="1" w:lastRow="0" w:firstColumn="1" w:lastColumn="0" w:noHBand="0" w:noVBand="1"/>
      </w:tblPr>
      <w:tblGrid>
        <w:gridCol w:w="9617"/>
      </w:tblGrid>
      <w:tr w:rsidR="001B1EA8" w:rsidRPr="00381F95" w14:paraId="218DEF07" w14:textId="77777777" w:rsidTr="001B1EA8">
        <w:tc>
          <w:tcPr>
            <w:tcW w:w="9617" w:type="dxa"/>
          </w:tcPr>
          <w:p w14:paraId="0D82C0D4" w14:textId="77777777" w:rsidR="009A4003" w:rsidRPr="00133C49" w:rsidRDefault="009A4003" w:rsidP="009A4003">
            <w:r w:rsidRPr="00133C49">
              <w:t xml:space="preserve">The following are selected as representative sub-use cases: </w:t>
            </w:r>
          </w:p>
          <w:p w14:paraId="6C2C4B99" w14:textId="77777777" w:rsidR="009A4003" w:rsidRPr="00133C49" w:rsidRDefault="009A4003" w:rsidP="009A4003">
            <w:pPr>
              <w:pStyle w:val="B1"/>
              <w:rPr>
                <w:lang w:eastAsia="zh-CN"/>
              </w:rPr>
            </w:pPr>
            <w:r w:rsidRPr="00133C49">
              <w:rPr>
                <w:lang w:eastAsia="zh-CN"/>
              </w:rPr>
              <w:t>-</w:t>
            </w:r>
            <w:r w:rsidRPr="00133C49">
              <w:rPr>
                <w:lang w:eastAsia="zh-CN"/>
              </w:rPr>
              <w:tab/>
              <w:t xml:space="preserve">Direct AI/ML positioning: </w:t>
            </w:r>
          </w:p>
          <w:p w14:paraId="7A5D0A77" w14:textId="77777777" w:rsidR="009A4003" w:rsidRPr="00133C49" w:rsidRDefault="009A4003" w:rsidP="009A4003">
            <w:pPr>
              <w:pStyle w:val="B2"/>
              <w:rPr>
                <w:lang w:eastAsia="zh-CN"/>
              </w:rPr>
            </w:pPr>
            <w:r w:rsidRPr="00133C49">
              <w:rPr>
                <w:lang w:eastAsia="zh-CN"/>
              </w:rPr>
              <w:t>-</w:t>
            </w:r>
            <w:r w:rsidRPr="00133C49">
              <w:rPr>
                <w:lang w:eastAsia="zh-CN"/>
              </w:rPr>
              <w:tab/>
              <w:t>AI/ML model output: UE location</w:t>
            </w:r>
          </w:p>
          <w:p w14:paraId="5E6767FF" w14:textId="77777777" w:rsidR="009A4003" w:rsidRPr="00133C49" w:rsidRDefault="009A4003" w:rsidP="009A4003">
            <w:pPr>
              <w:pStyle w:val="B2"/>
              <w:rPr>
                <w:lang w:eastAsia="zh-CN"/>
              </w:rPr>
            </w:pPr>
            <w:r w:rsidRPr="00133C49">
              <w:rPr>
                <w:lang w:eastAsia="zh-CN"/>
              </w:rPr>
              <w:t>-</w:t>
            </w:r>
            <w:r w:rsidRPr="00133C49">
              <w:rPr>
                <w:lang w:eastAsia="zh-CN"/>
              </w:rPr>
              <w:tab/>
              <w:t xml:space="preserve">e.g., fingerprinting based on channel observation as the input of AI/ML model </w:t>
            </w:r>
          </w:p>
          <w:p w14:paraId="400D89B6" w14:textId="77777777" w:rsidR="009A4003" w:rsidRPr="00133C49" w:rsidRDefault="009A4003" w:rsidP="009A4003">
            <w:pPr>
              <w:pStyle w:val="B1"/>
              <w:rPr>
                <w:lang w:eastAsia="zh-CN"/>
              </w:rPr>
            </w:pPr>
            <w:r w:rsidRPr="00133C49">
              <w:rPr>
                <w:lang w:eastAsia="zh-CN"/>
              </w:rPr>
              <w:t>-</w:t>
            </w:r>
            <w:r w:rsidRPr="00133C49">
              <w:rPr>
                <w:lang w:eastAsia="zh-CN"/>
              </w:rPr>
              <w:tab/>
              <w:t xml:space="preserve">AI/ML assisted positioning: </w:t>
            </w:r>
          </w:p>
          <w:p w14:paraId="6268F06B" w14:textId="77777777" w:rsidR="009A4003" w:rsidRPr="00133C49" w:rsidRDefault="009A4003" w:rsidP="009A4003">
            <w:pPr>
              <w:pStyle w:val="B2"/>
              <w:rPr>
                <w:lang w:eastAsia="zh-CN"/>
              </w:rPr>
            </w:pPr>
            <w:r w:rsidRPr="00133C49">
              <w:rPr>
                <w:lang w:eastAsia="zh-CN"/>
              </w:rPr>
              <w:t>-</w:t>
            </w:r>
            <w:r w:rsidRPr="00133C49">
              <w:rPr>
                <w:lang w:eastAsia="zh-CN"/>
              </w:rPr>
              <w:tab/>
              <w:t>AI/ML model output: new measurement and/or enhancement of existing measurement</w:t>
            </w:r>
          </w:p>
          <w:p w14:paraId="6EDC28E3" w14:textId="77777777" w:rsidR="009A4003" w:rsidRPr="00133C49" w:rsidRDefault="009A4003" w:rsidP="009A4003">
            <w:pPr>
              <w:pStyle w:val="B2"/>
              <w:rPr>
                <w:lang w:eastAsia="zh-CN"/>
              </w:rPr>
            </w:pPr>
            <w:r w:rsidRPr="00133C49">
              <w:rPr>
                <w:lang w:eastAsia="zh-CN"/>
              </w:rPr>
              <w:t>-</w:t>
            </w:r>
            <w:r w:rsidRPr="00133C49">
              <w:rPr>
                <w:lang w:eastAsia="zh-CN"/>
              </w:rPr>
              <w:tab/>
              <w:t>e.g., LOS/NLOS identification, timing and/or angle of measurement, likelihood of measurement</w:t>
            </w:r>
          </w:p>
          <w:p w14:paraId="0F197B83" w14:textId="77777777" w:rsidR="009A4003" w:rsidRPr="00133C49" w:rsidRDefault="009A4003" w:rsidP="009A4003">
            <w:r w:rsidRPr="00133C49">
              <w:t>More specifically, the following Cases are considered for the study:</w:t>
            </w:r>
          </w:p>
          <w:p w14:paraId="5FA40B8F" w14:textId="77777777" w:rsidR="009A4003" w:rsidRPr="00133C49" w:rsidRDefault="009A4003" w:rsidP="009A4003">
            <w:pPr>
              <w:pStyle w:val="B1"/>
            </w:pPr>
            <w:r w:rsidRPr="00133C49">
              <w:t>-</w:t>
            </w:r>
            <w:r w:rsidRPr="00133C49">
              <w:tab/>
              <w:t>Case 1: UE-based positioning with UE-side model, direct AI/ML or AI/ML assisted positioning</w:t>
            </w:r>
          </w:p>
          <w:p w14:paraId="335C44EB" w14:textId="77777777" w:rsidR="009A4003" w:rsidRPr="00133C49" w:rsidRDefault="009A4003" w:rsidP="009A4003">
            <w:pPr>
              <w:pStyle w:val="B1"/>
            </w:pPr>
            <w:r w:rsidRPr="00133C49">
              <w:t>-</w:t>
            </w:r>
            <w:r w:rsidRPr="00133C49">
              <w:tab/>
              <w:t>Case 2a: UE-assisted/LMF-based positioning with UE-side model, AI/ML assisted positioning</w:t>
            </w:r>
          </w:p>
          <w:p w14:paraId="75CCA849" w14:textId="77777777" w:rsidR="009A4003" w:rsidRPr="00133C49" w:rsidRDefault="009A4003" w:rsidP="009A4003">
            <w:pPr>
              <w:pStyle w:val="B1"/>
            </w:pPr>
            <w:r w:rsidRPr="00133C49">
              <w:t>-</w:t>
            </w:r>
            <w:r w:rsidRPr="00133C49">
              <w:tab/>
              <w:t>Case 2b: UE-assisted/LMF-based positioning with LMF-side model, direct AI/ML positioning</w:t>
            </w:r>
          </w:p>
          <w:p w14:paraId="4760EC35" w14:textId="77777777" w:rsidR="009A4003" w:rsidRPr="00133C49" w:rsidRDefault="009A4003" w:rsidP="009A4003">
            <w:pPr>
              <w:pStyle w:val="B1"/>
            </w:pPr>
            <w:r w:rsidRPr="00133C49">
              <w:t>-</w:t>
            </w:r>
            <w:r w:rsidRPr="00133C49">
              <w:tab/>
              <w:t xml:space="preserve">Case 3a: NG-RAN node assisted positioning with </w:t>
            </w:r>
            <w:proofErr w:type="spellStart"/>
            <w:r w:rsidRPr="00133C49">
              <w:t>gNB</w:t>
            </w:r>
            <w:proofErr w:type="spellEnd"/>
            <w:r w:rsidRPr="00133C49">
              <w:t>-side model, AI/ML assisted positioning</w:t>
            </w:r>
          </w:p>
          <w:p w14:paraId="6C529879" w14:textId="77777777" w:rsidR="009A4003" w:rsidRPr="00133C49" w:rsidRDefault="009A4003" w:rsidP="009A4003">
            <w:pPr>
              <w:pStyle w:val="B1"/>
            </w:pPr>
            <w:r w:rsidRPr="00133C49">
              <w:t>-</w:t>
            </w:r>
            <w:r w:rsidRPr="00133C49">
              <w:tab/>
              <w:t>Case 3b: NG-RAN node assisted positioning with LMF-side model, direct AI/ML positioning</w:t>
            </w:r>
          </w:p>
          <w:p w14:paraId="37B05763" w14:textId="77777777" w:rsidR="009A4003" w:rsidRPr="00133C49" w:rsidRDefault="009A4003" w:rsidP="009A4003">
            <w:pPr>
              <w:rPr>
                <w:lang w:eastAsia="zh-CN"/>
              </w:rPr>
            </w:pPr>
            <w:r w:rsidRPr="00133C49">
              <w:rPr>
                <w:lang w:eastAsia="zh-CN"/>
              </w:rPr>
              <w:t xml:space="preserve">One-sided model whose inference is performed entirely at the UE or at the network is prioritized in Rel-18 SI. </w:t>
            </w:r>
          </w:p>
          <w:p w14:paraId="18ADBD4A" w14:textId="77777777" w:rsidR="001B1EA8" w:rsidRPr="00381F95" w:rsidRDefault="001B1EA8" w:rsidP="005C23A4"/>
          <w:p w14:paraId="5C436BDD" w14:textId="77777777" w:rsidR="0060301D" w:rsidRPr="00381F95" w:rsidRDefault="0060301D" w:rsidP="005C23A4"/>
        </w:tc>
      </w:tr>
    </w:tbl>
    <w:p w14:paraId="5D17AF0A" w14:textId="77777777" w:rsidR="00A520D9" w:rsidRDefault="00A520D9" w:rsidP="005C23A4"/>
    <w:p w14:paraId="01B2F6B7" w14:textId="6EB36A78" w:rsidR="008D1ECF" w:rsidRDefault="00573809" w:rsidP="005C23A4">
      <w:r>
        <w:t>During SI, RAN4 studied different test metric</w:t>
      </w:r>
      <w:r w:rsidR="00A708B4">
        <w:t>s for p</w:t>
      </w:r>
      <w:r>
        <w:t xml:space="preserve">erformance requirements for AI/ML enabled positioning use case. </w:t>
      </w:r>
      <w:r w:rsidR="001A57FD">
        <w:t xml:space="preserve"> Here is an extract from 3GPP TR 38.843 V18.0.0 [3] covering these aspects:</w:t>
      </w:r>
    </w:p>
    <w:tbl>
      <w:tblPr>
        <w:tblStyle w:val="TableGrid"/>
        <w:tblW w:w="0" w:type="auto"/>
        <w:tblLook w:val="04A0" w:firstRow="1" w:lastRow="0" w:firstColumn="1" w:lastColumn="0" w:noHBand="0" w:noVBand="1"/>
      </w:tblPr>
      <w:tblGrid>
        <w:gridCol w:w="9617"/>
      </w:tblGrid>
      <w:tr w:rsidR="001A57FD" w14:paraId="171343AF" w14:textId="77777777" w:rsidTr="001A57FD">
        <w:tc>
          <w:tcPr>
            <w:tcW w:w="9617" w:type="dxa"/>
          </w:tcPr>
          <w:p w14:paraId="6A28D28D" w14:textId="77777777" w:rsidR="00CB39DC" w:rsidRPr="00133C49" w:rsidRDefault="00CB39DC" w:rsidP="00CB39DC">
            <w:pPr>
              <w:rPr>
                <w:lang w:eastAsia="ja-JP"/>
              </w:rPr>
            </w:pPr>
            <w:r w:rsidRPr="00133C49">
              <w:rPr>
                <w:lang w:eastAsia="zh-CN"/>
              </w:rPr>
              <w:t xml:space="preserve">Both direct AI/ML positioning and </w:t>
            </w:r>
            <w:r w:rsidRPr="00133C49">
              <w:rPr>
                <w:lang w:eastAsia="ja-JP"/>
              </w:rPr>
              <w:t>AI/ML assisted positioning are considered.</w:t>
            </w:r>
          </w:p>
          <w:p w14:paraId="3B226222" w14:textId="77777777" w:rsidR="00CB39DC" w:rsidRPr="00133C49" w:rsidRDefault="00CB39DC" w:rsidP="00CB39DC">
            <w:pPr>
              <w:rPr>
                <w:lang w:eastAsia="zh-CN"/>
              </w:rPr>
            </w:pPr>
            <w:r w:rsidRPr="00133C49">
              <w:t>For metrics for positioning</w:t>
            </w:r>
            <w:r w:rsidRPr="00133C49">
              <w:rPr>
                <w:lang w:eastAsia="zh-CN"/>
              </w:rPr>
              <w:t xml:space="preserve"> requirements/tests</w:t>
            </w:r>
            <w:r w:rsidRPr="00133C49">
              <w:t xml:space="preserve">, the candidate options </w:t>
            </w:r>
            <w:proofErr w:type="gramStart"/>
            <w:r w:rsidRPr="00133C49">
              <w:t>include</w:t>
            </w:r>
            <w:proofErr w:type="gramEnd"/>
          </w:p>
          <w:p w14:paraId="311B964F" w14:textId="77777777" w:rsidR="00CB39DC" w:rsidRPr="00133C49" w:rsidRDefault="00CB39DC" w:rsidP="00CB39DC">
            <w:pPr>
              <w:pStyle w:val="B1"/>
              <w:rPr>
                <w:lang w:eastAsia="zh-CN"/>
              </w:rPr>
            </w:pPr>
            <w:r w:rsidRPr="00133C49">
              <w:rPr>
                <w:lang w:eastAsia="zh-CN"/>
              </w:rPr>
              <w:lastRenderedPageBreak/>
              <w:t>-</w:t>
            </w:r>
            <w:r w:rsidRPr="00133C49">
              <w:rPr>
                <w:lang w:eastAsia="zh-CN"/>
              </w:rPr>
              <w:tab/>
              <w:t>Option 1: positioning accuracy: Ground truth vs. reported</w:t>
            </w:r>
          </w:p>
          <w:p w14:paraId="0A621404" w14:textId="77777777" w:rsidR="00CB39DC" w:rsidRPr="00133C49" w:rsidRDefault="00CB39DC" w:rsidP="00CB39DC">
            <w:pPr>
              <w:pStyle w:val="B2"/>
            </w:pPr>
            <w:r>
              <w:t>-</w:t>
            </w:r>
            <w:r>
              <w:tab/>
            </w:r>
            <w:r w:rsidRPr="00133C49">
              <w:t>only option available for direct positioning</w:t>
            </w:r>
          </w:p>
          <w:p w14:paraId="6FA6A395" w14:textId="77777777" w:rsidR="00CB39DC" w:rsidRPr="00133C49" w:rsidRDefault="00CB39DC" w:rsidP="00CB39DC">
            <w:pPr>
              <w:pStyle w:val="B1"/>
              <w:rPr>
                <w:lang w:eastAsia="zh-CN"/>
              </w:rPr>
            </w:pPr>
            <w:r w:rsidRPr="00133C49">
              <w:rPr>
                <w:lang w:eastAsia="zh-CN"/>
              </w:rPr>
              <w:t>-</w:t>
            </w:r>
            <w:r w:rsidRPr="00133C49">
              <w:rPr>
                <w:lang w:eastAsia="zh-CN"/>
              </w:rPr>
              <w:tab/>
              <w:t>Option 2: CIR/PDP, channel estimation accuracy</w:t>
            </w:r>
          </w:p>
          <w:p w14:paraId="66DE8BEE" w14:textId="77777777" w:rsidR="00CB39DC" w:rsidRPr="00133C49" w:rsidRDefault="00CB39DC" w:rsidP="00CB39DC">
            <w:pPr>
              <w:pStyle w:val="B1"/>
              <w:rPr>
                <w:lang w:eastAsia="zh-CN"/>
              </w:rPr>
            </w:pPr>
            <w:r w:rsidRPr="00133C49">
              <w:rPr>
                <w:lang w:eastAsia="zh-CN"/>
              </w:rPr>
              <w:t>-</w:t>
            </w:r>
            <w:r w:rsidRPr="00133C49">
              <w:rPr>
                <w:lang w:eastAsia="zh-CN"/>
              </w:rPr>
              <w:tab/>
              <w:t xml:space="preserve">Option 3: </w:t>
            </w:r>
            <w:proofErr w:type="spellStart"/>
            <w:r w:rsidRPr="00133C49">
              <w:rPr>
                <w:lang w:eastAsia="zh-CN"/>
              </w:rPr>
              <w:t>ToA</w:t>
            </w:r>
            <w:proofErr w:type="spellEnd"/>
            <w:r w:rsidRPr="00133C49">
              <w:rPr>
                <w:lang w:eastAsia="zh-CN"/>
              </w:rPr>
              <w:t>, RSTD and RSRP, and RSRPP</w:t>
            </w:r>
          </w:p>
          <w:p w14:paraId="02AB0C98" w14:textId="77777777" w:rsidR="00CB39DC" w:rsidRPr="00133C49" w:rsidRDefault="00CB39DC" w:rsidP="00CB39DC">
            <w:pPr>
              <w:pStyle w:val="B1"/>
              <w:rPr>
                <w:lang w:eastAsia="zh-CN"/>
              </w:rPr>
            </w:pPr>
            <w:r w:rsidRPr="00133C49">
              <w:rPr>
                <w:lang w:eastAsia="zh-CN"/>
              </w:rPr>
              <w:t>-</w:t>
            </w:r>
            <w:r w:rsidRPr="00133C49">
              <w:rPr>
                <w:lang w:eastAsia="zh-CN"/>
              </w:rPr>
              <w:tab/>
              <w:t xml:space="preserve">Option 4: others (e.g., intermediate KPIs, </w:t>
            </w:r>
            <w:proofErr w:type="spellStart"/>
            <w:r w:rsidRPr="00133C49">
              <w:rPr>
                <w:lang w:eastAsia="zh-CN"/>
              </w:rPr>
              <w:t>LoS</w:t>
            </w:r>
            <w:proofErr w:type="spellEnd"/>
            <w:r w:rsidRPr="00133C49">
              <w:rPr>
                <w:lang w:eastAsia="zh-CN"/>
              </w:rPr>
              <w:t>/</w:t>
            </w:r>
            <w:proofErr w:type="spellStart"/>
            <w:r w:rsidRPr="00133C49">
              <w:rPr>
                <w:lang w:eastAsia="zh-CN"/>
              </w:rPr>
              <w:t>NLoS</w:t>
            </w:r>
            <w:proofErr w:type="spellEnd"/>
            <w:r w:rsidRPr="00133C49">
              <w:rPr>
                <w:lang w:eastAsia="zh-CN"/>
              </w:rPr>
              <w:t>)/combinations of the above</w:t>
            </w:r>
          </w:p>
          <w:p w14:paraId="770EE29B" w14:textId="77777777" w:rsidR="00CB39DC" w:rsidRPr="00133C49" w:rsidRDefault="00CB39DC" w:rsidP="00CB39DC">
            <w:r w:rsidRPr="00133C49">
              <w:rPr>
                <w:lang w:eastAsia="zh-CN"/>
              </w:rPr>
              <w:t>The feasibility and testability of different options should be further justified in WI.</w:t>
            </w:r>
          </w:p>
          <w:p w14:paraId="47EAD5A7" w14:textId="77777777" w:rsidR="001A57FD" w:rsidRDefault="001A57FD" w:rsidP="005C23A4"/>
        </w:tc>
      </w:tr>
    </w:tbl>
    <w:p w14:paraId="297D19A5" w14:textId="77777777" w:rsidR="001A57FD" w:rsidRPr="00381F95" w:rsidRDefault="001A57FD" w:rsidP="005C23A4"/>
    <w:p w14:paraId="40BA6CCC" w14:textId="67167DD4" w:rsidR="00F612DE" w:rsidRDefault="00F612DE" w:rsidP="00F612DE">
      <w:r>
        <w:t xml:space="preserve">Some of the issues related to AI/ML </w:t>
      </w:r>
      <w:r>
        <w:t>based positioning</w:t>
      </w:r>
      <w:r>
        <w:t xml:space="preserve"> require further discussion, as follows:</w:t>
      </w:r>
    </w:p>
    <w:p w14:paraId="32A06E77" w14:textId="553ACA75" w:rsidR="00F612DE" w:rsidRDefault="00F612DE" w:rsidP="00F612DE">
      <w:pPr>
        <w:pStyle w:val="ListParagraph"/>
        <w:numPr>
          <w:ilvl w:val="0"/>
          <w:numId w:val="41"/>
        </w:numPr>
      </w:pPr>
      <w:bookmarkStart w:id="5" w:name="_Hlk134788564"/>
      <w:r>
        <w:t>Selected sub use cases</w:t>
      </w:r>
    </w:p>
    <w:p w14:paraId="4AECAA32" w14:textId="014ECB11" w:rsidR="00F612DE" w:rsidRDefault="00F612DE" w:rsidP="00F612DE">
      <w:pPr>
        <w:pStyle w:val="ListParagraph"/>
        <w:numPr>
          <w:ilvl w:val="0"/>
          <w:numId w:val="41"/>
        </w:numPr>
      </w:pPr>
      <w:r>
        <w:t xml:space="preserve">Performance metrics </w:t>
      </w:r>
    </w:p>
    <w:p w14:paraId="49DEC2A7" w14:textId="4B0C85E0" w:rsidR="00F612DE" w:rsidRDefault="00F612DE" w:rsidP="00F612DE">
      <w:pPr>
        <w:pStyle w:val="ListParagraph"/>
        <w:numPr>
          <w:ilvl w:val="0"/>
          <w:numId w:val="41"/>
        </w:numPr>
      </w:pPr>
      <w:r>
        <w:t>Measurement accuracy requirements</w:t>
      </w:r>
    </w:p>
    <w:p w14:paraId="744A2311" w14:textId="77777777" w:rsidR="00F612DE" w:rsidRDefault="00F612DE" w:rsidP="00F612DE">
      <w:pPr>
        <w:pStyle w:val="ListParagraph"/>
        <w:numPr>
          <w:ilvl w:val="0"/>
          <w:numId w:val="41"/>
        </w:numPr>
      </w:pPr>
      <w:r>
        <w:t>Testability aspects</w:t>
      </w:r>
    </w:p>
    <w:p w14:paraId="643CC181" w14:textId="0058A7EA" w:rsidR="00F612DE" w:rsidRPr="00BB0FF5" w:rsidRDefault="00F612DE" w:rsidP="00082CE7">
      <w:pPr>
        <w:pStyle w:val="ListParagraph"/>
        <w:numPr>
          <w:ilvl w:val="0"/>
          <w:numId w:val="41"/>
        </w:numPr>
      </w:pPr>
      <w:r>
        <w:t xml:space="preserve">LCM related aspects and </w:t>
      </w:r>
      <w:r w:rsidR="00082CE7">
        <w:t>performance monitoring</w:t>
      </w:r>
    </w:p>
    <w:bookmarkEnd w:id="5"/>
    <w:p w14:paraId="09D84E07" w14:textId="77777777" w:rsidR="00F612DE" w:rsidRDefault="00F612DE" w:rsidP="00F612DE">
      <w:r>
        <w:t>In this paper, we provide some additional views on the topics listed above.</w:t>
      </w:r>
    </w:p>
    <w:p w14:paraId="70A3081E" w14:textId="77777777" w:rsidR="0060543D" w:rsidRPr="00381F95" w:rsidRDefault="0060543D" w:rsidP="005C23A4"/>
    <w:p w14:paraId="487EFFD1" w14:textId="5D7FDFDE" w:rsidR="00BA47E0" w:rsidRDefault="003B659E" w:rsidP="00A364E6">
      <w:pPr>
        <w:pStyle w:val="RAN4H1"/>
      </w:pPr>
      <w:bookmarkStart w:id="6" w:name="_Toc116995842"/>
      <w:r w:rsidRPr="00381F95">
        <w:t>Discussion</w:t>
      </w:r>
      <w:bookmarkEnd w:id="6"/>
    </w:p>
    <w:p w14:paraId="7F355D40" w14:textId="77777777" w:rsidR="00B62384" w:rsidRPr="00A364E6" w:rsidRDefault="00B62384" w:rsidP="00A364E6"/>
    <w:p w14:paraId="4D1B2E9B" w14:textId="1F28A7F5" w:rsidR="00CB22B2" w:rsidRPr="00D07F11" w:rsidRDefault="001C7DCB" w:rsidP="00496606">
      <w:pPr>
        <w:pStyle w:val="RAN4H2"/>
      </w:pPr>
      <w:r w:rsidRPr="00D07F11">
        <w:t>Selected sub use cases</w:t>
      </w:r>
    </w:p>
    <w:p w14:paraId="369E08EE" w14:textId="522805C3" w:rsidR="00335BE3" w:rsidRPr="00D07F11" w:rsidRDefault="00335BE3" w:rsidP="00B512B6">
      <w:r w:rsidRPr="00D07F11">
        <w:t xml:space="preserve">As discussed in the </w:t>
      </w:r>
      <w:r w:rsidR="00C339E6">
        <w:t xml:space="preserve">Rel-19 </w:t>
      </w:r>
      <w:r w:rsidRPr="00D07F11">
        <w:t>WID</w:t>
      </w:r>
      <w:r w:rsidR="008302F3" w:rsidRPr="00D07F11">
        <w:t xml:space="preserve"> RP-234039</w:t>
      </w:r>
      <w:r w:rsidR="00432255" w:rsidRPr="00D07F11">
        <w:t xml:space="preserve"> (New WID on Artificial Intelligence (AI)/Machine Learning (ML) for NR Air Interface) [4], following priorities were agreed for different sub use cases of AI/ML enabled Posi</w:t>
      </w:r>
      <w:r w:rsidR="006B0954" w:rsidRPr="00D07F11">
        <w:t>tioning:</w:t>
      </w:r>
    </w:p>
    <w:p w14:paraId="650BC0DD" w14:textId="77777777" w:rsidR="00335BE3" w:rsidRDefault="00335BE3" w:rsidP="00B512B6">
      <w:pPr>
        <w:rPr>
          <w:highlight w:val="yellow"/>
        </w:rPr>
      </w:pPr>
    </w:p>
    <w:tbl>
      <w:tblPr>
        <w:tblStyle w:val="TableGrid"/>
        <w:tblW w:w="0" w:type="auto"/>
        <w:tblInd w:w="-5" w:type="dxa"/>
        <w:tblLook w:val="04A0" w:firstRow="1" w:lastRow="0" w:firstColumn="1" w:lastColumn="0" w:noHBand="0" w:noVBand="1"/>
      </w:tblPr>
      <w:tblGrid>
        <w:gridCol w:w="9186"/>
      </w:tblGrid>
      <w:tr w:rsidR="004A3230" w:rsidRPr="004A517C" w14:paraId="2E3FDA80" w14:textId="77777777" w:rsidTr="00B512B6">
        <w:tc>
          <w:tcPr>
            <w:tcW w:w="9186" w:type="dxa"/>
          </w:tcPr>
          <w:p w14:paraId="0FAE27C8" w14:textId="77777777" w:rsidR="00D87C82" w:rsidRPr="004A517C" w:rsidRDefault="00D87C82" w:rsidP="00D87C82">
            <w:pPr>
              <w:numPr>
                <w:ilvl w:val="1"/>
                <w:numId w:val="34"/>
              </w:numPr>
              <w:overflowPunct w:val="0"/>
              <w:autoSpaceDE w:val="0"/>
              <w:autoSpaceDN w:val="0"/>
              <w:adjustRightInd w:val="0"/>
              <w:textAlignment w:val="baseline"/>
              <w:rPr>
                <w:bCs/>
              </w:rPr>
            </w:pPr>
            <w:r w:rsidRPr="004A517C">
              <w:rPr>
                <w:bCs/>
              </w:rPr>
              <w:t>Direct AI/ML positioning:</w:t>
            </w:r>
          </w:p>
          <w:p w14:paraId="2738DBA1" w14:textId="77777777" w:rsidR="00D87C82" w:rsidRPr="004A517C" w:rsidRDefault="00D87C82" w:rsidP="00D87C82">
            <w:pPr>
              <w:numPr>
                <w:ilvl w:val="2"/>
                <w:numId w:val="34"/>
              </w:numPr>
              <w:overflowPunct w:val="0"/>
              <w:autoSpaceDE w:val="0"/>
              <w:autoSpaceDN w:val="0"/>
              <w:adjustRightInd w:val="0"/>
              <w:textAlignment w:val="baseline"/>
              <w:rPr>
                <w:bCs/>
              </w:rPr>
            </w:pPr>
            <w:r w:rsidRPr="004A517C">
              <w:rPr>
                <w:bCs/>
              </w:rPr>
              <w:t>(1</w:t>
            </w:r>
            <w:r w:rsidRPr="004A517C">
              <w:rPr>
                <w:bCs/>
                <w:vertAlign w:val="superscript"/>
              </w:rPr>
              <w:t>st</w:t>
            </w:r>
            <w:r w:rsidRPr="004A517C">
              <w:rPr>
                <w:bCs/>
              </w:rPr>
              <w:t xml:space="preserve"> priority) Case 1: </w:t>
            </w:r>
            <w:r w:rsidRPr="004A517C">
              <w:t>UE-based positioning with UE-side model, direct AI/ML positioning</w:t>
            </w:r>
          </w:p>
          <w:p w14:paraId="4B4E7D43" w14:textId="77777777" w:rsidR="00D87C82" w:rsidRPr="004A517C" w:rsidRDefault="00D87C82" w:rsidP="00D87C82">
            <w:pPr>
              <w:numPr>
                <w:ilvl w:val="2"/>
                <w:numId w:val="34"/>
              </w:numPr>
              <w:overflowPunct w:val="0"/>
              <w:autoSpaceDE w:val="0"/>
              <w:autoSpaceDN w:val="0"/>
              <w:adjustRightInd w:val="0"/>
              <w:textAlignment w:val="baseline"/>
              <w:rPr>
                <w:bCs/>
              </w:rPr>
            </w:pPr>
            <w:r w:rsidRPr="004A517C">
              <w:rPr>
                <w:bCs/>
              </w:rPr>
              <w:t>(2</w:t>
            </w:r>
            <w:r w:rsidRPr="004A517C">
              <w:rPr>
                <w:bCs/>
                <w:vertAlign w:val="superscript"/>
              </w:rPr>
              <w:t>nd</w:t>
            </w:r>
            <w:r w:rsidRPr="004A517C">
              <w:rPr>
                <w:bCs/>
              </w:rPr>
              <w:t xml:space="preserve"> priority) Case 2b: </w:t>
            </w:r>
            <w:r w:rsidRPr="004A517C">
              <w:t>UE-assisted/LMF-based positioning with LMF-side model, direct AI/ML positioning</w:t>
            </w:r>
          </w:p>
          <w:p w14:paraId="1D286203" w14:textId="77777777" w:rsidR="00D87C82" w:rsidRPr="004A517C" w:rsidRDefault="00D87C82" w:rsidP="00D87C82">
            <w:pPr>
              <w:numPr>
                <w:ilvl w:val="2"/>
                <w:numId w:val="34"/>
              </w:numPr>
              <w:overflowPunct w:val="0"/>
              <w:autoSpaceDE w:val="0"/>
              <w:autoSpaceDN w:val="0"/>
              <w:adjustRightInd w:val="0"/>
              <w:textAlignment w:val="baseline"/>
              <w:rPr>
                <w:bCs/>
              </w:rPr>
            </w:pPr>
            <w:r w:rsidRPr="004A517C">
              <w:rPr>
                <w:bCs/>
              </w:rPr>
              <w:t>(1</w:t>
            </w:r>
            <w:r w:rsidRPr="004A517C">
              <w:rPr>
                <w:bCs/>
                <w:vertAlign w:val="superscript"/>
              </w:rPr>
              <w:t>st</w:t>
            </w:r>
            <w:r w:rsidRPr="004A517C">
              <w:rPr>
                <w:bCs/>
              </w:rPr>
              <w:t xml:space="preserve"> priority) Case 3b:</w:t>
            </w:r>
            <w:r w:rsidRPr="004A517C">
              <w:t xml:space="preserve"> NG-RAN node assisted positioning with LMF-side model, direct AI/ML </w:t>
            </w:r>
            <w:proofErr w:type="gramStart"/>
            <w:r w:rsidRPr="004A517C">
              <w:t>positioning</w:t>
            </w:r>
            <w:proofErr w:type="gramEnd"/>
          </w:p>
          <w:p w14:paraId="3144CB6E" w14:textId="77777777" w:rsidR="00D87C82" w:rsidRPr="004A517C" w:rsidRDefault="00D87C82" w:rsidP="00D87C82">
            <w:pPr>
              <w:numPr>
                <w:ilvl w:val="1"/>
                <w:numId w:val="34"/>
              </w:numPr>
              <w:overflowPunct w:val="0"/>
              <w:autoSpaceDE w:val="0"/>
              <w:autoSpaceDN w:val="0"/>
              <w:adjustRightInd w:val="0"/>
              <w:textAlignment w:val="baseline"/>
              <w:rPr>
                <w:bCs/>
              </w:rPr>
            </w:pPr>
            <w:r w:rsidRPr="004A517C">
              <w:rPr>
                <w:bCs/>
              </w:rPr>
              <w:t xml:space="preserve">AI/ML assisted positioning </w:t>
            </w:r>
            <w:r w:rsidRPr="004A517C">
              <w:rPr>
                <w:bCs/>
              </w:rPr>
              <w:tab/>
            </w:r>
            <w:r w:rsidRPr="004A517C">
              <w:rPr>
                <w:bCs/>
              </w:rPr>
              <w:tab/>
              <w:t xml:space="preserve"> </w:t>
            </w:r>
          </w:p>
          <w:p w14:paraId="373D1999" w14:textId="77777777" w:rsidR="00D87C82" w:rsidRPr="004A517C" w:rsidRDefault="00D87C82" w:rsidP="00D87C82">
            <w:pPr>
              <w:numPr>
                <w:ilvl w:val="2"/>
                <w:numId w:val="34"/>
              </w:numPr>
              <w:overflowPunct w:val="0"/>
              <w:autoSpaceDE w:val="0"/>
              <w:autoSpaceDN w:val="0"/>
              <w:adjustRightInd w:val="0"/>
              <w:textAlignment w:val="baseline"/>
              <w:rPr>
                <w:bCs/>
                <w:color w:val="BFBFBF"/>
              </w:rPr>
            </w:pPr>
            <w:r w:rsidRPr="004A517C">
              <w:rPr>
                <w:bCs/>
              </w:rPr>
              <w:t>(2</w:t>
            </w:r>
            <w:r w:rsidRPr="004A517C">
              <w:rPr>
                <w:bCs/>
                <w:vertAlign w:val="superscript"/>
              </w:rPr>
              <w:t>nd</w:t>
            </w:r>
            <w:r w:rsidRPr="004A517C">
              <w:rPr>
                <w:bCs/>
              </w:rPr>
              <w:t xml:space="preserve"> priority) Case 2a: </w:t>
            </w:r>
            <w:r w:rsidRPr="004A517C">
              <w:t>UE-assisted/LMF-based positioning with UE-side model, AI/ML assisted positioning</w:t>
            </w:r>
            <w:r w:rsidRPr="004A517C">
              <w:rPr>
                <w:bCs/>
                <w:color w:val="BFBFBF"/>
              </w:rPr>
              <w:tab/>
            </w:r>
          </w:p>
          <w:p w14:paraId="078C5905" w14:textId="75C01C72" w:rsidR="00335BE3" w:rsidRPr="004A517C" w:rsidRDefault="00D87C82" w:rsidP="005C166A">
            <w:pPr>
              <w:numPr>
                <w:ilvl w:val="2"/>
                <w:numId w:val="34"/>
              </w:numPr>
              <w:overflowPunct w:val="0"/>
              <w:autoSpaceDE w:val="0"/>
              <w:autoSpaceDN w:val="0"/>
              <w:adjustRightInd w:val="0"/>
              <w:textAlignment w:val="baseline"/>
            </w:pPr>
            <w:r w:rsidRPr="004A517C">
              <w:rPr>
                <w:bCs/>
              </w:rPr>
              <w:t>(1</w:t>
            </w:r>
            <w:r w:rsidRPr="004A517C">
              <w:rPr>
                <w:bCs/>
                <w:vertAlign w:val="superscript"/>
              </w:rPr>
              <w:t>st</w:t>
            </w:r>
            <w:r w:rsidRPr="004A517C">
              <w:rPr>
                <w:bCs/>
              </w:rPr>
              <w:t xml:space="preserve"> priority) Case 3a: </w:t>
            </w:r>
            <w:r w:rsidRPr="004A517C">
              <w:t xml:space="preserve">NG-RAN node assisted positioning with </w:t>
            </w:r>
            <w:proofErr w:type="spellStart"/>
            <w:r w:rsidRPr="004A517C">
              <w:t>gNB</w:t>
            </w:r>
            <w:proofErr w:type="spellEnd"/>
            <w:r w:rsidRPr="004A517C">
              <w:t>-side model, AI/ML assisted positioning</w:t>
            </w:r>
          </w:p>
        </w:tc>
      </w:tr>
    </w:tbl>
    <w:p w14:paraId="11ED2586" w14:textId="77777777" w:rsidR="00335BE3" w:rsidRPr="004A517C" w:rsidRDefault="00335BE3" w:rsidP="001C7DCB">
      <w:pPr>
        <w:ind w:left="431"/>
      </w:pPr>
    </w:p>
    <w:p w14:paraId="205C6982" w14:textId="77777777" w:rsidR="00B710D9" w:rsidRPr="004A517C" w:rsidRDefault="00B710D9" w:rsidP="00B710D9">
      <w:r w:rsidRPr="004A517C">
        <w:t>Furthermore, WID RP-234039[4] also discusses RAN4 related aspects to be considered during WI phase for Beam Management and Positioning use cases. Here is an extract from WID covering core requirements aspects:</w:t>
      </w:r>
    </w:p>
    <w:tbl>
      <w:tblPr>
        <w:tblStyle w:val="TableGrid"/>
        <w:tblW w:w="0" w:type="auto"/>
        <w:tblInd w:w="-5" w:type="dxa"/>
        <w:tblLook w:val="04A0" w:firstRow="1" w:lastRow="0" w:firstColumn="1" w:lastColumn="0" w:noHBand="0" w:noVBand="1"/>
      </w:tblPr>
      <w:tblGrid>
        <w:gridCol w:w="9186"/>
      </w:tblGrid>
      <w:tr w:rsidR="00B710D9" w14:paraId="510B62A7" w14:textId="77777777" w:rsidTr="00822DA1">
        <w:tc>
          <w:tcPr>
            <w:tcW w:w="9186" w:type="dxa"/>
          </w:tcPr>
          <w:p w14:paraId="144861B8" w14:textId="77777777" w:rsidR="00B710D9" w:rsidRPr="004A517C" w:rsidRDefault="00B710D9" w:rsidP="00B710D9">
            <w:pPr>
              <w:numPr>
                <w:ilvl w:val="0"/>
                <w:numId w:val="34"/>
              </w:numPr>
              <w:overflowPunct w:val="0"/>
              <w:autoSpaceDE w:val="0"/>
              <w:autoSpaceDN w:val="0"/>
              <w:adjustRightInd w:val="0"/>
              <w:textAlignment w:val="baseline"/>
              <w:rPr>
                <w:bCs/>
              </w:rPr>
            </w:pPr>
            <w:r w:rsidRPr="004A517C">
              <w:rPr>
                <w:rFonts w:eastAsia="Batang"/>
                <w:szCs w:val="24"/>
                <w:lang w:eastAsia="x-none"/>
              </w:rPr>
              <w:t xml:space="preserve">Core requirements for </w:t>
            </w:r>
            <w:r w:rsidRPr="004A517C">
              <w:rPr>
                <w:bCs/>
              </w:rPr>
              <w:t xml:space="preserve">the above two use cases for AI/ML </w:t>
            </w:r>
            <w:r w:rsidRPr="004A517C">
              <w:rPr>
                <w:rFonts w:eastAsia="Batang"/>
                <w:szCs w:val="24"/>
                <w:lang w:eastAsia="x-none"/>
              </w:rPr>
              <w:t>LCM procedures and UE features [RAN4]:</w:t>
            </w:r>
          </w:p>
          <w:p w14:paraId="37D979E1" w14:textId="77777777" w:rsidR="00B710D9" w:rsidRPr="004A517C" w:rsidRDefault="00B710D9" w:rsidP="00B710D9">
            <w:pPr>
              <w:numPr>
                <w:ilvl w:val="1"/>
                <w:numId w:val="34"/>
              </w:numPr>
              <w:overflowPunct w:val="0"/>
              <w:autoSpaceDE w:val="0"/>
              <w:autoSpaceDN w:val="0"/>
              <w:adjustRightInd w:val="0"/>
              <w:textAlignment w:val="baseline"/>
              <w:rPr>
                <w:bCs/>
              </w:rPr>
            </w:pPr>
            <w:r w:rsidRPr="004A517C">
              <w:rPr>
                <w:bCs/>
              </w:rPr>
              <w:t>Specify necessary RAN4 core requirements for the above two use cases.</w:t>
            </w:r>
          </w:p>
          <w:p w14:paraId="13161409" w14:textId="20A73249" w:rsidR="00B710D9" w:rsidRPr="004A517C" w:rsidRDefault="00B710D9" w:rsidP="005C166A">
            <w:pPr>
              <w:numPr>
                <w:ilvl w:val="1"/>
                <w:numId w:val="34"/>
              </w:numPr>
              <w:overflowPunct w:val="0"/>
              <w:autoSpaceDE w:val="0"/>
              <w:autoSpaceDN w:val="0"/>
              <w:adjustRightInd w:val="0"/>
              <w:textAlignment w:val="baseline"/>
            </w:pPr>
            <w:r w:rsidRPr="004A517C">
              <w:rPr>
                <w:rFonts w:eastAsia="Batang"/>
                <w:szCs w:val="24"/>
                <w:lang w:eastAsia="x-none"/>
              </w:rPr>
              <w:t>Specify necessary RAN4 core requirements for LCM procedures including performance monitoring.</w:t>
            </w:r>
          </w:p>
        </w:tc>
      </w:tr>
    </w:tbl>
    <w:p w14:paraId="3CD48226" w14:textId="77777777" w:rsidR="00B710D9" w:rsidRDefault="00B710D9" w:rsidP="00B710D9">
      <w:pPr>
        <w:ind w:left="431"/>
        <w:rPr>
          <w:highlight w:val="yellow"/>
        </w:rPr>
      </w:pPr>
    </w:p>
    <w:p w14:paraId="3F91D1B5" w14:textId="77777777" w:rsidR="00B710D9" w:rsidRDefault="00B710D9" w:rsidP="00B710D9">
      <w:r>
        <w:t>Furthermore, here is an extract from WID covering aspects related to performance part:</w:t>
      </w:r>
    </w:p>
    <w:tbl>
      <w:tblPr>
        <w:tblStyle w:val="TableGrid"/>
        <w:tblW w:w="0" w:type="auto"/>
        <w:tblLook w:val="04A0" w:firstRow="1" w:lastRow="0" w:firstColumn="1" w:lastColumn="0" w:noHBand="0" w:noVBand="1"/>
      </w:tblPr>
      <w:tblGrid>
        <w:gridCol w:w="9617"/>
      </w:tblGrid>
      <w:tr w:rsidR="00B710D9" w14:paraId="07EB2EB3" w14:textId="77777777" w:rsidTr="00162881">
        <w:tc>
          <w:tcPr>
            <w:tcW w:w="9617" w:type="dxa"/>
          </w:tcPr>
          <w:p w14:paraId="5826E7CA" w14:textId="77777777" w:rsidR="00B710D9" w:rsidRPr="00873237" w:rsidRDefault="00B710D9" w:rsidP="00B710D9">
            <w:pPr>
              <w:numPr>
                <w:ilvl w:val="0"/>
                <w:numId w:val="34"/>
              </w:numPr>
              <w:overflowPunct w:val="0"/>
              <w:autoSpaceDE w:val="0"/>
              <w:autoSpaceDN w:val="0"/>
              <w:adjustRightInd w:val="0"/>
              <w:textAlignment w:val="baseline"/>
              <w:rPr>
                <w:bCs/>
              </w:rPr>
            </w:pPr>
            <w:r w:rsidRPr="00873237">
              <w:rPr>
                <w:rFonts w:eastAsia="Batang"/>
                <w:szCs w:val="24"/>
                <w:lang w:eastAsia="x-none"/>
              </w:rPr>
              <w:lastRenderedPageBreak/>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 xml:space="preserve">-sided </w:t>
            </w:r>
            <w:proofErr w:type="gramStart"/>
            <w:r w:rsidRPr="00C32834">
              <w:rPr>
                <w:rFonts w:eastAsia="Batang"/>
                <w:szCs w:val="24"/>
                <w:lang w:eastAsia="x-none"/>
              </w:rPr>
              <w:t>models</w:t>
            </w:r>
            <w:proofErr w:type="gramEnd"/>
          </w:p>
          <w:p w14:paraId="679724D2" w14:textId="77777777" w:rsidR="00B710D9" w:rsidRPr="00060A97" w:rsidRDefault="00B710D9" w:rsidP="00B710D9">
            <w:pPr>
              <w:numPr>
                <w:ilvl w:val="1"/>
                <w:numId w:val="34"/>
              </w:numPr>
              <w:overflowPunct w:val="0"/>
              <w:autoSpaceDE w:val="0"/>
              <w:autoSpaceDN w:val="0"/>
              <w:adjustRightInd w:val="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 xml:space="preserve">performance requirements and tests (including metrics) for the above-mentioned use </w:t>
            </w:r>
            <w:proofErr w:type="gramStart"/>
            <w:r>
              <w:rPr>
                <w:rFonts w:eastAsia="Batang"/>
                <w:szCs w:val="24"/>
                <w:lang w:eastAsia="x-none"/>
              </w:rPr>
              <w:t>cases</w:t>
            </w:r>
            <w:proofErr w:type="gramEnd"/>
          </w:p>
          <w:p w14:paraId="57237FD0" w14:textId="71D4612F" w:rsidR="00B710D9" w:rsidRDefault="00B710D9" w:rsidP="005C166A">
            <w:pPr>
              <w:numPr>
                <w:ilvl w:val="1"/>
                <w:numId w:val="34"/>
              </w:numPr>
              <w:overflowPunct w:val="0"/>
              <w:autoSpaceDE w:val="0"/>
              <w:autoSpaceDN w:val="0"/>
              <w:adjustRightInd w:val="0"/>
              <w:textAlignment w:val="baseline"/>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tc>
      </w:tr>
    </w:tbl>
    <w:p w14:paraId="4984FCE8" w14:textId="77777777" w:rsidR="005B34C1" w:rsidRDefault="005B34C1" w:rsidP="00B512B6"/>
    <w:p w14:paraId="5657BCF4" w14:textId="1A54FD45" w:rsidR="00F5151D" w:rsidRPr="00D07F11" w:rsidRDefault="00F5151D" w:rsidP="00B512B6">
      <w:r w:rsidRPr="00D07F11">
        <w:t>Since the idea of these priorities is to work on 1</w:t>
      </w:r>
      <w:r w:rsidRPr="00D07F11">
        <w:rPr>
          <w:vertAlign w:val="superscript"/>
        </w:rPr>
        <w:t>st</w:t>
      </w:r>
      <w:r w:rsidRPr="00D07F11">
        <w:t xml:space="preserve"> priority</w:t>
      </w:r>
      <w:r w:rsidR="00D6643B" w:rsidRPr="00D07F11">
        <w:t xml:space="preserve"> cases first</w:t>
      </w:r>
      <w:r w:rsidR="00526524" w:rsidRPr="00D07F11">
        <w:t xml:space="preserve"> in release 19 WI</w:t>
      </w:r>
      <w:r w:rsidR="00D6643B" w:rsidRPr="00D07F11">
        <w:t xml:space="preserve">, and if the time allows to consider </w:t>
      </w:r>
      <w:r w:rsidR="00526524" w:rsidRPr="00D07F11">
        <w:t>2</w:t>
      </w:r>
      <w:r w:rsidR="00526524" w:rsidRPr="00D07F11">
        <w:rPr>
          <w:vertAlign w:val="superscript"/>
        </w:rPr>
        <w:t>nd</w:t>
      </w:r>
      <w:r w:rsidR="00526524" w:rsidRPr="00D07F11">
        <w:t xml:space="preserve"> priority cases as well. </w:t>
      </w:r>
      <w:r w:rsidR="008518F7" w:rsidRPr="00D07F11">
        <w:t>Therefore,</w:t>
      </w:r>
      <w:r w:rsidR="00F31497" w:rsidRPr="00D07F11">
        <w:t xml:space="preserve"> in this paper, we will focus only on 1</w:t>
      </w:r>
      <w:r w:rsidR="00F31497" w:rsidRPr="00D07F11">
        <w:rPr>
          <w:vertAlign w:val="superscript"/>
        </w:rPr>
        <w:t>st</w:t>
      </w:r>
      <w:r w:rsidR="00F31497" w:rsidRPr="00D07F11">
        <w:t xml:space="preserve"> priority cases.</w:t>
      </w:r>
    </w:p>
    <w:p w14:paraId="25C44AB8" w14:textId="404C69A4" w:rsidR="00B512B6" w:rsidRDefault="001439C9" w:rsidP="00B512B6">
      <w:pPr>
        <w:pStyle w:val="RAN4observation0"/>
      </w:pPr>
      <w:r w:rsidRPr="00D07F11">
        <w:t>Among 1</w:t>
      </w:r>
      <w:r w:rsidRPr="00D07F11">
        <w:rPr>
          <w:vertAlign w:val="superscript"/>
        </w:rPr>
        <w:t>st</w:t>
      </w:r>
      <w:r w:rsidRPr="00D07F11">
        <w:t xml:space="preserve"> priority cases, only Case 1: UE-based positioning with UE-side model, direct AI/ML</w:t>
      </w:r>
      <w:r w:rsidRPr="00CB5E00">
        <w:t xml:space="preserve"> positioning</w:t>
      </w:r>
      <w:r>
        <w:t xml:space="preserve"> may have impacts in RAN4.</w:t>
      </w:r>
    </w:p>
    <w:p w14:paraId="259E93AE" w14:textId="7AC4D987" w:rsidR="00B23F3D" w:rsidRPr="00B23F3D" w:rsidRDefault="00000000" w:rsidP="00B23F3D">
      <w:pPr>
        <w:pStyle w:val="RAN4proposal"/>
        <w:ind w:left="0" w:firstLine="0"/>
      </w:pPr>
      <w:hyperlink w:anchor="_Toc133918803" w:history="1">
        <w:r w:rsidR="007D1645" w:rsidRPr="007D1645">
          <w:t>RAN4</w:t>
        </w:r>
        <w:r w:rsidR="007D1645">
          <w:t xml:space="preserve"> should initially</w:t>
        </w:r>
        <w:r w:rsidR="007D1645" w:rsidRPr="007D1645">
          <w:t xml:space="preserve"> prioritize Case 1 direct AIML positioning in the normative wo</w:t>
        </w:r>
        <w:r w:rsidR="00D1783F">
          <w:t>r</w:t>
        </w:r>
        <w:r w:rsidR="007D1645" w:rsidRPr="007D1645">
          <w:t>k</w:t>
        </w:r>
        <w:r w:rsidR="005F26BA">
          <w:t>.</w:t>
        </w:r>
      </w:hyperlink>
    </w:p>
    <w:p w14:paraId="41728F89" w14:textId="77777777" w:rsidR="001439C9" w:rsidRPr="001439C9" w:rsidRDefault="001439C9" w:rsidP="001439C9"/>
    <w:p w14:paraId="0A65C1B2" w14:textId="77777777" w:rsidR="001C7DCB" w:rsidRPr="005C166A" w:rsidRDefault="001C7DCB" w:rsidP="00D07F11"/>
    <w:p w14:paraId="279326E3" w14:textId="0DD4AE05" w:rsidR="001C7DCB" w:rsidRPr="005C166A" w:rsidRDefault="00122767" w:rsidP="001C7DCB">
      <w:pPr>
        <w:pStyle w:val="RAN4H2"/>
      </w:pPr>
      <w:r w:rsidRPr="005C166A">
        <w:t xml:space="preserve">Performance </w:t>
      </w:r>
      <w:r w:rsidR="001C7DCB" w:rsidRPr="005C166A">
        <w:t>test metric for Case 1</w:t>
      </w:r>
    </w:p>
    <w:p w14:paraId="3B913E36" w14:textId="4FF1CCCE" w:rsidR="005D7E27" w:rsidRPr="00FF3F6A" w:rsidRDefault="005D7E27" w:rsidP="00251059">
      <w:pPr>
        <w:spacing w:after="180"/>
        <w:jc w:val="both"/>
        <w:rPr>
          <w:rFonts w:eastAsia="Times New Roman" w:cs="Times New Roman"/>
          <w:sz w:val="22"/>
          <w:lang w:val="en-GB"/>
        </w:rPr>
      </w:pPr>
      <w:r w:rsidRPr="00FF3F6A">
        <w:rPr>
          <w:sz w:val="22"/>
        </w:rPr>
        <w:t>Considering</w:t>
      </w:r>
      <w:r w:rsidR="00084F0F">
        <w:rPr>
          <w:sz w:val="22"/>
        </w:rPr>
        <w:t xml:space="preserve"> for</w:t>
      </w:r>
      <w:r w:rsidRPr="00FF3F6A">
        <w:rPr>
          <w:sz w:val="22"/>
        </w:rPr>
        <w:t xml:space="preserve"> </w:t>
      </w:r>
      <w:r w:rsidR="00084F0F">
        <w:rPr>
          <w:sz w:val="22"/>
        </w:rPr>
        <w:t>C</w:t>
      </w:r>
      <w:r w:rsidRPr="00FF3F6A">
        <w:rPr>
          <w:sz w:val="22"/>
        </w:rPr>
        <w:t xml:space="preserve">ase 1 direct AI/ML positioning, the output of the AI/ML </w:t>
      </w:r>
      <w:r w:rsidR="00FA29F5">
        <w:rPr>
          <w:sz w:val="22"/>
        </w:rPr>
        <w:t>functionality</w:t>
      </w:r>
      <w:r w:rsidR="00FA29F5" w:rsidRPr="00FF3F6A">
        <w:rPr>
          <w:sz w:val="22"/>
        </w:rPr>
        <w:t xml:space="preserve"> </w:t>
      </w:r>
      <w:r w:rsidRPr="00FF3F6A">
        <w:rPr>
          <w:sz w:val="22"/>
        </w:rPr>
        <w:t xml:space="preserve">is UE position. </w:t>
      </w:r>
      <w:r w:rsidRPr="00FF3F6A">
        <w:rPr>
          <w:rFonts w:eastAsia="Times New Roman" w:cs="Times New Roman"/>
          <w:sz w:val="22"/>
          <w:lang w:val="en-GB"/>
        </w:rPr>
        <w:t>As a metric for positioning requirements/tests, we propose the positioning accuracy</w:t>
      </w:r>
      <w:r w:rsidR="00084F0F">
        <w:rPr>
          <w:rFonts w:eastAsia="Times New Roman" w:cs="Times New Roman"/>
          <w:sz w:val="22"/>
          <w:lang w:val="en-GB"/>
        </w:rPr>
        <w:t xml:space="preserve"> metric</w:t>
      </w:r>
      <w:r w:rsidRPr="00FF3F6A">
        <w:rPr>
          <w:rFonts w:eastAsia="Times New Roman" w:cs="Times New Roman"/>
          <w:sz w:val="22"/>
          <w:lang w:val="en-GB"/>
        </w:rPr>
        <w:t xml:space="preserve"> as follows over the</w:t>
      </w:r>
      <w:r w:rsidR="00FF3F6A" w:rsidRPr="00FF3F6A">
        <w:rPr>
          <w:rFonts w:eastAsia="Times New Roman" w:cs="Times New Roman"/>
          <w:sz w:val="22"/>
          <w:lang w:val="en-GB"/>
        </w:rPr>
        <w:t xml:space="preserve"> selected test positions: </w:t>
      </w:r>
    </w:p>
    <w:p w14:paraId="42DF8A32" w14:textId="5A26799D" w:rsidR="00251059" w:rsidRDefault="00FF3F6A" w:rsidP="00251059">
      <w:pPr>
        <w:pStyle w:val="ListParagraph"/>
        <w:numPr>
          <w:ilvl w:val="0"/>
          <w:numId w:val="37"/>
        </w:numPr>
        <w:spacing w:after="180"/>
        <w:jc w:val="both"/>
        <w:rPr>
          <w:rFonts w:eastAsia="Times New Roman" w:cs="Times New Roman"/>
          <w:sz w:val="22"/>
          <w:lang w:val="en-GB"/>
        </w:rPr>
      </w:pPr>
      <w:r w:rsidRPr="00FF3F6A">
        <w:rPr>
          <w:rFonts w:eastAsia="Times New Roman" w:cs="Times New Roman"/>
          <w:sz w:val="22"/>
          <w:lang w:val="en-GB"/>
        </w:rPr>
        <w:t>For each test position</w:t>
      </w:r>
      <w:r w:rsidR="00251059">
        <w:rPr>
          <w:rFonts w:eastAsia="Times New Roman" w:cs="Times New Roman"/>
          <w:sz w:val="22"/>
          <w:lang w:val="en-GB"/>
        </w:rPr>
        <w:t>:</w:t>
      </w:r>
    </w:p>
    <w:p w14:paraId="448F919A" w14:textId="0A4AD534" w:rsidR="00FF3F6A" w:rsidRPr="00FF3F6A" w:rsidRDefault="00FF3F6A" w:rsidP="00251059">
      <w:pPr>
        <w:pStyle w:val="ListParagraph"/>
        <w:numPr>
          <w:ilvl w:val="1"/>
          <w:numId w:val="37"/>
        </w:numPr>
        <w:spacing w:after="180"/>
        <w:jc w:val="both"/>
        <w:rPr>
          <w:rFonts w:eastAsia="Times New Roman" w:cs="Times New Roman"/>
          <w:sz w:val="22"/>
          <w:lang w:val="en-GB"/>
        </w:rPr>
      </w:pPr>
      <w:r w:rsidRPr="00FF3F6A">
        <w:rPr>
          <w:rFonts w:eastAsia="Times New Roman" w:cs="Times New Roman"/>
          <w:sz w:val="22"/>
          <w:lang w:val="en-GB"/>
        </w:rPr>
        <w:t xml:space="preserve">get AI/ML </w:t>
      </w:r>
      <w:r w:rsidR="00FA29F5">
        <w:rPr>
          <w:sz w:val="22"/>
        </w:rPr>
        <w:t>functionality</w:t>
      </w:r>
      <w:r w:rsidRPr="00FF3F6A">
        <w:rPr>
          <w:rFonts w:eastAsia="Times New Roman" w:cs="Times New Roman"/>
          <w:sz w:val="22"/>
          <w:lang w:val="en-GB"/>
        </w:rPr>
        <w:t xml:space="preserve"> inference output using input radio measurements. </w:t>
      </w:r>
    </w:p>
    <w:p w14:paraId="52D7525B" w14:textId="38C18905" w:rsidR="000B493D" w:rsidRPr="001F485B" w:rsidRDefault="00FF3F6A" w:rsidP="005C166A">
      <w:pPr>
        <w:pStyle w:val="ListParagraph"/>
        <w:numPr>
          <w:ilvl w:val="1"/>
          <w:numId w:val="37"/>
        </w:numPr>
        <w:spacing w:after="180"/>
        <w:jc w:val="both"/>
        <w:rPr>
          <w:rFonts w:eastAsia="Times New Roman" w:cs="Times New Roman"/>
          <w:sz w:val="22"/>
          <w:lang w:val="en-GB"/>
        </w:rPr>
      </w:pPr>
      <w:r>
        <w:rPr>
          <w:rFonts w:eastAsia="Times New Roman" w:cs="Times New Roman"/>
          <w:sz w:val="22"/>
          <w:lang w:val="en-GB"/>
        </w:rPr>
        <w:t xml:space="preserve">Compute a positioning </w:t>
      </w:r>
      <w:r w:rsidR="00251059">
        <w:rPr>
          <w:rFonts w:eastAsia="Times New Roman" w:cs="Times New Roman"/>
          <w:sz w:val="22"/>
          <w:lang w:val="en-GB"/>
        </w:rPr>
        <w:t xml:space="preserve">error e.g. absolute error value between estimated position and true position. </w:t>
      </w:r>
    </w:p>
    <w:p w14:paraId="465DEEE7" w14:textId="19DE5511" w:rsidR="00C34AF4" w:rsidRDefault="00C34AF4" w:rsidP="005C166A">
      <w:pPr>
        <w:pStyle w:val="ListParagraph"/>
        <w:numPr>
          <w:ilvl w:val="1"/>
          <w:numId w:val="37"/>
        </w:numPr>
        <w:spacing w:after="180"/>
        <w:jc w:val="both"/>
        <w:rPr>
          <w:rFonts w:eastAsia="Times New Roman" w:cs="Times New Roman"/>
          <w:sz w:val="22"/>
          <w:lang w:val="en-GB"/>
        </w:rPr>
      </w:pPr>
      <w:r>
        <w:rPr>
          <w:rFonts w:eastAsia="Times New Roman" w:cs="Times New Roman"/>
          <w:sz w:val="22"/>
          <w:lang w:val="en-GB"/>
        </w:rPr>
        <w:t xml:space="preserve">The positioning error should be within the </w:t>
      </w:r>
      <w:r w:rsidR="00C7102F">
        <w:rPr>
          <w:rFonts w:eastAsia="Times New Roman" w:cs="Times New Roman"/>
          <w:sz w:val="22"/>
          <w:lang w:val="en-GB"/>
        </w:rPr>
        <w:t xml:space="preserve">acceptable </w:t>
      </w:r>
      <w:r w:rsidR="00545610">
        <w:rPr>
          <w:rFonts w:eastAsia="Times New Roman" w:cs="Times New Roman"/>
          <w:sz w:val="22"/>
          <w:lang w:val="en-GB"/>
        </w:rPr>
        <w:t xml:space="preserve">range </w:t>
      </w:r>
      <w:r w:rsidR="00941322">
        <w:rPr>
          <w:rFonts w:eastAsia="Times New Roman" w:cs="Times New Roman"/>
          <w:sz w:val="22"/>
          <w:lang w:val="en-GB"/>
        </w:rPr>
        <w:t>(i.e.</w:t>
      </w:r>
      <w:r w:rsidR="00941322">
        <w:rPr>
          <w:rFonts w:eastAsia="Times New Roman" w:cs="Times New Roman"/>
          <w:sz w:val="22"/>
          <w:lang w:val="en-GB"/>
        </w:rPr>
        <w:t xml:space="preserve"> </w:t>
      </w:r>
      <w:r w:rsidR="00941322">
        <w:rPr>
          <w:rFonts w:eastAsia="Times New Roman" w:cs="Times New Roman"/>
          <w:sz w:val="22"/>
          <w:lang w:val="en-GB"/>
        </w:rPr>
        <w:t xml:space="preserve">Positioning </w:t>
      </w:r>
      <w:r w:rsidR="0020135F">
        <w:rPr>
          <w:rFonts w:eastAsia="Times New Roman" w:cs="Times New Roman"/>
          <w:sz w:val="22"/>
          <w:lang w:val="en-GB"/>
        </w:rPr>
        <w:t>accuracy requirements</w:t>
      </w:r>
      <w:r w:rsidR="00941322">
        <w:rPr>
          <w:rFonts w:eastAsia="Times New Roman" w:cs="Times New Roman"/>
          <w:sz w:val="22"/>
          <w:lang w:val="en-GB"/>
        </w:rPr>
        <w:t>).</w:t>
      </w:r>
    </w:p>
    <w:p w14:paraId="26F62AFA" w14:textId="31F257CC" w:rsidR="001F485B" w:rsidRPr="005C166A" w:rsidRDefault="00EF2A35" w:rsidP="001F485B">
      <w:pPr>
        <w:pStyle w:val="ListParagraph"/>
        <w:numPr>
          <w:ilvl w:val="0"/>
          <w:numId w:val="37"/>
        </w:numPr>
        <w:spacing w:after="180"/>
        <w:jc w:val="both"/>
        <w:rPr>
          <w:rFonts w:eastAsia="Times New Roman" w:cs="Times New Roman"/>
          <w:sz w:val="22"/>
          <w:lang w:val="en-GB"/>
        </w:rPr>
      </w:pPr>
      <w:r>
        <w:rPr>
          <w:rFonts w:eastAsia="Times New Roman" w:cs="Times New Roman"/>
          <w:sz w:val="22"/>
          <w:lang w:val="en-GB"/>
        </w:rPr>
        <w:t xml:space="preserve">In the following, we give an example of </w:t>
      </w:r>
      <w:r w:rsidR="00356B53">
        <w:rPr>
          <w:rFonts w:eastAsia="Times New Roman" w:cs="Times New Roman"/>
          <w:sz w:val="22"/>
          <w:lang w:val="en-GB"/>
        </w:rPr>
        <w:t>positioning accuracy requirements specified in t</w:t>
      </w:r>
      <w:r w:rsidR="00633A57">
        <w:rPr>
          <w:rFonts w:eastAsia="Times New Roman" w:cs="Times New Roman"/>
          <w:sz w:val="22"/>
          <w:lang w:val="en-GB"/>
        </w:rPr>
        <w:t>he</w:t>
      </w:r>
      <w:r w:rsidR="00356B53">
        <w:rPr>
          <w:rFonts w:eastAsia="Times New Roman" w:cs="Times New Roman"/>
          <w:sz w:val="22"/>
          <w:lang w:val="en-GB"/>
        </w:rPr>
        <w:t xml:space="preserve"> context </w:t>
      </w:r>
      <w:proofErr w:type="gramStart"/>
      <w:r w:rsidR="00356B53">
        <w:rPr>
          <w:rFonts w:eastAsia="Times New Roman" w:cs="Times New Roman"/>
          <w:sz w:val="22"/>
          <w:lang w:val="en-GB"/>
        </w:rPr>
        <w:t xml:space="preserve">of </w:t>
      </w:r>
      <w:r w:rsidR="00633A57">
        <w:rPr>
          <w:rFonts w:eastAsia="Times New Roman" w:cs="Times New Roman"/>
          <w:sz w:val="22"/>
          <w:lang w:val="en-GB"/>
        </w:rPr>
        <w:t xml:space="preserve"> </w:t>
      </w:r>
      <w:r w:rsidR="007950FF">
        <w:rPr>
          <w:rFonts w:eastAsia="Times New Roman" w:cs="Times New Roman"/>
          <w:sz w:val="22"/>
          <w:lang w:val="en-GB"/>
        </w:rPr>
        <w:t>NR</w:t>
      </w:r>
      <w:proofErr w:type="gramEnd"/>
      <w:r w:rsidR="007950FF">
        <w:rPr>
          <w:rFonts w:eastAsia="Times New Roman" w:cs="Times New Roman"/>
          <w:sz w:val="22"/>
          <w:lang w:val="en-GB"/>
        </w:rPr>
        <w:t xml:space="preserve"> </w:t>
      </w:r>
      <w:r w:rsidR="00855083">
        <w:rPr>
          <w:rFonts w:eastAsia="Times New Roman" w:cs="Times New Roman"/>
          <w:sz w:val="22"/>
          <w:lang w:val="en-GB"/>
        </w:rPr>
        <w:t xml:space="preserve">A-GNSS </w:t>
      </w:r>
      <w:r w:rsidR="00B04782">
        <w:rPr>
          <w:rFonts w:eastAsia="Times New Roman" w:cs="Times New Roman"/>
          <w:sz w:val="22"/>
          <w:lang w:val="en-GB"/>
        </w:rPr>
        <w:t>minimum perf</w:t>
      </w:r>
      <w:r w:rsidR="002D3AA0">
        <w:rPr>
          <w:rFonts w:eastAsia="Times New Roman" w:cs="Times New Roman"/>
          <w:sz w:val="22"/>
          <w:lang w:val="en-GB"/>
        </w:rPr>
        <w:t xml:space="preserve">ormance requirements </w:t>
      </w:r>
      <w:r w:rsidR="00470EB4">
        <w:rPr>
          <w:rFonts w:eastAsia="Times New Roman" w:cs="Times New Roman"/>
          <w:sz w:val="22"/>
          <w:lang w:val="en-GB"/>
        </w:rPr>
        <w:t xml:space="preserve">defined </w:t>
      </w:r>
      <w:r w:rsidR="009B49FA">
        <w:rPr>
          <w:rFonts w:eastAsia="Times New Roman" w:cs="Times New Roman"/>
          <w:sz w:val="22"/>
          <w:lang w:val="en-GB"/>
        </w:rPr>
        <w:t>in</w:t>
      </w:r>
      <w:r w:rsidR="002D3AA0">
        <w:rPr>
          <w:rFonts w:eastAsia="Times New Roman" w:cs="Times New Roman"/>
          <w:sz w:val="22"/>
          <w:lang w:val="en-GB"/>
        </w:rPr>
        <w:t xml:space="preserve"> TS</w:t>
      </w:r>
      <w:r w:rsidR="009B49FA">
        <w:rPr>
          <w:rFonts w:eastAsia="Times New Roman" w:cs="Times New Roman"/>
          <w:sz w:val="22"/>
          <w:lang w:val="en-GB"/>
        </w:rPr>
        <w:t xml:space="preserve"> </w:t>
      </w:r>
      <w:r w:rsidR="007F34A5">
        <w:rPr>
          <w:rFonts w:eastAsia="Times New Roman" w:cs="Times New Roman"/>
          <w:sz w:val="22"/>
          <w:lang w:val="en-GB"/>
        </w:rPr>
        <w:t>37.571-1</w:t>
      </w:r>
      <w:r w:rsidR="009E10F9">
        <w:rPr>
          <w:rFonts w:eastAsia="Times New Roman" w:cs="Times New Roman"/>
          <w:sz w:val="22"/>
          <w:lang w:val="en-GB"/>
        </w:rPr>
        <w:t xml:space="preserve"> </w:t>
      </w:r>
      <w:r w:rsidR="00912CFA">
        <w:rPr>
          <w:rFonts w:eastAsia="Times New Roman" w:cs="Times New Roman"/>
          <w:sz w:val="22"/>
          <w:lang w:val="en-GB"/>
        </w:rPr>
        <w:t>Clause 13.3</w:t>
      </w:r>
      <w:r w:rsidR="008C5689">
        <w:rPr>
          <w:rFonts w:eastAsia="Times New Roman" w:cs="Times New Roman"/>
          <w:sz w:val="22"/>
          <w:lang w:val="en-GB"/>
        </w:rPr>
        <w:t>.</w:t>
      </w:r>
      <w:r w:rsidR="00BA3C78">
        <w:rPr>
          <w:rFonts w:eastAsia="Times New Roman" w:cs="Times New Roman"/>
          <w:sz w:val="22"/>
          <w:lang w:val="en-GB"/>
        </w:rPr>
        <w:t xml:space="preserve"> A similar approach may be envisaged in the context of AI/ML enabled </w:t>
      </w:r>
      <w:r w:rsidR="00F7581F">
        <w:rPr>
          <w:rFonts w:eastAsia="Times New Roman" w:cs="Times New Roman"/>
          <w:sz w:val="22"/>
          <w:lang w:val="en-GB"/>
        </w:rPr>
        <w:t>dir</w:t>
      </w:r>
      <w:r w:rsidR="004C4BCA">
        <w:rPr>
          <w:rFonts w:eastAsia="Times New Roman" w:cs="Times New Roman"/>
          <w:sz w:val="22"/>
          <w:lang w:val="en-GB"/>
        </w:rPr>
        <w:t>ect positioning.</w:t>
      </w:r>
    </w:p>
    <w:p w14:paraId="4340B1C1" w14:textId="668771A2" w:rsidR="00265367" w:rsidRDefault="007829F8" w:rsidP="00175991">
      <w:pPr>
        <w:pStyle w:val="ListParagraph"/>
        <w:numPr>
          <w:ilvl w:val="0"/>
          <w:numId w:val="37"/>
        </w:numPr>
        <w:spacing w:after="180"/>
        <w:jc w:val="both"/>
        <w:rPr>
          <w:rFonts w:eastAsia="Times New Roman" w:cs="Times New Roman"/>
          <w:sz w:val="22"/>
          <w:lang w:val="en-GB"/>
        </w:rPr>
      </w:pPr>
      <w:r>
        <w:rPr>
          <w:rFonts w:eastAsia="Times New Roman" w:cs="Times New Roman"/>
          <w:sz w:val="22"/>
          <w:lang w:val="en-GB"/>
        </w:rPr>
        <w:t xml:space="preserve">An </w:t>
      </w:r>
      <w:r w:rsidR="00C519A2">
        <w:rPr>
          <w:rFonts w:eastAsia="Times New Roman" w:cs="Times New Roman"/>
          <w:sz w:val="22"/>
          <w:lang w:val="en-GB"/>
        </w:rPr>
        <w:t>excerpt</w:t>
      </w:r>
      <w:r>
        <w:rPr>
          <w:rFonts w:eastAsia="Times New Roman" w:cs="Times New Roman"/>
          <w:sz w:val="22"/>
          <w:lang w:val="en-GB"/>
        </w:rPr>
        <w:t xml:space="preserve"> of </w:t>
      </w:r>
      <w:r w:rsidR="00831B0F">
        <w:rPr>
          <w:rFonts w:eastAsia="Times New Roman" w:cs="Times New Roman"/>
          <w:sz w:val="22"/>
          <w:lang w:val="en-GB"/>
        </w:rPr>
        <w:t xml:space="preserve">the </w:t>
      </w:r>
      <w:r w:rsidR="00C519A2">
        <w:rPr>
          <w:rFonts w:eastAsia="Times New Roman" w:cs="Times New Roman"/>
          <w:sz w:val="22"/>
          <w:lang w:val="en-GB"/>
        </w:rPr>
        <w:t>NR A-GNSS</w:t>
      </w:r>
      <w:r>
        <w:rPr>
          <w:rFonts w:eastAsia="Times New Roman" w:cs="Times New Roman"/>
          <w:sz w:val="22"/>
          <w:lang w:val="en-GB"/>
        </w:rPr>
        <w:t xml:space="preserve"> conformance requirements from 37.571-1 is shown below:</w:t>
      </w:r>
    </w:p>
    <w:p w14:paraId="6B4A61DC" w14:textId="77777777" w:rsidR="004F647C" w:rsidRDefault="004F647C" w:rsidP="004F647C">
      <w:pPr>
        <w:pStyle w:val="ListParagraph"/>
        <w:spacing w:after="180"/>
        <w:jc w:val="both"/>
        <w:rPr>
          <w:rFonts w:eastAsia="Times New Roman" w:cs="Times New Roman"/>
          <w:sz w:val="22"/>
          <w:lang w:val="en-GB"/>
        </w:rPr>
      </w:pPr>
    </w:p>
    <w:p w14:paraId="0EAFF79C" w14:textId="32332898" w:rsidR="004F647C" w:rsidRDefault="00831B0F" w:rsidP="004A517C">
      <w:pPr>
        <w:pStyle w:val="ListParagraph"/>
        <w:spacing w:after="180"/>
        <w:ind w:left="0"/>
        <w:jc w:val="center"/>
        <w:rPr>
          <w:rFonts w:eastAsia="Times New Roman" w:cs="Times New Roman"/>
          <w:sz w:val="22"/>
          <w:lang w:val="en-GB"/>
        </w:rPr>
      </w:pPr>
      <w:r w:rsidRPr="00831B0F">
        <w:rPr>
          <w:rFonts w:eastAsia="Times New Roman" w:cs="Times New Roman"/>
          <w:sz w:val="22"/>
          <w:lang w:val="en-GB"/>
        </w:rPr>
        <w:drawing>
          <wp:inline distT="0" distB="0" distL="0" distR="0" wp14:anchorId="6FA90C35" wp14:editId="35C376D3">
            <wp:extent cx="6113145" cy="2365375"/>
            <wp:effectExtent l="0" t="0" r="1905" b="0"/>
            <wp:docPr id="1766847909" name="Picture 1766847909"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47909" name="Picture 1" descr="A close-up of a document&#10;&#10;Description automatically generated"/>
                    <pic:cNvPicPr/>
                  </pic:nvPicPr>
                  <pic:blipFill>
                    <a:blip r:embed="rId13"/>
                    <a:stretch>
                      <a:fillRect/>
                    </a:stretch>
                  </pic:blipFill>
                  <pic:spPr>
                    <a:xfrm>
                      <a:off x="0" y="0"/>
                      <a:ext cx="6113145" cy="2365375"/>
                    </a:xfrm>
                    <a:prstGeom prst="rect">
                      <a:avLst/>
                    </a:prstGeom>
                  </pic:spPr>
                </pic:pic>
              </a:graphicData>
            </a:graphic>
          </wp:inline>
        </w:drawing>
      </w:r>
    </w:p>
    <w:p w14:paraId="42CA3C93" w14:textId="77777777" w:rsidR="00C519A2" w:rsidRDefault="00C519A2" w:rsidP="005C166A">
      <w:pPr>
        <w:pStyle w:val="ListParagraph"/>
        <w:spacing w:after="180"/>
        <w:jc w:val="both"/>
        <w:rPr>
          <w:rFonts w:eastAsia="Times New Roman" w:cs="Times New Roman"/>
          <w:sz w:val="22"/>
          <w:lang w:val="en-GB"/>
        </w:rPr>
      </w:pPr>
    </w:p>
    <w:p w14:paraId="67F93C4D" w14:textId="5A2F9799" w:rsidR="007829F8" w:rsidRPr="005C166A" w:rsidRDefault="005C78C9" w:rsidP="005C166A">
      <w:pPr>
        <w:pStyle w:val="RAN4proposal"/>
        <w:rPr>
          <w:rFonts w:eastAsia="Times New Roman" w:cs="Times New Roman"/>
          <w:sz w:val="22"/>
          <w:lang w:val="en-GB"/>
        </w:rPr>
      </w:pPr>
      <w:r>
        <w:rPr>
          <w:rFonts w:eastAsia="Times New Roman" w:cs="Times New Roman"/>
          <w:sz w:val="22"/>
          <w:lang w:val="en-GB"/>
        </w:rPr>
        <w:t xml:space="preserve">Positioning accuracy </w:t>
      </w:r>
      <w:r w:rsidR="006F7185">
        <w:rPr>
          <w:rFonts w:eastAsia="Times New Roman" w:cs="Times New Roman"/>
          <w:sz w:val="22"/>
          <w:lang w:val="en-GB"/>
        </w:rPr>
        <w:t xml:space="preserve">should be considered as </w:t>
      </w:r>
      <w:r w:rsidR="00677922">
        <w:rPr>
          <w:rFonts w:eastAsia="Times New Roman" w:cs="Times New Roman"/>
          <w:sz w:val="22"/>
          <w:lang w:val="en-GB"/>
        </w:rPr>
        <w:t xml:space="preserve">the </w:t>
      </w:r>
      <w:r w:rsidR="00D90364">
        <w:rPr>
          <w:rFonts w:eastAsia="Times New Roman" w:cs="Times New Roman"/>
          <w:sz w:val="22"/>
          <w:lang w:val="en-GB"/>
        </w:rPr>
        <w:t xml:space="preserve">performance metric for case 1 - </w:t>
      </w:r>
      <w:r w:rsidR="00677922" w:rsidRPr="00CB5E00">
        <w:t>UE-based positioning with UE-side model, direct AI/ML positioning</w:t>
      </w:r>
      <w:r w:rsidR="00661773">
        <w:t>.</w:t>
      </w:r>
    </w:p>
    <w:p w14:paraId="020FF44A" w14:textId="1907A4DD" w:rsidR="00635A44" w:rsidRPr="005C166A" w:rsidRDefault="00635A44" w:rsidP="00E25D93"/>
    <w:p w14:paraId="0A9FEC1F" w14:textId="7B25C934" w:rsidR="00635A44" w:rsidRPr="005C166A" w:rsidRDefault="00635A44" w:rsidP="00635A44">
      <w:pPr>
        <w:pStyle w:val="RAN4H2"/>
      </w:pPr>
      <w:r w:rsidRPr="005C166A">
        <w:t>Measurement accuracy requirements for Case 1</w:t>
      </w:r>
    </w:p>
    <w:p w14:paraId="2418F72E" w14:textId="2CB045D3" w:rsidR="00A23DC9" w:rsidRPr="005C166A" w:rsidRDefault="00432A5C" w:rsidP="00432A5C">
      <w:r>
        <w:t xml:space="preserve">In our view, </w:t>
      </w:r>
      <w:r w:rsidR="009E4670" w:rsidRPr="005C166A">
        <w:t xml:space="preserve">the input to the AI/ML </w:t>
      </w:r>
      <w:r w:rsidR="00FA29F5" w:rsidRPr="00400CEB">
        <w:rPr>
          <w:sz w:val="22"/>
        </w:rPr>
        <w:t>functionality</w:t>
      </w:r>
      <w:r w:rsidR="009E4670" w:rsidRPr="005C166A">
        <w:t xml:space="preserve"> </w:t>
      </w:r>
      <w:r w:rsidR="00CA539D" w:rsidRPr="005C166A">
        <w:t>should meet</w:t>
      </w:r>
      <w:r w:rsidR="004E06CC" w:rsidRPr="005C166A">
        <w:t xml:space="preserve"> the measurement accuracy</w:t>
      </w:r>
      <w:r w:rsidR="00990CFD" w:rsidRPr="005C166A">
        <w:t xml:space="preserve"> requirements</w:t>
      </w:r>
      <w:r w:rsidR="004E06CC" w:rsidRPr="005C166A">
        <w:t xml:space="preserve"> </w:t>
      </w:r>
      <w:r w:rsidR="00F20DF6" w:rsidRPr="005C166A">
        <w:t xml:space="preserve">to ensure </w:t>
      </w:r>
      <w:r w:rsidR="001957C2" w:rsidRPr="005C166A">
        <w:t xml:space="preserve">the </w:t>
      </w:r>
      <w:r w:rsidR="008C360E" w:rsidRPr="00400CEB">
        <w:t xml:space="preserve">AI/ML </w:t>
      </w:r>
      <w:r w:rsidR="00FA29F5" w:rsidRPr="00400CEB">
        <w:rPr>
          <w:sz w:val="22"/>
        </w:rPr>
        <w:t>functionality</w:t>
      </w:r>
      <w:r w:rsidR="001957C2" w:rsidRPr="005C166A">
        <w:t xml:space="preserve"> </w:t>
      </w:r>
      <w:r w:rsidR="00F20DF6" w:rsidRPr="005C166A">
        <w:t>performs as expected.</w:t>
      </w:r>
      <w:r w:rsidR="009E4670" w:rsidRPr="005C166A">
        <w:t xml:space="preserve"> </w:t>
      </w:r>
      <w:r w:rsidR="001577BB" w:rsidRPr="005C166A">
        <w:t xml:space="preserve">In particular, </w:t>
      </w:r>
      <w:r w:rsidR="000A2FC7" w:rsidRPr="005C166A">
        <w:t xml:space="preserve">the various </w:t>
      </w:r>
      <w:r w:rsidR="00B547F8" w:rsidRPr="005C166A">
        <w:t xml:space="preserve">target </w:t>
      </w:r>
      <w:r w:rsidR="00D94CB2" w:rsidRPr="005C166A">
        <w:t xml:space="preserve">positioning </w:t>
      </w:r>
      <w:r w:rsidR="00D51085" w:rsidRPr="005C166A">
        <w:t>requirements for NR positioning in Rel-1</w:t>
      </w:r>
      <w:r w:rsidR="00D94CB2" w:rsidRPr="005C166A">
        <w:t>8</w:t>
      </w:r>
      <w:r w:rsidR="00D51085" w:rsidRPr="005C166A">
        <w:t xml:space="preserve"> are summarized in TR38.85</w:t>
      </w:r>
      <w:r w:rsidR="00D94CB2" w:rsidRPr="005C166A">
        <w:t xml:space="preserve">9. </w:t>
      </w:r>
    </w:p>
    <w:p w14:paraId="0538CC87" w14:textId="6BB077FA" w:rsidR="00995E5C" w:rsidRPr="005C166A" w:rsidRDefault="003765EC" w:rsidP="001C7DCB">
      <w:r w:rsidRPr="005C166A">
        <w:t xml:space="preserve">The </w:t>
      </w:r>
      <w:r w:rsidR="008C360E" w:rsidRPr="00400CEB">
        <w:rPr>
          <w:sz w:val="22"/>
        </w:rPr>
        <w:t>functionality</w:t>
      </w:r>
      <w:r w:rsidRPr="005C166A">
        <w:t xml:space="preserve"> input may be </w:t>
      </w:r>
      <w:r w:rsidR="00B629E6" w:rsidRPr="005C166A">
        <w:t xml:space="preserve">one of the existing </w:t>
      </w:r>
      <w:r w:rsidR="007A4BC2" w:rsidRPr="005C166A">
        <w:t xml:space="preserve">measurements like </w:t>
      </w:r>
      <w:r w:rsidR="00FC04E8" w:rsidRPr="005C166A">
        <w:t xml:space="preserve">RSTD, </w:t>
      </w:r>
      <w:r w:rsidR="006C117C" w:rsidRPr="005C166A">
        <w:t>PRS R</w:t>
      </w:r>
      <w:r w:rsidR="00FC04E8" w:rsidRPr="005C166A">
        <w:t>SRP</w:t>
      </w:r>
      <w:r w:rsidR="006C117C" w:rsidRPr="005C166A">
        <w:t>/</w:t>
      </w:r>
      <w:r w:rsidR="00FC04E8" w:rsidRPr="005C166A">
        <w:t xml:space="preserve"> RSRPP </w:t>
      </w:r>
      <w:r w:rsidR="00327474" w:rsidRPr="005C166A">
        <w:t>etc.</w:t>
      </w:r>
    </w:p>
    <w:p w14:paraId="7BBF7A7E" w14:textId="4BE52798" w:rsidR="003B4420" w:rsidRPr="005C166A" w:rsidRDefault="0084727D" w:rsidP="001C7DCB">
      <w:r w:rsidRPr="005C166A">
        <w:t>RAN1 discussions for new</w:t>
      </w:r>
      <w:r w:rsidR="00C9739A" w:rsidRPr="005C166A">
        <w:t xml:space="preserve"> </w:t>
      </w:r>
      <w:r w:rsidR="008C360E" w:rsidRPr="00400CEB">
        <w:rPr>
          <w:sz w:val="22"/>
        </w:rPr>
        <w:t>functionality</w:t>
      </w:r>
      <w:r w:rsidRPr="00400CEB">
        <w:rPr>
          <w:sz w:val="22"/>
        </w:rPr>
        <w:t xml:space="preserve"> </w:t>
      </w:r>
      <w:r w:rsidR="00803604" w:rsidRPr="005C166A">
        <w:t>input</w:t>
      </w:r>
      <w:r w:rsidR="003D6011" w:rsidRPr="005C166A">
        <w:t xml:space="preserve"> measurements</w:t>
      </w:r>
      <w:r w:rsidR="006921C7" w:rsidRPr="005C166A">
        <w:t xml:space="preserve"> for </w:t>
      </w:r>
      <w:r w:rsidR="00BB1F6A">
        <w:t>C</w:t>
      </w:r>
      <w:r w:rsidRPr="005C166A">
        <w:t xml:space="preserve">ase 1 is </w:t>
      </w:r>
      <w:r w:rsidR="00F271A9" w:rsidRPr="005C166A">
        <w:t xml:space="preserve">still </w:t>
      </w:r>
      <w:r w:rsidRPr="005C166A">
        <w:t>ongoing. I</w:t>
      </w:r>
      <w:r w:rsidR="003021D9" w:rsidRPr="005C166A">
        <w:t xml:space="preserve">f </w:t>
      </w:r>
      <w:r w:rsidR="004B04E3" w:rsidRPr="005C166A">
        <w:t>any</w:t>
      </w:r>
      <w:r w:rsidR="003021D9" w:rsidRPr="005C166A">
        <w:t xml:space="preserve"> new measurements like CIR, DP, and</w:t>
      </w:r>
      <w:r w:rsidR="00F271A9" w:rsidRPr="005C166A">
        <w:t>/or</w:t>
      </w:r>
      <w:r w:rsidR="003021D9" w:rsidRPr="005C166A">
        <w:t xml:space="preserve"> PDP are </w:t>
      </w:r>
      <w:r w:rsidR="00F271A9" w:rsidRPr="005C166A">
        <w:t>agreed in RAN1</w:t>
      </w:r>
      <w:r w:rsidR="003021D9" w:rsidRPr="005C166A">
        <w:t xml:space="preserve"> as </w:t>
      </w:r>
      <w:r w:rsidR="008C360E" w:rsidRPr="00400CEB">
        <w:rPr>
          <w:sz w:val="22"/>
        </w:rPr>
        <w:t>functionality</w:t>
      </w:r>
      <w:r w:rsidR="000F54C6" w:rsidRPr="00400CEB">
        <w:rPr>
          <w:sz w:val="22"/>
        </w:rPr>
        <w:t xml:space="preserve"> input</w:t>
      </w:r>
      <w:r w:rsidR="003021D9" w:rsidRPr="005C166A">
        <w:t xml:space="preserve">, </w:t>
      </w:r>
      <w:r w:rsidR="00BB1F6A">
        <w:t>there may be potential impacts in RAN4</w:t>
      </w:r>
      <w:r w:rsidR="00D018D7">
        <w:t xml:space="preserve"> measurement accuracy requirements</w:t>
      </w:r>
      <w:r w:rsidR="00BB1F6A">
        <w:t xml:space="preserve"> for these new measurements</w:t>
      </w:r>
      <w:r w:rsidR="003021D9" w:rsidRPr="005C166A">
        <w:t>.</w:t>
      </w:r>
      <w:r w:rsidR="000706D8" w:rsidRPr="005C166A">
        <w:t xml:space="preserve"> </w:t>
      </w:r>
    </w:p>
    <w:p w14:paraId="2CEBDC43" w14:textId="3C8B486C" w:rsidR="00061396" w:rsidRPr="005C166A" w:rsidRDefault="00146927" w:rsidP="005C166A">
      <w:pPr>
        <w:pStyle w:val="RAN4proposal"/>
      </w:pPr>
      <w:r w:rsidRPr="005C166A">
        <w:t xml:space="preserve">In case </w:t>
      </w:r>
      <w:r w:rsidR="00061396" w:rsidRPr="005C166A">
        <w:t>any</w:t>
      </w:r>
      <w:r w:rsidRPr="005C166A">
        <w:t xml:space="preserve"> new measu</w:t>
      </w:r>
      <w:r w:rsidR="007F38BD" w:rsidRPr="005C166A">
        <w:t xml:space="preserve">rement(s) are supported as </w:t>
      </w:r>
      <w:r w:rsidR="00061396" w:rsidRPr="005C166A">
        <w:t xml:space="preserve">AI/ML </w:t>
      </w:r>
      <w:r w:rsidR="00893134" w:rsidRPr="005C166A">
        <w:t>functionality</w:t>
      </w:r>
      <w:r w:rsidR="007F38BD" w:rsidRPr="005C166A">
        <w:t xml:space="preserve"> input for </w:t>
      </w:r>
      <w:r w:rsidR="00893134" w:rsidRPr="005C166A">
        <w:t>C</w:t>
      </w:r>
      <w:r w:rsidR="007F38BD" w:rsidRPr="005C166A">
        <w:t>ase 1</w:t>
      </w:r>
      <w:r w:rsidR="006335E5" w:rsidRPr="005C166A">
        <w:t xml:space="preserve"> in RAN1</w:t>
      </w:r>
      <w:r w:rsidR="007F38BD" w:rsidRPr="005C166A">
        <w:t xml:space="preserve">, </w:t>
      </w:r>
      <w:r w:rsidR="00D31D6A" w:rsidRPr="005C166A">
        <w:t>RAN4</w:t>
      </w:r>
      <w:r w:rsidR="002B77FD" w:rsidRPr="005C166A">
        <w:t xml:space="preserve"> may have impacts on measurement accuracy requirements</w:t>
      </w:r>
      <w:r w:rsidR="00061396" w:rsidRPr="005C166A">
        <w:t>.</w:t>
      </w:r>
    </w:p>
    <w:p w14:paraId="593EFED1" w14:textId="77777777" w:rsidR="00635A44" w:rsidRPr="005C166A" w:rsidRDefault="00635A44" w:rsidP="001C7DCB"/>
    <w:p w14:paraId="72A840B3" w14:textId="4B45E086" w:rsidR="001C7DCB" w:rsidRPr="005C166A" w:rsidRDefault="001C7DCB" w:rsidP="001C7DCB">
      <w:pPr>
        <w:pStyle w:val="RAN4H2"/>
      </w:pPr>
      <w:r w:rsidRPr="005C166A">
        <w:t>Testab</w:t>
      </w:r>
      <w:r w:rsidR="00635A44" w:rsidRPr="005C166A">
        <w:t>i</w:t>
      </w:r>
      <w:r w:rsidRPr="005C166A">
        <w:t>lity aspects for Case 1</w:t>
      </w:r>
    </w:p>
    <w:p w14:paraId="6FDD9F1E" w14:textId="77777777" w:rsidR="00DE0A65" w:rsidRDefault="00DE0A65" w:rsidP="007344F5">
      <w:pPr>
        <w:ind w:left="431"/>
        <w:rPr>
          <w:highlight w:val="yellow"/>
        </w:rPr>
      </w:pPr>
    </w:p>
    <w:p w14:paraId="5E370D49" w14:textId="22C18E0D" w:rsidR="00E260E0" w:rsidRPr="00E260E0" w:rsidRDefault="00E260E0" w:rsidP="007E61DE">
      <w:pPr>
        <w:rPr>
          <w:rStyle w:val="normaltextrun"/>
        </w:rPr>
      </w:pPr>
      <w:r>
        <w:rPr>
          <w:rStyle w:val="normaltextrun"/>
          <w:szCs w:val="20"/>
        </w:rPr>
        <w:t xml:space="preserve">The test metric relevant to </w:t>
      </w:r>
      <w:r w:rsidR="00007727">
        <w:rPr>
          <w:rStyle w:val="normaltextrun"/>
          <w:szCs w:val="20"/>
        </w:rPr>
        <w:t>C</w:t>
      </w:r>
      <w:r>
        <w:rPr>
          <w:rStyle w:val="normaltextrun"/>
          <w:szCs w:val="20"/>
        </w:rPr>
        <w:t xml:space="preserve">ase 1 is the Positioning accuracy. </w:t>
      </w:r>
      <w:r w:rsidR="00475339">
        <w:t>In this Section, we discuss the testability aspects of</w:t>
      </w:r>
      <w:r>
        <w:t xml:space="preserve"> Positioning accuracy test metric.</w:t>
      </w:r>
    </w:p>
    <w:p w14:paraId="618E702F" w14:textId="40126898" w:rsidR="007E61DE" w:rsidRDefault="00A609AE" w:rsidP="007E61DE">
      <w:r>
        <w:rPr>
          <w:rStyle w:val="normaltextrun"/>
          <w:szCs w:val="20"/>
        </w:rPr>
        <w:t xml:space="preserve">When </w:t>
      </w:r>
      <w:r w:rsidRPr="005C166A">
        <w:t xml:space="preserve">inference results of AI/ML functionality </w:t>
      </w:r>
      <w:r w:rsidR="00897035" w:rsidRPr="00897035">
        <w:t>are</w:t>
      </w:r>
      <w:r w:rsidRPr="005C166A">
        <w:t xml:space="preserve"> the positioning coordinate</w:t>
      </w:r>
      <w:r>
        <w:rPr>
          <w:rStyle w:val="normaltextrun"/>
          <w:szCs w:val="20"/>
        </w:rPr>
        <w:t xml:space="preserve">, </w:t>
      </w:r>
      <w:r w:rsidR="007E61DE">
        <w:rPr>
          <w:rStyle w:val="normaltextrun"/>
          <w:szCs w:val="20"/>
        </w:rPr>
        <w:t>t</w:t>
      </w:r>
      <w:r w:rsidR="007E61DE" w:rsidRPr="00492CC4">
        <w:rPr>
          <w:rStyle w:val="normaltextrun"/>
          <w:szCs w:val="20"/>
        </w:rPr>
        <w:t xml:space="preserve">he AI/ML </w:t>
      </w:r>
      <w:r w:rsidR="00122767">
        <w:rPr>
          <w:sz w:val="22"/>
        </w:rPr>
        <w:t>functionality</w:t>
      </w:r>
      <w:r w:rsidR="007E61DE" w:rsidRPr="00492CC4">
        <w:rPr>
          <w:rStyle w:val="normaltextrun"/>
          <w:szCs w:val="20"/>
        </w:rPr>
        <w:t xml:space="preserve"> inference consisting of the </w:t>
      </w:r>
      <w:r w:rsidR="007E61DE">
        <w:rPr>
          <w:rStyle w:val="normaltextrun"/>
          <w:szCs w:val="20"/>
        </w:rPr>
        <w:t>p</w:t>
      </w:r>
      <w:r w:rsidR="007E61DE" w:rsidRPr="00492CC4">
        <w:rPr>
          <w:rStyle w:val="normaltextrun"/>
          <w:szCs w:val="20"/>
        </w:rPr>
        <w:t>ositioning co-ordinates can be verified based on the ground truth</w:t>
      </w:r>
      <w:r w:rsidR="007E61DE" w:rsidRPr="00DF6C2E">
        <w:rPr>
          <w:rStyle w:val="normaltextrun"/>
          <w:szCs w:val="20"/>
        </w:rPr>
        <w:t xml:space="preserve">. The ground truth may consist of the location point(s) </w:t>
      </w:r>
      <w:r w:rsidR="007E61DE" w:rsidRPr="00DF6C2E">
        <w:t>with known positioning co-ordinates</w:t>
      </w:r>
      <w:r w:rsidR="006E71B5">
        <w:t>,</w:t>
      </w:r>
      <w:r w:rsidR="007E61DE" w:rsidRPr="00DF6C2E">
        <w:t xml:space="preserve"> for example</w:t>
      </w:r>
      <w:r w:rsidR="006E71B5">
        <w:t>,</w:t>
      </w:r>
      <w:r w:rsidR="007E61DE" w:rsidRPr="00DF6C2E">
        <w:t xml:space="preserve"> in form of a test area/grid (refer the figure shown below).</w:t>
      </w:r>
      <w:r w:rsidR="007E61DE">
        <w:t xml:space="preserve"> At each location point, a</w:t>
      </w:r>
      <w:r w:rsidR="007E61DE" w:rsidRPr="00BB1B47">
        <w:t xml:space="preserve"> PRU (i.e.</w:t>
      </w:r>
      <w:r w:rsidR="007E61DE">
        <w:t>,</w:t>
      </w:r>
      <w:r w:rsidR="007E61DE" w:rsidRPr="00BB1B47">
        <w:t xml:space="preserve"> Positioning Reference Unit location is known to </w:t>
      </w:r>
      <w:proofErr w:type="spellStart"/>
      <w:r w:rsidR="007E61DE" w:rsidRPr="00BB1B47">
        <w:t>gNB</w:t>
      </w:r>
      <w:proofErr w:type="spellEnd"/>
      <w:r w:rsidR="007E61DE" w:rsidRPr="00BB1B47">
        <w:t xml:space="preserve">/LMF) </w:t>
      </w:r>
      <w:r w:rsidR="007E61DE">
        <w:t xml:space="preserve">can be placed </w:t>
      </w:r>
      <w:r w:rsidR="007E61DE" w:rsidRPr="00BB1B47">
        <w:t xml:space="preserve">or </w:t>
      </w:r>
      <w:r w:rsidR="007E61DE">
        <w:t xml:space="preserve">the position co-ordinate for each location point can be derived using the known reference locations (e.g., using </w:t>
      </w:r>
      <w:r w:rsidR="007E61DE" w:rsidRPr="00BB1B47">
        <w:t>GNSS based positioning</w:t>
      </w:r>
      <w:r w:rsidR="007E61DE">
        <w:t>).</w:t>
      </w:r>
      <w:r w:rsidR="00FD3276">
        <w:t xml:space="preserve"> </w:t>
      </w:r>
      <w:r w:rsidR="004D117C">
        <w:t>UE</w:t>
      </w:r>
      <w:r w:rsidR="007E61DE" w:rsidRPr="005A2BC6">
        <w:t xml:space="preserve"> can move from one location point to another location and at each point the AI/ML </w:t>
      </w:r>
      <w:r w:rsidR="00122767">
        <w:rPr>
          <w:sz w:val="22"/>
        </w:rPr>
        <w:t>functionality</w:t>
      </w:r>
      <w:r w:rsidR="007E61DE" w:rsidRPr="005A2BC6">
        <w:t xml:space="preserve"> inference </w:t>
      </w:r>
      <w:r w:rsidR="004D117C">
        <w:t>can</w:t>
      </w:r>
      <w:r w:rsidR="0025066D">
        <w:t xml:space="preserve"> be</w:t>
      </w:r>
      <w:r w:rsidR="007E61DE" w:rsidRPr="005A2BC6">
        <w:t xml:space="preserve"> reported to the test equipment</w:t>
      </w:r>
      <w:r w:rsidR="0025066D">
        <w:t xml:space="preserve"> </w:t>
      </w:r>
      <w:r w:rsidR="00874AD3">
        <w:t xml:space="preserve">for </w:t>
      </w:r>
      <w:r w:rsidR="007E61DE" w:rsidRPr="005A2BC6">
        <w:t xml:space="preserve">the positioning accuracy </w:t>
      </w:r>
      <w:r w:rsidR="00874AD3">
        <w:t xml:space="preserve">verification </w:t>
      </w:r>
      <w:r w:rsidR="00DF3466">
        <w:t>based on the</w:t>
      </w:r>
      <w:r w:rsidR="00B40967">
        <w:t xml:space="preserve"> ground truth</w:t>
      </w:r>
      <w:r w:rsidR="007E61DE" w:rsidRPr="005A2BC6">
        <w:t>.</w:t>
      </w:r>
    </w:p>
    <w:p w14:paraId="4E2374EE" w14:textId="77777777" w:rsidR="00E425BB" w:rsidRDefault="00E425BB" w:rsidP="007E61DE"/>
    <w:p w14:paraId="3072A686" w14:textId="77777777" w:rsidR="007E61DE" w:rsidRDefault="007E61DE" w:rsidP="007E61DE">
      <w:pPr>
        <w:jc w:val="center"/>
      </w:pPr>
      <w:r>
        <w:rPr>
          <w:noProof/>
        </w:rPr>
        <w:lastRenderedPageBreak/>
        <w:drawing>
          <wp:inline distT="0" distB="0" distL="0" distR="0" wp14:anchorId="73B714A6" wp14:editId="65C5239D">
            <wp:extent cx="5058964" cy="4038600"/>
            <wp:effectExtent l="0" t="0" r="8890" b="0"/>
            <wp:docPr id="6"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 scree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63430" cy="4042166"/>
                    </a:xfrm>
                    <a:prstGeom prst="rect">
                      <a:avLst/>
                    </a:prstGeom>
                    <a:noFill/>
                  </pic:spPr>
                </pic:pic>
              </a:graphicData>
            </a:graphic>
          </wp:inline>
        </w:drawing>
      </w:r>
    </w:p>
    <w:p w14:paraId="5EF56EE8" w14:textId="77777777" w:rsidR="007E61DE" w:rsidRDefault="007E61DE" w:rsidP="007E61DE"/>
    <w:p w14:paraId="08AC93D3" w14:textId="0301E3B3" w:rsidR="007E61DE" w:rsidRPr="0070477B" w:rsidRDefault="007E61DE" w:rsidP="005C166A">
      <w:pPr>
        <w:pStyle w:val="RAN4observation0"/>
      </w:pPr>
      <w:bookmarkStart w:id="7" w:name="_Toc146303708"/>
      <w:r w:rsidRPr="00365499">
        <w:t xml:space="preserve">Positioning accuracy can be verified based on the ground truth which may consist of the location points with </w:t>
      </w:r>
      <w:r w:rsidRPr="0070477B">
        <w:t>known positioning co-ordinates (e.g., PRU or GNSS based).</w:t>
      </w:r>
      <w:bookmarkEnd w:id="7"/>
    </w:p>
    <w:p w14:paraId="47D9FDC1" w14:textId="23482627" w:rsidR="001C7DCB" w:rsidRPr="005C166A" w:rsidRDefault="007E61DE" w:rsidP="005C166A">
      <w:pPr>
        <w:pStyle w:val="RAN4proposal"/>
      </w:pPr>
      <w:bookmarkStart w:id="8" w:name="_Toc146303709"/>
      <w:r w:rsidRPr="0070477B">
        <w:t>RAN4</w:t>
      </w:r>
      <w:r w:rsidR="00A8251D" w:rsidRPr="0070477B">
        <w:t xml:space="preserve"> sh</w:t>
      </w:r>
      <w:r w:rsidR="00305641" w:rsidRPr="0070477B">
        <w:t xml:space="preserve">ould further study the feasibility of </w:t>
      </w:r>
      <w:r w:rsidR="00141845" w:rsidRPr="0070477B">
        <w:t xml:space="preserve">test mechanisms for </w:t>
      </w:r>
      <w:r w:rsidR="002631DE" w:rsidRPr="0070477B">
        <w:t>p</w:t>
      </w:r>
      <w:r w:rsidRPr="0070477B">
        <w:t xml:space="preserve">ositioning accuracy </w:t>
      </w:r>
      <w:r w:rsidR="00AE7637" w:rsidRPr="0070477B">
        <w:t>metric verification</w:t>
      </w:r>
      <w:r w:rsidRPr="0070477B">
        <w:t>.</w:t>
      </w:r>
      <w:bookmarkEnd w:id="8"/>
    </w:p>
    <w:p w14:paraId="73618B46" w14:textId="77777777" w:rsidR="001C7DCB" w:rsidRPr="005C166A" w:rsidRDefault="001C7DCB" w:rsidP="001C7DCB"/>
    <w:p w14:paraId="4DAAEBF6" w14:textId="2F3F5289" w:rsidR="001C7DCB" w:rsidRPr="005C166A" w:rsidRDefault="001C7DCB" w:rsidP="001C7DCB">
      <w:pPr>
        <w:pStyle w:val="RAN4H2"/>
      </w:pPr>
      <w:r w:rsidRPr="005C166A">
        <w:t>LCM related aspects</w:t>
      </w:r>
    </w:p>
    <w:p w14:paraId="351AAB98" w14:textId="53C58218" w:rsidR="005D5FC1" w:rsidRPr="005C166A" w:rsidRDefault="005D5FC1" w:rsidP="005D5FC1">
      <w:pPr>
        <w:pStyle w:val="RAN4H3"/>
      </w:pPr>
      <w:r w:rsidRPr="005C166A">
        <w:t>Core/Latency requirements</w:t>
      </w:r>
      <w:r w:rsidR="00290FD6" w:rsidRPr="005C166A">
        <w:t xml:space="preserve"> for LCM actions</w:t>
      </w:r>
    </w:p>
    <w:p w14:paraId="4BCC42DA" w14:textId="2D201C35" w:rsidR="00291274" w:rsidRPr="0070477B" w:rsidRDefault="00DE096C" w:rsidP="00DE096C">
      <w:pPr>
        <w:spacing w:after="0"/>
        <w:jc w:val="both"/>
      </w:pPr>
      <w:r w:rsidRPr="0070477B">
        <w:t>If performance monitoring detects a performance degradation to a point where a decision to either switch this model/functionality with another model/functionality is taken or a fallback to a legacy/default algorithm</w:t>
      </w:r>
      <w:r w:rsidR="005C21FA" w:rsidRPr="0070477B">
        <w:t>, it</w:t>
      </w:r>
      <w:r w:rsidRPr="0070477B">
        <w:t xml:space="preserve"> means that the AI/ML functionality is degrading the system performance and if this functionality, with detected performance degradation, keeps running then the impact on </w:t>
      </w:r>
      <w:r w:rsidR="00291274" w:rsidRPr="0070477B">
        <w:t>performance may be catastrophic</w:t>
      </w:r>
      <w:r w:rsidRPr="0070477B">
        <w:t>.</w:t>
      </w:r>
    </w:p>
    <w:p w14:paraId="662C4BD2" w14:textId="77777777" w:rsidR="00134204" w:rsidRPr="0070477B" w:rsidRDefault="00134204" w:rsidP="00DE096C">
      <w:pPr>
        <w:spacing w:after="0"/>
        <w:jc w:val="both"/>
      </w:pPr>
    </w:p>
    <w:p w14:paraId="72A80C30" w14:textId="70310A45" w:rsidR="00134204" w:rsidRDefault="00134204" w:rsidP="00DE096C">
      <w:pPr>
        <w:spacing w:after="0"/>
        <w:jc w:val="both"/>
      </w:pPr>
      <w:r w:rsidRPr="0070477B">
        <w:t>Therefore, it is crucial to stop this model/functionality, either by falling back</w:t>
      </w:r>
      <w:r>
        <w:t xml:space="preserve"> to legacy method or by switching to another model/functionality, within a specified time.</w:t>
      </w:r>
      <w:r w:rsidR="00016FAC">
        <w:t xml:space="preserve"> The specified time allowed to switch/disable the model/functionality should guarantee that </w:t>
      </w:r>
      <w:r w:rsidR="00CE3F7A">
        <w:t xml:space="preserve">the system </w:t>
      </w:r>
      <w:r w:rsidR="00016FAC">
        <w:t xml:space="preserve">performance remains </w:t>
      </w:r>
      <w:r w:rsidR="00DA6C30">
        <w:t>within</w:t>
      </w:r>
      <w:r w:rsidR="00767BB3">
        <w:t xml:space="preserve"> the</w:t>
      </w:r>
      <w:r w:rsidR="00DA6C30">
        <w:t xml:space="preserve"> </w:t>
      </w:r>
      <w:r w:rsidR="00016FAC">
        <w:t>acceptable levels.</w:t>
      </w:r>
    </w:p>
    <w:p w14:paraId="3CDC10EE" w14:textId="77777777" w:rsidR="00016FAC" w:rsidRDefault="00016FAC" w:rsidP="00DE096C">
      <w:pPr>
        <w:spacing w:after="0"/>
        <w:jc w:val="both"/>
      </w:pPr>
    </w:p>
    <w:p w14:paraId="5148D0B4" w14:textId="77777777" w:rsidR="0011699E" w:rsidRDefault="0011699E" w:rsidP="00DE096C">
      <w:pPr>
        <w:spacing w:after="0"/>
        <w:jc w:val="both"/>
      </w:pPr>
    </w:p>
    <w:p w14:paraId="6273F9C2" w14:textId="2100D88E" w:rsidR="0011699E" w:rsidRDefault="00DE096C" w:rsidP="0011699E">
      <w:pPr>
        <w:pStyle w:val="RAN4observation0"/>
      </w:pPr>
      <w:r>
        <w:t xml:space="preserve"> </w:t>
      </w:r>
      <w:r w:rsidR="0011699E">
        <w:t>If an LCM action is required and it is not taken in a timely manner</w:t>
      </w:r>
      <w:r w:rsidR="00BC4300">
        <w:t xml:space="preserve">, the performance degradation for AI/ML enabled Positioning use case may </w:t>
      </w:r>
      <w:r w:rsidR="00293259">
        <w:t>be degraded to undesirable level</w:t>
      </w:r>
      <w:r w:rsidR="0011699E">
        <w:t>.</w:t>
      </w:r>
    </w:p>
    <w:p w14:paraId="164180F0" w14:textId="2463DBF9" w:rsidR="0011699E" w:rsidRPr="00B23F3D" w:rsidRDefault="00CE6B9C" w:rsidP="0011699E">
      <w:pPr>
        <w:pStyle w:val="RAN4proposal"/>
        <w:ind w:left="0" w:firstLine="0"/>
      </w:pPr>
      <w:hyperlink w:anchor="_Toc133918803" w:history="1">
        <w:r w:rsidR="00293259">
          <w:t>RAN4</w:t>
        </w:r>
      </w:hyperlink>
      <w:r w:rsidR="008B7F0D">
        <w:t xml:space="preserve"> core</w:t>
      </w:r>
      <w:r w:rsidR="00293259">
        <w:t xml:space="preserve"> requirements should be considered</w:t>
      </w:r>
      <w:r w:rsidR="008B7F0D">
        <w:t xml:space="preserve"> to </w:t>
      </w:r>
      <w:r w:rsidR="00796476">
        <w:rPr>
          <w:bCs/>
        </w:rPr>
        <w:t>limit</w:t>
      </w:r>
      <w:r w:rsidR="00796476" w:rsidRPr="001F1DE2">
        <w:rPr>
          <w:bCs/>
        </w:rPr>
        <w:t xml:space="preserve"> </w:t>
      </w:r>
      <w:r w:rsidR="000A3092">
        <w:rPr>
          <w:bCs/>
        </w:rPr>
        <w:t xml:space="preserve">the </w:t>
      </w:r>
      <w:r w:rsidR="008B7F0D" w:rsidRPr="001F1DE2">
        <w:rPr>
          <w:bCs/>
        </w:rPr>
        <w:t>latency of LCM actions towards the DUT</w:t>
      </w:r>
      <w:r w:rsidR="008B7F0D">
        <w:rPr>
          <w:bCs/>
        </w:rPr>
        <w:t xml:space="preserve"> for AI/ML enabled Positioning</w:t>
      </w:r>
      <w:r w:rsidR="009E4330">
        <w:rPr>
          <w:bCs/>
        </w:rPr>
        <w:t>.</w:t>
      </w:r>
    </w:p>
    <w:p w14:paraId="48F63A17" w14:textId="69FC3B85" w:rsidR="00DE096C" w:rsidRDefault="00DE096C" w:rsidP="00DE096C">
      <w:pPr>
        <w:spacing w:after="0"/>
        <w:jc w:val="both"/>
      </w:pPr>
    </w:p>
    <w:p w14:paraId="14C0F150" w14:textId="7124EE36" w:rsidR="00DE096C" w:rsidRPr="00910834" w:rsidDel="0048385C" w:rsidRDefault="00DE096C" w:rsidP="00910834">
      <w:pPr>
        <w:rPr>
          <w:highlight w:val="yellow"/>
        </w:rPr>
      </w:pPr>
    </w:p>
    <w:p w14:paraId="609A61B5" w14:textId="10F4955B" w:rsidR="00D30C2E" w:rsidRPr="005C166A" w:rsidRDefault="00D30C2E" w:rsidP="00D30C2E">
      <w:pPr>
        <w:pStyle w:val="RAN4H3"/>
      </w:pPr>
      <w:r w:rsidRPr="005C166A" w:rsidDel="0048385C">
        <w:lastRenderedPageBreak/>
        <w:t xml:space="preserve">Performance monitoring </w:t>
      </w:r>
      <w:r w:rsidR="00F51A30" w:rsidRPr="005C166A">
        <w:t xml:space="preserve">metric </w:t>
      </w:r>
      <w:r w:rsidRPr="005C166A" w:rsidDel="0048385C">
        <w:t>for Case 1</w:t>
      </w:r>
    </w:p>
    <w:p w14:paraId="50F47936" w14:textId="6CB256B0" w:rsidR="00C565A1" w:rsidRPr="005C166A" w:rsidDel="0048385C" w:rsidRDefault="007D58B2" w:rsidP="005C166A">
      <w:pPr>
        <w:pStyle w:val="RAN4H3"/>
        <w:numPr>
          <w:ilvl w:val="0"/>
          <w:numId w:val="0"/>
        </w:numPr>
        <w:rPr>
          <w:rFonts w:ascii="Times New Roman" w:hAnsi="Times New Roman" w:cstheme="minorBidi"/>
          <w:sz w:val="20"/>
        </w:rPr>
      </w:pPr>
      <w:r w:rsidRPr="005C166A">
        <w:rPr>
          <w:rFonts w:ascii="Times New Roman" w:hAnsi="Times New Roman" w:cstheme="minorBidi"/>
          <w:sz w:val="20"/>
        </w:rPr>
        <w:t xml:space="preserve">The performance monitoring metric was not discussed extensively in RAN4 during the Study item phase. RAN1 did the evaluation and discussion on performance monitoring on certain aspects but there are no agreements yet that are relevant for RAN4. Hence RAN4 should wait for RAN1 progress </w:t>
      </w:r>
      <w:proofErr w:type="gramStart"/>
      <w:r w:rsidR="0097411D" w:rsidRPr="0070477B">
        <w:rPr>
          <w:rFonts w:ascii="Times New Roman" w:hAnsi="Times New Roman" w:cstheme="minorBidi"/>
          <w:sz w:val="20"/>
        </w:rPr>
        <w:t>in order to</w:t>
      </w:r>
      <w:proofErr w:type="gramEnd"/>
      <w:r w:rsidR="0097411D" w:rsidRPr="0070477B">
        <w:rPr>
          <w:rFonts w:ascii="Times New Roman" w:hAnsi="Times New Roman" w:cstheme="minorBidi"/>
          <w:sz w:val="20"/>
        </w:rPr>
        <w:t xml:space="preserve"> evaluate any impacts in RAN4 from </w:t>
      </w:r>
      <w:r w:rsidR="0097411D" w:rsidRPr="00822DA1">
        <w:rPr>
          <w:rFonts w:ascii="Times New Roman" w:hAnsi="Times New Roman" w:cstheme="minorBidi"/>
          <w:sz w:val="20"/>
        </w:rPr>
        <w:t>performance monitoring aspects</w:t>
      </w:r>
      <w:r w:rsidRPr="005C166A">
        <w:rPr>
          <w:rFonts w:ascii="Times New Roman" w:hAnsi="Times New Roman" w:cstheme="minorBidi"/>
          <w:sz w:val="20"/>
        </w:rPr>
        <w:t>.</w:t>
      </w:r>
    </w:p>
    <w:p w14:paraId="185247A4" w14:textId="224490F1" w:rsidR="001C7DCB" w:rsidRPr="005C166A" w:rsidRDefault="00016CE2" w:rsidP="005C166A">
      <w:pPr>
        <w:pStyle w:val="RAN4proposal"/>
      </w:pPr>
      <w:r w:rsidRPr="005C166A">
        <w:t>RAN4 should follow the RAN1 discussions/ agreements</w:t>
      </w:r>
      <w:r w:rsidR="000F3B47" w:rsidRPr="005C166A">
        <w:t xml:space="preserve"> on performance monitoring aspects</w:t>
      </w:r>
      <w:r w:rsidRPr="005C166A">
        <w:t xml:space="preserve"> for </w:t>
      </w:r>
      <w:r w:rsidR="0070477B" w:rsidRPr="005C166A">
        <w:t>evaluation of any impacts in RAN4, particularly for Case 1</w:t>
      </w:r>
      <w:r w:rsidR="0070477B" w:rsidRPr="00822DA1">
        <w:t xml:space="preserve"> (</w:t>
      </w:r>
      <w:r w:rsidR="0070477B" w:rsidRPr="00822DA1">
        <w:t>UE-based</w:t>
      </w:r>
      <w:r w:rsidR="0070477B" w:rsidRPr="00822DA1">
        <w:t xml:space="preserve"> direct</w:t>
      </w:r>
      <w:r w:rsidR="0070477B" w:rsidRPr="00822DA1">
        <w:t xml:space="preserve"> positioning with UE-side model</w:t>
      </w:r>
      <w:r w:rsidR="0070477B" w:rsidRPr="00822DA1">
        <w:t>)</w:t>
      </w:r>
      <w:r w:rsidR="00945910" w:rsidRPr="005C166A">
        <w:t>.</w:t>
      </w:r>
    </w:p>
    <w:p w14:paraId="240332DD" w14:textId="77777777" w:rsidR="00893D2E" w:rsidRPr="00381F95" w:rsidRDefault="00893D2E">
      <w:pPr>
        <w:rPr>
          <w:rFonts w:ascii="Arial" w:eastAsia="SimSun" w:hAnsi="Arial" w:cs="Times New Roman"/>
          <w:sz w:val="36"/>
          <w:szCs w:val="20"/>
        </w:rPr>
      </w:pPr>
      <w:bookmarkStart w:id="9" w:name="_Toc116995848"/>
      <w:r w:rsidRPr="00381F95">
        <w:br w:type="page"/>
      </w:r>
    </w:p>
    <w:p w14:paraId="29C2FE4F" w14:textId="77777777" w:rsidR="00CD7492" w:rsidRPr="00381F95" w:rsidRDefault="00CD7492" w:rsidP="00A37002">
      <w:pPr>
        <w:pStyle w:val="RAN4H1"/>
      </w:pPr>
      <w:r w:rsidRPr="00381F95">
        <w:lastRenderedPageBreak/>
        <w:t>Conclusion</w:t>
      </w:r>
      <w:bookmarkEnd w:id="9"/>
    </w:p>
    <w:p w14:paraId="75C149D1" w14:textId="3E734DDD" w:rsidR="001D5987" w:rsidRDefault="001D5987" w:rsidP="001D5987">
      <w:bookmarkStart w:id="10" w:name="_Hlk159265512"/>
      <w:r>
        <w:t xml:space="preserve">In this paper we share our views on potential RAN4 impacts from issues related to AI/ML </w:t>
      </w:r>
      <w:r w:rsidR="002E4CE9">
        <w:t>based positioning</w:t>
      </w:r>
      <w:r>
        <w:t>. Specifically, we cover following aspects:</w:t>
      </w:r>
    </w:p>
    <w:p w14:paraId="29D88BD2" w14:textId="77777777" w:rsidR="002E4CE9" w:rsidRDefault="002E4CE9" w:rsidP="002E4CE9">
      <w:pPr>
        <w:pStyle w:val="ListParagraph"/>
        <w:numPr>
          <w:ilvl w:val="0"/>
          <w:numId w:val="41"/>
        </w:numPr>
      </w:pPr>
      <w:r>
        <w:t>Selected sub use cases</w:t>
      </w:r>
    </w:p>
    <w:p w14:paraId="7378C5F6" w14:textId="77777777" w:rsidR="002E4CE9" w:rsidRDefault="002E4CE9" w:rsidP="002E4CE9">
      <w:pPr>
        <w:pStyle w:val="ListParagraph"/>
        <w:numPr>
          <w:ilvl w:val="0"/>
          <w:numId w:val="41"/>
        </w:numPr>
      </w:pPr>
      <w:r>
        <w:t xml:space="preserve">Performance metrics </w:t>
      </w:r>
    </w:p>
    <w:p w14:paraId="7B4F63ED" w14:textId="77777777" w:rsidR="002E4CE9" w:rsidRDefault="002E4CE9" w:rsidP="002E4CE9">
      <w:pPr>
        <w:pStyle w:val="ListParagraph"/>
        <w:numPr>
          <w:ilvl w:val="0"/>
          <w:numId w:val="41"/>
        </w:numPr>
      </w:pPr>
      <w:r>
        <w:t>Measurement accuracy requirements</w:t>
      </w:r>
    </w:p>
    <w:p w14:paraId="2FB97B27" w14:textId="77777777" w:rsidR="002E4CE9" w:rsidRDefault="002E4CE9" w:rsidP="002E4CE9">
      <w:pPr>
        <w:pStyle w:val="ListParagraph"/>
        <w:numPr>
          <w:ilvl w:val="0"/>
          <w:numId w:val="41"/>
        </w:numPr>
      </w:pPr>
      <w:r>
        <w:t>Testability aspects</w:t>
      </w:r>
    </w:p>
    <w:p w14:paraId="79B64AFA" w14:textId="77777777" w:rsidR="002E4CE9" w:rsidRPr="00BB0FF5" w:rsidRDefault="002E4CE9" w:rsidP="002E4CE9">
      <w:pPr>
        <w:pStyle w:val="ListParagraph"/>
        <w:numPr>
          <w:ilvl w:val="0"/>
          <w:numId w:val="41"/>
        </w:numPr>
      </w:pPr>
      <w:r>
        <w:t>LCM related aspects and performance monitoring</w:t>
      </w:r>
    </w:p>
    <w:p w14:paraId="42302FE8" w14:textId="77777777" w:rsidR="001D5987" w:rsidRDefault="001D5987" w:rsidP="001D5987">
      <w:r>
        <w:t>In the paper, the following Observations and Proposals were made</w:t>
      </w:r>
      <w:r w:rsidRPr="008C39F7">
        <w:t>:</w:t>
      </w:r>
    </w:p>
    <w:bookmarkEnd w:id="10"/>
    <w:p w14:paraId="5E771B6B" w14:textId="77777777" w:rsidR="00BC0874" w:rsidRDefault="00BC0874" w:rsidP="00BC0874">
      <w:pPr>
        <w:rPr>
          <w:rFonts w:eastAsia="Calibri" w:cs="Times New Roman"/>
          <w:szCs w:val="20"/>
        </w:rPr>
      </w:pPr>
      <w:r w:rsidRPr="00010FCB">
        <w:rPr>
          <w:rFonts w:eastAsia="Calibri" w:cs="Times New Roman"/>
          <w:b/>
          <w:bCs/>
          <w:szCs w:val="20"/>
        </w:rPr>
        <w:t xml:space="preserve">Observation 1: </w:t>
      </w:r>
      <w:r w:rsidRPr="00010FCB">
        <w:rPr>
          <w:rFonts w:eastAsia="Calibri" w:cs="Times New Roman"/>
          <w:szCs w:val="20"/>
        </w:rPr>
        <w:t>Among 1st priority cases, only Case 1: UE-based positioning with UE-side model, direct AI/ML positioning may have impacts in RAN4.</w:t>
      </w:r>
    </w:p>
    <w:p w14:paraId="1A63B22A" w14:textId="77777777" w:rsidR="00BC0874" w:rsidRDefault="00BC0874" w:rsidP="00BC0874">
      <w:pPr>
        <w:rPr>
          <w:rFonts w:eastAsia="Calibri" w:cs="Times New Roman"/>
          <w:b/>
          <w:bCs/>
          <w:szCs w:val="20"/>
        </w:rPr>
      </w:pPr>
      <w:r w:rsidRPr="00010FCB">
        <w:rPr>
          <w:rFonts w:eastAsia="Calibri" w:cs="Times New Roman"/>
          <w:b/>
          <w:bCs/>
          <w:szCs w:val="20"/>
        </w:rPr>
        <w:t>Proposal 1: RAN4 should initially prioritize Case 1 direct AIML positioning in the normative work.</w:t>
      </w:r>
    </w:p>
    <w:p w14:paraId="7DB6A402" w14:textId="77777777" w:rsidR="00BC0874" w:rsidRDefault="00BC0874" w:rsidP="00BC0874">
      <w:pPr>
        <w:rPr>
          <w:rFonts w:eastAsia="Calibri" w:cs="Times New Roman"/>
          <w:b/>
          <w:bCs/>
          <w:szCs w:val="20"/>
          <w:lang w:val="en-GB"/>
        </w:rPr>
      </w:pPr>
      <w:r w:rsidRPr="00010FCB">
        <w:rPr>
          <w:rFonts w:eastAsia="Calibri" w:cs="Times New Roman"/>
          <w:b/>
          <w:bCs/>
          <w:szCs w:val="20"/>
          <w:lang w:val="en-GB"/>
        </w:rPr>
        <w:t>Proposal 2: Positioning accuracy should be considered as the performance metric for case 1 - UE-based positioning with UE-side model, direct AI/ML positioning.</w:t>
      </w:r>
    </w:p>
    <w:p w14:paraId="62BEEE1D" w14:textId="77777777" w:rsidR="00BC0874" w:rsidRDefault="00BC0874" w:rsidP="00BC0874">
      <w:pPr>
        <w:rPr>
          <w:rFonts w:eastAsia="Calibri" w:cs="Times New Roman"/>
          <w:b/>
          <w:bCs/>
          <w:szCs w:val="20"/>
          <w:lang w:val="en-GB"/>
        </w:rPr>
      </w:pPr>
      <w:r w:rsidRPr="00010FCB">
        <w:rPr>
          <w:rFonts w:eastAsia="Calibri" w:cs="Times New Roman"/>
          <w:b/>
          <w:bCs/>
          <w:szCs w:val="20"/>
          <w:lang w:val="en-GB"/>
        </w:rPr>
        <w:t>Proposal 3: In case any new measurement(s) are supported as AI/ML functionality input for Case 1 in RAN1, RAN4 may have impacts on measurement accuracy requirements.</w:t>
      </w:r>
    </w:p>
    <w:p w14:paraId="51C1C572" w14:textId="77777777" w:rsidR="00BC0874" w:rsidRDefault="00BC0874" w:rsidP="00BC0874">
      <w:pPr>
        <w:rPr>
          <w:rFonts w:eastAsia="Calibri" w:cs="Times New Roman"/>
          <w:szCs w:val="20"/>
        </w:rPr>
      </w:pPr>
      <w:r w:rsidRPr="00010FCB">
        <w:rPr>
          <w:rFonts w:eastAsia="Calibri" w:cs="Times New Roman"/>
          <w:b/>
          <w:bCs/>
          <w:szCs w:val="20"/>
        </w:rPr>
        <w:t xml:space="preserve">Observation 2: </w:t>
      </w:r>
      <w:r w:rsidRPr="00010FCB">
        <w:rPr>
          <w:rFonts w:eastAsia="Calibri" w:cs="Times New Roman"/>
          <w:szCs w:val="20"/>
        </w:rPr>
        <w:t>Positioning accuracy can be verified based on the ground truth which may consist of the location points with known positioning co-ordinates (e.g., PRU or GNSS based).</w:t>
      </w:r>
    </w:p>
    <w:p w14:paraId="11C08A5F" w14:textId="77777777" w:rsidR="00BC0874" w:rsidRDefault="00BC0874" w:rsidP="00BC0874">
      <w:pPr>
        <w:rPr>
          <w:rFonts w:eastAsia="Calibri" w:cs="Times New Roman"/>
          <w:b/>
          <w:bCs/>
          <w:szCs w:val="20"/>
        </w:rPr>
      </w:pPr>
      <w:r w:rsidRPr="00010FCB">
        <w:rPr>
          <w:rFonts w:eastAsia="Calibri" w:cs="Times New Roman"/>
          <w:b/>
          <w:bCs/>
          <w:szCs w:val="20"/>
        </w:rPr>
        <w:t>Proposal 4: RAN4 should further study the feasibility of test mechanisms for positioning accuracy metric verification.</w:t>
      </w:r>
    </w:p>
    <w:p w14:paraId="22891DD4" w14:textId="77777777" w:rsidR="00BC0874" w:rsidRDefault="00BC0874" w:rsidP="00BC0874">
      <w:pPr>
        <w:rPr>
          <w:rFonts w:eastAsia="Calibri" w:cs="Times New Roman"/>
          <w:szCs w:val="20"/>
        </w:rPr>
      </w:pPr>
      <w:r w:rsidRPr="00010FCB">
        <w:rPr>
          <w:rFonts w:eastAsia="Calibri" w:cs="Times New Roman"/>
          <w:b/>
          <w:bCs/>
          <w:szCs w:val="20"/>
        </w:rPr>
        <w:t xml:space="preserve">Observation 3:  </w:t>
      </w:r>
      <w:r w:rsidRPr="00010FCB">
        <w:rPr>
          <w:rFonts w:eastAsia="Calibri" w:cs="Times New Roman"/>
          <w:szCs w:val="20"/>
        </w:rPr>
        <w:t>If an LCM action is required and it is not taken in a timely manner, the performance degradation for AI/ML enabled Positioning use case may be degraded to undesirable level.</w:t>
      </w:r>
    </w:p>
    <w:p w14:paraId="014A1427" w14:textId="77777777" w:rsidR="00BC0874" w:rsidRDefault="00BC0874" w:rsidP="00BC0874">
      <w:pPr>
        <w:rPr>
          <w:rFonts w:eastAsia="Calibri" w:cs="Times New Roman"/>
          <w:b/>
          <w:bCs/>
          <w:szCs w:val="20"/>
        </w:rPr>
      </w:pPr>
      <w:r w:rsidRPr="00010FCB">
        <w:rPr>
          <w:rFonts w:eastAsia="Calibri" w:cs="Times New Roman"/>
          <w:b/>
          <w:bCs/>
          <w:szCs w:val="20"/>
        </w:rPr>
        <w:t>Proposal 5: RAN4 core requirements should be considered to limit the latency of LCM actions towards the DUT for AI/ML enabled Positioning.</w:t>
      </w:r>
    </w:p>
    <w:p w14:paraId="11F3D03F" w14:textId="77777777" w:rsidR="00BC0874" w:rsidRPr="00010FCB" w:rsidRDefault="00BC0874" w:rsidP="00BC0874">
      <w:pPr>
        <w:rPr>
          <w:rFonts w:eastAsia="Calibri" w:cs="Times New Roman"/>
          <w:b/>
          <w:bCs/>
          <w:szCs w:val="20"/>
        </w:rPr>
      </w:pPr>
      <w:r w:rsidRPr="00010FCB">
        <w:rPr>
          <w:rFonts w:eastAsia="Calibri" w:cs="Times New Roman"/>
          <w:b/>
          <w:bCs/>
          <w:szCs w:val="20"/>
        </w:rPr>
        <w:t>Proposal 6: RAN4 should follow the RAN1 discussions/ agreements on performance monitoring aspects for evaluation of any impacts in RAN4, particularly for Case 1 (UE-based direct positioning with UE-side model).</w:t>
      </w:r>
    </w:p>
    <w:p w14:paraId="2CA6CDCD" w14:textId="77777777" w:rsidR="00BC0874" w:rsidRDefault="00BC0874" w:rsidP="001D5987"/>
    <w:p w14:paraId="163C0710" w14:textId="1295BB9D" w:rsidR="00847264" w:rsidRPr="00381F95" w:rsidRDefault="00847264" w:rsidP="008C39F7">
      <w:bookmarkStart w:id="11" w:name="_Toc116995849"/>
    </w:p>
    <w:p w14:paraId="17E79CF3" w14:textId="77777777" w:rsidR="003B659E" w:rsidRPr="00381F95" w:rsidRDefault="003B659E" w:rsidP="0060543D">
      <w:pPr>
        <w:pStyle w:val="RAN4H1"/>
        <w:numPr>
          <w:ilvl w:val="0"/>
          <w:numId w:val="0"/>
        </w:numPr>
        <w:ind w:left="360" w:hanging="360"/>
      </w:pPr>
      <w:r w:rsidRPr="00381F95">
        <w:t>References</w:t>
      </w:r>
      <w:bookmarkEnd w:id="11"/>
    </w:p>
    <w:p w14:paraId="4F9A416E" w14:textId="77777777" w:rsidR="004A517C" w:rsidRDefault="004A517C" w:rsidP="004A517C">
      <w:pPr>
        <w:pStyle w:val="ListParagraph"/>
        <w:numPr>
          <w:ilvl w:val="0"/>
          <w:numId w:val="21"/>
        </w:numPr>
        <w:ind w:right="-22"/>
        <w:jc w:val="both"/>
      </w:pPr>
      <w:bookmarkStart w:id="12" w:name="_Ref114500673"/>
      <w:bookmarkStart w:id="13" w:name="_Ref158059981"/>
      <w:bookmarkStart w:id="14" w:name="_Hlk159251453"/>
      <w:bookmarkEnd w:id="12"/>
      <w:r w:rsidRPr="007E66A7">
        <w:t>RP-221348</w:t>
      </w:r>
      <w:r>
        <w:t xml:space="preserve">, </w:t>
      </w:r>
      <w:r w:rsidRPr="00814C2B">
        <w:t>Revised SID: Study on Artificial Intelligence (AI)/Machine Learning (ML) for NR Air Interface</w:t>
      </w:r>
      <w:r>
        <w:t xml:space="preserve">, Qualcomm, RAN#96, </w:t>
      </w:r>
      <w:r w:rsidRPr="00B677CC">
        <w:t xml:space="preserve">Budapest, Hungary, June </w:t>
      </w:r>
      <w:r>
        <w:t>0</w:t>
      </w:r>
      <w:r w:rsidRPr="00B677CC">
        <w:t>6</w:t>
      </w:r>
      <w:r>
        <w:t xml:space="preserve"> – June 0</w:t>
      </w:r>
      <w:r w:rsidRPr="00B677CC">
        <w:t>9, 2022</w:t>
      </w:r>
      <w:r>
        <w:t>.</w:t>
      </w:r>
      <w:bookmarkEnd w:id="13"/>
    </w:p>
    <w:p w14:paraId="6BCD00F6" w14:textId="77777777" w:rsidR="004A517C" w:rsidRDefault="004A517C" w:rsidP="004A517C">
      <w:pPr>
        <w:pStyle w:val="ListParagraph"/>
        <w:numPr>
          <w:ilvl w:val="0"/>
          <w:numId w:val="21"/>
        </w:numPr>
        <w:ind w:right="-22"/>
        <w:jc w:val="both"/>
      </w:pPr>
      <w:r w:rsidRPr="000B14C1">
        <w:t>RP-233132</w:t>
      </w:r>
      <w:r>
        <w:t xml:space="preserve">, </w:t>
      </w:r>
      <w:r w:rsidRPr="00367A0F">
        <w:t>Status report for SI on AI/ML for NR air interface</w:t>
      </w:r>
      <w:r>
        <w:t xml:space="preserve">, Qualcomm, RAN#102, </w:t>
      </w:r>
      <w:r w:rsidRPr="00392E99">
        <w:t>Edinburgh, Scotland, December 11</w:t>
      </w:r>
      <w:r>
        <w:t xml:space="preserve"> – December </w:t>
      </w:r>
      <w:r w:rsidRPr="00392E99">
        <w:t>15, 2023</w:t>
      </w:r>
      <w:r>
        <w:t>.</w:t>
      </w:r>
    </w:p>
    <w:p w14:paraId="191C626D" w14:textId="77777777" w:rsidR="004A517C" w:rsidRDefault="004A517C" w:rsidP="004A517C">
      <w:pPr>
        <w:pStyle w:val="ListParagraph"/>
        <w:numPr>
          <w:ilvl w:val="0"/>
          <w:numId w:val="21"/>
        </w:numPr>
        <w:ind w:right="-22"/>
        <w:jc w:val="both"/>
      </w:pPr>
      <w:bookmarkStart w:id="15" w:name="_Ref158060030"/>
      <w:r>
        <w:t xml:space="preserve">3GPP TR 38.843 V18.0.0, </w:t>
      </w:r>
      <w:r w:rsidRPr="00C6614F">
        <w:t>Technical Report (TR)</w:t>
      </w:r>
      <w:r>
        <w:t xml:space="preserve">: </w:t>
      </w:r>
      <w:r w:rsidRPr="008C1D2F">
        <w:t>Study on Artificial Intelligence (AI)/Machine Learning (ML) for NR air interface</w:t>
      </w:r>
      <w:r>
        <w:t>.</w:t>
      </w:r>
      <w:bookmarkStart w:id="16" w:name="_Ref158060063"/>
      <w:bookmarkEnd w:id="15"/>
    </w:p>
    <w:p w14:paraId="7C70AE9D" w14:textId="18E80BE0" w:rsidR="00E43BF9" w:rsidRPr="00D40002" w:rsidRDefault="004A517C" w:rsidP="004A517C">
      <w:pPr>
        <w:pStyle w:val="ListParagraph"/>
        <w:numPr>
          <w:ilvl w:val="0"/>
          <w:numId w:val="21"/>
        </w:numPr>
        <w:ind w:right="-22"/>
        <w:jc w:val="both"/>
      </w:pPr>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r>
        <w:t>.</w:t>
      </w:r>
      <w:bookmarkEnd w:id="14"/>
      <w:bookmarkEnd w:id="16"/>
    </w:p>
    <w:sectPr w:rsidR="00E43BF9" w:rsidRPr="00D4000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F217" w14:textId="77777777" w:rsidR="00A33A78" w:rsidRDefault="00A33A78" w:rsidP="00001C9B">
      <w:pPr>
        <w:spacing w:after="0" w:line="240" w:lineRule="auto"/>
      </w:pPr>
      <w:r>
        <w:separator/>
      </w:r>
    </w:p>
  </w:endnote>
  <w:endnote w:type="continuationSeparator" w:id="0">
    <w:p w14:paraId="4CC6472A" w14:textId="77777777" w:rsidR="00A33A78" w:rsidRDefault="00A33A78" w:rsidP="00001C9B">
      <w:pPr>
        <w:spacing w:after="0" w:line="240" w:lineRule="auto"/>
      </w:pPr>
      <w:r>
        <w:continuationSeparator/>
      </w:r>
    </w:p>
  </w:endnote>
  <w:endnote w:type="continuationNotice" w:id="1">
    <w:p w14:paraId="69A4B762" w14:textId="77777777" w:rsidR="00A33A78" w:rsidRDefault="00A33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oloLens MDL2 Assets">
    <w:panose1 w:val="050A0102010101010101"/>
    <w:charset w:val="00"/>
    <w:family w:val="roman"/>
    <w:pitch w:val="variable"/>
    <w:sig w:usb0="00000003" w:usb1="1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753D2" w14:textId="77777777" w:rsidR="00A33A78" w:rsidRDefault="00A33A78" w:rsidP="00001C9B">
      <w:pPr>
        <w:spacing w:after="0" w:line="240" w:lineRule="auto"/>
      </w:pPr>
      <w:r>
        <w:separator/>
      </w:r>
    </w:p>
  </w:footnote>
  <w:footnote w:type="continuationSeparator" w:id="0">
    <w:p w14:paraId="65718E20" w14:textId="77777777" w:rsidR="00A33A78" w:rsidRDefault="00A33A78" w:rsidP="00001C9B">
      <w:pPr>
        <w:spacing w:after="0" w:line="240" w:lineRule="auto"/>
      </w:pPr>
      <w:r>
        <w:continuationSeparator/>
      </w:r>
    </w:p>
  </w:footnote>
  <w:footnote w:type="continuationNotice" w:id="1">
    <w:p w14:paraId="01BB5F97" w14:textId="77777777" w:rsidR="00A33A78" w:rsidRDefault="00A33A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4630"/>
    <w:multiLevelType w:val="hybridMultilevel"/>
    <w:tmpl w:val="09AC79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84E8F"/>
    <w:multiLevelType w:val="hybridMultilevel"/>
    <w:tmpl w:val="EDB4B8D6"/>
    <w:lvl w:ilvl="0" w:tplc="8D94F252">
      <w:start w:val="1"/>
      <w:numFmt w:val="bullet"/>
      <w:lvlText w:val="-"/>
      <w:lvlJc w:val="left"/>
      <w:pPr>
        <w:ind w:left="720" w:hanging="360"/>
      </w:pPr>
      <w:rPr>
        <w:rFonts w:ascii="Times New Roman" w:eastAsiaTheme="minorHAnsi"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021F2C"/>
    <w:multiLevelType w:val="hybridMultilevel"/>
    <w:tmpl w:val="09AC79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960015"/>
    <w:multiLevelType w:val="hybridMultilevel"/>
    <w:tmpl w:val="FFFFFFFF"/>
    <w:lvl w:ilvl="0" w:tplc="B574BB54">
      <w:start w:val="1"/>
      <w:numFmt w:val="decimal"/>
      <w:lvlText w:val="[%1]"/>
      <w:lvlJc w:val="left"/>
      <w:pPr>
        <w:ind w:left="720" w:hanging="360"/>
      </w:pPr>
    </w:lvl>
    <w:lvl w:ilvl="1" w:tplc="0B122742">
      <w:start w:val="1"/>
      <w:numFmt w:val="lowerLetter"/>
      <w:lvlText w:val="%2."/>
      <w:lvlJc w:val="left"/>
      <w:pPr>
        <w:ind w:left="1440" w:hanging="360"/>
      </w:pPr>
    </w:lvl>
    <w:lvl w:ilvl="2" w:tplc="832A69C6">
      <w:start w:val="1"/>
      <w:numFmt w:val="lowerRoman"/>
      <w:lvlText w:val="%3."/>
      <w:lvlJc w:val="right"/>
      <w:pPr>
        <w:ind w:left="2160" w:hanging="180"/>
      </w:pPr>
    </w:lvl>
    <w:lvl w:ilvl="3" w:tplc="575247BA">
      <w:start w:val="1"/>
      <w:numFmt w:val="decimal"/>
      <w:lvlText w:val="%4."/>
      <w:lvlJc w:val="left"/>
      <w:pPr>
        <w:ind w:left="2880" w:hanging="360"/>
      </w:pPr>
    </w:lvl>
    <w:lvl w:ilvl="4" w:tplc="3140BBF4">
      <w:start w:val="1"/>
      <w:numFmt w:val="lowerLetter"/>
      <w:lvlText w:val="%5."/>
      <w:lvlJc w:val="left"/>
      <w:pPr>
        <w:ind w:left="3600" w:hanging="360"/>
      </w:pPr>
    </w:lvl>
    <w:lvl w:ilvl="5" w:tplc="112075C8">
      <w:start w:val="1"/>
      <w:numFmt w:val="lowerRoman"/>
      <w:lvlText w:val="%6."/>
      <w:lvlJc w:val="right"/>
      <w:pPr>
        <w:ind w:left="4320" w:hanging="180"/>
      </w:pPr>
    </w:lvl>
    <w:lvl w:ilvl="6" w:tplc="0018F56C">
      <w:start w:val="1"/>
      <w:numFmt w:val="decimal"/>
      <w:lvlText w:val="%7."/>
      <w:lvlJc w:val="left"/>
      <w:pPr>
        <w:ind w:left="5040" w:hanging="360"/>
      </w:pPr>
    </w:lvl>
    <w:lvl w:ilvl="7" w:tplc="B98A63E6">
      <w:start w:val="1"/>
      <w:numFmt w:val="lowerLetter"/>
      <w:lvlText w:val="%8."/>
      <w:lvlJc w:val="left"/>
      <w:pPr>
        <w:ind w:left="5760" w:hanging="360"/>
      </w:pPr>
    </w:lvl>
    <w:lvl w:ilvl="8" w:tplc="D57EE656">
      <w:start w:val="1"/>
      <w:numFmt w:val="lowerRoman"/>
      <w:lvlText w:val="%9."/>
      <w:lvlJc w:val="right"/>
      <w:pPr>
        <w:ind w:left="6480" w:hanging="18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283FBF"/>
    <w:multiLevelType w:val="hybridMultilevel"/>
    <w:tmpl w:val="09AC79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1606F33"/>
    <w:multiLevelType w:val="hybridMultilevel"/>
    <w:tmpl w:val="15247BBE"/>
    <w:lvl w:ilvl="0" w:tplc="CA9EC0A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615D57"/>
    <w:multiLevelType w:val="hybridMultilevel"/>
    <w:tmpl w:val="D6E8F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C3ED1"/>
    <w:multiLevelType w:val="hybridMultilevel"/>
    <w:tmpl w:val="4692B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875621"/>
    <w:multiLevelType w:val="hybridMultilevel"/>
    <w:tmpl w:val="D3BA3FF2"/>
    <w:lvl w:ilvl="0" w:tplc="AF1EA4B8">
      <w:start w:val="1"/>
      <w:numFmt w:val="bullet"/>
      <w:lvlText w:val=""/>
      <w:lvlJc w:val="left"/>
      <w:pPr>
        <w:ind w:left="720" w:hanging="360"/>
      </w:pPr>
      <w:rPr>
        <w:rFonts w:ascii="Symbol" w:hAnsi="Symbol"/>
      </w:rPr>
    </w:lvl>
    <w:lvl w:ilvl="1" w:tplc="A5867BA4">
      <w:start w:val="1"/>
      <w:numFmt w:val="bullet"/>
      <w:lvlText w:val=""/>
      <w:lvlJc w:val="left"/>
      <w:pPr>
        <w:ind w:left="720" w:hanging="360"/>
      </w:pPr>
      <w:rPr>
        <w:rFonts w:ascii="Symbol" w:hAnsi="Symbol"/>
      </w:rPr>
    </w:lvl>
    <w:lvl w:ilvl="2" w:tplc="325C43E0">
      <w:start w:val="1"/>
      <w:numFmt w:val="bullet"/>
      <w:lvlText w:val=""/>
      <w:lvlJc w:val="left"/>
      <w:pPr>
        <w:ind w:left="720" w:hanging="360"/>
      </w:pPr>
      <w:rPr>
        <w:rFonts w:ascii="Symbol" w:hAnsi="Symbol"/>
      </w:rPr>
    </w:lvl>
    <w:lvl w:ilvl="3" w:tplc="7B4CA808">
      <w:start w:val="1"/>
      <w:numFmt w:val="bullet"/>
      <w:lvlText w:val=""/>
      <w:lvlJc w:val="left"/>
      <w:pPr>
        <w:ind w:left="720" w:hanging="360"/>
      </w:pPr>
      <w:rPr>
        <w:rFonts w:ascii="Symbol" w:hAnsi="Symbol"/>
      </w:rPr>
    </w:lvl>
    <w:lvl w:ilvl="4" w:tplc="C108E196">
      <w:start w:val="1"/>
      <w:numFmt w:val="bullet"/>
      <w:lvlText w:val=""/>
      <w:lvlJc w:val="left"/>
      <w:pPr>
        <w:ind w:left="720" w:hanging="360"/>
      </w:pPr>
      <w:rPr>
        <w:rFonts w:ascii="Symbol" w:hAnsi="Symbol"/>
      </w:rPr>
    </w:lvl>
    <w:lvl w:ilvl="5" w:tplc="BEBA9BD4">
      <w:start w:val="1"/>
      <w:numFmt w:val="bullet"/>
      <w:lvlText w:val=""/>
      <w:lvlJc w:val="left"/>
      <w:pPr>
        <w:ind w:left="720" w:hanging="360"/>
      </w:pPr>
      <w:rPr>
        <w:rFonts w:ascii="Symbol" w:hAnsi="Symbol"/>
      </w:rPr>
    </w:lvl>
    <w:lvl w:ilvl="6" w:tplc="8EB42C80">
      <w:start w:val="1"/>
      <w:numFmt w:val="bullet"/>
      <w:lvlText w:val=""/>
      <w:lvlJc w:val="left"/>
      <w:pPr>
        <w:ind w:left="720" w:hanging="360"/>
      </w:pPr>
      <w:rPr>
        <w:rFonts w:ascii="Symbol" w:hAnsi="Symbol"/>
      </w:rPr>
    </w:lvl>
    <w:lvl w:ilvl="7" w:tplc="A63CD24E">
      <w:start w:val="1"/>
      <w:numFmt w:val="bullet"/>
      <w:lvlText w:val=""/>
      <w:lvlJc w:val="left"/>
      <w:pPr>
        <w:ind w:left="720" w:hanging="360"/>
      </w:pPr>
      <w:rPr>
        <w:rFonts w:ascii="Symbol" w:hAnsi="Symbol"/>
      </w:rPr>
    </w:lvl>
    <w:lvl w:ilvl="8" w:tplc="7428B084">
      <w:start w:val="1"/>
      <w:numFmt w:val="bullet"/>
      <w:lvlText w:val=""/>
      <w:lvlJc w:val="left"/>
      <w:pPr>
        <w:ind w:left="720" w:hanging="360"/>
      </w:pPr>
      <w:rPr>
        <w:rFonts w:ascii="Symbol" w:hAnsi="Symbol"/>
      </w:rPr>
    </w:lvl>
  </w:abstractNum>
  <w:abstractNum w:abstractNumId="24" w15:restartNumberingAfterBreak="0">
    <w:nsid w:val="6C901C75"/>
    <w:multiLevelType w:val="hybridMultilevel"/>
    <w:tmpl w:val="CCD0CC5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CB4A17"/>
    <w:multiLevelType w:val="hybridMultilevel"/>
    <w:tmpl w:val="52087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406354"/>
    <w:multiLevelType w:val="hybridMultilevel"/>
    <w:tmpl w:val="04ACA164"/>
    <w:lvl w:ilvl="0" w:tplc="76D2EA82">
      <w:start w:val="1"/>
      <w:numFmt w:val="bullet"/>
      <w:lvlText w:val=""/>
      <w:lvlJc w:val="left"/>
      <w:pPr>
        <w:ind w:left="720" w:hanging="360"/>
      </w:pPr>
      <w:rPr>
        <w:rFonts w:ascii="Symbol" w:hAnsi="Symbol"/>
      </w:rPr>
    </w:lvl>
    <w:lvl w:ilvl="1" w:tplc="0358ACCE">
      <w:start w:val="1"/>
      <w:numFmt w:val="bullet"/>
      <w:lvlText w:val=""/>
      <w:lvlJc w:val="left"/>
      <w:pPr>
        <w:ind w:left="720" w:hanging="360"/>
      </w:pPr>
      <w:rPr>
        <w:rFonts w:ascii="Symbol" w:hAnsi="Symbol"/>
      </w:rPr>
    </w:lvl>
    <w:lvl w:ilvl="2" w:tplc="0A84DB34">
      <w:start w:val="1"/>
      <w:numFmt w:val="bullet"/>
      <w:lvlText w:val=""/>
      <w:lvlJc w:val="left"/>
      <w:pPr>
        <w:ind w:left="720" w:hanging="360"/>
      </w:pPr>
      <w:rPr>
        <w:rFonts w:ascii="Symbol" w:hAnsi="Symbol"/>
      </w:rPr>
    </w:lvl>
    <w:lvl w:ilvl="3" w:tplc="B88ECA10">
      <w:start w:val="1"/>
      <w:numFmt w:val="bullet"/>
      <w:lvlText w:val=""/>
      <w:lvlJc w:val="left"/>
      <w:pPr>
        <w:ind w:left="720" w:hanging="360"/>
      </w:pPr>
      <w:rPr>
        <w:rFonts w:ascii="Symbol" w:hAnsi="Symbol"/>
      </w:rPr>
    </w:lvl>
    <w:lvl w:ilvl="4" w:tplc="807EDAEE">
      <w:start w:val="1"/>
      <w:numFmt w:val="bullet"/>
      <w:lvlText w:val=""/>
      <w:lvlJc w:val="left"/>
      <w:pPr>
        <w:ind w:left="720" w:hanging="360"/>
      </w:pPr>
      <w:rPr>
        <w:rFonts w:ascii="Symbol" w:hAnsi="Symbol"/>
      </w:rPr>
    </w:lvl>
    <w:lvl w:ilvl="5" w:tplc="8AE62134">
      <w:start w:val="1"/>
      <w:numFmt w:val="bullet"/>
      <w:lvlText w:val=""/>
      <w:lvlJc w:val="left"/>
      <w:pPr>
        <w:ind w:left="720" w:hanging="360"/>
      </w:pPr>
      <w:rPr>
        <w:rFonts w:ascii="Symbol" w:hAnsi="Symbol"/>
      </w:rPr>
    </w:lvl>
    <w:lvl w:ilvl="6" w:tplc="3948CF56">
      <w:start w:val="1"/>
      <w:numFmt w:val="bullet"/>
      <w:lvlText w:val=""/>
      <w:lvlJc w:val="left"/>
      <w:pPr>
        <w:ind w:left="720" w:hanging="360"/>
      </w:pPr>
      <w:rPr>
        <w:rFonts w:ascii="Symbol" w:hAnsi="Symbol"/>
      </w:rPr>
    </w:lvl>
    <w:lvl w:ilvl="7" w:tplc="9EA23A5A">
      <w:start w:val="1"/>
      <w:numFmt w:val="bullet"/>
      <w:lvlText w:val=""/>
      <w:lvlJc w:val="left"/>
      <w:pPr>
        <w:ind w:left="720" w:hanging="360"/>
      </w:pPr>
      <w:rPr>
        <w:rFonts w:ascii="Symbol" w:hAnsi="Symbol"/>
      </w:rPr>
    </w:lvl>
    <w:lvl w:ilvl="8" w:tplc="1A30FE88">
      <w:start w:val="1"/>
      <w:numFmt w:val="bullet"/>
      <w:lvlText w:val=""/>
      <w:lvlJc w:val="left"/>
      <w:pPr>
        <w:ind w:left="720" w:hanging="360"/>
      </w:pPr>
      <w:rPr>
        <w:rFonts w:ascii="Symbol" w:hAnsi="Symbol"/>
      </w:rPr>
    </w:lvl>
  </w:abstractNum>
  <w:num w:numId="1" w16cid:durableId="166945348">
    <w:abstractNumId w:val="1"/>
  </w:num>
  <w:num w:numId="2" w16cid:durableId="1469392472">
    <w:abstractNumId w:val="9"/>
  </w:num>
  <w:num w:numId="3" w16cid:durableId="1792749823">
    <w:abstractNumId w:val="15"/>
  </w:num>
  <w:num w:numId="4" w16cid:durableId="517735681">
    <w:abstractNumId w:val="8"/>
  </w:num>
  <w:num w:numId="5" w16cid:durableId="1142041724">
    <w:abstractNumId w:val="22"/>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5"/>
  </w:num>
  <w:num w:numId="16" w16cid:durableId="516113510">
    <w:abstractNumId w:val="7"/>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7"/>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483622971">
    <w:abstractNumId w:val="2"/>
  </w:num>
  <w:num w:numId="28" w16cid:durableId="187572361">
    <w:abstractNumId w:val="11"/>
  </w:num>
  <w:num w:numId="29" w16cid:durableId="95561712">
    <w:abstractNumId w:val="24"/>
  </w:num>
  <w:num w:numId="30" w16cid:durableId="298727506">
    <w:abstractNumId w:val="5"/>
  </w:num>
  <w:num w:numId="31" w16cid:durableId="1446928023">
    <w:abstractNumId w:val="10"/>
  </w:num>
  <w:num w:numId="32" w16cid:durableId="1413502034">
    <w:abstractNumId w:val="16"/>
  </w:num>
  <w:num w:numId="33" w16cid:durableId="904605868">
    <w:abstractNumId w:val="3"/>
  </w:num>
  <w:num w:numId="34" w16cid:durableId="395905848">
    <w:abstractNumId w:val="18"/>
  </w:num>
  <w:num w:numId="35" w16cid:durableId="205678280">
    <w:abstractNumId w:val="14"/>
  </w:num>
  <w:num w:numId="36" w16cid:durableId="1369137264">
    <w:abstractNumId w:val="21"/>
  </w:num>
  <w:num w:numId="37" w16cid:durableId="249240870">
    <w:abstractNumId w:val="26"/>
  </w:num>
  <w:num w:numId="38" w16cid:durableId="854079410">
    <w:abstractNumId w:val="27"/>
  </w:num>
  <w:num w:numId="39" w16cid:durableId="707602547">
    <w:abstractNumId w:val="23"/>
  </w:num>
  <w:num w:numId="40" w16cid:durableId="1876961193">
    <w:abstractNumId w:val="6"/>
  </w:num>
  <w:num w:numId="41" w16cid:durableId="1091047294">
    <w:abstractNumId w:val="19"/>
  </w:num>
  <w:num w:numId="42" w16cid:durableId="9266939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096B"/>
    <w:rsid w:val="00001C9B"/>
    <w:rsid w:val="00003416"/>
    <w:rsid w:val="00003858"/>
    <w:rsid w:val="000040DC"/>
    <w:rsid w:val="00007727"/>
    <w:rsid w:val="00011784"/>
    <w:rsid w:val="000151EF"/>
    <w:rsid w:val="00016CE2"/>
    <w:rsid w:val="00016FAC"/>
    <w:rsid w:val="000239F5"/>
    <w:rsid w:val="00032505"/>
    <w:rsid w:val="00047DE6"/>
    <w:rsid w:val="00057788"/>
    <w:rsid w:val="00061396"/>
    <w:rsid w:val="00062774"/>
    <w:rsid w:val="00063EC1"/>
    <w:rsid w:val="00065ED7"/>
    <w:rsid w:val="000664C6"/>
    <w:rsid w:val="00066AD9"/>
    <w:rsid w:val="000706D8"/>
    <w:rsid w:val="00070959"/>
    <w:rsid w:val="00072CCA"/>
    <w:rsid w:val="00073EEB"/>
    <w:rsid w:val="0007614A"/>
    <w:rsid w:val="00082CE7"/>
    <w:rsid w:val="00082DC4"/>
    <w:rsid w:val="00084F0F"/>
    <w:rsid w:val="0008612A"/>
    <w:rsid w:val="00090E18"/>
    <w:rsid w:val="000917B1"/>
    <w:rsid w:val="00097027"/>
    <w:rsid w:val="000A0FFF"/>
    <w:rsid w:val="000A10BC"/>
    <w:rsid w:val="000A182E"/>
    <w:rsid w:val="000A2A22"/>
    <w:rsid w:val="000A2FC7"/>
    <w:rsid w:val="000A3092"/>
    <w:rsid w:val="000A3195"/>
    <w:rsid w:val="000B0056"/>
    <w:rsid w:val="000B01B4"/>
    <w:rsid w:val="000B0DAA"/>
    <w:rsid w:val="000B2271"/>
    <w:rsid w:val="000B35D9"/>
    <w:rsid w:val="000B3FD1"/>
    <w:rsid w:val="000B493D"/>
    <w:rsid w:val="000B5BCB"/>
    <w:rsid w:val="000C343A"/>
    <w:rsid w:val="000C3C7B"/>
    <w:rsid w:val="000C4156"/>
    <w:rsid w:val="000D09AE"/>
    <w:rsid w:val="000D0F93"/>
    <w:rsid w:val="000D2A7C"/>
    <w:rsid w:val="000D4AC2"/>
    <w:rsid w:val="000F0DC1"/>
    <w:rsid w:val="000F24B1"/>
    <w:rsid w:val="000F3B47"/>
    <w:rsid w:val="000F54C6"/>
    <w:rsid w:val="000F6CD3"/>
    <w:rsid w:val="000F71AC"/>
    <w:rsid w:val="000F7C8E"/>
    <w:rsid w:val="00106416"/>
    <w:rsid w:val="00106945"/>
    <w:rsid w:val="001078A6"/>
    <w:rsid w:val="00110481"/>
    <w:rsid w:val="00111F42"/>
    <w:rsid w:val="001127C9"/>
    <w:rsid w:val="00114498"/>
    <w:rsid w:val="00115B88"/>
    <w:rsid w:val="0011699E"/>
    <w:rsid w:val="001171D4"/>
    <w:rsid w:val="001218B5"/>
    <w:rsid w:val="00122767"/>
    <w:rsid w:val="00122A86"/>
    <w:rsid w:val="00125AD8"/>
    <w:rsid w:val="001321E7"/>
    <w:rsid w:val="00132F6A"/>
    <w:rsid w:val="00133913"/>
    <w:rsid w:val="00134204"/>
    <w:rsid w:val="00140221"/>
    <w:rsid w:val="00141845"/>
    <w:rsid w:val="00143095"/>
    <w:rsid w:val="001439C9"/>
    <w:rsid w:val="00146135"/>
    <w:rsid w:val="00146927"/>
    <w:rsid w:val="00155121"/>
    <w:rsid w:val="001577BB"/>
    <w:rsid w:val="001642FC"/>
    <w:rsid w:val="0016496B"/>
    <w:rsid w:val="00173C13"/>
    <w:rsid w:val="001743E2"/>
    <w:rsid w:val="001745F8"/>
    <w:rsid w:val="00175991"/>
    <w:rsid w:val="001763B4"/>
    <w:rsid w:val="001804B5"/>
    <w:rsid w:val="001838CF"/>
    <w:rsid w:val="001868EE"/>
    <w:rsid w:val="00187E42"/>
    <w:rsid w:val="001904F6"/>
    <w:rsid w:val="00190A6E"/>
    <w:rsid w:val="0019100C"/>
    <w:rsid w:val="001916ED"/>
    <w:rsid w:val="001957C2"/>
    <w:rsid w:val="00196EA5"/>
    <w:rsid w:val="001A0EDE"/>
    <w:rsid w:val="001A3BA4"/>
    <w:rsid w:val="001A57FD"/>
    <w:rsid w:val="001A6D1F"/>
    <w:rsid w:val="001B1EA8"/>
    <w:rsid w:val="001B5C21"/>
    <w:rsid w:val="001C02B6"/>
    <w:rsid w:val="001C1D15"/>
    <w:rsid w:val="001C75B5"/>
    <w:rsid w:val="001C7AD2"/>
    <w:rsid w:val="001C7DCB"/>
    <w:rsid w:val="001D5987"/>
    <w:rsid w:val="001E30F6"/>
    <w:rsid w:val="001E4A82"/>
    <w:rsid w:val="001E54CA"/>
    <w:rsid w:val="001F485B"/>
    <w:rsid w:val="001F5072"/>
    <w:rsid w:val="001F7245"/>
    <w:rsid w:val="0020135F"/>
    <w:rsid w:val="00213B8A"/>
    <w:rsid w:val="002169D6"/>
    <w:rsid w:val="00217EE5"/>
    <w:rsid w:val="00220F83"/>
    <w:rsid w:val="00221019"/>
    <w:rsid w:val="00222711"/>
    <w:rsid w:val="002251E3"/>
    <w:rsid w:val="00227358"/>
    <w:rsid w:val="0023184C"/>
    <w:rsid w:val="00235F5C"/>
    <w:rsid w:val="002406F5"/>
    <w:rsid w:val="00242150"/>
    <w:rsid w:val="00246929"/>
    <w:rsid w:val="0025066D"/>
    <w:rsid w:val="00251059"/>
    <w:rsid w:val="00257FA3"/>
    <w:rsid w:val="002631DD"/>
    <w:rsid w:val="002631DE"/>
    <w:rsid w:val="00263582"/>
    <w:rsid w:val="00265367"/>
    <w:rsid w:val="00267BFF"/>
    <w:rsid w:val="002774FC"/>
    <w:rsid w:val="00277B56"/>
    <w:rsid w:val="00280574"/>
    <w:rsid w:val="00282A74"/>
    <w:rsid w:val="00285BBC"/>
    <w:rsid w:val="00285ED2"/>
    <w:rsid w:val="00290FD6"/>
    <w:rsid w:val="00291274"/>
    <w:rsid w:val="002918C5"/>
    <w:rsid w:val="00293259"/>
    <w:rsid w:val="0029357C"/>
    <w:rsid w:val="002978B6"/>
    <w:rsid w:val="002A19F5"/>
    <w:rsid w:val="002A3607"/>
    <w:rsid w:val="002A4BAA"/>
    <w:rsid w:val="002A6F17"/>
    <w:rsid w:val="002A76A1"/>
    <w:rsid w:val="002B0E73"/>
    <w:rsid w:val="002B109D"/>
    <w:rsid w:val="002B4922"/>
    <w:rsid w:val="002B69F3"/>
    <w:rsid w:val="002B6E4B"/>
    <w:rsid w:val="002B77FD"/>
    <w:rsid w:val="002C0DA3"/>
    <w:rsid w:val="002C22C3"/>
    <w:rsid w:val="002C2D19"/>
    <w:rsid w:val="002C3D95"/>
    <w:rsid w:val="002D10FA"/>
    <w:rsid w:val="002D32FE"/>
    <w:rsid w:val="002D36C1"/>
    <w:rsid w:val="002D3AA0"/>
    <w:rsid w:val="002D4C55"/>
    <w:rsid w:val="002D6F32"/>
    <w:rsid w:val="002D7FE6"/>
    <w:rsid w:val="002E4CCE"/>
    <w:rsid w:val="002E4CE9"/>
    <w:rsid w:val="002E6DED"/>
    <w:rsid w:val="002F5106"/>
    <w:rsid w:val="00300956"/>
    <w:rsid w:val="003021D9"/>
    <w:rsid w:val="0030260D"/>
    <w:rsid w:val="00305641"/>
    <w:rsid w:val="00306EB4"/>
    <w:rsid w:val="00317187"/>
    <w:rsid w:val="00317B68"/>
    <w:rsid w:val="003229F5"/>
    <w:rsid w:val="0032499A"/>
    <w:rsid w:val="003272C2"/>
    <w:rsid w:val="00327474"/>
    <w:rsid w:val="003314A1"/>
    <w:rsid w:val="003316C4"/>
    <w:rsid w:val="003341F7"/>
    <w:rsid w:val="00335BE3"/>
    <w:rsid w:val="00337E11"/>
    <w:rsid w:val="00342211"/>
    <w:rsid w:val="0034473F"/>
    <w:rsid w:val="00344ECD"/>
    <w:rsid w:val="00347FEC"/>
    <w:rsid w:val="003509DF"/>
    <w:rsid w:val="003530E6"/>
    <w:rsid w:val="00356B53"/>
    <w:rsid w:val="00356F45"/>
    <w:rsid w:val="00360DAD"/>
    <w:rsid w:val="00360EC9"/>
    <w:rsid w:val="00365499"/>
    <w:rsid w:val="00366B74"/>
    <w:rsid w:val="003765EC"/>
    <w:rsid w:val="00381F95"/>
    <w:rsid w:val="00382A14"/>
    <w:rsid w:val="003904C2"/>
    <w:rsid w:val="0039105B"/>
    <w:rsid w:val="003A2B8A"/>
    <w:rsid w:val="003A40A6"/>
    <w:rsid w:val="003A5F74"/>
    <w:rsid w:val="003A710A"/>
    <w:rsid w:val="003A779C"/>
    <w:rsid w:val="003B4420"/>
    <w:rsid w:val="003B659E"/>
    <w:rsid w:val="003C275E"/>
    <w:rsid w:val="003C4FDE"/>
    <w:rsid w:val="003D6011"/>
    <w:rsid w:val="003E5096"/>
    <w:rsid w:val="003E58DF"/>
    <w:rsid w:val="003F3705"/>
    <w:rsid w:val="003F3F7B"/>
    <w:rsid w:val="003F41C5"/>
    <w:rsid w:val="00400766"/>
    <w:rsid w:val="00400CEB"/>
    <w:rsid w:val="00402BB5"/>
    <w:rsid w:val="00403C50"/>
    <w:rsid w:val="00404C4C"/>
    <w:rsid w:val="00412128"/>
    <w:rsid w:val="0041423F"/>
    <w:rsid w:val="00414F81"/>
    <w:rsid w:val="004174B8"/>
    <w:rsid w:val="00427AEE"/>
    <w:rsid w:val="0043009B"/>
    <w:rsid w:val="00430296"/>
    <w:rsid w:val="00432255"/>
    <w:rsid w:val="00432A5C"/>
    <w:rsid w:val="00433D66"/>
    <w:rsid w:val="00436301"/>
    <w:rsid w:val="00436A0F"/>
    <w:rsid w:val="00436CFE"/>
    <w:rsid w:val="00437150"/>
    <w:rsid w:val="0043750A"/>
    <w:rsid w:val="00444DC9"/>
    <w:rsid w:val="00445050"/>
    <w:rsid w:val="00446615"/>
    <w:rsid w:val="00446DB1"/>
    <w:rsid w:val="00447577"/>
    <w:rsid w:val="00450DB7"/>
    <w:rsid w:val="00453C2C"/>
    <w:rsid w:val="004559FB"/>
    <w:rsid w:val="00456E94"/>
    <w:rsid w:val="0046450C"/>
    <w:rsid w:val="00467AC6"/>
    <w:rsid w:val="00470EB4"/>
    <w:rsid w:val="00471C99"/>
    <w:rsid w:val="00472474"/>
    <w:rsid w:val="00472815"/>
    <w:rsid w:val="004732E9"/>
    <w:rsid w:val="0047480B"/>
    <w:rsid w:val="00475339"/>
    <w:rsid w:val="00475E6F"/>
    <w:rsid w:val="00480D24"/>
    <w:rsid w:val="0048385C"/>
    <w:rsid w:val="004854BB"/>
    <w:rsid w:val="00491391"/>
    <w:rsid w:val="00494493"/>
    <w:rsid w:val="004959EB"/>
    <w:rsid w:val="00496606"/>
    <w:rsid w:val="004978B6"/>
    <w:rsid w:val="004A3230"/>
    <w:rsid w:val="004A517C"/>
    <w:rsid w:val="004A555C"/>
    <w:rsid w:val="004A5661"/>
    <w:rsid w:val="004A6DB3"/>
    <w:rsid w:val="004B04E3"/>
    <w:rsid w:val="004B4426"/>
    <w:rsid w:val="004B4DF7"/>
    <w:rsid w:val="004C1710"/>
    <w:rsid w:val="004C4BCA"/>
    <w:rsid w:val="004D117C"/>
    <w:rsid w:val="004D13DA"/>
    <w:rsid w:val="004D1853"/>
    <w:rsid w:val="004D28C6"/>
    <w:rsid w:val="004D6C21"/>
    <w:rsid w:val="004D728A"/>
    <w:rsid w:val="004D7299"/>
    <w:rsid w:val="004E06CC"/>
    <w:rsid w:val="004E3FC4"/>
    <w:rsid w:val="004E56B7"/>
    <w:rsid w:val="004E5E66"/>
    <w:rsid w:val="004E725E"/>
    <w:rsid w:val="004E7ADB"/>
    <w:rsid w:val="004F096B"/>
    <w:rsid w:val="004F1B88"/>
    <w:rsid w:val="004F647C"/>
    <w:rsid w:val="004F777E"/>
    <w:rsid w:val="005009F8"/>
    <w:rsid w:val="00501505"/>
    <w:rsid w:val="005027C9"/>
    <w:rsid w:val="00502808"/>
    <w:rsid w:val="00503B4D"/>
    <w:rsid w:val="00504EE9"/>
    <w:rsid w:val="00513F61"/>
    <w:rsid w:val="00521576"/>
    <w:rsid w:val="0052262F"/>
    <w:rsid w:val="0052306D"/>
    <w:rsid w:val="00523FE9"/>
    <w:rsid w:val="005250E6"/>
    <w:rsid w:val="00526524"/>
    <w:rsid w:val="00527CAA"/>
    <w:rsid w:val="00533921"/>
    <w:rsid w:val="00533B2C"/>
    <w:rsid w:val="00533F68"/>
    <w:rsid w:val="0053402A"/>
    <w:rsid w:val="005359B5"/>
    <w:rsid w:val="00536F11"/>
    <w:rsid w:val="00542D23"/>
    <w:rsid w:val="0054442C"/>
    <w:rsid w:val="00545610"/>
    <w:rsid w:val="00547356"/>
    <w:rsid w:val="00550285"/>
    <w:rsid w:val="00552893"/>
    <w:rsid w:val="005578A0"/>
    <w:rsid w:val="00562148"/>
    <w:rsid w:val="00562492"/>
    <w:rsid w:val="0056287C"/>
    <w:rsid w:val="00563E44"/>
    <w:rsid w:val="00565AD7"/>
    <w:rsid w:val="0057030E"/>
    <w:rsid w:val="00572A20"/>
    <w:rsid w:val="00573809"/>
    <w:rsid w:val="00575F55"/>
    <w:rsid w:val="00582DC6"/>
    <w:rsid w:val="005836F8"/>
    <w:rsid w:val="00590AC9"/>
    <w:rsid w:val="005914B8"/>
    <w:rsid w:val="005918FA"/>
    <w:rsid w:val="005924AE"/>
    <w:rsid w:val="00592A86"/>
    <w:rsid w:val="00596A7B"/>
    <w:rsid w:val="005A09E5"/>
    <w:rsid w:val="005A1ED7"/>
    <w:rsid w:val="005A268B"/>
    <w:rsid w:val="005A3AB2"/>
    <w:rsid w:val="005B0C04"/>
    <w:rsid w:val="005B24D6"/>
    <w:rsid w:val="005B3029"/>
    <w:rsid w:val="005B34C1"/>
    <w:rsid w:val="005B4801"/>
    <w:rsid w:val="005B657A"/>
    <w:rsid w:val="005C166A"/>
    <w:rsid w:val="005C1908"/>
    <w:rsid w:val="005C21FA"/>
    <w:rsid w:val="005C23A4"/>
    <w:rsid w:val="005C27E5"/>
    <w:rsid w:val="005C562D"/>
    <w:rsid w:val="005C78C9"/>
    <w:rsid w:val="005D0A0A"/>
    <w:rsid w:val="005D1CDF"/>
    <w:rsid w:val="005D2BB7"/>
    <w:rsid w:val="005D5985"/>
    <w:rsid w:val="005D5FC1"/>
    <w:rsid w:val="005D6FFE"/>
    <w:rsid w:val="005D7E27"/>
    <w:rsid w:val="005E55F4"/>
    <w:rsid w:val="005E61A8"/>
    <w:rsid w:val="005E61CF"/>
    <w:rsid w:val="005F26BA"/>
    <w:rsid w:val="005F6419"/>
    <w:rsid w:val="0060301D"/>
    <w:rsid w:val="0060543D"/>
    <w:rsid w:val="00606B1E"/>
    <w:rsid w:val="006104DD"/>
    <w:rsid w:val="00611319"/>
    <w:rsid w:val="006130B5"/>
    <w:rsid w:val="00613DEC"/>
    <w:rsid w:val="006160A3"/>
    <w:rsid w:val="00617400"/>
    <w:rsid w:val="00621125"/>
    <w:rsid w:val="00621F25"/>
    <w:rsid w:val="00625A93"/>
    <w:rsid w:val="00626EF2"/>
    <w:rsid w:val="00630FD1"/>
    <w:rsid w:val="00631073"/>
    <w:rsid w:val="00632D29"/>
    <w:rsid w:val="006335E5"/>
    <w:rsid w:val="00633A57"/>
    <w:rsid w:val="00635A44"/>
    <w:rsid w:val="006424B0"/>
    <w:rsid w:val="0064568D"/>
    <w:rsid w:val="00645834"/>
    <w:rsid w:val="00645866"/>
    <w:rsid w:val="00654982"/>
    <w:rsid w:val="00660EBE"/>
    <w:rsid w:val="00661773"/>
    <w:rsid w:val="00661DAE"/>
    <w:rsid w:val="006645FD"/>
    <w:rsid w:val="00664950"/>
    <w:rsid w:val="00667719"/>
    <w:rsid w:val="00674720"/>
    <w:rsid w:val="00676D77"/>
    <w:rsid w:val="00677922"/>
    <w:rsid w:val="0068095E"/>
    <w:rsid w:val="00683220"/>
    <w:rsid w:val="0068442B"/>
    <w:rsid w:val="00684C8D"/>
    <w:rsid w:val="00685046"/>
    <w:rsid w:val="006852E4"/>
    <w:rsid w:val="00685A11"/>
    <w:rsid w:val="00687FA0"/>
    <w:rsid w:val="00691499"/>
    <w:rsid w:val="006921C7"/>
    <w:rsid w:val="006924BE"/>
    <w:rsid w:val="00696E0D"/>
    <w:rsid w:val="00697F38"/>
    <w:rsid w:val="006A132B"/>
    <w:rsid w:val="006A3C11"/>
    <w:rsid w:val="006B0954"/>
    <w:rsid w:val="006B34BF"/>
    <w:rsid w:val="006B7010"/>
    <w:rsid w:val="006C117C"/>
    <w:rsid w:val="006C2901"/>
    <w:rsid w:val="006C3095"/>
    <w:rsid w:val="006C479C"/>
    <w:rsid w:val="006C4B57"/>
    <w:rsid w:val="006C5095"/>
    <w:rsid w:val="006D11E5"/>
    <w:rsid w:val="006D459C"/>
    <w:rsid w:val="006D4A48"/>
    <w:rsid w:val="006D6AFF"/>
    <w:rsid w:val="006D6BE1"/>
    <w:rsid w:val="006D7B87"/>
    <w:rsid w:val="006E1151"/>
    <w:rsid w:val="006E2054"/>
    <w:rsid w:val="006E3525"/>
    <w:rsid w:val="006E519C"/>
    <w:rsid w:val="006E6311"/>
    <w:rsid w:val="006E71B5"/>
    <w:rsid w:val="006E7B92"/>
    <w:rsid w:val="006F2B0C"/>
    <w:rsid w:val="006F5852"/>
    <w:rsid w:val="006F592C"/>
    <w:rsid w:val="006F7185"/>
    <w:rsid w:val="00701214"/>
    <w:rsid w:val="00703919"/>
    <w:rsid w:val="0070477B"/>
    <w:rsid w:val="00706E92"/>
    <w:rsid w:val="00712118"/>
    <w:rsid w:val="007145FF"/>
    <w:rsid w:val="00715B2A"/>
    <w:rsid w:val="00717339"/>
    <w:rsid w:val="0072056C"/>
    <w:rsid w:val="0072102F"/>
    <w:rsid w:val="00727CE5"/>
    <w:rsid w:val="00731376"/>
    <w:rsid w:val="00733B21"/>
    <w:rsid w:val="0073422E"/>
    <w:rsid w:val="007344F5"/>
    <w:rsid w:val="00735A1C"/>
    <w:rsid w:val="00736115"/>
    <w:rsid w:val="00742B04"/>
    <w:rsid w:val="007441FA"/>
    <w:rsid w:val="007448CE"/>
    <w:rsid w:val="007450F1"/>
    <w:rsid w:val="00751515"/>
    <w:rsid w:val="007562CA"/>
    <w:rsid w:val="00757F59"/>
    <w:rsid w:val="00760803"/>
    <w:rsid w:val="007626B7"/>
    <w:rsid w:val="007673CB"/>
    <w:rsid w:val="00767BB3"/>
    <w:rsid w:val="0078212B"/>
    <w:rsid w:val="007829F8"/>
    <w:rsid w:val="00783058"/>
    <w:rsid w:val="0078466A"/>
    <w:rsid w:val="00784DF6"/>
    <w:rsid w:val="00785232"/>
    <w:rsid w:val="00790960"/>
    <w:rsid w:val="00790FBE"/>
    <w:rsid w:val="0079104C"/>
    <w:rsid w:val="00794D03"/>
    <w:rsid w:val="007950FF"/>
    <w:rsid w:val="00796476"/>
    <w:rsid w:val="007A3D1D"/>
    <w:rsid w:val="007A4BC2"/>
    <w:rsid w:val="007A6852"/>
    <w:rsid w:val="007A724A"/>
    <w:rsid w:val="007A7D26"/>
    <w:rsid w:val="007B186C"/>
    <w:rsid w:val="007C0D71"/>
    <w:rsid w:val="007C1696"/>
    <w:rsid w:val="007C3ED0"/>
    <w:rsid w:val="007C5971"/>
    <w:rsid w:val="007C5CB1"/>
    <w:rsid w:val="007C66A2"/>
    <w:rsid w:val="007D1645"/>
    <w:rsid w:val="007D58B2"/>
    <w:rsid w:val="007D75FA"/>
    <w:rsid w:val="007E156C"/>
    <w:rsid w:val="007E3EE3"/>
    <w:rsid w:val="007E42DC"/>
    <w:rsid w:val="007E5E10"/>
    <w:rsid w:val="007E61DE"/>
    <w:rsid w:val="007F34A5"/>
    <w:rsid w:val="007F38BD"/>
    <w:rsid w:val="007F4E08"/>
    <w:rsid w:val="007F54B9"/>
    <w:rsid w:val="00803604"/>
    <w:rsid w:val="00803BA6"/>
    <w:rsid w:val="008050D8"/>
    <w:rsid w:val="00806A76"/>
    <w:rsid w:val="00810194"/>
    <w:rsid w:val="00810BFB"/>
    <w:rsid w:val="00811637"/>
    <w:rsid w:val="00811C9D"/>
    <w:rsid w:val="00816C80"/>
    <w:rsid w:val="008210BB"/>
    <w:rsid w:val="00822DA1"/>
    <w:rsid w:val="00823152"/>
    <w:rsid w:val="00827A08"/>
    <w:rsid w:val="008302F3"/>
    <w:rsid w:val="00831B0F"/>
    <w:rsid w:val="00840987"/>
    <w:rsid w:val="00841BCD"/>
    <w:rsid w:val="0084265A"/>
    <w:rsid w:val="0084564D"/>
    <w:rsid w:val="00847264"/>
    <w:rsid w:val="0084727D"/>
    <w:rsid w:val="00850039"/>
    <w:rsid w:val="008518F7"/>
    <w:rsid w:val="00851A2E"/>
    <w:rsid w:val="00851A8E"/>
    <w:rsid w:val="0085365B"/>
    <w:rsid w:val="00855083"/>
    <w:rsid w:val="008604D7"/>
    <w:rsid w:val="00874AD3"/>
    <w:rsid w:val="008772DB"/>
    <w:rsid w:val="00877496"/>
    <w:rsid w:val="0088091A"/>
    <w:rsid w:val="008826C1"/>
    <w:rsid w:val="00882E79"/>
    <w:rsid w:val="00883DFD"/>
    <w:rsid w:val="00884BA4"/>
    <w:rsid w:val="008911B0"/>
    <w:rsid w:val="0089210C"/>
    <w:rsid w:val="00893134"/>
    <w:rsid w:val="00893877"/>
    <w:rsid w:val="00893D2E"/>
    <w:rsid w:val="00893F33"/>
    <w:rsid w:val="008946FD"/>
    <w:rsid w:val="00897035"/>
    <w:rsid w:val="008A1BF7"/>
    <w:rsid w:val="008A5B0E"/>
    <w:rsid w:val="008B0961"/>
    <w:rsid w:val="008B265B"/>
    <w:rsid w:val="008B48E1"/>
    <w:rsid w:val="008B5EF1"/>
    <w:rsid w:val="008B7F0D"/>
    <w:rsid w:val="008C2F2C"/>
    <w:rsid w:val="008C360E"/>
    <w:rsid w:val="008C39F7"/>
    <w:rsid w:val="008C5689"/>
    <w:rsid w:val="008C65CB"/>
    <w:rsid w:val="008C79FA"/>
    <w:rsid w:val="008D1ECF"/>
    <w:rsid w:val="008E1744"/>
    <w:rsid w:val="008E27F9"/>
    <w:rsid w:val="008E40D4"/>
    <w:rsid w:val="008E5716"/>
    <w:rsid w:val="008F1520"/>
    <w:rsid w:val="008F748D"/>
    <w:rsid w:val="009006BF"/>
    <w:rsid w:val="0090091A"/>
    <w:rsid w:val="00900F37"/>
    <w:rsid w:val="00901A69"/>
    <w:rsid w:val="0090317E"/>
    <w:rsid w:val="009042BD"/>
    <w:rsid w:val="00904D19"/>
    <w:rsid w:val="00904FE4"/>
    <w:rsid w:val="00910834"/>
    <w:rsid w:val="00912CFA"/>
    <w:rsid w:val="00920D90"/>
    <w:rsid w:val="00920DFD"/>
    <w:rsid w:val="00927740"/>
    <w:rsid w:val="00933081"/>
    <w:rsid w:val="00936159"/>
    <w:rsid w:val="00937AE2"/>
    <w:rsid w:val="00941322"/>
    <w:rsid w:val="00941DD3"/>
    <w:rsid w:val="00945910"/>
    <w:rsid w:val="00947EC7"/>
    <w:rsid w:val="009579C9"/>
    <w:rsid w:val="00965D51"/>
    <w:rsid w:val="00967E1C"/>
    <w:rsid w:val="0097401D"/>
    <w:rsid w:val="0097411D"/>
    <w:rsid w:val="00977E1D"/>
    <w:rsid w:val="00986573"/>
    <w:rsid w:val="009878F6"/>
    <w:rsid w:val="00990CFD"/>
    <w:rsid w:val="00992BA3"/>
    <w:rsid w:val="009940A8"/>
    <w:rsid w:val="00995E5C"/>
    <w:rsid w:val="009965F7"/>
    <w:rsid w:val="009A4003"/>
    <w:rsid w:val="009A4221"/>
    <w:rsid w:val="009A47B2"/>
    <w:rsid w:val="009A675C"/>
    <w:rsid w:val="009B0573"/>
    <w:rsid w:val="009B1B66"/>
    <w:rsid w:val="009B49FA"/>
    <w:rsid w:val="009B5354"/>
    <w:rsid w:val="009B5453"/>
    <w:rsid w:val="009B7B4B"/>
    <w:rsid w:val="009B7C21"/>
    <w:rsid w:val="009C0850"/>
    <w:rsid w:val="009C2739"/>
    <w:rsid w:val="009C753A"/>
    <w:rsid w:val="009D5001"/>
    <w:rsid w:val="009E1091"/>
    <w:rsid w:val="009E10F9"/>
    <w:rsid w:val="009E202A"/>
    <w:rsid w:val="009E3C10"/>
    <w:rsid w:val="009E4330"/>
    <w:rsid w:val="009E4670"/>
    <w:rsid w:val="009E4C89"/>
    <w:rsid w:val="009E4E6E"/>
    <w:rsid w:val="009E7547"/>
    <w:rsid w:val="00A01AC7"/>
    <w:rsid w:val="00A04992"/>
    <w:rsid w:val="00A12866"/>
    <w:rsid w:val="00A13167"/>
    <w:rsid w:val="00A139ED"/>
    <w:rsid w:val="00A14763"/>
    <w:rsid w:val="00A147AA"/>
    <w:rsid w:val="00A16D8C"/>
    <w:rsid w:val="00A21D71"/>
    <w:rsid w:val="00A220CD"/>
    <w:rsid w:val="00A22B78"/>
    <w:rsid w:val="00A22B79"/>
    <w:rsid w:val="00A23DC9"/>
    <w:rsid w:val="00A25AE5"/>
    <w:rsid w:val="00A26442"/>
    <w:rsid w:val="00A27AF2"/>
    <w:rsid w:val="00A3353C"/>
    <w:rsid w:val="00A33A78"/>
    <w:rsid w:val="00A35197"/>
    <w:rsid w:val="00A364E6"/>
    <w:rsid w:val="00A37002"/>
    <w:rsid w:val="00A42F07"/>
    <w:rsid w:val="00A4355E"/>
    <w:rsid w:val="00A520D9"/>
    <w:rsid w:val="00A55CE9"/>
    <w:rsid w:val="00A5793A"/>
    <w:rsid w:val="00A609AE"/>
    <w:rsid w:val="00A62FC4"/>
    <w:rsid w:val="00A64086"/>
    <w:rsid w:val="00A64DA0"/>
    <w:rsid w:val="00A701D4"/>
    <w:rsid w:val="00A708B4"/>
    <w:rsid w:val="00A8251D"/>
    <w:rsid w:val="00A82A0C"/>
    <w:rsid w:val="00A8667D"/>
    <w:rsid w:val="00A9034F"/>
    <w:rsid w:val="00A92BCD"/>
    <w:rsid w:val="00A9397B"/>
    <w:rsid w:val="00A95419"/>
    <w:rsid w:val="00A9594D"/>
    <w:rsid w:val="00AA1B0E"/>
    <w:rsid w:val="00AA47B6"/>
    <w:rsid w:val="00AB0E02"/>
    <w:rsid w:val="00AB3DB3"/>
    <w:rsid w:val="00AB56B0"/>
    <w:rsid w:val="00AB61F1"/>
    <w:rsid w:val="00AC163B"/>
    <w:rsid w:val="00AC5CA7"/>
    <w:rsid w:val="00AC6058"/>
    <w:rsid w:val="00AE2BA5"/>
    <w:rsid w:val="00AE55AC"/>
    <w:rsid w:val="00AE56B1"/>
    <w:rsid w:val="00AE6D09"/>
    <w:rsid w:val="00AE6E20"/>
    <w:rsid w:val="00AE6F60"/>
    <w:rsid w:val="00AE7637"/>
    <w:rsid w:val="00AF7A7C"/>
    <w:rsid w:val="00B02070"/>
    <w:rsid w:val="00B02E37"/>
    <w:rsid w:val="00B04782"/>
    <w:rsid w:val="00B04E92"/>
    <w:rsid w:val="00B06324"/>
    <w:rsid w:val="00B171F3"/>
    <w:rsid w:val="00B223FB"/>
    <w:rsid w:val="00B23F3D"/>
    <w:rsid w:val="00B270E8"/>
    <w:rsid w:val="00B279C1"/>
    <w:rsid w:val="00B337B9"/>
    <w:rsid w:val="00B343FC"/>
    <w:rsid w:val="00B408B6"/>
    <w:rsid w:val="00B40967"/>
    <w:rsid w:val="00B40F48"/>
    <w:rsid w:val="00B442AB"/>
    <w:rsid w:val="00B512B6"/>
    <w:rsid w:val="00B51F28"/>
    <w:rsid w:val="00B542DA"/>
    <w:rsid w:val="00B547F8"/>
    <w:rsid w:val="00B60EC7"/>
    <w:rsid w:val="00B62384"/>
    <w:rsid w:val="00B629E6"/>
    <w:rsid w:val="00B6490C"/>
    <w:rsid w:val="00B66834"/>
    <w:rsid w:val="00B710D9"/>
    <w:rsid w:val="00B73862"/>
    <w:rsid w:val="00B73F43"/>
    <w:rsid w:val="00B75BBF"/>
    <w:rsid w:val="00B76034"/>
    <w:rsid w:val="00B77A5B"/>
    <w:rsid w:val="00B81CDC"/>
    <w:rsid w:val="00B83CF9"/>
    <w:rsid w:val="00B86649"/>
    <w:rsid w:val="00B9733D"/>
    <w:rsid w:val="00BA308C"/>
    <w:rsid w:val="00BA3C78"/>
    <w:rsid w:val="00BA47E0"/>
    <w:rsid w:val="00BA6B66"/>
    <w:rsid w:val="00BA6E48"/>
    <w:rsid w:val="00BA7C88"/>
    <w:rsid w:val="00BB0E84"/>
    <w:rsid w:val="00BB1F6A"/>
    <w:rsid w:val="00BB3B37"/>
    <w:rsid w:val="00BB5EDE"/>
    <w:rsid w:val="00BB7113"/>
    <w:rsid w:val="00BC0874"/>
    <w:rsid w:val="00BC4300"/>
    <w:rsid w:val="00BC48AB"/>
    <w:rsid w:val="00BC5035"/>
    <w:rsid w:val="00BD0FFB"/>
    <w:rsid w:val="00BD438B"/>
    <w:rsid w:val="00BE0AF6"/>
    <w:rsid w:val="00BE1F03"/>
    <w:rsid w:val="00BE58A7"/>
    <w:rsid w:val="00BF0277"/>
    <w:rsid w:val="00BF2218"/>
    <w:rsid w:val="00BF3E49"/>
    <w:rsid w:val="00C00085"/>
    <w:rsid w:val="00C018B4"/>
    <w:rsid w:val="00C0426B"/>
    <w:rsid w:val="00C045DF"/>
    <w:rsid w:val="00C06355"/>
    <w:rsid w:val="00C07090"/>
    <w:rsid w:val="00C07635"/>
    <w:rsid w:val="00C14E74"/>
    <w:rsid w:val="00C14F92"/>
    <w:rsid w:val="00C260B6"/>
    <w:rsid w:val="00C26D43"/>
    <w:rsid w:val="00C27EB1"/>
    <w:rsid w:val="00C339E6"/>
    <w:rsid w:val="00C3495F"/>
    <w:rsid w:val="00C34AF4"/>
    <w:rsid w:val="00C35173"/>
    <w:rsid w:val="00C372CB"/>
    <w:rsid w:val="00C43BD6"/>
    <w:rsid w:val="00C44A54"/>
    <w:rsid w:val="00C46548"/>
    <w:rsid w:val="00C47248"/>
    <w:rsid w:val="00C509EA"/>
    <w:rsid w:val="00C519A2"/>
    <w:rsid w:val="00C5461B"/>
    <w:rsid w:val="00C54725"/>
    <w:rsid w:val="00C565A1"/>
    <w:rsid w:val="00C56AB2"/>
    <w:rsid w:val="00C574D5"/>
    <w:rsid w:val="00C60933"/>
    <w:rsid w:val="00C64444"/>
    <w:rsid w:val="00C7102F"/>
    <w:rsid w:val="00C73F32"/>
    <w:rsid w:val="00C74AD6"/>
    <w:rsid w:val="00C81EEF"/>
    <w:rsid w:val="00C856D3"/>
    <w:rsid w:val="00C87462"/>
    <w:rsid w:val="00C91592"/>
    <w:rsid w:val="00C91F8B"/>
    <w:rsid w:val="00C943AB"/>
    <w:rsid w:val="00C96604"/>
    <w:rsid w:val="00C9739A"/>
    <w:rsid w:val="00CA180C"/>
    <w:rsid w:val="00CA3F79"/>
    <w:rsid w:val="00CA539D"/>
    <w:rsid w:val="00CB22B2"/>
    <w:rsid w:val="00CB39DC"/>
    <w:rsid w:val="00CB4794"/>
    <w:rsid w:val="00CB6CE6"/>
    <w:rsid w:val="00CB7292"/>
    <w:rsid w:val="00CB7E38"/>
    <w:rsid w:val="00CC0BBC"/>
    <w:rsid w:val="00CC3E2C"/>
    <w:rsid w:val="00CC3EE2"/>
    <w:rsid w:val="00CC7EC7"/>
    <w:rsid w:val="00CD13AB"/>
    <w:rsid w:val="00CD7492"/>
    <w:rsid w:val="00CE2849"/>
    <w:rsid w:val="00CE2952"/>
    <w:rsid w:val="00CE3A6B"/>
    <w:rsid w:val="00CE3F7A"/>
    <w:rsid w:val="00CE5C66"/>
    <w:rsid w:val="00CE5E99"/>
    <w:rsid w:val="00CE6B9C"/>
    <w:rsid w:val="00CF4717"/>
    <w:rsid w:val="00CF5DB0"/>
    <w:rsid w:val="00D00211"/>
    <w:rsid w:val="00D0060E"/>
    <w:rsid w:val="00D006D1"/>
    <w:rsid w:val="00D018D7"/>
    <w:rsid w:val="00D01F4B"/>
    <w:rsid w:val="00D025AE"/>
    <w:rsid w:val="00D06309"/>
    <w:rsid w:val="00D07F11"/>
    <w:rsid w:val="00D11C8F"/>
    <w:rsid w:val="00D12471"/>
    <w:rsid w:val="00D12A62"/>
    <w:rsid w:val="00D176F9"/>
    <w:rsid w:val="00D1783F"/>
    <w:rsid w:val="00D234CC"/>
    <w:rsid w:val="00D23FFC"/>
    <w:rsid w:val="00D246DB"/>
    <w:rsid w:val="00D30C2E"/>
    <w:rsid w:val="00D31D6A"/>
    <w:rsid w:val="00D351EA"/>
    <w:rsid w:val="00D35E76"/>
    <w:rsid w:val="00D40002"/>
    <w:rsid w:val="00D400CB"/>
    <w:rsid w:val="00D40288"/>
    <w:rsid w:val="00D402F6"/>
    <w:rsid w:val="00D41CFA"/>
    <w:rsid w:val="00D421AC"/>
    <w:rsid w:val="00D43403"/>
    <w:rsid w:val="00D470F6"/>
    <w:rsid w:val="00D508E9"/>
    <w:rsid w:val="00D50A6B"/>
    <w:rsid w:val="00D51085"/>
    <w:rsid w:val="00D510D7"/>
    <w:rsid w:val="00D51CE0"/>
    <w:rsid w:val="00D5270B"/>
    <w:rsid w:val="00D55259"/>
    <w:rsid w:val="00D60832"/>
    <w:rsid w:val="00D62446"/>
    <w:rsid w:val="00D62E71"/>
    <w:rsid w:val="00D6430D"/>
    <w:rsid w:val="00D66188"/>
    <w:rsid w:val="00D6643B"/>
    <w:rsid w:val="00D70EAB"/>
    <w:rsid w:val="00D731F6"/>
    <w:rsid w:val="00D740CA"/>
    <w:rsid w:val="00D75395"/>
    <w:rsid w:val="00D8281F"/>
    <w:rsid w:val="00D84063"/>
    <w:rsid w:val="00D844DD"/>
    <w:rsid w:val="00D84724"/>
    <w:rsid w:val="00D85728"/>
    <w:rsid w:val="00D86DE4"/>
    <w:rsid w:val="00D87C82"/>
    <w:rsid w:val="00D90364"/>
    <w:rsid w:val="00D92EB0"/>
    <w:rsid w:val="00D94CB2"/>
    <w:rsid w:val="00D94D7B"/>
    <w:rsid w:val="00D95481"/>
    <w:rsid w:val="00D96BE3"/>
    <w:rsid w:val="00DA124C"/>
    <w:rsid w:val="00DA6C30"/>
    <w:rsid w:val="00DB0731"/>
    <w:rsid w:val="00DB6CC6"/>
    <w:rsid w:val="00DC3AAB"/>
    <w:rsid w:val="00DC4AD9"/>
    <w:rsid w:val="00DC4ED5"/>
    <w:rsid w:val="00DC7A13"/>
    <w:rsid w:val="00DD020F"/>
    <w:rsid w:val="00DD2BED"/>
    <w:rsid w:val="00DD7525"/>
    <w:rsid w:val="00DD7565"/>
    <w:rsid w:val="00DE096C"/>
    <w:rsid w:val="00DE0A65"/>
    <w:rsid w:val="00DE1D6E"/>
    <w:rsid w:val="00DE7064"/>
    <w:rsid w:val="00DF25F4"/>
    <w:rsid w:val="00DF2997"/>
    <w:rsid w:val="00DF3466"/>
    <w:rsid w:val="00DF417B"/>
    <w:rsid w:val="00DF44AE"/>
    <w:rsid w:val="00E00ECA"/>
    <w:rsid w:val="00E051B6"/>
    <w:rsid w:val="00E06935"/>
    <w:rsid w:val="00E10BC4"/>
    <w:rsid w:val="00E12060"/>
    <w:rsid w:val="00E12084"/>
    <w:rsid w:val="00E129AE"/>
    <w:rsid w:val="00E1415D"/>
    <w:rsid w:val="00E1513E"/>
    <w:rsid w:val="00E1733E"/>
    <w:rsid w:val="00E25D93"/>
    <w:rsid w:val="00E260E0"/>
    <w:rsid w:val="00E323E9"/>
    <w:rsid w:val="00E34018"/>
    <w:rsid w:val="00E3494A"/>
    <w:rsid w:val="00E425BB"/>
    <w:rsid w:val="00E4370A"/>
    <w:rsid w:val="00E437D2"/>
    <w:rsid w:val="00E43BF9"/>
    <w:rsid w:val="00E44F78"/>
    <w:rsid w:val="00E51EF2"/>
    <w:rsid w:val="00E54EBD"/>
    <w:rsid w:val="00E55751"/>
    <w:rsid w:val="00E60911"/>
    <w:rsid w:val="00E6460E"/>
    <w:rsid w:val="00E662A5"/>
    <w:rsid w:val="00E66A8F"/>
    <w:rsid w:val="00E6ED87"/>
    <w:rsid w:val="00E7398E"/>
    <w:rsid w:val="00E73D34"/>
    <w:rsid w:val="00E75FCB"/>
    <w:rsid w:val="00E773DA"/>
    <w:rsid w:val="00E81ADD"/>
    <w:rsid w:val="00E81C74"/>
    <w:rsid w:val="00E822E5"/>
    <w:rsid w:val="00E85BE7"/>
    <w:rsid w:val="00E91FEB"/>
    <w:rsid w:val="00E93EB4"/>
    <w:rsid w:val="00E95B2E"/>
    <w:rsid w:val="00E96038"/>
    <w:rsid w:val="00E960E0"/>
    <w:rsid w:val="00E97557"/>
    <w:rsid w:val="00EA2311"/>
    <w:rsid w:val="00EB4421"/>
    <w:rsid w:val="00EB6E1E"/>
    <w:rsid w:val="00EC3073"/>
    <w:rsid w:val="00EC4357"/>
    <w:rsid w:val="00EC7BC3"/>
    <w:rsid w:val="00ED1E7B"/>
    <w:rsid w:val="00ED2F4C"/>
    <w:rsid w:val="00ED7600"/>
    <w:rsid w:val="00EE41AB"/>
    <w:rsid w:val="00EE70BF"/>
    <w:rsid w:val="00EF0DAF"/>
    <w:rsid w:val="00EF2A35"/>
    <w:rsid w:val="00EF4810"/>
    <w:rsid w:val="00EF6073"/>
    <w:rsid w:val="00EF698B"/>
    <w:rsid w:val="00F117D1"/>
    <w:rsid w:val="00F1362C"/>
    <w:rsid w:val="00F20DF6"/>
    <w:rsid w:val="00F24451"/>
    <w:rsid w:val="00F26141"/>
    <w:rsid w:val="00F26BD5"/>
    <w:rsid w:val="00F271A9"/>
    <w:rsid w:val="00F31497"/>
    <w:rsid w:val="00F3374C"/>
    <w:rsid w:val="00F36011"/>
    <w:rsid w:val="00F414F1"/>
    <w:rsid w:val="00F43BD9"/>
    <w:rsid w:val="00F4483F"/>
    <w:rsid w:val="00F45949"/>
    <w:rsid w:val="00F465A5"/>
    <w:rsid w:val="00F508B8"/>
    <w:rsid w:val="00F50A90"/>
    <w:rsid w:val="00F5151D"/>
    <w:rsid w:val="00F51A30"/>
    <w:rsid w:val="00F52D36"/>
    <w:rsid w:val="00F56357"/>
    <w:rsid w:val="00F57086"/>
    <w:rsid w:val="00F612DE"/>
    <w:rsid w:val="00F61BB2"/>
    <w:rsid w:val="00F6374A"/>
    <w:rsid w:val="00F64AF6"/>
    <w:rsid w:val="00F72CB1"/>
    <w:rsid w:val="00F7581F"/>
    <w:rsid w:val="00F77F06"/>
    <w:rsid w:val="00F81126"/>
    <w:rsid w:val="00F81EC8"/>
    <w:rsid w:val="00F8215E"/>
    <w:rsid w:val="00F824F5"/>
    <w:rsid w:val="00F82AA8"/>
    <w:rsid w:val="00F8589B"/>
    <w:rsid w:val="00F86A16"/>
    <w:rsid w:val="00F8701E"/>
    <w:rsid w:val="00F90FAB"/>
    <w:rsid w:val="00F9374D"/>
    <w:rsid w:val="00F9455D"/>
    <w:rsid w:val="00F94FAF"/>
    <w:rsid w:val="00FA19A7"/>
    <w:rsid w:val="00FA29F5"/>
    <w:rsid w:val="00FB0134"/>
    <w:rsid w:val="00FB1F36"/>
    <w:rsid w:val="00FB60CD"/>
    <w:rsid w:val="00FC04E8"/>
    <w:rsid w:val="00FC29B9"/>
    <w:rsid w:val="00FC6FD3"/>
    <w:rsid w:val="00FD3276"/>
    <w:rsid w:val="00FD39C8"/>
    <w:rsid w:val="00FD4468"/>
    <w:rsid w:val="00FD614B"/>
    <w:rsid w:val="00FE1786"/>
    <w:rsid w:val="00FE305C"/>
    <w:rsid w:val="00FE5EB4"/>
    <w:rsid w:val="00FE736B"/>
    <w:rsid w:val="00FF0301"/>
    <w:rsid w:val="00FF3F6A"/>
    <w:rsid w:val="00FF553C"/>
    <w:rsid w:val="00FF5834"/>
    <w:rsid w:val="00FF67C8"/>
    <w:rsid w:val="00FF7E15"/>
    <w:rsid w:val="0363105D"/>
    <w:rsid w:val="0568B5D3"/>
    <w:rsid w:val="077FC8F1"/>
    <w:rsid w:val="0A62013B"/>
    <w:rsid w:val="0B3642DD"/>
    <w:rsid w:val="0F3DC48B"/>
    <w:rsid w:val="0FC42599"/>
    <w:rsid w:val="1099635A"/>
    <w:rsid w:val="12D9C56F"/>
    <w:rsid w:val="141355A2"/>
    <w:rsid w:val="14832A1F"/>
    <w:rsid w:val="14CD7DE3"/>
    <w:rsid w:val="19CA36AC"/>
    <w:rsid w:val="1A32C96F"/>
    <w:rsid w:val="1A9D35FC"/>
    <w:rsid w:val="1B34A00B"/>
    <w:rsid w:val="1D3F6710"/>
    <w:rsid w:val="2119C0E0"/>
    <w:rsid w:val="24A632A2"/>
    <w:rsid w:val="2649BDB8"/>
    <w:rsid w:val="2C1A71F0"/>
    <w:rsid w:val="2D3ACDBE"/>
    <w:rsid w:val="2D3F604A"/>
    <w:rsid w:val="2F145970"/>
    <w:rsid w:val="328FDA92"/>
    <w:rsid w:val="32963386"/>
    <w:rsid w:val="344FBED0"/>
    <w:rsid w:val="34DA4426"/>
    <w:rsid w:val="358166DC"/>
    <w:rsid w:val="35F9D5AB"/>
    <w:rsid w:val="36F05B25"/>
    <w:rsid w:val="3AC65662"/>
    <w:rsid w:val="3ACE42ED"/>
    <w:rsid w:val="3C254F30"/>
    <w:rsid w:val="3D84DF76"/>
    <w:rsid w:val="3DEF4C03"/>
    <w:rsid w:val="3E76DC01"/>
    <w:rsid w:val="3F45C0CE"/>
    <w:rsid w:val="40605A25"/>
    <w:rsid w:val="408D24D6"/>
    <w:rsid w:val="41736B98"/>
    <w:rsid w:val="421AAFB8"/>
    <w:rsid w:val="43BF0DED"/>
    <w:rsid w:val="448C5457"/>
    <w:rsid w:val="467246A6"/>
    <w:rsid w:val="46AFE787"/>
    <w:rsid w:val="4777DBE8"/>
    <w:rsid w:val="48364F2C"/>
    <w:rsid w:val="490993B4"/>
    <w:rsid w:val="4A0E2CD7"/>
    <w:rsid w:val="4C3B0E53"/>
    <w:rsid w:val="4C43C527"/>
    <w:rsid w:val="4C527048"/>
    <w:rsid w:val="4CB52220"/>
    <w:rsid w:val="4D26E3C0"/>
    <w:rsid w:val="4DE5EE7C"/>
    <w:rsid w:val="4EE829BF"/>
    <w:rsid w:val="508B1D5D"/>
    <w:rsid w:val="50E6ABF8"/>
    <w:rsid w:val="517099D6"/>
    <w:rsid w:val="52F63732"/>
    <w:rsid w:val="5649CC75"/>
    <w:rsid w:val="57DF76B3"/>
    <w:rsid w:val="59A25049"/>
    <w:rsid w:val="5C271814"/>
    <w:rsid w:val="5C9E2089"/>
    <w:rsid w:val="5E54DE5A"/>
    <w:rsid w:val="61E6ACF1"/>
    <w:rsid w:val="63893F26"/>
    <w:rsid w:val="63DF3ADD"/>
    <w:rsid w:val="6597CA08"/>
    <w:rsid w:val="681916E2"/>
    <w:rsid w:val="688BD59C"/>
    <w:rsid w:val="69AE29A8"/>
    <w:rsid w:val="6E5BC086"/>
    <w:rsid w:val="6EEA0E1F"/>
    <w:rsid w:val="70B6042B"/>
    <w:rsid w:val="723A3FC6"/>
    <w:rsid w:val="7381D69F"/>
    <w:rsid w:val="7507A6CC"/>
    <w:rsid w:val="75E2A609"/>
    <w:rsid w:val="780EBD3C"/>
    <w:rsid w:val="785740FB"/>
    <w:rsid w:val="7A64A02B"/>
    <w:rsid w:val="7D30542B"/>
    <w:rsid w:val="7E1296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9E43F"/>
  <w15:chartTrackingRefBased/>
  <w15:docId w15:val="{2372CDF9-BC27-4C02-B6A8-B4B16EBF0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4C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HoloLens MDL2 Assets" w:hAnsi="HoloLens MDL2 Asset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2C3D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3D95"/>
    <w:rPr>
      <w:rFonts w:ascii="Times New Roman" w:hAnsi="Times New Roman"/>
      <w:sz w:val="20"/>
    </w:rPr>
  </w:style>
  <w:style w:type="paragraph" w:styleId="Footer">
    <w:name w:val="footer"/>
    <w:basedOn w:val="Normal"/>
    <w:link w:val="FooterChar"/>
    <w:uiPriority w:val="99"/>
    <w:semiHidden/>
    <w:unhideWhenUsed/>
    <w:rsid w:val="002C3D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C3D95"/>
    <w:rPr>
      <w:rFonts w:ascii="Times New Roman" w:hAnsi="Times New Roman"/>
      <w:sz w:val="20"/>
    </w:rPr>
  </w:style>
  <w:style w:type="paragraph" w:customStyle="1" w:styleId="B1">
    <w:name w:val="B1"/>
    <w:basedOn w:val="Normal"/>
    <w:link w:val="B10"/>
    <w:qFormat/>
    <w:rsid w:val="009A4003"/>
    <w:pPr>
      <w:spacing w:after="180" w:line="240" w:lineRule="auto"/>
      <w:ind w:left="568" w:hanging="284"/>
    </w:pPr>
    <w:rPr>
      <w:rFonts w:eastAsia="MS Mincho" w:cs="Times New Roman"/>
      <w:szCs w:val="20"/>
      <w:lang w:val="en-GB"/>
    </w:rPr>
  </w:style>
  <w:style w:type="paragraph" w:customStyle="1" w:styleId="B2">
    <w:name w:val="B2"/>
    <w:basedOn w:val="Normal"/>
    <w:link w:val="B2Char"/>
    <w:qFormat/>
    <w:rsid w:val="009A4003"/>
    <w:pPr>
      <w:spacing w:after="180" w:line="240" w:lineRule="auto"/>
      <w:ind w:left="851" w:hanging="284"/>
    </w:pPr>
    <w:rPr>
      <w:rFonts w:eastAsia="MS Mincho" w:cs="Times New Roman"/>
      <w:szCs w:val="20"/>
      <w:lang w:val="en-GB"/>
    </w:rPr>
  </w:style>
  <w:style w:type="character" w:customStyle="1" w:styleId="B10">
    <w:name w:val="B1 (文字)"/>
    <w:link w:val="B1"/>
    <w:qFormat/>
    <w:rsid w:val="009A4003"/>
    <w:rPr>
      <w:rFonts w:ascii="Times New Roman" w:eastAsia="MS Mincho" w:hAnsi="Times New Roman" w:cs="Times New Roman"/>
      <w:sz w:val="20"/>
      <w:szCs w:val="20"/>
      <w:lang w:val="en-GB"/>
    </w:rPr>
  </w:style>
  <w:style w:type="character" w:customStyle="1" w:styleId="B2Char">
    <w:name w:val="B2 Char"/>
    <w:link w:val="B2"/>
    <w:qFormat/>
    <w:rsid w:val="009A4003"/>
    <w:rPr>
      <w:rFonts w:ascii="Times New Roman" w:eastAsia="MS Mincho" w:hAnsi="Times New Roman" w:cs="Times New Roman"/>
      <w:sz w:val="20"/>
      <w:szCs w:val="20"/>
      <w:lang w:val="en-GB"/>
    </w:rPr>
  </w:style>
  <w:style w:type="character" w:styleId="Mention">
    <w:name w:val="Mention"/>
    <w:basedOn w:val="DefaultParagraphFont"/>
    <w:uiPriority w:val="99"/>
    <w:unhideWhenUsed/>
    <w:rsid w:val="00DE0A65"/>
    <w:rPr>
      <w:color w:val="2B579A"/>
      <w:shd w:val="clear" w:color="auto" w:fill="E1DFDD"/>
    </w:rPr>
  </w:style>
  <w:style w:type="character" w:styleId="PlaceholderText">
    <w:name w:val="Placeholder Text"/>
    <w:basedOn w:val="DefaultParagraphFont"/>
    <w:uiPriority w:val="99"/>
    <w:semiHidden/>
    <w:rsid w:val="00FF3F6A"/>
    <w:rPr>
      <w:color w:val="666666"/>
    </w:rPr>
  </w:style>
  <w:style w:type="paragraph" w:styleId="Revision">
    <w:name w:val="Revision"/>
    <w:hidden/>
    <w:uiPriority w:val="99"/>
    <w:semiHidden/>
    <w:rsid w:val="000664C6"/>
    <w:pPr>
      <w:spacing w:after="0" w:line="240" w:lineRule="auto"/>
    </w:pPr>
    <w:rPr>
      <w:rFonts w:ascii="Times New Roman" w:hAnsi="Times New Roman"/>
      <w:sz w:val="20"/>
    </w:rPr>
  </w:style>
  <w:style w:type="character" w:customStyle="1" w:styleId="normaltextrun">
    <w:name w:val="normaltextrun"/>
    <w:basedOn w:val="DefaultParagraphFont"/>
    <w:rsid w:val="007E6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RBI5PAMIO524-1616901215-8170</_dlc_DocId>
    <HideFromDelve xmlns="71c5aaf6-e6ce-465b-b873-5148d2a4c105">false</HideFromDelve>
    <_dlc_DocIdUrl xmlns="71c5aaf6-e6ce-465b-b873-5148d2a4c105">
      <Url>https://nokia.sharepoint.com/sites/gxp/_layouts/15/DocIdRedir.aspx?ID=RBI5PAMIO524-1616901215-8170</Url>
      <Description>RBI5PAMIO524-1616901215-8170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848D467-645F-4F21-A635-01EC11EF2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Template>
  <TotalTime>5</TotalTime>
  <Pages>7</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12737</CharactersWithSpaces>
  <SharedDoc>false</SharedDoc>
  <HLinks>
    <vt:vector size="138" baseType="variant">
      <vt:variant>
        <vt:i4>6029432</vt:i4>
      </vt:variant>
      <vt:variant>
        <vt:i4>30</vt:i4>
      </vt:variant>
      <vt:variant>
        <vt:i4>0</vt:i4>
      </vt:variant>
      <vt:variant>
        <vt:i4>5</vt:i4>
      </vt:variant>
      <vt:variant>
        <vt:lpwstr>https://www.3gpp.org/ftp/tsg_ran/WG4_Radio/TSGR4_109/Docs</vt:lpwstr>
      </vt:variant>
      <vt:variant>
        <vt:lpwstr/>
      </vt:variant>
      <vt:variant>
        <vt:i4>46</vt:i4>
      </vt:variant>
      <vt:variant>
        <vt:i4>27</vt:i4>
      </vt:variant>
      <vt:variant>
        <vt:i4>0</vt:i4>
      </vt:variant>
      <vt:variant>
        <vt:i4>5</vt:i4>
      </vt:variant>
      <vt:variant>
        <vt:lpwstr>https://www.3gpp.org/ftp/tsg_ran/WG4_Radio/TSGR4_108bis/Docs</vt:lpwstr>
      </vt:variant>
      <vt:variant>
        <vt:lpwstr/>
      </vt:variant>
      <vt:variant>
        <vt:i4>6094968</vt:i4>
      </vt:variant>
      <vt:variant>
        <vt:i4>24</vt:i4>
      </vt:variant>
      <vt:variant>
        <vt:i4>0</vt:i4>
      </vt:variant>
      <vt:variant>
        <vt:i4>5</vt:i4>
      </vt:variant>
      <vt:variant>
        <vt:lpwstr>https://www.3gpp.org/ftp/tsg_ran/WG4_Radio/TSGR4_108/Docs</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3</vt:i4>
      </vt:variant>
      <vt:variant>
        <vt:i4>0</vt:i4>
      </vt:variant>
      <vt:variant>
        <vt:i4>5</vt:i4>
      </vt:variant>
      <vt:variant>
        <vt:lpwstr/>
      </vt:variant>
      <vt:variant>
        <vt:lpwstr>_Toc133918803</vt:lpwstr>
      </vt:variant>
      <vt:variant>
        <vt:i4>1376315</vt:i4>
      </vt:variant>
      <vt:variant>
        <vt:i4>0</vt:i4>
      </vt:variant>
      <vt:variant>
        <vt:i4>0</vt:i4>
      </vt:variant>
      <vt:variant>
        <vt:i4>5</vt:i4>
      </vt:variant>
      <vt:variant>
        <vt:lpwstr/>
      </vt:variant>
      <vt:variant>
        <vt:lpwstr>_Toc133918803</vt:lpwstr>
      </vt:variant>
      <vt:variant>
        <vt:i4>3014720</vt:i4>
      </vt:variant>
      <vt:variant>
        <vt:i4>48</vt:i4>
      </vt:variant>
      <vt:variant>
        <vt:i4>0</vt:i4>
      </vt:variant>
      <vt:variant>
        <vt:i4>5</vt:i4>
      </vt:variant>
      <vt:variant>
        <vt:lpwstr>mailto:afef.feki@nokia.com</vt:lpwstr>
      </vt:variant>
      <vt:variant>
        <vt:lpwstr/>
      </vt:variant>
      <vt:variant>
        <vt:i4>7798825</vt:i4>
      </vt:variant>
      <vt:variant>
        <vt:i4>45</vt:i4>
      </vt:variant>
      <vt:variant>
        <vt:i4>0</vt:i4>
      </vt:variant>
      <vt:variant>
        <vt:i4>5</vt:i4>
      </vt:variant>
      <vt:variant>
        <vt:lpwstr>mailto:deepa.m_r@nokia.com</vt:lpwstr>
      </vt:variant>
      <vt:variant>
        <vt:lpwstr/>
      </vt:variant>
      <vt:variant>
        <vt:i4>3539063</vt:i4>
      </vt:variant>
      <vt:variant>
        <vt:i4>42</vt:i4>
      </vt:variant>
      <vt:variant>
        <vt:i4>0</vt:i4>
      </vt:variant>
      <vt:variant>
        <vt:i4>5</vt:i4>
      </vt:variant>
      <vt:variant>
        <vt:lpwstr>mailto:fahad.syed_muhammad@nokia.com</vt:lpwstr>
      </vt:variant>
      <vt:variant>
        <vt:lpwstr/>
      </vt:variant>
      <vt:variant>
        <vt:i4>7798825</vt:i4>
      </vt:variant>
      <vt:variant>
        <vt:i4>39</vt:i4>
      </vt:variant>
      <vt:variant>
        <vt:i4>0</vt:i4>
      </vt:variant>
      <vt:variant>
        <vt:i4>5</vt:i4>
      </vt:variant>
      <vt:variant>
        <vt:lpwstr>mailto:deepa.m_r@nokia.com</vt:lpwstr>
      </vt:variant>
      <vt:variant>
        <vt:lpwstr/>
      </vt:variant>
      <vt:variant>
        <vt:i4>7798825</vt:i4>
      </vt:variant>
      <vt:variant>
        <vt:i4>36</vt:i4>
      </vt:variant>
      <vt:variant>
        <vt:i4>0</vt:i4>
      </vt:variant>
      <vt:variant>
        <vt:i4>5</vt:i4>
      </vt:variant>
      <vt:variant>
        <vt:lpwstr>mailto:deepa.m_r@nokia.com</vt:lpwstr>
      </vt:variant>
      <vt:variant>
        <vt:lpwstr/>
      </vt:variant>
      <vt:variant>
        <vt:i4>7798825</vt:i4>
      </vt:variant>
      <vt:variant>
        <vt:i4>33</vt:i4>
      </vt:variant>
      <vt:variant>
        <vt:i4>0</vt:i4>
      </vt:variant>
      <vt:variant>
        <vt:i4>5</vt:i4>
      </vt:variant>
      <vt:variant>
        <vt:lpwstr>mailto:deepa.m_r@nokia.com</vt:lpwstr>
      </vt:variant>
      <vt:variant>
        <vt:lpwstr/>
      </vt:variant>
      <vt:variant>
        <vt:i4>4849713</vt:i4>
      </vt:variant>
      <vt:variant>
        <vt:i4>30</vt:i4>
      </vt:variant>
      <vt:variant>
        <vt:i4>0</vt:i4>
      </vt:variant>
      <vt:variant>
        <vt:i4>5</vt:i4>
      </vt:variant>
      <vt:variant>
        <vt:lpwstr>mailto:gilsoo.lee@nokia.com</vt:lpwstr>
      </vt:variant>
      <vt:variant>
        <vt:lpwstr/>
      </vt:variant>
      <vt:variant>
        <vt:i4>7798825</vt:i4>
      </vt:variant>
      <vt:variant>
        <vt:i4>27</vt:i4>
      </vt:variant>
      <vt:variant>
        <vt:i4>0</vt:i4>
      </vt:variant>
      <vt:variant>
        <vt:i4>5</vt:i4>
      </vt:variant>
      <vt:variant>
        <vt:lpwstr>mailto:deepa.m_r@nokia.com</vt:lpwstr>
      </vt:variant>
      <vt:variant>
        <vt:lpwstr/>
      </vt:variant>
      <vt:variant>
        <vt:i4>8060942</vt:i4>
      </vt:variant>
      <vt:variant>
        <vt:i4>24</vt:i4>
      </vt:variant>
      <vt:variant>
        <vt:i4>0</vt:i4>
      </vt:variant>
      <vt:variant>
        <vt:i4>5</vt:i4>
      </vt:variant>
      <vt:variant>
        <vt:lpwstr>mailto:ikram.ashraf@nokia.com</vt:lpwstr>
      </vt:variant>
      <vt:variant>
        <vt:lpwstr/>
      </vt:variant>
      <vt:variant>
        <vt:i4>983149</vt:i4>
      </vt:variant>
      <vt:variant>
        <vt:i4>21</vt:i4>
      </vt:variant>
      <vt:variant>
        <vt:i4>0</vt:i4>
      </vt:variant>
      <vt:variant>
        <vt:i4>5</vt:i4>
      </vt:variant>
      <vt:variant>
        <vt:lpwstr>mailto:juergen.hofmann@nokia.com</vt:lpwstr>
      </vt:variant>
      <vt:variant>
        <vt:lpwstr/>
      </vt:variant>
      <vt:variant>
        <vt:i4>4849713</vt:i4>
      </vt:variant>
      <vt:variant>
        <vt:i4>18</vt:i4>
      </vt:variant>
      <vt:variant>
        <vt:i4>0</vt:i4>
      </vt:variant>
      <vt:variant>
        <vt:i4>5</vt:i4>
      </vt:variant>
      <vt:variant>
        <vt:lpwstr>mailto:gilsoo.lee@nokia.com</vt:lpwstr>
      </vt:variant>
      <vt:variant>
        <vt:lpwstr/>
      </vt:variant>
      <vt:variant>
        <vt:i4>7798825</vt:i4>
      </vt:variant>
      <vt:variant>
        <vt:i4>15</vt:i4>
      </vt:variant>
      <vt:variant>
        <vt:i4>0</vt:i4>
      </vt:variant>
      <vt:variant>
        <vt:i4>5</vt:i4>
      </vt:variant>
      <vt:variant>
        <vt:lpwstr>mailto:deepa.m_r@nokia.com</vt:lpwstr>
      </vt:variant>
      <vt:variant>
        <vt:lpwstr/>
      </vt:variant>
      <vt:variant>
        <vt:i4>8060942</vt:i4>
      </vt:variant>
      <vt:variant>
        <vt:i4>12</vt:i4>
      </vt:variant>
      <vt:variant>
        <vt:i4>0</vt:i4>
      </vt:variant>
      <vt:variant>
        <vt:i4>5</vt:i4>
      </vt:variant>
      <vt:variant>
        <vt:lpwstr>mailto:ikram.ashraf@nokia.com</vt:lpwstr>
      </vt:variant>
      <vt:variant>
        <vt:lpwstr/>
      </vt:variant>
      <vt:variant>
        <vt:i4>3539063</vt:i4>
      </vt:variant>
      <vt:variant>
        <vt:i4>9</vt:i4>
      </vt:variant>
      <vt:variant>
        <vt:i4>0</vt:i4>
      </vt:variant>
      <vt:variant>
        <vt:i4>5</vt:i4>
      </vt:variant>
      <vt:variant>
        <vt:lpwstr>mailto:fahad.syed_muhammad@nokia.com</vt:lpwstr>
      </vt:variant>
      <vt:variant>
        <vt:lpwstr/>
      </vt:variant>
      <vt:variant>
        <vt:i4>7798825</vt:i4>
      </vt:variant>
      <vt:variant>
        <vt:i4>6</vt:i4>
      </vt:variant>
      <vt:variant>
        <vt:i4>0</vt:i4>
      </vt:variant>
      <vt:variant>
        <vt:i4>5</vt:i4>
      </vt:variant>
      <vt:variant>
        <vt:lpwstr>mailto:deepa.m_r@nokia.com</vt:lpwstr>
      </vt:variant>
      <vt:variant>
        <vt:lpwstr/>
      </vt:variant>
      <vt:variant>
        <vt:i4>7798825</vt:i4>
      </vt:variant>
      <vt:variant>
        <vt:i4>3</vt:i4>
      </vt:variant>
      <vt:variant>
        <vt:i4>0</vt:i4>
      </vt:variant>
      <vt:variant>
        <vt:i4>5</vt:i4>
      </vt:variant>
      <vt:variant>
        <vt:lpwstr>mailto:deepa.m_r@nokia.com</vt:lpwstr>
      </vt:variant>
      <vt:variant>
        <vt:lpwstr/>
      </vt:variant>
      <vt:variant>
        <vt:i4>7798825</vt:i4>
      </vt:variant>
      <vt:variant>
        <vt:i4>0</vt:i4>
      </vt:variant>
      <vt:variant>
        <vt:i4>0</vt:i4>
      </vt:variant>
      <vt:variant>
        <vt:i4>5</vt:i4>
      </vt:variant>
      <vt:variant>
        <vt:lpwstr>mailto:deepa.m_r@nokia.com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3</cp:revision>
  <dcterms:created xsi:type="dcterms:W3CDTF">2024-02-19T14:05:00Z</dcterms:created>
  <dcterms:modified xsi:type="dcterms:W3CDTF">2024-02-19T19:20:00Z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3aa5b9ec-827a-41e0-ac11-856cbd2aa690</vt:lpwstr>
  </property>
  <property fmtid="{D5CDD505-2E9C-101B-9397-08002B2CF9AE}" pid="11" name="MediaServiceImageTags">
    <vt:lpwstr/>
  </property>
</Properties>
</file>