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5066" w14:textId="0BD736B7" w:rsidR="002F55C2" w:rsidRPr="002B516C" w:rsidRDefault="002F55C2" w:rsidP="002F55C2">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 xml:space="preserve">9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2E7AC9">
        <w:rPr>
          <w:rFonts w:ascii="Arial" w:eastAsia="MS Mincho" w:hAnsi="Arial" w:cs="Arial"/>
          <w:b/>
          <w:sz w:val="24"/>
        </w:rPr>
        <w:t>20614</w:t>
      </w:r>
    </w:p>
    <w:p w14:paraId="0AF81946" w14:textId="77777777" w:rsidR="002F55C2" w:rsidRDefault="002F55C2" w:rsidP="002F55C2">
      <w:pPr>
        <w:spacing w:after="120"/>
        <w:ind w:left="1985" w:hanging="1985"/>
        <w:rPr>
          <w:rFonts w:ascii="Arial" w:hAnsi="Arial" w:cs="Arial"/>
          <w:b/>
          <w:sz w:val="24"/>
        </w:rPr>
      </w:pPr>
      <w:r>
        <w:rPr>
          <w:rFonts w:ascii="Arial" w:hAnsi="Arial" w:cs="Arial"/>
          <w:b/>
          <w:sz w:val="24"/>
        </w:rPr>
        <w:t>Chicago</w:t>
      </w:r>
      <w:r w:rsidRPr="00CA7BA3">
        <w:rPr>
          <w:rFonts w:ascii="Arial" w:hAnsi="Arial" w:cs="Arial"/>
          <w:b/>
          <w:sz w:val="24"/>
        </w:rPr>
        <w:t xml:space="preserve">, </w:t>
      </w:r>
      <w:r>
        <w:rPr>
          <w:rFonts w:ascii="Arial" w:hAnsi="Arial" w:cs="Arial"/>
          <w:b/>
          <w:sz w:val="24"/>
        </w:rPr>
        <w:t>US, November</w:t>
      </w:r>
      <w:r w:rsidRPr="002E37DC">
        <w:rPr>
          <w:rFonts w:ascii="Arial" w:hAnsi="Arial" w:cs="Arial"/>
          <w:b/>
          <w:sz w:val="24"/>
        </w:rPr>
        <w:t xml:space="preserve"> </w:t>
      </w:r>
      <w:r>
        <w:rPr>
          <w:rFonts w:ascii="Arial" w:hAnsi="Arial" w:cs="Arial"/>
          <w:b/>
          <w:sz w:val="24"/>
        </w:rPr>
        <w:t>13</w:t>
      </w:r>
      <w:r w:rsidRPr="00CA7BA3">
        <w:rPr>
          <w:rFonts w:ascii="Arial" w:hAnsi="Arial" w:cs="Arial"/>
          <w:b/>
          <w:sz w:val="24"/>
          <w:vertAlign w:val="superscript"/>
        </w:rPr>
        <w:t>th</w:t>
      </w:r>
      <w:r>
        <w:rPr>
          <w:rFonts w:ascii="Arial" w:hAnsi="Arial" w:cs="Arial"/>
          <w:b/>
          <w:sz w:val="24"/>
        </w:rPr>
        <w:t xml:space="preserve"> – 17</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196EB9A8"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891272">
        <w:rPr>
          <w:rFonts w:ascii="Arial" w:eastAsiaTheme="minorEastAsia" w:hAnsi="Arial" w:cs="Arial"/>
          <w:color w:val="000000"/>
        </w:rPr>
        <w:t>Text Proposal to T</w:t>
      </w:r>
      <w:r w:rsidR="0055778C">
        <w:rPr>
          <w:rFonts w:ascii="Arial" w:eastAsiaTheme="minorEastAsia" w:hAnsi="Arial" w:cs="Arial"/>
          <w:color w:val="000000"/>
        </w:rPr>
        <w:t>R</w:t>
      </w:r>
      <w:r w:rsidR="00891272">
        <w:rPr>
          <w:rFonts w:ascii="Arial" w:eastAsiaTheme="minorEastAsia" w:hAnsi="Arial" w:cs="Arial"/>
          <w:color w:val="000000"/>
        </w:rPr>
        <w:t xml:space="preserve"> 38</w:t>
      </w:r>
      <w:r w:rsidR="0055778C">
        <w:rPr>
          <w:rFonts w:ascii="Arial" w:eastAsiaTheme="minorEastAsia" w:hAnsi="Arial" w:cs="Arial"/>
          <w:color w:val="000000"/>
        </w:rPr>
        <w:t>.858</w:t>
      </w:r>
      <w:r w:rsidR="006C1C8A">
        <w:rPr>
          <w:rFonts w:ascii="Arial" w:eastAsiaTheme="minorEastAsia" w:hAnsi="Arial" w:cs="Arial"/>
          <w:color w:val="000000"/>
        </w:rPr>
        <w:t xml:space="preserve"> on BS RF requirements</w:t>
      </w:r>
    </w:p>
    <w:p w14:paraId="08CE26BB" w14:textId="1C6CC57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5778C">
        <w:rPr>
          <w:rFonts w:ascii="Arial" w:eastAsiaTheme="minorEastAsia" w:hAnsi="Arial" w:cs="Arial"/>
          <w:color w:val="000000"/>
        </w:rPr>
        <w:t>8</w:t>
      </w:r>
      <w:r w:rsidR="00E50AE3">
        <w:rPr>
          <w:rFonts w:ascii="Arial" w:eastAsiaTheme="minorEastAsia" w:hAnsi="Arial" w:cs="Arial" w:hint="eastAsia"/>
          <w:color w:val="000000"/>
        </w:rPr>
        <w:t>.</w:t>
      </w:r>
      <w:r w:rsidR="003A1DC8">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C303E1">
        <w:rPr>
          <w:rFonts w:ascii="Arial" w:eastAsiaTheme="minorEastAsia" w:hAnsi="Arial" w:cs="Arial"/>
          <w:color w:val="000000"/>
        </w:rPr>
        <w:t>3</w:t>
      </w:r>
    </w:p>
    <w:p w14:paraId="67B0962B" w14:textId="288DDB4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55778C">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2BC2BAEE" w14:textId="2902FE04" w:rsidR="0055778C" w:rsidRDefault="00AE2B50" w:rsidP="00B42A45">
      <w:pPr>
        <w:spacing w:before="120" w:after="180"/>
        <w:jc w:val="both"/>
        <w:rPr>
          <w:rFonts w:ascii="Times New Roman" w:hAnsi="Times New Roman"/>
        </w:rPr>
      </w:pPr>
      <w:r w:rsidRPr="004E62C0">
        <w:rPr>
          <w:rFonts w:ascii="Times New Roman" w:hAnsi="Times New Roman"/>
        </w:rPr>
        <w:t>I</w:t>
      </w:r>
      <w:r w:rsidR="00C444F3" w:rsidRPr="004E62C0">
        <w:rPr>
          <w:rFonts w:ascii="Times New Roman" w:hAnsi="Times New Roman"/>
        </w:rPr>
        <w:t>n RAN4</w:t>
      </w:r>
      <w:r w:rsidR="00B21709" w:rsidRPr="004E62C0">
        <w:rPr>
          <w:rFonts w:ascii="Times New Roman" w:hAnsi="Times New Roman"/>
        </w:rPr>
        <w:t>#104</w:t>
      </w:r>
      <w:r w:rsidR="00B21709">
        <w:rPr>
          <w:rFonts w:ascii="Times New Roman" w:hAnsi="Times New Roman"/>
        </w:rPr>
        <w:t xml:space="preserve">-e, </w:t>
      </w:r>
      <w:r w:rsidR="00C444F3" w:rsidRPr="004E62C0">
        <w:rPr>
          <w:rFonts w:ascii="Times New Roman" w:hAnsi="Times New Roman"/>
        </w:rPr>
        <w:t>#104-bis-e</w:t>
      </w:r>
      <w:r w:rsidR="00B21709">
        <w:rPr>
          <w:rFonts w:ascii="Times New Roman" w:hAnsi="Times New Roman"/>
        </w:rPr>
        <w:t xml:space="preserve"> and #105</w:t>
      </w:r>
      <w:r w:rsidR="00C444F3" w:rsidRPr="004E62C0">
        <w:rPr>
          <w:rFonts w:ascii="Times New Roman" w:hAnsi="Times New Roman"/>
        </w:rPr>
        <w:t xml:space="preserve">, </w:t>
      </w:r>
      <w:r w:rsidR="00B21709">
        <w:rPr>
          <w:rFonts w:ascii="Times New Roman" w:hAnsi="Times New Roman"/>
        </w:rPr>
        <w:t xml:space="preserve">comprehensive </w:t>
      </w:r>
      <w:r w:rsidR="00C444F3" w:rsidRPr="004E62C0">
        <w:rPr>
          <w:rFonts w:ascii="Times New Roman" w:hAnsi="Times New Roman"/>
        </w:rPr>
        <w:t>WF</w:t>
      </w:r>
      <w:r w:rsidR="00B21709">
        <w:rPr>
          <w:rFonts w:ascii="Times New Roman" w:hAnsi="Times New Roman"/>
        </w:rPr>
        <w:t>s</w:t>
      </w:r>
      <w:r w:rsidR="00C444F3" w:rsidRPr="004E62C0">
        <w:rPr>
          <w:rFonts w:ascii="Times New Roman" w:hAnsi="Times New Roman"/>
        </w:rPr>
        <w:t xml:space="preserve"> </w:t>
      </w:r>
      <w:r w:rsidR="00B21709">
        <w:rPr>
          <w:rFonts w:ascii="Times New Roman" w:hAnsi="Times New Roman"/>
        </w:rPr>
        <w:t>were</w:t>
      </w:r>
      <w:r w:rsidR="00E35C77">
        <w:rPr>
          <w:rFonts w:ascii="Times New Roman" w:hAnsi="Times New Roman"/>
        </w:rPr>
        <w:t xml:space="preserve"> approved </w:t>
      </w:r>
      <w:r w:rsidR="00B21709">
        <w:rPr>
          <w:rFonts w:ascii="Times New Roman" w:hAnsi="Times New Roman"/>
        </w:rPr>
        <w:t xml:space="preserve">which contained </w:t>
      </w:r>
      <w:r w:rsidR="00C444F3" w:rsidRPr="004E62C0">
        <w:rPr>
          <w:rFonts w:ascii="Times New Roman" w:hAnsi="Times New Roman"/>
        </w:rPr>
        <w:t xml:space="preserve">RF </w:t>
      </w:r>
      <w:r w:rsidR="00E35C77">
        <w:rPr>
          <w:rFonts w:ascii="Times New Roman" w:hAnsi="Times New Roman"/>
        </w:rPr>
        <w:t xml:space="preserve">requirement impact </w:t>
      </w:r>
      <w:r w:rsidR="00C444F3" w:rsidRPr="004E62C0">
        <w:rPr>
          <w:rFonts w:ascii="Times New Roman" w:hAnsi="Times New Roman"/>
        </w:rPr>
        <w:t xml:space="preserve">from BS aspects </w:t>
      </w:r>
      <w:r w:rsidR="00B21709">
        <w:rPr>
          <w:rFonts w:ascii="Times New Roman" w:hAnsi="Times New Roman"/>
        </w:rPr>
        <w:t>[2]</w:t>
      </w:r>
      <w:r w:rsidRPr="004E62C0">
        <w:rPr>
          <w:rFonts w:ascii="Times New Roman" w:hAnsi="Times New Roman"/>
        </w:rPr>
        <w:t>[</w:t>
      </w:r>
      <w:r w:rsidR="00E35C77">
        <w:rPr>
          <w:rFonts w:ascii="Times New Roman" w:hAnsi="Times New Roman"/>
        </w:rPr>
        <w:t>3</w:t>
      </w:r>
      <w:r w:rsidRPr="004E62C0">
        <w:rPr>
          <w:rFonts w:ascii="Times New Roman" w:hAnsi="Times New Roman"/>
        </w:rPr>
        <w:t>]</w:t>
      </w:r>
      <w:r w:rsidR="00B21709" w:rsidRPr="004E62C0">
        <w:rPr>
          <w:rFonts w:ascii="Times New Roman" w:hAnsi="Times New Roman"/>
        </w:rPr>
        <w:t>[</w:t>
      </w:r>
      <w:r w:rsidR="00B21709">
        <w:rPr>
          <w:rFonts w:ascii="Times New Roman" w:hAnsi="Times New Roman"/>
        </w:rPr>
        <w:t>4</w:t>
      </w:r>
      <w:r w:rsidR="00B21709" w:rsidRPr="004E62C0">
        <w:rPr>
          <w:rFonts w:ascii="Times New Roman" w:hAnsi="Times New Roman"/>
        </w:rPr>
        <w:t>]</w:t>
      </w:r>
      <w:r w:rsidR="00AE4ED8" w:rsidRPr="004E62C0">
        <w:rPr>
          <w:rFonts w:ascii="Times New Roman" w:hAnsi="Times New Roman"/>
        </w:rPr>
        <w:t xml:space="preserve">. </w:t>
      </w:r>
      <w:r w:rsidR="00653E71">
        <w:rPr>
          <w:rFonts w:ascii="Times New Roman" w:hAnsi="Times New Roman"/>
        </w:rPr>
        <w:t xml:space="preserve">In </w:t>
      </w:r>
      <w:r w:rsidR="005A2ECB">
        <w:rPr>
          <w:rFonts w:ascii="Times New Roman" w:hAnsi="Times New Roman"/>
        </w:rPr>
        <w:t>previous meetings</w:t>
      </w:r>
      <w:r w:rsidR="00653E71">
        <w:rPr>
          <w:rFonts w:ascii="Times New Roman" w:hAnsi="Times New Roman"/>
        </w:rPr>
        <w:t xml:space="preserve">, </w:t>
      </w:r>
      <w:r w:rsidR="00B21709">
        <w:rPr>
          <w:rFonts w:ascii="Times New Roman" w:hAnsi="Times New Roman"/>
        </w:rPr>
        <w:t xml:space="preserve">WFs containing </w:t>
      </w:r>
      <w:r w:rsidR="00653E71">
        <w:rPr>
          <w:rFonts w:ascii="Times New Roman" w:hAnsi="Times New Roman"/>
        </w:rPr>
        <w:t>further agreements and way forwards have been achieved and captured in [</w:t>
      </w:r>
      <w:r w:rsidR="00B21709">
        <w:rPr>
          <w:rFonts w:ascii="Times New Roman" w:hAnsi="Times New Roman"/>
        </w:rPr>
        <w:t>5</w:t>
      </w:r>
      <w:r w:rsidR="00653E71">
        <w:rPr>
          <w:rFonts w:ascii="Times New Roman" w:hAnsi="Times New Roman"/>
        </w:rPr>
        <w:t>]</w:t>
      </w:r>
      <w:r w:rsidR="00B21709">
        <w:rPr>
          <w:rFonts w:ascii="Times New Roman" w:hAnsi="Times New Roman"/>
        </w:rPr>
        <w:t>[6]</w:t>
      </w:r>
      <w:r w:rsidR="005A2ECB">
        <w:rPr>
          <w:rFonts w:ascii="Times New Roman" w:hAnsi="Times New Roman"/>
        </w:rPr>
        <w:t>[7][8]</w:t>
      </w:r>
      <w:r w:rsidR="00B21709">
        <w:rPr>
          <w:rFonts w:ascii="Times New Roman" w:hAnsi="Times New Roman"/>
        </w:rPr>
        <w:t xml:space="preserve"> on BS RF requirement impact for introducing </w:t>
      </w:r>
      <w:r w:rsidR="004418D3">
        <w:rPr>
          <w:rFonts w:ascii="Times New Roman" w:hAnsi="Times New Roman"/>
        </w:rPr>
        <w:t>S</w:t>
      </w:r>
      <w:r w:rsidR="00B21709">
        <w:rPr>
          <w:rFonts w:ascii="Times New Roman" w:hAnsi="Times New Roman"/>
        </w:rPr>
        <w:t>BFD operation</w:t>
      </w:r>
      <w:r w:rsidR="00653E71">
        <w:rPr>
          <w:rFonts w:ascii="Times New Roman" w:hAnsi="Times New Roman"/>
        </w:rPr>
        <w:t xml:space="preserve">. </w:t>
      </w:r>
      <w:r w:rsidR="004418D3">
        <w:rPr>
          <w:rFonts w:ascii="Times New Roman" w:hAnsi="Times New Roman"/>
        </w:rPr>
        <w:t>Particularly in RAN4#10</w:t>
      </w:r>
      <w:r w:rsidR="005A2ECB">
        <w:rPr>
          <w:rFonts w:ascii="Times New Roman" w:hAnsi="Times New Roman"/>
        </w:rPr>
        <w:t>8</w:t>
      </w:r>
      <w:r w:rsidR="0055778C">
        <w:rPr>
          <w:rFonts w:ascii="Times New Roman" w:hAnsi="Times New Roman"/>
        </w:rPr>
        <w:t>bis</w:t>
      </w:r>
      <w:r w:rsidR="004418D3">
        <w:rPr>
          <w:rFonts w:ascii="Times New Roman" w:hAnsi="Times New Roman"/>
        </w:rPr>
        <w:t xml:space="preserve">, </w:t>
      </w:r>
      <w:r w:rsidR="0055778C">
        <w:rPr>
          <w:rFonts w:ascii="Times New Roman" w:hAnsi="Times New Roman"/>
        </w:rPr>
        <w:t>the following agreements are achieved further on BS RF requirement</w:t>
      </w:r>
      <w:r w:rsidR="004418D3">
        <w:rPr>
          <w:rFonts w:ascii="Times New Roman" w:hAnsi="Times New Roman"/>
        </w:rPr>
        <w:t xml:space="preserve"> [</w:t>
      </w:r>
      <w:r w:rsidR="0055778C">
        <w:rPr>
          <w:rFonts w:ascii="Times New Roman" w:hAnsi="Times New Roman"/>
        </w:rPr>
        <w:t>9</w:t>
      </w:r>
      <w:r w:rsidR="004418D3">
        <w:rPr>
          <w:rFonts w:ascii="Times New Roman" w:hAnsi="Times New Roman"/>
        </w:rPr>
        <w:t>]</w:t>
      </w:r>
      <w:r w:rsidR="0055778C">
        <w:rPr>
          <w:rFonts w:ascii="Times New Roman" w:hAnsi="Times New Roman"/>
        </w:rPr>
        <w:t xml:space="preserve">. </w:t>
      </w:r>
    </w:p>
    <w:p w14:paraId="47A30557" w14:textId="6B62E2A5" w:rsidR="00A233CA" w:rsidRDefault="00A233CA" w:rsidP="00A233CA">
      <w:pPr>
        <w:pStyle w:val="Heading1"/>
        <w:tabs>
          <w:tab w:val="num" w:pos="522"/>
        </w:tabs>
        <w:ind w:left="522" w:hanging="522"/>
        <w:rPr>
          <w:lang w:val="en-US" w:eastAsia="zh-CN"/>
        </w:rPr>
      </w:pPr>
      <w:r>
        <w:rPr>
          <w:lang w:val="en-US" w:eastAsia="zh-CN"/>
        </w:rPr>
        <w:t>2. Reference</w:t>
      </w:r>
    </w:p>
    <w:p w14:paraId="5410A96E"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 RP-222110, “Revised SID: Study on evolution of NR duplex operation”, CMCC, RAN#97.</w:t>
      </w:r>
    </w:p>
    <w:p w14:paraId="1E40BE19"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R4-2214377, “WF on feasibility study from RF perspective”, Samsung, RAN4#104-e.</w:t>
      </w:r>
    </w:p>
    <w:p w14:paraId="34C99675"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[3] R4-2217464, “WF on SBFD feasibility study and RF impact: BS aspect”, Samsung, RAN4#104-Bis-e.</w:t>
      </w:r>
    </w:p>
    <w:p w14:paraId="349DC405"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R4-2220244, “WF for the feasibility from BS aspect”, Samsung, RAN4#105.</w:t>
      </w:r>
    </w:p>
    <w:p w14:paraId="2375D287"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Pr>
          <w:rFonts w:ascii="Times New Roman" w:eastAsiaTheme="minorEastAsia" w:hAnsi="Times New Roman"/>
          <w:lang w:eastAsia="zh-CN"/>
        </w:rPr>
        <w:t xml:space="preserve">R4-2302969, “WF for BS RF requirements impact for SBFD operation”, CATT, </w:t>
      </w:r>
      <w:r>
        <w:rPr>
          <w:rFonts w:ascii="Times New Roman" w:eastAsiaTheme="minorEastAsia" w:hAnsi="Times New Roman"/>
          <w:lang w:val="en-US" w:eastAsia="zh-CN"/>
        </w:rPr>
        <w:t>RAN4#106.</w:t>
      </w:r>
    </w:p>
    <w:p w14:paraId="7A1A4F4B"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R4-2305918,</w:t>
      </w:r>
      <w:r>
        <w:rPr>
          <w:rFonts w:ascii="Times New Roman" w:eastAsiaTheme="minorEastAsia" w:hAnsi="Times New Roman"/>
          <w:lang w:val="en-US" w:eastAsia="zh-CN"/>
        </w:rPr>
        <w:tab/>
        <w:t>“WF on BS RF requirement impact for SBFD”, 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RAN4#106-Bis-e.</w:t>
      </w:r>
    </w:p>
    <w:p w14:paraId="5E60F0AC"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[7] R4-2309790,</w:t>
      </w:r>
      <w:r>
        <w:rPr>
          <w:rFonts w:ascii="Times New Roman" w:eastAsiaTheme="minorEastAsia" w:hAnsi="Times New Roman"/>
          <w:lang w:val="en-US" w:eastAsia="zh-CN"/>
        </w:rPr>
        <w:tab/>
        <w:t>“WF for RF feasibility study and BS requirements impact on SBFD operation”, Samsung</w:t>
      </w:r>
      <w:r>
        <w:rPr>
          <w:rFonts w:ascii="Times New Roman" w:eastAsiaTheme="minorEastAsia" w:hAnsi="Times New Roman"/>
          <w:lang w:eastAsia="zh-CN"/>
        </w:rPr>
        <w:t xml:space="preserve">, </w:t>
      </w:r>
      <w:r>
        <w:rPr>
          <w:rFonts w:ascii="Times New Roman" w:eastAsiaTheme="minorEastAsia" w:hAnsi="Times New Roman"/>
          <w:lang w:val="en-US" w:eastAsia="zh-CN"/>
        </w:rPr>
        <w:t>RAN4#107.</w:t>
      </w:r>
    </w:p>
    <w:p w14:paraId="47FDDD36" w14:textId="77777777"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Pr>
          <w:rFonts w:ascii="Times New Roman" w:eastAsiaTheme="minorEastAsia" w:hAnsi="Times New Roman"/>
          <w:lang w:val="en-US" w:eastAsia="zh-CN"/>
        </w:rPr>
        <w:t xml:space="preserve">R4-2313867, “WF for feasibility and BS requirements impact on SBFD operation”, Samsung, RAN4#108. </w:t>
      </w:r>
    </w:p>
    <w:p w14:paraId="711C3B94" w14:textId="6DFFAEF8" w:rsidR="00A233CA" w:rsidRDefault="00A233CA" w:rsidP="00A233CA">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Pr>
          <w:rFonts w:ascii="Times New Roman" w:eastAsiaTheme="minorEastAsia" w:hAnsi="Times New Roman"/>
          <w:lang w:val="en-US" w:eastAsia="zh-CN"/>
        </w:rPr>
        <w:t xml:space="preserve">R4-2316941, “WF for SBFD BSRF requirements”, Ericsson, RAN4#108. </w:t>
      </w:r>
    </w:p>
    <w:p w14:paraId="04E849AC" w14:textId="5F716627" w:rsidR="00A233CA" w:rsidRPr="008D2EDF" w:rsidRDefault="00A233CA" w:rsidP="00A233CA">
      <w:pPr>
        <w:spacing w:after="180"/>
        <w:jc w:val="both"/>
        <w:rPr>
          <w:rFonts w:ascii="Times New Roman" w:eastAsiaTheme="minorEastAsia" w:hAnsi="Times New Roman"/>
          <w:lang w:val="sv-SE" w:eastAsia="zh-CN"/>
        </w:rPr>
      </w:pPr>
      <w:r w:rsidRPr="008D2EDF">
        <w:rPr>
          <w:rFonts w:ascii="Times New Roman" w:eastAsiaTheme="minorEastAsia" w:hAnsi="Times New Roman"/>
          <w:lang w:val="sv-SE" w:eastAsia="zh-CN"/>
        </w:rPr>
        <w:t>[10] R4-2317010, “</w:t>
      </w:r>
      <w:r w:rsidR="006E5563" w:rsidRPr="008D2EDF">
        <w:rPr>
          <w:rFonts w:ascii="Times New Roman" w:eastAsiaTheme="minorEastAsia" w:hAnsi="Times New Roman"/>
          <w:lang w:val="sv-SE" w:eastAsia="zh-CN"/>
        </w:rPr>
        <w:t>Draft TR 38.858</w:t>
      </w:r>
      <w:r w:rsidRPr="008D2EDF">
        <w:rPr>
          <w:rFonts w:ascii="Times New Roman" w:eastAsiaTheme="minorEastAsia" w:hAnsi="Times New Roman"/>
          <w:lang w:val="sv-SE" w:eastAsia="zh-CN"/>
        </w:rPr>
        <w:t>”</w:t>
      </w:r>
      <w:r w:rsidR="006E5563" w:rsidRPr="008D2EDF">
        <w:rPr>
          <w:rFonts w:ascii="Times New Roman" w:eastAsiaTheme="minorEastAsia" w:hAnsi="Times New Roman"/>
          <w:lang w:val="sv-SE" w:eastAsia="zh-CN"/>
        </w:rPr>
        <w:t xml:space="preserve">, CMCC, RAN4#108bis. </w:t>
      </w:r>
    </w:p>
    <w:p w14:paraId="63268A3C" w14:textId="77777777" w:rsidR="00A233CA" w:rsidRPr="008D2EDF" w:rsidRDefault="00A233CA" w:rsidP="00A233CA">
      <w:pPr>
        <w:spacing w:after="180"/>
        <w:jc w:val="both"/>
        <w:rPr>
          <w:rFonts w:ascii="Times New Roman" w:eastAsiaTheme="minorEastAsia" w:hAnsi="Times New Roman"/>
          <w:lang w:val="sv-SE" w:eastAsia="zh-CN"/>
        </w:rPr>
      </w:pPr>
    </w:p>
    <w:p w14:paraId="72D7B77E" w14:textId="77777777" w:rsidR="00A233CA" w:rsidRPr="008D2EDF" w:rsidRDefault="00A233CA" w:rsidP="00B42A45">
      <w:pPr>
        <w:spacing w:before="120" w:after="180"/>
        <w:jc w:val="both"/>
        <w:rPr>
          <w:rFonts w:ascii="Times New Roman" w:hAnsi="Times New Roman"/>
          <w:lang w:val="sv-SE"/>
        </w:rPr>
      </w:pPr>
    </w:p>
    <w:p w14:paraId="22AD0266" w14:textId="00B26343" w:rsidR="00DC5A60" w:rsidRDefault="00A233CA" w:rsidP="00DC5A60">
      <w:pPr>
        <w:pStyle w:val="Heading1"/>
        <w:tabs>
          <w:tab w:val="num" w:pos="522"/>
        </w:tabs>
        <w:ind w:left="522" w:hanging="522"/>
        <w:rPr>
          <w:lang w:val="en-US" w:eastAsia="zh-CN"/>
        </w:rPr>
      </w:pPr>
      <w:bookmarkStart w:id="1" w:name="_Hlk135053426"/>
      <w:r>
        <w:rPr>
          <w:lang w:val="en-US" w:eastAsia="zh-CN"/>
        </w:rPr>
        <w:lastRenderedPageBreak/>
        <w:t>3</w:t>
      </w:r>
      <w:r w:rsidR="00DC5A60" w:rsidRPr="00873E1F">
        <w:rPr>
          <w:rFonts w:hint="eastAsia"/>
          <w:lang w:val="en-US" w:eastAsia="zh-CN"/>
        </w:rPr>
        <w:t xml:space="preserve">. </w:t>
      </w:r>
      <w:r w:rsidR="00DC5A60">
        <w:rPr>
          <w:lang w:val="en-US" w:eastAsia="zh-CN"/>
        </w:rPr>
        <w:t>Text Proposal</w:t>
      </w:r>
    </w:p>
    <w:p w14:paraId="6241C43E" w14:textId="6C6E98EE" w:rsidR="00DC5A60" w:rsidRDefault="00DC5A60" w:rsidP="00DC5A60">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this contribution, we provided the TP </w:t>
      </w:r>
      <w:r w:rsidR="00DE6A4E">
        <w:rPr>
          <w:rFonts w:ascii="Times New Roman" w:eastAsiaTheme="minorEastAsia" w:hAnsi="Times New Roman"/>
          <w:lang w:val="en-US" w:eastAsia="zh-CN"/>
        </w:rPr>
        <w:t xml:space="preserve">(based on the approved draft </w:t>
      </w:r>
      <w:r w:rsidR="00D853BC">
        <w:rPr>
          <w:rFonts w:ascii="Times New Roman" w:eastAsiaTheme="minorEastAsia" w:hAnsi="Times New Roman"/>
          <w:lang w:val="en-US" w:eastAsia="zh-CN"/>
        </w:rPr>
        <w:t xml:space="preserve">TR </w:t>
      </w:r>
      <w:r w:rsidR="00DE6A4E" w:rsidRPr="00DE6A4E">
        <w:rPr>
          <w:rFonts w:ascii="Times New Roman" w:eastAsiaTheme="minorEastAsia" w:hAnsi="Times New Roman"/>
          <w:lang w:val="en-US" w:eastAsia="zh-CN"/>
        </w:rPr>
        <w:t>R4-2317010</w:t>
      </w:r>
      <w:r w:rsidR="00DE6A4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by considering the new agreements </w:t>
      </w:r>
      <w:r w:rsidR="006C1C8A">
        <w:rPr>
          <w:rFonts w:ascii="Times New Roman" w:eastAsiaTheme="minorEastAsia" w:hAnsi="Times New Roman"/>
          <w:lang w:val="en-US" w:eastAsia="zh-CN"/>
        </w:rPr>
        <w:t>achieved in RAN4#108-bis and relevant proposals in our accompanying discussion paper</w:t>
      </w:r>
      <w:r>
        <w:rPr>
          <w:rFonts w:ascii="Times New Roman" w:eastAsiaTheme="minorEastAsia" w:hAnsi="Times New Roman"/>
          <w:lang w:val="en-US" w:eastAsia="zh-CN"/>
        </w:rPr>
        <w:t xml:space="preserve">: </w:t>
      </w:r>
    </w:p>
    <w:p w14:paraId="1012596A" w14:textId="07B26B92" w:rsidR="00DC5A60" w:rsidRDefault="00DC5A60" w:rsidP="00DC5A60">
      <w:pPr>
        <w:pStyle w:val="Heading2"/>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1F901AA3" w14:textId="77777777" w:rsidR="00DC5A60" w:rsidRPr="00DC5A60" w:rsidRDefault="00DC5A60" w:rsidP="00DC5A60">
      <w:pPr>
        <w:pStyle w:val="Heading1"/>
        <w:rPr>
          <w:lang w:val="en-US"/>
        </w:rPr>
      </w:pPr>
      <w:bookmarkStart w:id="2" w:name="_Toc134691836"/>
      <w:r w:rsidRPr="00DC5A60">
        <w:rPr>
          <w:lang w:val="en-US"/>
        </w:rPr>
        <w:t>10</w:t>
      </w:r>
      <w:r w:rsidRPr="00DC5A60">
        <w:rPr>
          <w:lang w:val="en-US"/>
        </w:rPr>
        <w:tab/>
      </w:r>
      <w:r w:rsidRPr="00DC5A60">
        <w:rPr>
          <w:lang w:val="en-US"/>
        </w:rPr>
        <w:tab/>
        <w:t>Impact on RF requirements</w:t>
      </w:r>
      <w:bookmarkEnd w:id="2"/>
    </w:p>
    <w:p w14:paraId="765AB54E" w14:textId="77777777" w:rsidR="00DC5A60" w:rsidRDefault="00DC5A60" w:rsidP="00DC5A60">
      <w:pPr>
        <w:pStyle w:val="Heading2"/>
        <w:rPr>
          <w:rStyle w:val="Heading2Char1"/>
        </w:rPr>
      </w:pPr>
      <w:bookmarkStart w:id="3" w:name="_Toc134691837"/>
      <w:r>
        <w:rPr>
          <w:rStyle w:val="Heading2Char1"/>
          <w:rFonts w:hint="eastAsia"/>
        </w:rPr>
        <w:t>1</w:t>
      </w:r>
      <w:r>
        <w:rPr>
          <w:rStyle w:val="Heading2Char1"/>
        </w:rPr>
        <w:t>0</w:t>
      </w:r>
      <w:r>
        <w:rPr>
          <w:rStyle w:val="Heading2Char1"/>
          <w:rFonts w:hint="eastAsia"/>
        </w:rPr>
        <w:t>.1</w:t>
      </w:r>
      <w:r>
        <w:rPr>
          <w:rStyle w:val="Heading2Char1"/>
        </w:rPr>
        <w:tab/>
        <w:t xml:space="preserve">Impact on </w:t>
      </w:r>
      <w:r>
        <w:rPr>
          <w:rStyle w:val="Heading2Char1"/>
          <w:rFonts w:hint="eastAsia"/>
        </w:rPr>
        <w:t xml:space="preserve">BS </w:t>
      </w:r>
      <w:r>
        <w:rPr>
          <w:rStyle w:val="Heading2Char1"/>
        </w:rPr>
        <w:t>RF requirements</w:t>
      </w:r>
      <w:bookmarkEnd w:id="3"/>
    </w:p>
    <w:p w14:paraId="10EA663A" w14:textId="77777777" w:rsidR="00DC5A60" w:rsidRDefault="00DC5A60" w:rsidP="00DC5A60">
      <w:pPr>
        <w:rPr>
          <w:i/>
          <w:color w:val="0000FF"/>
          <w:lang w:eastAsia="zh-CN"/>
        </w:rPr>
      </w:pPr>
      <w:r>
        <w:rPr>
          <w:i/>
          <w:color w:val="0000FF"/>
          <w:lang w:eastAsia="zh-CN"/>
        </w:rPr>
        <w:t xml:space="preserve">Editor's note: This section </w:t>
      </w:r>
      <w:r>
        <w:rPr>
          <w:rFonts w:hint="eastAsia"/>
          <w:i/>
          <w:color w:val="0000FF"/>
          <w:lang w:eastAsia="zh-CN"/>
        </w:rPr>
        <w:t xml:space="preserve">captures the </w:t>
      </w:r>
      <w:r>
        <w:rPr>
          <w:i/>
          <w:color w:val="0000FF"/>
          <w:lang w:eastAsia="zh-CN"/>
        </w:rPr>
        <w:t>impact</w:t>
      </w:r>
      <w:r>
        <w:rPr>
          <w:rFonts w:hint="eastAsia"/>
          <w:i/>
          <w:color w:val="0000FF"/>
          <w:lang w:eastAsia="zh-CN"/>
        </w:rPr>
        <w:t xml:space="preserve"> on BS RF requirements</w:t>
      </w:r>
    </w:p>
    <w:p w14:paraId="0B608056" w14:textId="77777777" w:rsidR="00DC5A60" w:rsidRPr="00DC5A60" w:rsidRDefault="00DC5A60" w:rsidP="00DC5A60">
      <w:pPr>
        <w:pStyle w:val="Heading3"/>
        <w:overflowPunct w:val="0"/>
        <w:autoSpaceDE w:val="0"/>
        <w:autoSpaceDN w:val="0"/>
        <w:adjustRightInd w:val="0"/>
        <w:textAlignment w:val="baseline"/>
        <w:rPr>
          <w:lang w:val="en-US"/>
        </w:rPr>
      </w:pPr>
      <w:r w:rsidRPr="00DC5A60">
        <w:rPr>
          <w:lang w:val="en-US"/>
        </w:rPr>
        <w:t>10.1.1</w:t>
      </w:r>
      <w:r w:rsidRPr="00DC5A60">
        <w:rPr>
          <w:rFonts w:hint="eastAsia"/>
          <w:lang w:val="en-US"/>
        </w:rPr>
        <w:t xml:space="preserve"> </w:t>
      </w:r>
      <w:r w:rsidRPr="00DC5A60">
        <w:rPr>
          <w:lang w:val="en-US"/>
        </w:rPr>
        <w:t>General</w:t>
      </w:r>
    </w:p>
    <w:p w14:paraId="10281EBD" w14:textId="77777777" w:rsidR="00DC5A60" w:rsidRDefault="00DC5A60" w:rsidP="00DC5A60">
      <w:pPr>
        <w:overflowPunct w:val="0"/>
        <w:autoSpaceDE w:val="0"/>
        <w:autoSpaceDN w:val="0"/>
        <w:adjustRightInd w:val="0"/>
        <w:textAlignment w:val="baseline"/>
        <w:rPr>
          <w:i/>
          <w:color w:val="0000FF"/>
        </w:rPr>
      </w:pPr>
      <w:r>
        <w:rPr>
          <w:rFonts w:hint="eastAsia"/>
          <w:i/>
          <w:color w:val="0000FF"/>
        </w:rPr>
        <w:t>[</w:t>
      </w:r>
      <w:r>
        <w:rPr>
          <w:i/>
          <w:color w:val="0000FF"/>
        </w:rPr>
        <w:t xml:space="preserve">Editor's note: This section </w:t>
      </w:r>
      <w:r>
        <w:rPr>
          <w:rFonts w:hint="eastAsia"/>
          <w:i/>
          <w:color w:val="0000FF"/>
        </w:rPr>
        <w:t xml:space="preserve">captures the </w:t>
      </w:r>
      <w:r>
        <w:rPr>
          <w:i/>
          <w:color w:val="0000FF"/>
        </w:rPr>
        <w:t xml:space="preserve">general analysis for </w:t>
      </w:r>
      <w:r>
        <w:rPr>
          <w:rFonts w:hint="eastAsia"/>
          <w:i/>
          <w:color w:val="0000FF"/>
        </w:rPr>
        <w:t>BS RF requirements</w:t>
      </w:r>
      <w:r>
        <w:rPr>
          <w:i/>
          <w:color w:val="0000FF"/>
        </w:rPr>
        <w:t xml:space="preserve">, and also some general assumption which shall be based for the detailed analysis for </w:t>
      </w:r>
      <w:r>
        <w:rPr>
          <w:rFonts w:hint="eastAsia"/>
          <w:i/>
          <w:color w:val="0000FF"/>
        </w:rPr>
        <w:t>BS RF requirements</w:t>
      </w:r>
      <w:proofErr w:type="gramStart"/>
      <w:r>
        <w:rPr>
          <w:i/>
          <w:color w:val="0000FF"/>
        </w:rPr>
        <w:t xml:space="preserve">. </w:t>
      </w:r>
      <w:r>
        <w:rPr>
          <w:rFonts w:hint="eastAsia"/>
          <w:i/>
          <w:color w:val="0000FF"/>
        </w:rPr>
        <w:t>]</w:t>
      </w:r>
      <w:proofErr w:type="gramEnd"/>
    </w:p>
    <w:p w14:paraId="6E2FF4AD" w14:textId="77777777" w:rsidR="00DC5A60" w:rsidRDefault="00DC5A60" w:rsidP="00DC5A60">
      <w:pPr>
        <w:overflowPunct w:val="0"/>
        <w:autoSpaceDE w:val="0"/>
        <w:autoSpaceDN w:val="0"/>
        <w:adjustRightInd w:val="0"/>
        <w:spacing w:line="260" w:lineRule="auto"/>
        <w:textAlignment w:val="baseline"/>
      </w:pPr>
      <w:r>
        <w:rPr>
          <w:rFonts w:hint="eastAsia"/>
        </w:rPr>
        <w:t>D</w:t>
      </w:r>
      <w:r>
        <w:t xml:space="preserve">uring Rel-18 SI, </w:t>
      </w:r>
      <w:r>
        <w:rPr>
          <w:rFonts w:hint="eastAsia"/>
          <w:lang w:val="en-US" w:eastAsia="zh-CN"/>
        </w:rPr>
        <w:t>f</w:t>
      </w:r>
      <w:r>
        <w:rPr>
          <w:rFonts w:eastAsia="宋体"/>
        </w:rPr>
        <w:t>or SBFD-capable BS, RF requirement shall only be studied based on the semi-static configuration of subband time and frequency location, which is supported by SBFD-capable BS.</w:t>
      </w:r>
      <w:r>
        <w:rPr>
          <w:rFonts w:hint="eastAsia"/>
          <w:lang w:val="en-US" w:eastAsia="zh-CN"/>
        </w:rPr>
        <w:t xml:space="preserve"> </w:t>
      </w:r>
      <w:r>
        <w:t>RAN4</w:t>
      </w:r>
      <w:r>
        <w:rPr>
          <w:rFonts w:hint="eastAsia"/>
        </w:rPr>
        <w:t xml:space="preserve"> mainly focus on the following </w:t>
      </w:r>
      <w:r>
        <w:t xml:space="preserve">multi-carrier </w:t>
      </w:r>
      <w:r>
        <w:rPr>
          <w:rFonts w:hint="eastAsia"/>
        </w:rPr>
        <w:t>configuration</w:t>
      </w:r>
      <w:r>
        <w:t xml:space="preserve"> for SBFD-capable BS</w:t>
      </w:r>
      <w:r>
        <w:rPr>
          <w:rFonts w:hint="eastAsia"/>
        </w:rPr>
        <w:t>:</w:t>
      </w:r>
    </w:p>
    <w:p w14:paraId="40CA7DA5" w14:textId="77777777" w:rsidR="00DC5A60" w:rsidRDefault="00DC5A60" w:rsidP="00DC5A60">
      <w:pPr>
        <w:numPr>
          <w:ilvl w:val="0"/>
          <w:numId w:val="47"/>
        </w:numPr>
        <w:overflowPunct w:val="0"/>
        <w:autoSpaceDE w:val="0"/>
        <w:autoSpaceDN w:val="0"/>
        <w:adjustRightInd w:val="0"/>
        <w:spacing w:after="180" w:line="260" w:lineRule="auto"/>
        <w:textAlignment w:val="baseline"/>
      </w:pPr>
      <w:r>
        <w:t>SBFD operates in only one BS carrier, and legacy TDD operates in other intra-band BS carrier(s) contiguous or non-contiguous to the SBFD carrier.</w:t>
      </w:r>
    </w:p>
    <w:p w14:paraId="3342F2E4" w14:textId="77777777" w:rsidR="00DC5A60" w:rsidRDefault="00DC5A60" w:rsidP="00DC5A60">
      <w:pPr>
        <w:pStyle w:val="ListParagraph"/>
        <w:numPr>
          <w:ilvl w:val="255"/>
          <w:numId w:val="0"/>
        </w:numPr>
        <w:spacing w:after="120"/>
      </w:pPr>
      <w:r>
        <w:rPr>
          <w:rFonts w:hint="eastAsia"/>
        </w:rPr>
        <w:t xml:space="preserve">During Rel-18 SI, </w:t>
      </w:r>
      <w:r>
        <w:t xml:space="preserve">RAN4 didn’t study the </w:t>
      </w:r>
      <w:r>
        <w:rPr>
          <w:rFonts w:hint="eastAsia"/>
        </w:rPr>
        <w:t>following</w:t>
      </w:r>
      <w:r>
        <w:t xml:space="preserve"> multi-carrier</w:t>
      </w:r>
      <w:r>
        <w:rPr>
          <w:rFonts w:hint="eastAsia"/>
        </w:rPr>
        <w:t xml:space="preserve"> configuration</w:t>
      </w:r>
      <w:r>
        <w:t xml:space="preserve"> for SBFD-capable BS</w:t>
      </w:r>
      <w:r>
        <w:rPr>
          <w:rFonts w:hint="eastAsia"/>
        </w:rPr>
        <w:t>:</w:t>
      </w:r>
      <w:r>
        <w:t xml:space="preserve">  </w:t>
      </w:r>
    </w:p>
    <w:p w14:paraId="2A6CE767" w14:textId="77777777" w:rsidR="00DC5A60" w:rsidRDefault="00DC5A60" w:rsidP="00DC5A60">
      <w:pPr>
        <w:numPr>
          <w:ilvl w:val="0"/>
          <w:numId w:val="47"/>
        </w:numPr>
        <w:overflowPunct w:val="0"/>
        <w:autoSpaceDE w:val="0"/>
        <w:autoSpaceDN w:val="0"/>
        <w:adjustRightInd w:val="0"/>
        <w:spacing w:after="180" w:line="260" w:lineRule="auto"/>
        <w:textAlignment w:val="baseline"/>
      </w:pPr>
      <w:r>
        <w:t>SBFD operates in more than one BS carriers, and legacy TDD operates in the other intra-band BS carrier(s) (if any), which is contiguous or non-contiguous to the SBFD carriers.</w:t>
      </w:r>
    </w:p>
    <w:p w14:paraId="2EF61457" w14:textId="77777777" w:rsidR="00DC5A60" w:rsidRDefault="00DC5A60" w:rsidP="00DC5A60">
      <w:pPr>
        <w:pStyle w:val="ListParagraph"/>
        <w:numPr>
          <w:ilvl w:val="255"/>
          <w:numId w:val="0"/>
        </w:numPr>
        <w:spacing w:line="260" w:lineRule="auto"/>
      </w:pPr>
      <w:r>
        <w:rPr>
          <w:rFonts w:hint="eastAsia"/>
        </w:rPr>
        <w:t xml:space="preserve">Regarding the baseline assumption for the maximum number of UL sub-bands of SBFD capable BS, RAN4 agreed to restrict the maximum number to be one </w:t>
      </w:r>
      <w:r>
        <w:t>in an SBFD symbol/slot within a TDD carrier</w:t>
      </w:r>
      <w:r>
        <w:rPr>
          <w:rFonts w:hint="eastAsia"/>
        </w:rPr>
        <w:t xml:space="preserve">. In addition, RAN4 agreed that </w:t>
      </w:r>
      <w:r>
        <w:t xml:space="preserve">RF requirement impacts for SBFD operation in symbols/slots configured as UL in </w:t>
      </w:r>
      <w:r>
        <w:rPr>
          <w:i/>
          <w:iCs/>
        </w:rPr>
        <w:t>TDD-UL-DL-ConfigCommon</w:t>
      </w:r>
      <w:r>
        <w:t xml:space="preserve"> </w:t>
      </w:r>
      <w:r>
        <w:rPr>
          <w:rFonts w:hint="eastAsia"/>
        </w:rPr>
        <w:t>is</w:t>
      </w:r>
      <w:r>
        <w:t xml:space="preserve"> treated as 2nd priority.  </w:t>
      </w:r>
    </w:p>
    <w:p w14:paraId="317710BE" w14:textId="77A68B88" w:rsidR="00DC5A60" w:rsidRDefault="00DC5A60" w:rsidP="00DC5A60">
      <w:pPr>
        <w:pStyle w:val="ListParagraph"/>
        <w:numPr>
          <w:ilvl w:val="255"/>
          <w:numId w:val="0"/>
        </w:numPr>
        <w:spacing w:line="260" w:lineRule="auto"/>
        <w:rPr>
          <w:ins w:id="4" w:author="Jackson Wang (Samsung)" w:date="2023-11-03T16:54:00Z"/>
        </w:rPr>
      </w:pPr>
      <w:r>
        <w:t>For SBFD-capable BS,</w:t>
      </w:r>
      <w:r>
        <w:rPr>
          <w:rFonts w:hint="eastAsia"/>
        </w:rPr>
        <w:t xml:space="preserve"> the</w:t>
      </w:r>
      <w:r>
        <w:t xml:space="preserve"> </w:t>
      </w:r>
      <w:r>
        <w:rPr>
          <w:rFonts w:hint="eastAsia"/>
        </w:rPr>
        <w:t>e</w:t>
      </w:r>
      <w:r>
        <w:t>xisting RF requirements shall be applied in the OFDM symbols/slots others than SBFD symbols/slots</w:t>
      </w:r>
      <w:r>
        <w:rPr>
          <w:rFonts w:hint="eastAsia"/>
        </w:rPr>
        <w:t xml:space="preserve"> and</w:t>
      </w:r>
      <w:r>
        <w:t xml:space="preserve"> RF requirement impacts in the SBFD symbols/slots</w:t>
      </w:r>
      <w:r>
        <w:rPr>
          <w:rFonts w:hint="eastAsia"/>
        </w:rPr>
        <w:t xml:space="preserve"> will be further clarified in details in the following sections.</w:t>
      </w:r>
    </w:p>
    <w:p w14:paraId="4B43CC74" w14:textId="4C1CEEBA" w:rsidR="00DE6A4E" w:rsidRPr="00DE6A4E" w:rsidRDefault="00DE6A4E" w:rsidP="00DC5A60">
      <w:pPr>
        <w:pStyle w:val="ListParagraph"/>
        <w:numPr>
          <w:ilvl w:val="255"/>
          <w:numId w:val="0"/>
        </w:numPr>
        <w:spacing w:line="260" w:lineRule="auto"/>
      </w:pPr>
      <w:ins w:id="5" w:author="Jackson Wang (Samsung)" w:date="2023-11-03T16:54:00Z">
        <w:r w:rsidRPr="00DE6A4E">
          <w:t xml:space="preserve">Some requirements might need to be tested in both SBFD and non-SBFD slots even when the requirement is the same. The reason would be if it could be expected that the BS operating condition may differ between SBFD and non-SBFD slots. Whether to apply a test in both SBFD and non-SBFD slots should be discussed on a </w:t>
        </w:r>
        <w:proofErr w:type="gramStart"/>
        <w:r w:rsidRPr="00DE6A4E">
          <w:t>requirement by requirement</w:t>
        </w:r>
        <w:proofErr w:type="gramEnd"/>
        <w:r w:rsidRPr="00DE6A4E">
          <w:t xml:space="preserve"> </w:t>
        </w:r>
      </w:ins>
      <w:ins w:id="6" w:author="Jackson Wang (Samsung)" w:date="2023-11-03T16:55:00Z">
        <w:r>
          <w:t>basis</w:t>
        </w:r>
      </w:ins>
      <w:ins w:id="7" w:author="Jackson Wang (Samsung)" w:date="2023-11-03T16:54:00Z">
        <w:r w:rsidRPr="00DE6A4E">
          <w:t xml:space="preserve"> in the conformance part of a WI.</w:t>
        </w:r>
      </w:ins>
    </w:p>
    <w:p w14:paraId="3FCA1946" w14:textId="77777777" w:rsidR="00DC5A60" w:rsidRPr="00DC5A60" w:rsidRDefault="00DC5A60" w:rsidP="00DC5A60">
      <w:pPr>
        <w:pStyle w:val="Heading3"/>
        <w:overflowPunct w:val="0"/>
        <w:autoSpaceDE w:val="0"/>
        <w:autoSpaceDN w:val="0"/>
        <w:adjustRightInd w:val="0"/>
        <w:textAlignment w:val="baseline"/>
        <w:rPr>
          <w:lang w:val="en-US"/>
        </w:rPr>
      </w:pPr>
      <w:r w:rsidRPr="00DC5A60">
        <w:rPr>
          <w:lang w:val="en-US"/>
        </w:rPr>
        <w:t>10.1.2</w:t>
      </w:r>
      <w:r w:rsidRPr="00DC5A60">
        <w:rPr>
          <w:rFonts w:hint="eastAsia"/>
          <w:lang w:val="en-US"/>
        </w:rPr>
        <w:t xml:space="preserve"> </w:t>
      </w:r>
      <w:r w:rsidRPr="00DC5A60">
        <w:rPr>
          <w:lang w:val="en-US"/>
        </w:rPr>
        <w:t>Impact on BS TX requirements</w:t>
      </w:r>
    </w:p>
    <w:p w14:paraId="47385A83" w14:textId="77777777" w:rsidR="00DC5A60" w:rsidRDefault="00DC5A60" w:rsidP="00DC5A60">
      <w:pPr>
        <w:pStyle w:val="Heading4"/>
        <w:spacing w:line="257" w:lineRule="auto"/>
        <w:rPr>
          <w:lang w:val="en-US" w:eastAsia="zh-CN"/>
        </w:rPr>
      </w:pPr>
      <w:r>
        <w:rPr>
          <w:rFonts w:hint="eastAsia"/>
          <w:lang w:val="en-US" w:eastAsia="zh-CN"/>
        </w:rPr>
        <w:t>10.1.2.1 Base Station output power and radiated transmit power</w:t>
      </w:r>
    </w:p>
    <w:p w14:paraId="57F52363" w14:textId="77777777" w:rsidR="00DC5A60" w:rsidRDefault="00DC5A60" w:rsidP="00DC5A60">
      <w:r>
        <w:rPr>
          <w:rFonts w:cs="Arial" w:hint="eastAsia"/>
        </w:rPr>
        <w:t xml:space="preserve">Since configuration (e.g. antenna, power configuration etc) between SBFD and non-SBFD symbols/slots might be different, RAN4 reached the following consensus for </w:t>
      </w:r>
      <w:r>
        <w:rPr>
          <w:rFonts w:cs="Arial"/>
        </w:rPr>
        <w:t xml:space="preserve">the BS RF requirement of </w:t>
      </w:r>
      <w:r>
        <w:rPr>
          <w:rFonts w:cs="Arial" w:hint="eastAsia"/>
        </w:rPr>
        <w:t>BS output power for both conducted and OTA output power</w:t>
      </w:r>
      <w:r>
        <w:rPr>
          <w:rFonts w:cs="Arial"/>
        </w:rPr>
        <w:t>:</w:t>
      </w:r>
    </w:p>
    <w:p w14:paraId="725B77F6" w14:textId="77777777" w:rsidR="00DC5A60" w:rsidRDefault="00DC5A60" w:rsidP="00DC5A60">
      <w:pPr>
        <w:numPr>
          <w:ilvl w:val="0"/>
          <w:numId w:val="47"/>
        </w:numPr>
        <w:overflowPunct w:val="0"/>
        <w:autoSpaceDE w:val="0"/>
        <w:autoSpaceDN w:val="0"/>
        <w:adjustRightInd w:val="0"/>
        <w:spacing w:after="180" w:line="260" w:lineRule="auto"/>
        <w:textAlignment w:val="baseline"/>
      </w:pPr>
      <w:r>
        <w:t>It is allowed</w:t>
      </w:r>
      <w:r>
        <w:rPr>
          <w:rFonts w:hint="eastAsia"/>
        </w:rPr>
        <w:t xml:space="preserve"> to have</w:t>
      </w:r>
      <w:r>
        <w:t xml:space="preserve"> the different conducted declaration for normal DL symbols/slots and SBFD DL symbols/slots.</w:t>
      </w:r>
    </w:p>
    <w:p w14:paraId="3A1600E5" w14:textId="77777777" w:rsidR="00DC5A60" w:rsidRDefault="00DC5A60" w:rsidP="00DC5A60">
      <w:pPr>
        <w:numPr>
          <w:ilvl w:val="0"/>
          <w:numId w:val="47"/>
        </w:numPr>
        <w:overflowPunct w:val="0"/>
        <w:autoSpaceDE w:val="0"/>
        <w:autoSpaceDN w:val="0"/>
        <w:adjustRightInd w:val="0"/>
        <w:spacing w:after="180" w:line="260" w:lineRule="auto"/>
        <w:textAlignment w:val="baseline"/>
      </w:pPr>
      <w:r>
        <w:t xml:space="preserve">It is allowed to have different EIRP/TRP declaration (for level and direction) for normal DL symbols/slots and SBFD DL symbols/slots. </w:t>
      </w:r>
    </w:p>
    <w:p w14:paraId="792D13A6" w14:textId="77777777" w:rsidR="00DC5A60" w:rsidRDefault="00DC5A60" w:rsidP="00DC5A60">
      <w:pPr>
        <w:numPr>
          <w:ilvl w:val="0"/>
          <w:numId w:val="47"/>
        </w:numPr>
        <w:overflowPunct w:val="0"/>
        <w:autoSpaceDE w:val="0"/>
        <w:autoSpaceDN w:val="0"/>
        <w:adjustRightInd w:val="0"/>
        <w:spacing w:after="180" w:line="260" w:lineRule="auto"/>
        <w:textAlignment w:val="baseline"/>
      </w:pPr>
      <w:r>
        <w:t>Accuracy requirement for TRP/EIRP and conducted power shall be the same for normal DL symbols/slots and SBFD DL symbols/slots.</w:t>
      </w:r>
    </w:p>
    <w:p w14:paraId="5157CBED" w14:textId="77777777" w:rsidR="00DC5A60" w:rsidRDefault="00DC5A60" w:rsidP="00DC5A60">
      <w:pPr>
        <w:pStyle w:val="Heading4"/>
        <w:spacing w:line="257" w:lineRule="auto"/>
        <w:rPr>
          <w:lang w:val="en-US" w:eastAsia="zh-CN"/>
        </w:rPr>
      </w:pPr>
      <w:r>
        <w:rPr>
          <w:rFonts w:hint="eastAsia"/>
          <w:lang w:val="en-US" w:eastAsia="zh-CN"/>
        </w:rPr>
        <w:lastRenderedPageBreak/>
        <w:t>10.1.2.2 Output power dynamics</w:t>
      </w:r>
    </w:p>
    <w:p w14:paraId="3037306B" w14:textId="77777777" w:rsidR="00DC5A60" w:rsidRDefault="00DC5A60" w:rsidP="00DC5A60">
      <w:pPr>
        <w:numPr>
          <w:ilvl w:val="255"/>
          <w:numId w:val="0"/>
        </w:numPr>
      </w:pPr>
      <w:r>
        <w:rPr>
          <w:rFonts w:cs="Arial" w:hint="eastAsia"/>
        </w:rPr>
        <w:t xml:space="preserve">Regarding the output power dynamic requirement, </w:t>
      </w:r>
      <w:r>
        <w:rPr>
          <w:rFonts w:cs="Arial"/>
        </w:rPr>
        <w:t>which</w:t>
      </w:r>
      <w:r>
        <w:rPr>
          <w:rFonts w:cs="Arial" w:hint="eastAsia"/>
        </w:rPr>
        <w:t xml:space="preserve"> mainly consists of RE power control dynamic range requirement and total dynamic range requirement, RAN4 reached the following consensus:</w:t>
      </w:r>
    </w:p>
    <w:p w14:paraId="5049533C" w14:textId="77777777" w:rsidR="00DC5A60" w:rsidRDefault="00DC5A60" w:rsidP="00DC5A60">
      <w:pPr>
        <w:numPr>
          <w:ilvl w:val="0"/>
          <w:numId w:val="47"/>
        </w:numPr>
        <w:overflowPunct w:val="0"/>
        <w:autoSpaceDE w:val="0"/>
        <w:autoSpaceDN w:val="0"/>
        <w:adjustRightInd w:val="0"/>
        <w:spacing w:after="180" w:line="260" w:lineRule="auto"/>
        <w:textAlignment w:val="baseline"/>
      </w:pPr>
      <w:r>
        <w:t>To reuse the existing RE power control dynamic range requirement for SBFD BS;</w:t>
      </w:r>
    </w:p>
    <w:p w14:paraId="280B00E3" w14:textId="05DF78DF" w:rsidR="00DC5A60" w:rsidRDefault="00DC5A60" w:rsidP="00DC5A60">
      <w:pPr>
        <w:numPr>
          <w:ilvl w:val="0"/>
          <w:numId w:val="47"/>
        </w:numPr>
        <w:overflowPunct w:val="0"/>
        <w:autoSpaceDE w:val="0"/>
        <w:autoSpaceDN w:val="0"/>
        <w:adjustRightInd w:val="0"/>
        <w:spacing w:after="180" w:line="260" w:lineRule="auto"/>
        <w:textAlignment w:val="baseline"/>
      </w:pPr>
      <w:r>
        <w:t>The t</w:t>
      </w:r>
      <w:r>
        <w:rPr>
          <w:rFonts w:hint="eastAsia"/>
        </w:rPr>
        <w:t>otal dynamic range requirement is applicable for SBFD-capable BS during</w:t>
      </w:r>
      <w:r>
        <w:t xml:space="preserve"> normal DL symbols/slots</w:t>
      </w:r>
      <w:r>
        <w:rPr>
          <w:rFonts w:hint="eastAsia"/>
        </w:rPr>
        <w:t xml:space="preserve">, </w:t>
      </w:r>
      <w:ins w:id="8" w:author="Jackson Wang (Samsung)" w:date="2023-11-03T16:57:00Z">
        <w:r w:rsidR="004523CB">
          <w:t xml:space="preserve">and </w:t>
        </w:r>
      </w:ins>
      <w:r>
        <w:rPr>
          <w:rFonts w:hint="eastAsia"/>
        </w:rPr>
        <w:t>the requirement limit and conformance testing</w:t>
      </w:r>
      <w:r>
        <w:t xml:space="preserve"> </w:t>
      </w:r>
      <w:ins w:id="9" w:author="Jackson Wang (Samsung)" w:date="2023-11-03T16:57:00Z">
        <w:r w:rsidR="004523CB">
          <w:t xml:space="preserve">during SBFD symbols/slots </w:t>
        </w:r>
      </w:ins>
      <w:r>
        <w:rPr>
          <w:rFonts w:hint="eastAsia"/>
          <w:lang w:val="en-US" w:eastAsia="zh-CN"/>
        </w:rPr>
        <w:t xml:space="preserve">will be further discussed </w:t>
      </w:r>
      <w:r>
        <w:t>in the normative stage</w:t>
      </w:r>
      <w:r>
        <w:rPr>
          <w:rFonts w:hint="eastAsia"/>
        </w:rPr>
        <w:t>.</w:t>
      </w:r>
    </w:p>
    <w:p w14:paraId="492DC102" w14:textId="77777777" w:rsidR="00DC5A60" w:rsidRDefault="00DC5A60" w:rsidP="00DC5A60">
      <w:pPr>
        <w:pStyle w:val="Heading4"/>
        <w:spacing w:line="257" w:lineRule="auto"/>
        <w:rPr>
          <w:lang w:val="en-US" w:eastAsia="zh-CN"/>
        </w:rPr>
      </w:pPr>
      <w:r>
        <w:rPr>
          <w:rFonts w:hint="eastAsia"/>
          <w:lang w:val="en-US" w:eastAsia="zh-CN"/>
        </w:rPr>
        <w:t>10.1.2.3 Transmit ON/OFF power</w:t>
      </w:r>
    </w:p>
    <w:p w14:paraId="7B523A92" w14:textId="77777777" w:rsidR="00DC5A60" w:rsidRDefault="00DC5A60" w:rsidP="00DC5A60">
      <w:r>
        <w:rPr>
          <w:rFonts w:cs="Arial" w:hint="eastAsia"/>
        </w:rPr>
        <w:t>Regarding the transmitter ON</w:t>
      </w:r>
      <w:r>
        <w:rPr>
          <w:rFonts w:cs="Arial"/>
        </w:rPr>
        <w:t>/</w:t>
      </w:r>
      <w:r>
        <w:rPr>
          <w:rFonts w:cs="Arial" w:hint="eastAsia"/>
        </w:rPr>
        <w:t xml:space="preserve">OFF power requirement, RAN4 mainly focus on the ON-OFF time mask and </w:t>
      </w:r>
      <w:r>
        <w:rPr>
          <w:rFonts w:cs="Arial"/>
        </w:rPr>
        <w:t xml:space="preserve">concluded that transmit ON/OFF power requirement is not applicable within SBFD time slot. </w:t>
      </w:r>
    </w:p>
    <w:p w14:paraId="1C9DF2DF" w14:textId="77777777" w:rsidR="00DC5A60" w:rsidRDefault="00DC5A60" w:rsidP="00DC5A60">
      <w:pPr>
        <w:pStyle w:val="Heading4"/>
        <w:spacing w:line="257" w:lineRule="auto"/>
        <w:rPr>
          <w:lang w:val="en-US" w:eastAsia="zh-CN"/>
        </w:rPr>
      </w:pPr>
      <w:r>
        <w:rPr>
          <w:rFonts w:hint="eastAsia"/>
          <w:lang w:val="en-US" w:eastAsia="zh-CN"/>
        </w:rPr>
        <w:t>10.1.2.4 Transmitted signal quality</w:t>
      </w:r>
    </w:p>
    <w:p w14:paraId="727B03FD" w14:textId="77777777" w:rsidR="00DC5A60" w:rsidRDefault="00DC5A60" w:rsidP="00DC5A60">
      <w:pPr>
        <w:numPr>
          <w:ilvl w:val="255"/>
          <w:numId w:val="0"/>
        </w:numPr>
        <w:rPr>
          <w:rFonts w:cs="Arial"/>
        </w:rPr>
      </w:pPr>
      <w:r>
        <w:rPr>
          <w:rFonts w:cs="Arial" w:hint="eastAsia"/>
        </w:rPr>
        <w:t>Regarding the transmitter signal quality, RAN4 agreed that all the existing requirement for frequency error, modulation quality (EVM) and time alignment error (TAE) shall also be applied to BS in SBFD symbols/slots.</w:t>
      </w:r>
    </w:p>
    <w:p w14:paraId="7454FCD7" w14:textId="77777777" w:rsidR="00DC5A60" w:rsidRDefault="00DC5A60" w:rsidP="00DC5A60">
      <w:pPr>
        <w:numPr>
          <w:ilvl w:val="255"/>
          <w:numId w:val="0"/>
        </w:numPr>
        <w:rPr>
          <w:rFonts w:cs="Arial"/>
        </w:rPr>
      </w:pPr>
    </w:p>
    <w:p w14:paraId="7B74AEBA" w14:textId="77777777" w:rsidR="00DC5A60" w:rsidRDefault="00DC5A60" w:rsidP="00DC5A60">
      <w:pPr>
        <w:numPr>
          <w:ilvl w:val="0"/>
          <w:numId w:val="47"/>
        </w:numPr>
        <w:overflowPunct w:val="0"/>
        <w:autoSpaceDE w:val="0"/>
        <w:autoSpaceDN w:val="0"/>
        <w:adjustRightInd w:val="0"/>
        <w:spacing w:after="180" w:line="260" w:lineRule="auto"/>
        <w:textAlignment w:val="baseline"/>
      </w:pPr>
      <w:r>
        <w:t>Further discuss the joint measurement for normal DL symbols/slots and SBFD DL symbols/slots during WI phase.</w:t>
      </w:r>
      <w:r>
        <w:rPr>
          <w:rFonts w:hint="eastAsia"/>
        </w:rPr>
        <w:t xml:space="preserve"> </w:t>
      </w:r>
    </w:p>
    <w:p w14:paraId="466001B1" w14:textId="77777777" w:rsidR="00DC5A60" w:rsidRDefault="00DC5A60" w:rsidP="00DC5A60">
      <w:pPr>
        <w:pStyle w:val="Heading4"/>
        <w:spacing w:line="257" w:lineRule="auto"/>
        <w:rPr>
          <w:lang w:val="en-US" w:eastAsia="zh-CN"/>
        </w:rPr>
      </w:pPr>
      <w:r>
        <w:rPr>
          <w:rFonts w:hint="eastAsia"/>
          <w:lang w:val="en-US" w:eastAsia="zh-CN"/>
        </w:rPr>
        <w:t>10.1.2.5 Unwanted emissions</w:t>
      </w:r>
    </w:p>
    <w:p w14:paraId="6C2DC155" w14:textId="4B55D02A" w:rsidR="00DC5A60" w:rsidRDefault="00DC5A60" w:rsidP="00DC5A60">
      <w:pPr>
        <w:rPr>
          <w:rFonts w:cs="Arial"/>
        </w:rPr>
      </w:pPr>
      <w:r>
        <w:rPr>
          <w:rFonts w:cs="Arial" w:hint="eastAsia"/>
        </w:rPr>
        <w:t>Regarding the unwanted emission requirement, it mainly consist of OBW requirement, ACLR requirement, OBUE requirement, transmitter spurious emission requirement and co-location and co</w:t>
      </w:r>
      <w:ins w:id="10" w:author="Jackson Wang (Samsung)" w:date="2023-11-03T17:09:00Z">
        <w:r w:rsidR="0045267C">
          <w:rPr>
            <w:rFonts w:cs="Arial"/>
          </w:rPr>
          <w:t>-</w:t>
        </w:r>
      </w:ins>
      <w:r>
        <w:rPr>
          <w:rFonts w:cs="Arial" w:hint="eastAsia"/>
        </w:rPr>
        <w:t>existence requirement, RAN4 reached the following consensus for SBFD-capable BS respectively:</w:t>
      </w:r>
    </w:p>
    <w:p w14:paraId="325ED882" w14:textId="77777777" w:rsidR="00DC5A60" w:rsidRDefault="00DC5A60" w:rsidP="00DC5A60">
      <w:pPr>
        <w:numPr>
          <w:ilvl w:val="0"/>
          <w:numId w:val="47"/>
        </w:numPr>
        <w:overflowPunct w:val="0"/>
        <w:autoSpaceDE w:val="0"/>
        <w:autoSpaceDN w:val="0"/>
        <w:adjustRightInd w:val="0"/>
        <w:spacing w:after="180" w:line="260" w:lineRule="auto"/>
        <w:textAlignment w:val="baseline"/>
      </w:pPr>
      <w:r>
        <w:t>F</w:t>
      </w:r>
      <w:r>
        <w:rPr>
          <w:rFonts w:hint="eastAsia"/>
        </w:rPr>
        <w:t xml:space="preserve">or BS OBW requirement, </w:t>
      </w:r>
      <w:r>
        <w:t>the existing OBW requirement shall be applied for the whole BS channel bandwidth in SBFD symbols/slots</w:t>
      </w:r>
      <w:r>
        <w:rPr>
          <w:rFonts w:hint="eastAsia"/>
        </w:rPr>
        <w:t xml:space="preserve"> instead of DL sub-band</w:t>
      </w:r>
      <w:r>
        <w:t>.</w:t>
      </w:r>
    </w:p>
    <w:p w14:paraId="7BA4CC2A"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For ACLR requirement, it</w:t>
      </w:r>
      <w:r>
        <w:t xml:space="preserve"> shall be defined outside of the whole carrier instead of sub-band for SBFD DL symbols/slots</w:t>
      </w:r>
      <w:r>
        <w:rPr>
          <w:rFonts w:hint="eastAsia"/>
        </w:rPr>
        <w:t xml:space="preserve"> and</w:t>
      </w:r>
      <w:r>
        <w:t xml:space="preserve"> ACLR</w:t>
      </w:r>
      <w:r>
        <w:rPr>
          <w:rFonts w:hint="eastAsia"/>
        </w:rPr>
        <w:t xml:space="preserve"> requirement</w:t>
      </w:r>
      <w:r>
        <w:t xml:space="preserve"> is still defined as the ratio of sum of TX power within the whole carrier to the adjacent carrier. </w:t>
      </w:r>
    </w:p>
    <w:p w14:paraId="7C395865"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For OBUE requirement, th</w:t>
      </w:r>
      <w:r>
        <w:t>e RF bandwidth edge from which OBUE is defined is the edge of the carrier (same for both SBFD and non-SBFD symbols/slots)</w:t>
      </w:r>
      <w:r>
        <w:rPr>
          <w:rFonts w:hint="eastAsia"/>
        </w:rPr>
        <w:t>.</w:t>
      </w:r>
    </w:p>
    <w:p w14:paraId="3F0125AF" w14:textId="692CC2C6" w:rsidR="00DC5A60" w:rsidRDefault="00DC5A60" w:rsidP="00DC5A60">
      <w:pPr>
        <w:numPr>
          <w:ilvl w:val="0"/>
          <w:numId w:val="47"/>
        </w:numPr>
        <w:overflowPunct w:val="0"/>
        <w:autoSpaceDE w:val="0"/>
        <w:autoSpaceDN w:val="0"/>
        <w:adjustRightInd w:val="0"/>
        <w:spacing w:after="180" w:line="260" w:lineRule="auto"/>
        <w:textAlignment w:val="baseline"/>
        <w:rPr>
          <w:ins w:id="11" w:author="Jackson Wang (Samsung)" w:date="2023-11-03T16:59:00Z"/>
        </w:rPr>
      </w:pPr>
      <w:r>
        <w:rPr>
          <w:rFonts w:hint="eastAsia"/>
        </w:rPr>
        <w:t xml:space="preserve">For transmitter </w:t>
      </w:r>
      <w:r>
        <w:t>spurious emission</w:t>
      </w:r>
      <w:r>
        <w:rPr>
          <w:rFonts w:hint="eastAsia"/>
        </w:rPr>
        <w:t xml:space="preserve"> requirement, a</w:t>
      </w:r>
      <w:r>
        <w:t>ll the existing requirements shall also be applied to SBFD-capable BS in SBFD symbols/slots</w:t>
      </w:r>
      <w:r>
        <w:rPr>
          <w:rFonts w:hint="eastAsia"/>
        </w:rPr>
        <w:t xml:space="preserve">. </w:t>
      </w:r>
      <w:r>
        <w:t>The requirement of protection of the BS receiver of own or different BS is not applicable for TDD operation</w:t>
      </w:r>
      <w:r>
        <w:rPr>
          <w:rFonts w:hint="eastAsia"/>
        </w:rPr>
        <w:t>.</w:t>
      </w:r>
    </w:p>
    <w:p w14:paraId="01B83F15" w14:textId="642CCE8D" w:rsidR="004523CB" w:rsidRDefault="004523CB" w:rsidP="004523CB">
      <w:pPr>
        <w:pStyle w:val="ListParagraph"/>
        <w:numPr>
          <w:ilvl w:val="0"/>
          <w:numId w:val="47"/>
        </w:numPr>
        <w:ind w:firstLineChars="0"/>
        <w:rPr>
          <w:ins w:id="12" w:author="Jackson Wang (Samsung)" w:date="2023-11-03T17:02:00Z"/>
          <w:rFonts w:ascii="Times" w:eastAsia="Batang" w:hAnsi="Times"/>
          <w:szCs w:val="24"/>
        </w:rPr>
      </w:pPr>
      <w:ins w:id="13" w:author="Jackson Wang (Samsung)" w:date="2023-11-03T16:59:00Z">
        <w:r>
          <w:t xml:space="preserve">For </w:t>
        </w:r>
      </w:ins>
      <w:ins w:id="14" w:author="Jackson Wang (Samsung)" w:date="2023-11-03T17:00:00Z">
        <w:r w:rsidRPr="004523CB">
          <w:t>co-location and co</w:t>
        </w:r>
      </w:ins>
      <w:ins w:id="15" w:author="Jackson Wang (Samsung)" w:date="2023-11-03T17:09:00Z">
        <w:r w:rsidR="0045267C">
          <w:t>-</w:t>
        </w:r>
      </w:ins>
      <w:ins w:id="16" w:author="Jackson Wang (Samsung)" w:date="2023-11-03T17:00:00Z">
        <w:r w:rsidRPr="004523CB">
          <w:t>existence requirement</w:t>
        </w:r>
        <w:r>
          <w:t xml:space="preserve">, </w:t>
        </w:r>
        <w:r w:rsidRPr="004523CB">
          <w:rPr>
            <w:rFonts w:ascii="Times" w:eastAsia="Batang" w:hAnsi="Times"/>
            <w:szCs w:val="24"/>
          </w:rPr>
          <w:t>the requirement limit and conformance testing during SBFD symbols/slots will be further discussed in the normative stag</w:t>
        </w:r>
      </w:ins>
      <w:ins w:id="17" w:author="Jackson Wang (Samsung)" w:date="2023-11-03T17:02:00Z">
        <w:r w:rsidR="00D7002F">
          <w:rPr>
            <w:rFonts w:ascii="Times" w:eastAsia="Batang" w:hAnsi="Times"/>
            <w:szCs w:val="24"/>
          </w:rPr>
          <w:t xml:space="preserve">e, by </w:t>
        </w:r>
      </w:ins>
      <w:ins w:id="18" w:author="Jackson Wang (Samsung)" w:date="2023-11-03T18:27:00Z">
        <w:r w:rsidR="008D2EDF">
          <w:rPr>
            <w:rFonts w:ascii="Times" w:eastAsia="Batang" w:hAnsi="Times"/>
            <w:szCs w:val="24"/>
          </w:rPr>
          <w:t xml:space="preserve">at least </w:t>
        </w:r>
      </w:ins>
      <w:ins w:id="19" w:author="Jackson Wang (Samsung)" w:date="2023-11-03T17:02:00Z">
        <w:r w:rsidR="00D7002F">
          <w:rPr>
            <w:rFonts w:ascii="Times" w:eastAsia="Batang" w:hAnsi="Times"/>
            <w:szCs w:val="24"/>
          </w:rPr>
          <w:t>considering the following options:</w:t>
        </w:r>
      </w:ins>
    </w:p>
    <w:p w14:paraId="0A39B8DF" w14:textId="03074BB2" w:rsidR="00D7002F" w:rsidRPr="00D7002F" w:rsidRDefault="00D7002F" w:rsidP="00D5351A">
      <w:pPr>
        <w:pStyle w:val="ListParagraph"/>
        <w:numPr>
          <w:ilvl w:val="0"/>
          <w:numId w:val="48"/>
        </w:numPr>
        <w:ind w:firstLineChars="0"/>
        <w:rPr>
          <w:ins w:id="20" w:author="Jackson Wang (Samsung)" w:date="2023-11-03T17:03:00Z"/>
          <w:rFonts w:ascii="Times" w:eastAsia="Batang" w:hAnsi="Times"/>
          <w:szCs w:val="24"/>
        </w:rPr>
      </w:pPr>
      <w:ins w:id="21" w:author="Jackson Wang (Samsung)" w:date="2023-11-03T17:03:00Z">
        <w:r w:rsidRPr="00D7002F">
          <w:rPr>
            <w:rFonts w:ascii="Times" w:eastAsia="Batang" w:hAnsi="Times"/>
            <w:szCs w:val="24"/>
          </w:rPr>
          <w:t>Option 1: Co-location</w:t>
        </w:r>
      </w:ins>
      <w:ins w:id="22" w:author="Jackson Wang (Samsung)" w:date="2023-11-03T17:04:00Z">
        <w:r w:rsidR="00D5351A">
          <w:rPr>
            <w:rFonts w:ascii="Times" w:eastAsia="Batang" w:hAnsi="Times"/>
            <w:szCs w:val="24"/>
          </w:rPr>
          <w:t>/coexistence</w:t>
        </w:r>
      </w:ins>
      <w:ins w:id="23" w:author="Jackson Wang (Samsung)" w:date="2023-11-03T17:03:00Z">
        <w:r w:rsidRPr="00D7002F">
          <w:rPr>
            <w:rFonts w:ascii="Times" w:eastAsia="Batang" w:hAnsi="Times"/>
            <w:szCs w:val="24"/>
          </w:rPr>
          <w:t xml:space="preserve"> requirement can’t use 30 dB coupling loss as the coupling loss assumption for SBFD capable gNB co-location related requirement.</w:t>
        </w:r>
      </w:ins>
    </w:p>
    <w:p w14:paraId="6375F450" w14:textId="77777777" w:rsidR="00D7002F" w:rsidRPr="00D7002F" w:rsidRDefault="00D7002F" w:rsidP="00D5351A">
      <w:pPr>
        <w:pStyle w:val="ListParagraph"/>
        <w:numPr>
          <w:ilvl w:val="0"/>
          <w:numId w:val="48"/>
        </w:numPr>
        <w:ind w:firstLineChars="0"/>
        <w:rPr>
          <w:ins w:id="24" w:author="Jackson Wang (Samsung)" w:date="2023-11-03T17:03:00Z"/>
          <w:rFonts w:ascii="Times" w:eastAsia="Batang" w:hAnsi="Times"/>
          <w:szCs w:val="24"/>
        </w:rPr>
      </w:pPr>
      <w:ins w:id="25" w:author="Jackson Wang (Samsung)" w:date="2023-11-03T17:03:00Z">
        <w:r w:rsidRPr="00D7002F">
          <w:rPr>
            <w:rFonts w:ascii="Times" w:eastAsia="Batang" w:hAnsi="Times"/>
            <w:szCs w:val="24"/>
          </w:rPr>
          <w:t xml:space="preserve">Option 2: No update on existing requirements, it’s declaration basis whether BS need to follow the requirements. </w:t>
        </w:r>
      </w:ins>
    </w:p>
    <w:p w14:paraId="753915DF" w14:textId="57FE4926" w:rsidR="004523CB" w:rsidDel="00D5351A" w:rsidRDefault="004523CB" w:rsidP="00DC5A60">
      <w:pPr>
        <w:numPr>
          <w:ilvl w:val="0"/>
          <w:numId w:val="47"/>
        </w:numPr>
        <w:overflowPunct w:val="0"/>
        <w:autoSpaceDE w:val="0"/>
        <w:autoSpaceDN w:val="0"/>
        <w:adjustRightInd w:val="0"/>
        <w:spacing w:after="180" w:line="260" w:lineRule="auto"/>
        <w:textAlignment w:val="baseline"/>
        <w:rPr>
          <w:del w:id="26" w:author="Jackson Wang (Samsung)" w:date="2023-11-03T17:04:00Z"/>
        </w:rPr>
      </w:pPr>
    </w:p>
    <w:p w14:paraId="2A0F8251" w14:textId="77777777" w:rsidR="00DC5A60" w:rsidRDefault="00DC5A60" w:rsidP="00DC5A60">
      <w:pPr>
        <w:pStyle w:val="Heading4"/>
        <w:spacing w:line="257" w:lineRule="auto"/>
        <w:rPr>
          <w:lang w:val="en-US" w:eastAsia="zh-CN"/>
        </w:rPr>
      </w:pPr>
      <w:r>
        <w:rPr>
          <w:rFonts w:hint="eastAsia"/>
          <w:lang w:val="en-US" w:eastAsia="zh-CN"/>
        </w:rPr>
        <w:t>10.1.2.6 Transmitter intermodulation</w:t>
      </w:r>
    </w:p>
    <w:p w14:paraId="30072BCD" w14:textId="57E9EA4E" w:rsidR="00DC5A60" w:rsidRDefault="00DC5A60" w:rsidP="00DC5A60">
      <w:pPr>
        <w:rPr>
          <w:ins w:id="27" w:author="Jackson Wang (Samsung)" w:date="2023-11-03T18:24:00Z"/>
          <w:rFonts w:cs="Arial"/>
        </w:rPr>
      </w:pPr>
      <w:del w:id="28" w:author="Jackson Wang (Samsung)" w:date="2023-11-03T18:23:00Z">
        <w:r w:rsidDel="008D2EDF">
          <w:rPr>
            <w:rFonts w:cs="Arial" w:hint="eastAsia"/>
          </w:rPr>
          <w:delText>[]</w:delText>
        </w:r>
      </w:del>
      <w:ins w:id="29" w:author="Jackson Wang (Samsung)" w:date="2023-11-03T18:23:00Z">
        <w:r w:rsidR="008D2EDF">
          <w:rPr>
            <w:rFonts w:cs="Arial"/>
          </w:rPr>
          <w:t>Regarding transmitter intermodulation requir</w:t>
        </w:r>
      </w:ins>
      <w:ins w:id="30" w:author="Jackson Wang (Samsung)" w:date="2023-11-03T18:24:00Z">
        <w:r w:rsidR="008D2EDF">
          <w:rPr>
            <w:rFonts w:cs="Arial"/>
          </w:rPr>
          <w:t xml:space="preserve">ement, </w:t>
        </w:r>
        <w:r w:rsidR="008D2EDF" w:rsidRPr="008D2EDF">
          <w:rPr>
            <w:rFonts w:cs="Arial"/>
          </w:rPr>
          <w:t xml:space="preserve">the requirement limit and conformance testing during SBFD symbols/slots will be further discussed in the normative stage, by </w:t>
        </w:r>
      </w:ins>
      <w:ins w:id="31" w:author="Jackson Wang (Samsung)" w:date="2023-11-03T18:27:00Z">
        <w:r w:rsidR="008D2EDF">
          <w:rPr>
            <w:rFonts w:cs="Arial"/>
          </w:rPr>
          <w:t xml:space="preserve">at least </w:t>
        </w:r>
      </w:ins>
      <w:ins w:id="32" w:author="Jackson Wang (Samsung)" w:date="2023-11-03T18:24:00Z">
        <w:r w:rsidR="008D2EDF" w:rsidRPr="008D2EDF">
          <w:rPr>
            <w:rFonts w:cs="Arial"/>
          </w:rPr>
          <w:t>considering the following options</w:t>
        </w:r>
        <w:r w:rsidR="008D2EDF">
          <w:rPr>
            <w:rFonts w:cs="Arial"/>
          </w:rPr>
          <w:t xml:space="preserve">: </w:t>
        </w:r>
      </w:ins>
    </w:p>
    <w:p w14:paraId="5CC87F40" w14:textId="5FBC0D41" w:rsidR="008D2EDF" w:rsidRPr="008D2EDF" w:rsidRDefault="008D2EDF" w:rsidP="008D2EDF">
      <w:pPr>
        <w:pStyle w:val="ListParagraph"/>
        <w:numPr>
          <w:ilvl w:val="0"/>
          <w:numId w:val="48"/>
        </w:numPr>
        <w:ind w:firstLineChars="0"/>
        <w:rPr>
          <w:ins w:id="33" w:author="Jackson Wang (Samsung)" w:date="2023-11-03T18:24:00Z"/>
          <w:rFonts w:ascii="Times" w:eastAsia="Batang" w:hAnsi="Times"/>
          <w:szCs w:val="24"/>
        </w:rPr>
      </w:pPr>
      <w:ins w:id="34" w:author="Jackson Wang (Samsung)" w:date="2023-11-03T18:26:00Z">
        <w:r>
          <w:rPr>
            <w:rFonts w:ascii="Times" w:eastAsia="Batang" w:hAnsi="Times"/>
            <w:szCs w:val="24"/>
          </w:rPr>
          <w:t xml:space="preserve">Option 1: </w:t>
        </w:r>
      </w:ins>
      <w:ins w:id="35" w:author="Jackson Wang (Samsung)" w:date="2023-11-03T18:24:00Z">
        <w:r w:rsidRPr="008D2EDF">
          <w:rPr>
            <w:rFonts w:ascii="Times" w:eastAsia="Batang" w:hAnsi="Times"/>
            <w:szCs w:val="24"/>
          </w:rPr>
          <w:t>Transmitter</w:t>
        </w:r>
      </w:ins>
      <w:ins w:id="36" w:author="Jackson Wang (Samsung)" w:date="2023-11-03T18:25:00Z">
        <w:r w:rsidRPr="008D2EDF">
          <w:rPr>
            <w:rFonts w:ascii="Times" w:eastAsia="Batang" w:hAnsi="Times"/>
            <w:szCs w:val="24"/>
          </w:rPr>
          <w:t xml:space="preserve"> intermodulation</w:t>
        </w:r>
      </w:ins>
      <w:ins w:id="37" w:author="Jackson Wang (Samsung)" w:date="2023-11-03T18:24:00Z">
        <w:r w:rsidRPr="008D2EDF">
          <w:rPr>
            <w:rFonts w:ascii="Times" w:eastAsia="Batang" w:hAnsi="Times"/>
            <w:szCs w:val="24"/>
          </w:rPr>
          <w:t xml:space="preserve"> </w:t>
        </w:r>
      </w:ins>
      <w:ins w:id="38" w:author="Jackson Wang (Samsung)" w:date="2023-11-03T18:25:00Z">
        <w:r w:rsidRPr="008D2EDF">
          <w:rPr>
            <w:rFonts w:ascii="Times" w:eastAsia="Batang" w:hAnsi="Times"/>
            <w:szCs w:val="24"/>
          </w:rPr>
          <w:t>shall</w:t>
        </w:r>
      </w:ins>
      <w:ins w:id="39" w:author="Jackson Wang (Samsung)" w:date="2023-11-03T18:24:00Z">
        <w:r w:rsidRPr="008D2EDF">
          <w:rPr>
            <w:rFonts w:ascii="Times" w:eastAsia="Batang" w:hAnsi="Times"/>
            <w:szCs w:val="24"/>
          </w:rPr>
          <w:t xml:space="preserve"> not</w:t>
        </w:r>
      </w:ins>
      <w:ins w:id="40" w:author="Jackson Wang (Samsung)" w:date="2023-11-03T18:25:00Z">
        <w:r w:rsidRPr="008D2EDF">
          <w:rPr>
            <w:rFonts w:ascii="Times" w:eastAsia="Batang" w:hAnsi="Times"/>
            <w:szCs w:val="24"/>
          </w:rPr>
          <w:t xml:space="preserve"> be</w:t>
        </w:r>
      </w:ins>
      <w:ins w:id="41" w:author="Jackson Wang (Samsung)" w:date="2023-11-03T18:24:00Z">
        <w:r w:rsidRPr="008D2EDF">
          <w:rPr>
            <w:rFonts w:ascii="Times" w:eastAsia="Batang" w:hAnsi="Times"/>
            <w:szCs w:val="24"/>
          </w:rPr>
          <w:t xml:space="preserve"> applied in SBFD </w:t>
        </w:r>
      </w:ins>
      <w:ins w:id="42" w:author="Jackson Wang (Samsung)" w:date="2023-11-03T18:25:00Z">
        <w:r w:rsidRPr="008D2EDF">
          <w:rPr>
            <w:rFonts w:ascii="Times" w:eastAsia="Batang" w:hAnsi="Times"/>
            <w:szCs w:val="24"/>
          </w:rPr>
          <w:t>symbols/</w:t>
        </w:r>
      </w:ins>
      <w:ins w:id="43" w:author="Jackson Wang (Samsung)" w:date="2023-11-03T18:24:00Z">
        <w:r w:rsidRPr="008D2EDF">
          <w:rPr>
            <w:rFonts w:ascii="Times" w:eastAsia="Batang" w:hAnsi="Times"/>
            <w:szCs w:val="24"/>
          </w:rPr>
          <w:t>slots</w:t>
        </w:r>
      </w:ins>
      <w:ins w:id="44" w:author="Jackson Wang (Samsung)" w:date="2023-11-03T18:25:00Z">
        <w:r w:rsidRPr="008D2EDF">
          <w:rPr>
            <w:rFonts w:ascii="Times" w:eastAsia="Batang" w:hAnsi="Times"/>
            <w:szCs w:val="24"/>
          </w:rPr>
          <w:t>;</w:t>
        </w:r>
      </w:ins>
    </w:p>
    <w:p w14:paraId="12C6B2D0" w14:textId="5A93511C" w:rsidR="008D2EDF" w:rsidRPr="008D2EDF" w:rsidRDefault="008D2EDF" w:rsidP="008D2EDF">
      <w:pPr>
        <w:pStyle w:val="ListParagraph"/>
        <w:numPr>
          <w:ilvl w:val="0"/>
          <w:numId w:val="48"/>
        </w:numPr>
        <w:ind w:firstLineChars="0"/>
        <w:rPr>
          <w:ins w:id="45" w:author="Jackson Wang (Samsung)" w:date="2023-11-03T18:24:00Z"/>
          <w:rFonts w:ascii="Times" w:eastAsia="Batang" w:hAnsi="Times"/>
          <w:szCs w:val="24"/>
        </w:rPr>
      </w:pPr>
      <w:ins w:id="46" w:author="Jackson Wang (Samsung)" w:date="2023-11-03T18:26:00Z">
        <w:r>
          <w:rPr>
            <w:rFonts w:ascii="Times" w:eastAsia="Batang" w:hAnsi="Times" w:hint="eastAsia"/>
            <w:szCs w:val="24"/>
          </w:rPr>
          <w:t>O</w:t>
        </w:r>
        <w:r>
          <w:rPr>
            <w:rFonts w:ascii="Times" w:eastAsia="Batang" w:hAnsi="Times"/>
            <w:szCs w:val="24"/>
          </w:rPr>
          <w:t xml:space="preserve">ption 2: </w:t>
        </w:r>
      </w:ins>
      <w:ins w:id="47" w:author="Jackson Wang (Samsung)" w:date="2023-11-03T18:25:00Z">
        <w:r w:rsidRPr="008D2EDF">
          <w:rPr>
            <w:rFonts w:ascii="Times" w:eastAsia="Batang" w:hAnsi="Times"/>
            <w:szCs w:val="24"/>
          </w:rPr>
          <w:t>Transmitter intermodulation shall be</w:t>
        </w:r>
      </w:ins>
      <w:ins w:id="48" w:author="Jackson Wang (Samsung)" w:date="2023-11-03T18:24:00Z">
        <w:r w:rsidRPr="008D2EDF">
          <w:rPr>
            <w:rFonts w:ascii="Times" w:eastAsia="Batang" w:hAnsi="Times"/>
            <w:szCs w:val="24"/>
          </w:rPr>
          <w:t xml:space="preserve"> applied in SBFD slots, but with a different interferer offset than 30dB</w:t>
        </w:r>
      </w:ins>
      <w:ins w:id="49" w:author="Jackson Wang (Samsung)" w:date="2023-11-03T18:25:00Z">
        <w:r w:rsidRPr="008D2EDF">
          <w:rPr>
            <w:rFonts w:ascii="Times" w:eastAsia="Batang" w:hAnsi="Times"/>
            <w:szCs w:val="24"/>
          </w:rPr>
          <w:t>;</w:t>
        </w:r>
      </w:ins>
    </w:p>
    <w:p w14:paraId="5B5B1686" w14:textId="0E0548A7" w:rsidR="008D2EDF" w:rsidRPr="008D2EDF" w:rsidRDefault="008D2EDF" w:rsidP="008D2EDF">
      <w:pPr>
        <w:pStyle w:val="ListParagraph"/>
        <w:numPr>
          <w:ilvl w:val="0"/>
          <w:numId w:val="48"/>
        </w:numPr>
        <w:ind w:firstLineChars="0"/>
        <w:rPr>
          <w:rFonts w:ascii="Times" w:eastAsia="Batang" w:hAnsi="Times"/>
          <w:szCs w:val="24"/>
        </w:rPr>
      </w:pPr>
      <w:ins w:id="50" w:author="Jackson Wang (Samsung)" w:date="2023-11-03T18:27:00Z">
        <w:r>
          <w:rPr>
            <w:rFonts w:ascii="Times" w:eastAsia="Batang" w:hAnsi="Times" w:hint="eastAsia"/>
            <w:szCs w:val="24"/>
          </w:rPr>
          <w:lastRenderedPageBreak/>
          <w:t>O</w:t>
        </w:r>
        <w:r>
          <w:rPr>
            <w:rFonts w:ascii="Times" w:eastAsia="Batang" w:hAnsi="Times"/>
            <w:szCs w:val="24"/>
          </w:rPr>
          <w:t xml:space="preserve">ption 3: </w:t>
        </w:r>
      </w:ins>
      <w:ins w:id="51" w:author="Jackson Wang (Samsung)" w:date="2023-11-03T18:25:00Z">
        <w:r w:rsidRPr="008D2EDF">
          <w:rPr>
            <w:rFonts w:ascii="Times" w:eastAsia="Batang" w:hAnsi="Times"/>
            <w:szCs w:val="24"/>
          </w:rPr>
          <w:t xml:space="preserve">Transmitter intermodulation shall be </w:t>
        </w:r>
      </w:ins>
      <w:ins w:id="52" w:author="Jackson Wang (Samsung)" w:date="2023-11-03T18:24:00Z">
        <w:r w:rsidRPr="008D2EDF">
          <w:rPr>
            <w:rFonts w:ascii="Times" w:eastAsia="Batang" w:hAnsi="Times"/>
            <w:szCs w:val="24"/>
          </w:rPr>
          <w:t xml:space="preserve">applied in SBFD slots with 30dB interferer offset. SBFD </w:t>
        </w:r>
      </w:ins>
      <w:ins w:id="53" w:author="Jackson Wang (Samsung)" w:date="2023-11-03T18:26:00Z">
        <w:r w:rsidRPr="008D2EDF">
          <w:rPr>
            <w:rFonts w:ascii="Times" w:eastAsia="Batang" w:hAnsi="Times"/>
            <w:szCs w:val="24"/>
          </w:rPr>
          <w:t>receiver</w:t>
        </w:r>
      </w:ins>
      <w:ins w:id="54" w:author="Jackson Wang (Samsung)" w:date="2023-11-03T18:24:00Z">
        <w:r w:rsidRPr="008D2EDF">
          <w:rPr>
            <w:rFonts w:ascii="Times" w:eastAsia="Batang" w:hAnsi="Times"/>
            <w:szCs w:val="24"/>
          </w:rPr>
          <w:t xml:space="preserve"> requirements are not applicable when the </w:t>
        </w:r>
      </w:ins>
      <w:ins w:id="55" w:author="Jackson Wang (Samsung)" w:date="2023-11-03T18:26:00Z">
        <w:r w:rsidRPr="008D2EDF">
          <w:rPr>
            <w:rFonts w:ascii="Times" w:eastAsia="Batang" w:hAnsi="Times"/>
            <w:szCs w:val="24"/>
          </w:rPr>
          <w:t>transmitter</w:t>
        </w:r>
      </w:ins>
      <w:ins w:id="56" w:author="Jackson Wang (Samsung)" w:date="2023-11-03T18:24:00Z">
        <w:r w:rsidRPr="008D2EDF">
          <w:rPr>
            <w:rFonts w:ascii="Times" w:eastAsia="Batang" w:hAnsi="Times"/>
            <w:szCs w:val="24"/>
          </w:rPr>
          <w:t xml:space="preserve"> </w:t>
        </w:r>
      </w:ins>
      <w:ins w:id="57" w:author="Jackson Wang (Samsung)" w:date="2023-11-03T18:26:00Z">
        <w:r w:rsidRPr="008D2EDF">
          <w:rPr>
            <w:rFonts w:ascii="Times" w:eastAsia="Batang" w:hAnsi="Times"/>
            <w:szCs w:val="24"/>
          </w:rPr>
          <w:t>intermodulation</w:t>
        </w:r>
      </w:ins>
      <w:ins w:id="58" w:author="Jackson Wang (Samsung)" w:date="2023-11-03T18:24:00Z">
        <w:r w:rsidRPr="008D2EDF">
          <w:rPr>
            <w:rFonts w:ascii="Times" w:eastAsia="Batang" w:hAnsi="Times"/>
            <w:szCs w:val="24"/>
          </w:rPr>
          <w:t xml:space="preserve"> interferer is applied.</w:t>
        </w:r>
      </w:ins>
    </w:p>
    <w:p w14:paraId="1E28312A" w14:textId="77777777" w:rsidR="00DC5A60" w:rsidRPr="00DC5A60" w:rsidRDefault="00DC5A60" w:rsidP="00DC5A60">
      <w:pPr>
        <w:pStyle w:val="Heading3"/>
        <w:overflowPunct w:val="0"/>
        <w:autoSpaceDE w:val="0"/>
        <w:autoSpaceDN w:val="0"/>
        <w:adjustRightInd w:val="0"/>
        <w:textAlignment w:val="baseline"/>
        <w:rPr>
          <w:lang w:val="en-US"/>
        </w:rPr>
      </w:pPr>
      <w:r w:rsidRPr="00DC5A60">
        <w:rPr>
          <w:lang w:val="en-US"/>
        </w:rPr>
        <w:t>10.1.3</w:t>
      </w:r>
      <w:r w:rsidRPr="00DC5A60">
        <w:rPr>
          <w:rFonts w:hint="eastAsia"/>
          <w:lang w:val="en-US"/>
        </w:rPr>
        <w:t xml:space="preserve"> </w:t>
      </w:r>
      <w:r w:rsidRPr="00DC5A60">
        <w:rPr>
          <w:lang w:val="en-US"/>
        </w:rPr>
        <w:t>Impact on BS RX requirements</w:t>
      </w:r>
    </w:p>
    <w:p w14:paraId="06F2DBFF" w14:textId="77777777" w:rsidR="00DC5A60" w:rsidRDefault="00DC5A60" w:rsidP="00DC5A60">
      <w:pPr>
        <w:overflowPunct w:val="0"/>
        <w:autoSpaceDE w:val="0"/>
        <w:autoSpaceDN w:val="0"/>
        <w:adjustRightInd w:val="0"/>
        <w:textAlignment w:val="baseline"/>
        <w:rPr>
          <w:i/>
          <w:color w:val="0000FF"/>
        </w:rPr>
      </w:pPr>
      <w:r>
        <w:rPr>
          <w:i/>
          <w:color w:val="0000FF"/>
        </w:rPr>
        <w:t xml:space="preserve">Editor's note: This section </w:t>
      </w:r>
      <w:r>
        <w:rPr>
          <w:rFonts w:hint="eastAsia"/>
          <w:i/>
          <w:color w:val="0000FF"/>
        </w:rPr>
        <w:t xml:space="preserve">captures </w:t>
      </w:r>
      <w:r>
        <w:rPr>
          <w:i/>
          <w:color w:val="0000FF"/>
        </w:rPr>
        <w:t xml:space="preserve">the RF requirement impact analysis for all existing BS RX requirements, which has been specified in TS38.104 already. </w:t>
      </w:r>
    </w:p>
    <w:p w14:paraId="2DEE80E8" w14:textId="77777777" w:rsidR="00DC5A60" w:rsidRDefault="00DC5A60" w:rsidP="00DC5A60">
      <w:pPr>
        <w:pStyle w:val="Heading4"/>
        <w:spacing w:line="257" w:lineRule="auto"/>
        <w:rPr>
          <w:lang w:val="en-US" w:eastAsia="zh-CN"/>
        </w:rPr>
      </w:pPr>
      <w:r>
        <w:rPr>
          <w:rFonts w:hint="eastAsia"/>
          <w:lang w:val="en-US" w:eastAsia="zh-CN"/>
        </w:rPr>
        <w:t>10.1.3.1 Reference sensitivity level and OTA sensitivity</w:t>
      </w:r>
    </w:p>
    <w:p w14:paraId="31D411C2" w14:textId="77777777" w:rsidR="00DC5A60" w:rsidRDefault="00DC5A60" w:rsidP="00DC5A60">
      <w:r>
        <w:rPr>
          <w:rFonts w:hint="eastAsia"/>
        </w:rPr>
        <w:t>Regarding Reference sensitivity requirement for SBFD-capable BS, due to the self interference caused internally to receiver side, RAN4 reached the following consensus:</w:t>
      </w:r>
    </w:p>
    <w:p w14:paraId="2FBA1246"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 xml:space="preserve">For BS type 1-H if supported: The existing requirement for conducted reference sensitivity level shall also be applied to BS in SBFD symbols, i.e, no </w:t>
      </w:r>
      <w:r>
        <w:t xml:space="preserve">sensitivity </w:t>
      </w:r>
      <w:r>
        <w:rPr>
          <w:rFonts w:hint="eastAsia"/>
        </w:rPr>
        <w:t>degradation</w:t>
      </w:r>
      <w:r>
        <w:t xml:space="preserve"> is</w:t>
      </w:r>
      <w:r>
        <w:rPr>
          <w:rFonts w:hint="eastAsia"/>
        </w:rPr>
        <w:t xml:space="preserve"> allowed. </w:t>
      </w:r>
    </w:p>
    <w:p w14:paraId="105BD642" w14:textId="77777777" w:rsidR="00DC5A60" w:rsidRDefault="00DC5A60" w:rsidP="00DC5A60">
      <w:pPr>
        <w:numPr>
          <w:ilvl w:val="0"/>
          <w:numId w:val="47"/>
        </w:numPr>
        <w:overflowPunct w:val="0"/>
        <w:autoSpaceDE w:val="0"/>
        <w:autoSpaceDN w:val="0"/>
        <w:adjustRightInd w:val="0"/>
        <w:spacing w:after="180" w:line="260" w:lineRule="auto"/>
        <w:textAlignment w:val="baseline"/>
      </w:pPr>
      <w:r>
        <w:t xml:space="preserve">Otherwise, </w:t>
      </w:r>
      <w:r>
        <w:rPr>
          <w:rFonts w:hint="eastAsia"/>
        </w:rPr>
        <w:t>OTA sensitivity requirement could be derived based on the following equation:</w:t>
      </w:r>
    </w:p>
    <w:p w14:paraId="2E3758C0" w14:textId="77777777" w:rsidR="00DC5A60" w:rsidRDefault="00F70340" w:rsidP="00DC5A60">
      <w:pPr>
        <w:spacing w:line="260" w:lineRule="auto"/>
        <w:ind w:leftChars="200" w:left="400"/>
        <w:rPr>
          <w:i/>
          <w:color w:val="4472C4" w:themeColor="accent1"/>
          <w:lang w:val="sv-SE"/>
        </w:rPr>
      </w:pPr>
      <m:oMath>
        <m:func>
          <m:funcPr>
            <m:ctrlPr>
              <w:rPr>
                <w:rFonts w:ascii="Cambria Math" w:hAnsi="Cambria Math"/>
              </w:rPr>
            </m:ctrlPr>
          </m:funcPr>
          <m:fName>
            <m:sSub>
              <m:sSubPr>
                <m:ctrlPr>
                  <w:rPr>
                    <w:rFonts w:ascii="Cambria Math" w:hAnsi="Cambria Math"/>
                  </w:rPr>
                </m:ctrlPr>
              </m:sSubPr>
              <m:e>
                <m:r>
                  <m:rPr>
                    <m:sty m:val="p"/>
                  </m:rPr>
                  <w:rPr>
                    <w:rFonts w:ascii="Cambria Math"/>
                    <w:lang w:val="sv-SE"/>
                  </w:rPr>
                  <m:t>P</m:t>
                </m:r>
              </m:e>
              <m:sub>
                <m:r>
                  <m:rPr>
                    <m:sty m:val="p"/>
                  </m:rPr>
                  <w:rPr>
                    <w:rFonts w:ascii="Cambria Math"/>
                    <w:lang w:val="sv-SE"/>
                  </w:rPr>
                  <m:t>REFSENS</m:t>
                </m:r>
              </m:sub>
            </m:sSub>
            <m:d>
              <m:dPr>
                <m:ctrlPr>
                  <w:rPr>
                    <w:rFonts w:ascii="Cambria Math" w:hAnsi="Cambria Math"/>
                  </w:rPr>
                </m:ctrlPr>
              </m:dPr>
              <m:e>
                <m:r>
                  <m:rPr>
                    <m:sty m:val="p"/>
                  </m:rPr>
                  <w:rPr>
                    <w:rFonts w:ascii="Cambria Math"/>
                    <w:lang w:val="sv-SE"/>
                  </w:rPr>
                  <m:t>dBm</m:t>
                </m:r>
              </m:e>
            </m:d>
            <m:r>
              <m:rPr>
                <m:sty m:val="p"/>
              </m:rPr>
              <w:rPr>
                <w:rFonts w:ascii="Cambria Math"/>
                <w:lang w:val="sv-SE"/>
              </w:rPr>
              <m:t>=</m:t>
            </m:r>
            <m:r>
              <m:rPr>
                <m:sty m:val="p"/>
              </m:rPr>
              <w:rPr>
                <w:rFonts w:ascii="Cambria Math"/>
                <w:lang w:val="sv-SE"/>
              </w:rPr>
              <m:t>-</m:t>
            </m:r>
            <m:r>
              <m:rPr>
                <m:sty m:val="p"/>
              </m:rPr>
              <w:rPr>
                <w:rFonts w:ascii="Cambria Math"/>
                <w:lang w:val="sv-SE"/>
              </w:rPr>
              <m:t>174dBm+10</m:t>
            </m:r>
            <m:r>
              <m:rPr>
                <m:sty m:val="p"/>
              </m:rPr>
              <w:rPr>
                <w:rFonts w:ascii="Cambria Math"/>
                <w:lang w:val="sv-SE"/>
              </w:rPr>
              <m:t>×</m:t>
            </m:r>
          </m:fName>
          <m:e>
            <m:r>
              <m:rPr>
                <m:sty m:val="p"/>
              </m:rPr>
              <w:rPr>
                <w:rFonts w:ascii="Cambria Math"/>
                <w:lang w:val="sv-SE"/>
              </w:rPr>
              <m:t>log10</m:t>
            </m:r>
          </m:e>
        </m:func>
        <m:r>
          <m:rPr>
            <m:sty m:val="p"/>
          </m:rPr>
          <w:rPr>
            <w:rFonts w:ascii="Cambria Math"/>
            <w:lang w:val="sv-SE"/>
          </w:rPr>
          <m:t>(BW)+</m:t>
        </m:r>
        <m:sSub>
          <m:sSubPr>
            <m:ctrlPr>
              <w:rPr>
                <w:rFonts w:ascii="Cambria Math" w:hAnsi="Cambria Math"/>
              </w:rPr>
            </m:ctrlPr>
          </m:sSubPr>
          <m:e>
            <m:r>
              <m:rPr>
                <m:sty m:val="p"/>
              </m:rPr>
              <w:rPr>
                <w:rFonts w:ascii="Cambria Math"/>
                <w:lang w:val="sv-SE"/>
              </w:rPr>
              <m:t>N</m:t>
            </m:r>
          </m:e>
          <m:sub>
            <m:r>
              <m:rPr>
                <m:sty m:val="p"/>
              </m:rPr>
              <w:rPr>
                <w:rFonts w:ascii="Cambria Math"/>
                <w:lang w:val="sv-SE"/>
              </w:rPr>
              <m:t>F</m:t>
            </m:r>
          </m:sub>
        </m:sSub>
        <m:r>
          <m:rPr>
            <m:sty m:val="p"/>
          </m:rPr>
          <w:rPr>
            <w:rFonts w:ascii="Cambria Math"/>
            <w:lang w:val="sv-SE"/>
          </w:rPr>
          <m:t>+</m:t>
        </m:r>
        <m:sSub>
          <m:sSubPr>
            <m:ctrlPr>
              <w:rPr>
                <w:rFonts w:ascii="Cambria Math" w:hAnsi="Cambria Math"/>
              </w:rPr>
            </m:ctrlPr>
          </m:sSubPr>
          <m:e>
            <m:r>
              <m:rPr>
                <m:sty m:val="p"/>
              </m:rPr>
              <w:rPr>
                <w:rFonts w:ascii="Cambria Math"/>
                <w:lang w:val="sv-SE"/>
              </w:rPr>
              <m:t>I</m:t>
            </m:r>
          </m:e>
          <m:sub>
            <m:r>
              <m:rPr>
                <m:sty m:val="p"/>
              </m:rPr>
              <w:rPr>
                <w:rFonts w:ascii="Cambria Math"/>
                <w:lang w:val="sv-SE"/>
              </w:rPr>
              <m:t>M</m:t>
            </m:r>
          </m:sub>
        </m:sSub>
        <m:r>
          <m:rPr>
            <m:sty m:val="p"/>
          </m:rPr>
          <w:rPr>
            <w:rFonts w:ascii="Cambria Math"/>
            <w:lang w:val="sv-SE"/>
          </w:rPr>
          <m:t>+SNR+[ desens target]</m:t>
        </m:r>
      </m:oMath>
      <w:r w:rsidR="00DC5A60">
        <w:rPr>
          <w:rFonts w:ascii="Cambria Math" w:hint="eastAsia"/>
          <w:i/>
          <w:lang w:val="sv-SE"/>
        </w:rPr>
        <w:t>-G</w:t>
      </w:r>
    </w:p>
    <w:p w14:paraId="1C548F20"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pPr>
      <w:r>
        <w:t xml:space="preserve">The </w:t>
      </w:r>
      <w:r>
        <w:rPr>
          <w:rFonts w:hint="eastAsia"/>
        </w:rPr>
        <w:t>candidate value [0.5~1.</w:t>
      </w:r>
      <w:proofErr w:type="gramStart"/>
      <w:r>
        <w:rPr>
          <w:rFonts w:hint="eastAsia"/>
        </w:rPr>
        <w:t>0]dB</w:t>
      </w:r>
      <w:proofErr w:type="gramEnd"/>
      <w:r>
        <w:rPr>
          <w:rFonts w:hint="eastAsia"/>
        </w:rPr>
        <w:t xml:space="preserve"> degradation and final value will be specified in the WI phase.</w:t>
      </w:r>
    </w:p>
    <w:p w14:paraId="73037C23"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pPr>
      <w:r>
        <w:t>The declaration of maximum TRP for the requirement of OTA sensitivity within SBFD time slot</w:t>
      </w:r>
    </w:p>
    <w:p w14:paraId="67BE4FC9"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pPr>
      <w:r>
        <w:t>If OTA sensitivity should be defined considering all of the scenarios including self-interference, inter-site interference and inter-sector interference.</w:t>
      </w:r>
    </w:p>
    <w:p w14:paraId="0B07C2A4" w14:textId="77777777" w:rsidR="00DC5A60" w:rsidRDefault="00DC5A60" w:rsidP="00DC5A60">
      <w:pPr>
        <w:pStyle w:val="Heading4"/>
        <w:spacing w:line="257" w:lineRule="auto"/>
        <w:rPr>
          <w:lang w:val="en-US" w:eastAsia="zh-CN"/>
        </w:rPr>
      </w:pPr>
      <w:r>
        <w:rPr>
          <w:rFonts w:hint="eastAsia"/>
          <w:lang w:val="en-US" w:eastAsia="zh-CN"/>
        </w:rPr>
        <w:t>10.1.3.2 Dynamic range</w:t>
      </w:r>
    </w:p>
    <w:p w14:paraId="43C2C147" w14:textId="77777777" w:rsidR="00DC5A60" w:rsidRDefault="00DC5A60" w:rsidP="00DC5A60">
      <w:r>
        <w:rPr>
          <w:rFonts w:hint="eastAsia"/>
        </w:rPr>
        <w:t xml:space="preserve">Regarding the dynamic range requirement, this requirement is still applicable for SBFD-capable BS. The IoT level and wanted signal power level could be further discussed in the WI phase. </w:t>
      </w:r>
    </w:p>
    <w:p w14:paraId="217DA75F" w14:textId="77777777" w:rsidR="00DC5A60" w:rsidRDefault="00DC5A60" w:rsidP="00DC5A60"/>
    <w:p w14:paraId="6C8AB489" w14:textId="77777777" w:rsidR="00DC5A60" w:rsidRDefault="00DC5A60" w:rsidP="00DC5A60">
      <w:pPr>
        <w:pStyle w:val="Heading4"/>
        <w:spacing w:line="257" w:lineRule="auto"/>
        <w:rPr>
          <w:lang w:val="en-US" w:eastAsia="zh-CN"/>
        </w:rPr>
      </w:pPr>
      <w:r>
        <w:rPr>
          <w:rFonts w:hint="eastAsia"/>
          <w:lang w:val="en-US" w:eastAsia="zh-CN"/>
        </w:rPr>
        <w:t>10.1.3.3 In-band selectivity and blocking</w:t>
      </w:r>
    </w:p>
    <w:p w14:paraId="203CE17C" w14:textId="77777777" w:rsidR="00DC5A60" w:rsidRDefault="00DC5A60" w:rsidP="00DC5A60">
      <w:r>
        <w:rPr>
          <w:rFonts w:hint="eastAsia"/>
        </w:rPr>
        <w:t>Regarding ACS requirement and in-band blocking requirement, RAN4 reached the following consensus:</w:t>
      </w:r>
    </w:p>
    <w:p w14:paraId="5AA3134F"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ACS requirement and the interference level shall be determined by RAN4 co-existence study, and for the definition of ACS requirement:</w:t>
      </w:r>
    </w:p>
    <w:p w14:paraId="3D289F8E"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pPr>
      <w:r>
        <w:t xml:space="preserve">Conducted ACS: Take the existing wanted signal of ACS requirement by using the existing reference sensitivity level. </w:t>
      </w:r>
    </w:p>
    <w:p w14:paraId="5A7DECF7"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pPr>
      <w:r>
        <w:t>OTA ACS: The OTA sensitivity degradation shall be taken into account to determine the level of wanted signal and interference signal mean power.</w:t>
      </w:r>
    </w:p>
    <w:p w14:paraId="2BF8AC87" w14:textId="77777777" w:rsidR="00DC5A60" w:rsidRDefault="00DC5A60" w:rsidP="00DC5A60">
      <w:pPr>
        <w:numPr>
          <w:ilvl w:val="0"/>
          <w:numId w:val="47"/>
        </w:numPr>
        <w:overflowPunct w:val="0"/>
        <w:autoSpaceDE w:val="0"/>
        <w:autoSpaceDN w:val="0"/>
        <w:adjustRightInd w:val="0"/>
        <w:spacing w:after="180"/>
        <w:textAlignment w:val="baseline"/>
      </w:pPr>
      <w:r>
        <w:rPr>
          <w:rFonts w:hint="eastAsia"/>
        </w:rPr>
        <w:t>In-band blocking requirement and the interference level shall be determined by RAN4 co-existence study, and for the definition of In-band blocking requirement:</w:t>
      </w:r>
    </w:p>
    <w:p w14:paraId="7DFF86FD"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pPr>
      <w:r>
        <w:t xml:space="preserve">Conducted In-band blocking: Take the existing wanted signal of In-band blocking requirement by using the existing reference sensitivity level. </w:t>
      </w:r>
    </w:p>
    <w:p w14:paraId="4EEA90D8" w14:textId="77777777" w:rsidR="00DC5A60" w:rsidRDefault="00DC5A60" w:rsidP="00DC5A60">
      <w:pPr>
        <w:pStyle w:val="ListParagraph"/>
        <w:numPr>
          <w:ilvl w:val="2"/>
          <w:numId w:val="1"/>
        </w:numPr>
        <w:overflowPunct/>
        <w:autoSpaceDE/>
        <w:autoSpaceDN/>
        <w:adjustRightInd/>
        <w:spacing w:line="260" w:lineRule="auto"/>
        <w:ind w:left="680" w:firstLineChars="0" w:firstLine="420"/>
        <w:textAlignment w:val="auto"/>
        <w:rPr>
          <w:rFonts w:cs="Arial"/>
        </w:rPr>
      </w:pPr>
      <w:r>
        <w:t>OTA In-band blocking: The OTA sensitivity degradation shall be taken into account to determine the level of wanted signal and interference signal mean power.</w:t>
      </w:r>
    </w:p>
    <w:p w14:paraId="17C38EE7" w14:textId="77777777" w:rsidR="00DC5A60" w:rsidRDefault="00DC5A60" w:rsidP="00DC5A60">
      <w:pPr>
        <w:pStyle w:val="ListParagraph"/>
        <w:spacing w:line="260" w:lineRule="auto"/>
        <w:ind w:left="1100" w:firstLine="400"/>
        <w:rPr>
          <w:rFonts w:cs="Arial"/>
        </w:rPr>
      </w:pPr>
    </w:p>
    <w:p w14:paraId="444E04FE" w14:textId="77777777" w:rsidR="00DC5A60" w:rsidRDefault="00DC5A60" w:rsidP="00DC5A60">
      <w:pPr>
        <w:pStyle w:val="Heading4"/>
        <w:spacing w:line="257" w:lineRule="auto"/>
        <w:rPr>
          <w:lang w:val="en-US" w:eastAsia="zh-CN"/>
        </w:rPr>
      </w:pPr>
      <w:r>
        <w:rPr>
          <w:rFonts w:hint="eastAsia"/>
          <w:lang w:val="en-US" w:eastAsia="zh-CN"/>
        </w:rPr>
        <w:t>10.1.3.4 Out-of-band blocking</w:t>
      </w:r>
    </w:p>
    <w:p w14:paraId="00224C49" w14:textId="77777777" w:rsidR="00DC5A60" w:rsidRDefault="00DC5A60" w:rsidP="00DC5A60">
      <w:r>
        <w:rPr>
          <w:rFonts w:hint="eastAsia"/>
        </w:rPr>
        <w:t>Regarding Out-of-band blocking requirement, the existing OOBB requirement is still applicable for SBFD-capable BS except for OTA sensitivity degradation with the power level of wanted signal taken into account</w:t>
      </w:r>
      <w:r>
        <w:t>.</w:t>
      </w:r>
    </w:p>
    <w:p w14:paraId="3ED52EFD" w14:textId="77777777" w:rsidR="00DC5A60" w:rsidRDefault="00DC5A60" w:rsidP="00DC5A60"/>
    <w:p w14:paraId="137868AC" w14:textId="77777777" w:rsidR="00DC5A60" w:rsidRDefault="00DC5A60" w:rsidP="00DC5A60">
      <w:pPr>
        <w:pStyle w:val="Heading4"/>
        <w:spacing w:line="257" w:lineRule="auto"/>
        <w:rPr>
          <w:lang w:val="en-US" w:eastAsia="zh-CN"/>
        </w:rPr>
      </w:pPr>
      <w:r>
        <w:rPr>
          <w:rFonts w:hint="eastAsia"/>
          <w:lang w:val="en-US" w:eastAsia="zh-CN"/>
        </w:rPr>
        <w:lastRenderedPageBreak/>
        <w:t>10.1.3.5 Receiver spurious emissions</w:t>
      </w:r>
    </w:p>
    <w:p w14:paraId="0D54384C" w14:textId="77777777" w:rsidR="00DC5A60" w:rsidRDefault="00DC5A60" w:rsidP="00DC5A60">
      <w:pPr>
        <w:pStyle w:val="ListParagraph"/>
        <w:numPr>
          <w:ilvl w:val="255"/>
          <w:numId w:val="0"/>
        </w:numPr>
        <w:rPr>
          <w:szCs w:val="24"/>
        </w:rPr>
      </w:pPr>
      <w:r>
        <w:rPr>
          <w:rFonts w:cs="Arial" w:hint="eastAsia"/>
        </w:rPr>
        <w:t xml:space="preserve">Regarding the receiver spurious emission requirement, </w:t>
      </w:r>
      <w:r>
        <w:rPr>
          <w:rFonts w:hint="eastAsia"/>
          <w:szCs w:val="24"/>
        </w:rPr>
        <w:t>a</w:t>
      </w:r>
      <w:r>
        <w:rPr>
          <w:szCs w:val="24"/>
        </w:rPr>
        <w:t xml:space="preserve">part from existing requirements for normal reception on UL symbols/slots, </w:t>
      </w:r>
      <w:r>
        <w:rPr>
          <w:rFonts w:hint="eastAsia"/>
          <w:szCs w:val="24"/>
        </w:rPr>
        <w:t>it</w:t>
      </w:r>
      <w:r>
        <w:rPr>
          <w:szCs w:val="24"/>
        </w:rPr>
        <w:t>’</w:t>
      </w:r>
      <w:r>
        <w:rPr>
          <w:rFonts w:hint="eastAsia"/>
          <w:szCs w:val="24"/>
        </w:rPr>
        <w:t>s not</w:t>
      </w:r>
      <w:r>
        <w:rPr>
          <w:szCs w:val="24"/>
        </w:rPr>
        <w:t xml:space="preserve"> </w:t>
      </w:r>
      <w:r>
        <w:rPr>
          <w:rFonts w:hint="eastAsia"/>
          <w:szCs w:val="24"/>
        </w:rPr>
        <w:t>necessary</w:t>
      </w:r>
      <w:r>
        <w:rPr>
          <w:szCs w:val="24"/>
        </w:rPr>
        <w:t xml:space="preserve"> to specify additional receiver spurious emissions requirement for SBFD operation in SBFD symbols/slots.</w:t>
      </w:r>
    </w:p>
    <w:p w14:paraId="73007CB8" w14:textId="77777777" w:rsidR="00DC5A60" w:rsidRDefault="00DC5A60" w:rsidP="00DC5A60">
      <w:pPr>
        <w:pStyle w:val="ListParagraph"/>
        <w:numPr>
          <w:ilvl w:val="255"/>
          <w:numId w:val="0"/>
        </w:numPr>
      </w:pPr>
    </w:p>
    <w:p w14:paraId="74BD9920" w14:textId="77777777" w:rsidR="00DC5A60" w:rsidRDefault="00DC5A60" w:rsidP="00DC5A60">
      <w:pPr>
        <w:pStyle w:val="Heading4"/>
        <w:spacing w:line="257" w:lineRule="auto"/>
        <w:rPr>
          <w:lang w:val="en-US" w:eastAsia="zh-CN"/>
        </w:rPr>
      </w:pPr>
      <w:r>
        <w:rPr>
          <w:rFonts w:hint="eastAsia"/>
          <w:lang w:val="en-US" w:eastAsia="zh-CN"/>
        </w:rPr>
        <w:t>10.1.3.6 Receiver intermodulation</w:t>
      </w:r>
    </w:p>
    <w:p w14:paraId="28A84B40" w14:textId="77777777" w:rsidR="00DC5A60" w:rsidRDefault="00DC5A60" w:rsidP="00DC5A60">
      <w:r>
        <w:rPr>
          <w:rFonts w:cs="Arial" w:hint="eastAsia"/>
        </w:rPr>
        <w:t xml:space="preserve">Regarding the receiver intermodulation requirement, in general, </w:t>
      </w:r>
      <w:r>
        <w:t>RX intermodulation requirement and the interference levels shall be determined by RAN4 co-existence study, and for the definition of RX intermodulation requirement</w:t>
      </w:r>
      <w:r>
        <w:rPr>
          <w:rFonts w:hint="eastAsia"/>
        </w:rPr>
        <w:t xml:space="preserve"> RAN4 reached the following consensus:</w:t>
      </w:r>
    </w:p>
    <w:p w14:paraId="5B5B9C02"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 xml:space="preserve">Conducted RX intermodulation: </w:t>
      </w:r>
      <w:r>
        <w:t>Adopt</w:t>
      </w:r>
      <w:r>
        <w:rPr>
          <w:rFonts w:hint="eastAsia"/>
        </w:rPr>
        <w:t xml:space="preserve"> the existing wanted signal of RX intermodulation requirement by using the existing reference sensitivity level. </w:t>
      </w:r>
    </w:p>
    <w:p w14:paraId="647CD6AF"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OTA RX intermodulation: The OTA sensitivity degradation shall be taken into account to determine the level of wanted signal and interference signal mean power.</w:t>
      </w:r>
    </w:p>
    <w:p w14:paraId="2444EF3D" w14:textId="77777777" w:rsidR="00DC5A60" w:rsidRDefault="00DC5A60" w:rsidP="00DC5A60"/>
    <w:p w14:paraId="039AADB6" w14:textId="77777777" w:rsidR="00DC5A60" w:rsidRDefault="00DC5A60" w:rsidP="00DC5A60">
      <w:pPr>
        <w:pStyle w:val="Heading4"/>
        <w:spacing w:line="257" w:lineRule="auto"/>
        <w:rPr>
          <w:lang w:val="en-US" w:eastAsia="zh-CN"/>
        </w:rPr>
      </w:pPr>
      <w:r>
        <w:rPr>
          <w:rFonts w:hint="eastAsia"/>
          <w:lang w:val="en-US" w:eastAsia="zh-CN"/>
        </w:rPr>
        <w:t>10.1.3.7 In-channel selectivity</w:t>
      </w:r>
    </w:p>
    <w:p w14:paraId="6006DB95" w14:textId="77777777" w:rsidR="00DC5A60" w:rsidRDefault="00DC5A60" w:rsidP="00DC5A60">
      <w:pPr>
        <w:pStyle w:val="ListParagraph"/>
        <w:numPr>
          <w:ilvl w:val="255"/>
          <w:numId w:val="0"/>
        </w:numPr>
        <w:spacing w:after="0"/>
        <w:rPr>
          <w:szCs w:val="24"/>
        </w:rPr>
      </w:pPr>
      <w:r>
        <w:rPr>
          <w:rFonts w:cs="Arial" w:hint="eastAsia"/>
        </w:rPr>
        <w:t xml:space="preserve">Regarding the receiver in-channel selectivity requirement, </w:t>
      </w:r>
      <w:r>
        <w:rPr>
          <w:rFonts w:hint="eastAsia"/>
          <w:szCs w:val="24"/>
        </w:rPr>
        <w:t>t</w:t>
      </w:r>
      <w:r>
        <w:rPr>
          <w:szCs w:val="24"/>
        </w:rPr>
        <w:t>he requirement shall be studied based on that the wanted signal and UL interfering signal shall be located in the configured UL subband</w:t>
      </w:r>
      <w:r>
        <w:rPr>
          <w:rFonts w:hint="eastAsia"/>
          <w:szCs w:val="24"/>
        </w:rPr>
        <w:t xml:space="preserve">, </w:t>
      </w:r>
      <w:r>
        <w:rPr>
          <w:szCs w:val="24"/>
        </w:rPr>
        <w:t>and the wanted signal and interfering signal levels</w:t>
      </w:r>
      <w:r>
        <w:rPr>
          <w:rFonts w:hint="eastAsia"/>
          <w:szCs w:val="24"/>
        </w:rPr>
        <w:t xml:space="preserve"> could be further studied in the WI phase.</w:t>
      </w:r>
      <w:r>
        <w:rPr>
          <w:szCs w:val="24"/>
        </w:rPr>
        <w:t xml:space="preserve"> </w:t>
      </w:r>
    </w:p>
    <w:p w14:paraId="0222D360" w14:textId="77777777" w:rsidR="00DC5A60" w:rsidRDefault="00DC5A60" w:rsidP="00DC5A60">
      <w:pPr>
        <w:pStyle w:val="ListParagraph"/>
        <w:numPr>
          <w:ilvl w:val="255"/>
          <w:numId w:val="0"/>
        </w:numPr>
        <w:spacing w:after="0"/>
      </w:pPr>
    </w:p>
    <w:p w14:paraId="0D13C11A" w14:textId="77777777" w:rsidR="00DC5A60" w:rsidRPr="00DC5A60" w:rsidRDefault="00DC5A60" w:rsidP="00DC5A60">
      <w:pPr>
        <w:pStyle w:val="Heading3"/>
        <w:overflowPunct w:val="0"/>
        <w:autoSpaceDE w:val="0"/>
        <w:autoSpaceDN w:val="0"/>
        <w:adjustRightInd w:val="0"/>
        <w:ind w:left="720" w:hanging="720"/>
        <w:textAlignment w:val="baseline"/>
        <w:rPr>
          <w:lang w:val="en-US"/>
        </w:rPr>
      </w:pPr>
      <w:r w:rsidRPr="00DC5A60">
        <w:rPr>
          <w:lang w:val="en-US"/>
        </w:rPr>
        <w:t>10.1.4</w:t>
      </w:r>
      <w:r w:rsidRPr="00DC5A60">
        <w:rPr>
          <w:rFonts w:hint="eastAsia"/>
          <w:lang w:val="en-US"/>
        </w:rPr>
        <w:t xml:space="preserve"> </w:t>
      </w:r>
      <w:r w:rsidRPr="00DC5A60">
        <w:rPr>
          <w:lang w:val="en-US"/>
        </w:rPr>
        <w:t>Potentially new requirements for SBFD operation</w:t>
      </w:r>
    </w:p>
    <w:p w14:paraId="49E3B0E7" w14:textId="77777777" w:rsidR="00DC5A60" w:rsidRDefault="00DC5A60" w:rsidP="00DC5A60">
      <w:pPr>
        <w:overflowPunct w:val="0"/>
        <w:autoSpaceDE w:val="0"/>
        <w:autoSpaceDN w:val="0"/>
        <w:adjustRightInd w:val="0"/>
        <w:textAlignment w:val="baseline"/>
        <w:rPr>
          <w:i/>
          <w:color w:val="0000FF"/>
        </w:rPr>
      </w:pPr>
      <w:r>
        <w:rPr>
          <w:i/>
          <w:color w:val="0000FF"/>
        </w:rPr>
        <w:t xml:space="preserve">Editor's note: This section </w:t>
      </w:r>
      <w:r>
        <w:rPr>
          <w:rFonts w:hint="eastAsia"/>
          <w:i/>
          <w:color w:val="0000FF"/>
        </w:rPr>
        <w:t xml:space="preserve">captures </w:t>
      </w:r>
      <w:r>
        <w:rPr>
          <w:i/>
          <w:color w:val="0000FF"/>
        </w:rPr>
        <w:t xml:space="preserve">the analysis for potentially new requirements for SBFD operation, which has not been specified in TS38.104 for non-SBFD operation. </w:t>
      </w:r>
    </w:p>
    <w:p w14:paraId="3F067011" w14:textId="77777777" w:rsidR="00DC5A60" w:rsidRPr="00DC5A60" w:rsidRDefault="00DC5A60" w:rsidP="00DC5A60">
      <w:pPr>
        <w:pStyle w:val="Heading4"/>
        <w:tabs>
          <w:tab w:val="left" w:pos="2000"/>
        </w:tabs>
        <w:ind w:left="0" w:firstLine="0"/>
        <w:rPr>
          <w:rFonts w:cs="Arial"/>
          <w:lang w:val="en-US"/>
        </w:rPr>
      </w:pPr>
      <w:r>
        <w:rPr>
          <w:rFonts w:hint="eastAsia"/>
          <w:lang w:val="en-US" w:eastAsia="zh-CN"/>
        </w:rPr>
        <w:t>10.1.4.1 Transmitter transient period</w:t>
      </w:r>
      <w:r w:rsidRPr="00DC5A60">
        <w:rPr>
          <w:rFonts w:cs="Arial"/>
          <w:lang w:val="en-US"/>
        </w:rPr>
        <w:t xml:space="preserve"> </w:t>
      </w:r>
    </w:p>
    <w:p w14:paraId="750604C7" w14:textId="77777777" w:rsidR="00DC5A60" w:rsidRDefault="00DC5A60" w:rsidP="00DC5A60">
      <w:pPr>
        <w:overflowPunct w:val="0"/>
        <w:autoSpaceDE w:val="0"/>
        <w:autoSpaceDN w:val="0"/>
        <w:adjustRightInd w:val="0"/>
        <w:spacing w:after="60"/>
        <w:textAlignment w:val="baseline"/>
        <w:rPr>
          <w:rFonts w:eastAsiaTheme="minorEastAsia"/>
          <w:lang w:val="en-US" w:eastAsia="zh-CN"/>
        </w:rPr>
      </w:pPr>
      <w:r>
        <w:rPr>
          <w:rFonts w:eastAsiaTheme="minorEastAsia"/>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eastAsiaTheme="minorEastAsia" w:hint="eastAsia"/>
          <w:lang w:val="en-US" w:eastAsia="zh-CN"/>
        </w:rPr>
        <w:t xml:space="preserve"> </w:t>
      </w:r>
    </w:p>
    <w:p w14:paraId="02F246E0" w14:textId="77777777" w:rsidR="00DC5A60" w:rsidRDefault="00DC5A60" w:rsidP="00DC5A60">
      <w:pPr>
        <w:rPr>
          <w:rFonts w:cs="Arial"/>
        </w:rPr>
      </w:pPr>
      <w:r>
        <w:rPr>
          <w:rFonts w:cs="Arial" w:hint="eastAsia"/>
        </w:rPr>
        <w:t>Regarding the transition period requirement, RAN4 mainly focus on the transition period related with SBFD operation and RAN4 agree to further study the following cases in which whether transition period is needed or not:</w:t>
      </w:r>
    </w:p>
    <w:p w14:paraId="2395A72A" w14:textId="69ADB77F" w:rsidR="00DC5A60" w:rsidDel="009B2120" w:rsidRDefault="00DC5A60" w:rsidP="00DC5A60">
      <w:pPr>
        <w:numPr>
          <w:ilvl w:val="0"/>
          <w:numId w:val="47"/>
        </w:numPr>
        <w:overflowPunct w:val="0"/>
        <w:autoSpaceDE w:val="0"/>
        <w:autoSpaceDN w:val="0"/>
        <w:adjustRightInd w:val="0"/>
        <w:spacing w:after="180" w:line="260" w:lineRule="auto"/>
        <w:textAlignment w:val="baseline"/>
        <w:rPr>
          <w:del w:id="59" w:author="Jackson Wang (Samsung)" w:date="2023-11-03T17:15:00Z"/>
        </w:rPr>
      </w:pPr>
      <w:del w:id="60" w:author="Jackson Wang (Samsung)" w:date="2023-11-03T17:15:00Z">
        <w:r w:rsidDel="009B2120">
          <w:rPr>
            <w:rFonts w:hint="eastAsia"/>
          </w:rPr>
          <w:delText>[The switch between normal slot and SBFD slots]</w:delText>
        </w:r>
      </w:del>
    </w:p>
    <w:p w14:paraId="3F3ABB0B"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SBFD reconfiguration with antenna array and/or sub-band filtering reconfigured</w:t>
      </w:r>
    </w:p>
    <w:p w14:paraId="4B267C19" w14:textId="77777777" w:rsidR="00DC5A60" w:rsidRDefault="00DC5A60" w:rsidP="00DC5A60">
      <w:pPr>
        <w:numPr>
          <w:ilvl w:val="0"/>
          <w:numId w:val="47"/>
        </w:numPr>
        <w:overflowPunct w:val="0"/>
        <w:autoSpaceDE w:val="0"/>
        <w:autoSpaceDN w:val="0"/>
        <w:adjustRightInd w:val="0"/>
        <w:spacing w:after="180" w:line="260" w:lineRule="auto"/>
        <w:textAlignment w:val="baseline"/>
      </w:pPr>
      <w:r>
        <w:rPr>
          <w:rFonts w:hint="eastAsia"/>
        </w:rPr>
        <w:t xml:space="preserve">Other candidate conditions not precluded </w:t>
      </w:r>
    </w:p>
    <w:p w14:paraId="1E73A287" w14:textId="77777777" w:rsidR="00DC5A60" w:rsidRDefault="00DC5A60" w:rsidP="00DC5A60">
      <w:pPr>
        <w:overflowPunct w:val="0"/>
        <w:autoSpaceDE w:val="0"/>
        <w:autoSpaceDN w:val="0"/>
        <w:adjustRightInd w:val="0"/>
        <w:spacing w:after="60"/>
        <w:textAlignment w:val="baseline"/>
        <w:rPr>
          <w:rFonts w:eastAsiaTheme="minorEastAsia"/>
        </w:rPr>
      </w:pPr>
      <w:r>
        <w:rPr>
          <w:rFonts w:eastAsiaTheme="minorEastAsia" w:hint="eastAsia"/>
          <w:lang w:val="en-US" w:eastAsia="zh-CN"/>
        </w:rPr>
        <w:t>Based on the RAN4 study, b</w:t>
      </w:r>
      <w:r>
        <w:rPr>
          <w:lang w:eastAsia="zh-CN"/>
        </w:rPr>
        <w:t>etween the non-SBFD slot and SBFD slot and vice versa, a transition period is needed. If the SBFD configuration between adjacent SBFD slots is the same, then no transition period is needed.</w:t>
      </w:r>
    </w:p>
    <w:p w14:paraId="552EC78B" w14:textId="77777777" w:rsidR="00DC5A60" w:rsidRDefault="00DC5A60" w:rsidP="00DC5A60">
      <w:pPr>
        <w:overflowPunct w:val="0"/>
        <w:autoSpaceDE w:val="0"/>
        <w:autoSpaceDN w:val="0"/>
        <w:adjustRightInd w:val="0"/>
        <w:spacing w:line="260" w:lineRule="auto"/>
        <w:ind w:left="420"/>
        <w:textAlignment w:val="baseline"/>
      </w:pPr>
    </w:p>
    <w:p w14:paraId="7EAA09AA" w14:textId="77777777" w:rsidR="00DC5A60" w:rsidRDefault="00DC5A60" w:rsidP="00DC5A60">
      <w:pPr>
        <w:pStyle w:val="Heading4"/>
        <w:spacing w:line="257" w:lineRule="auto"/>
        <w:rPr>
          <w:lang w:val="en-US" w:eastAsia="zh-CN"/>
        </w:rPr>
      </w:pPr>
      <w:r>
        <w:rPr>
          <w:rFonts w:hint="eastAsia"/>
          <w:lang w:val="en-US" w:eastAsia="zh-CN"/>
        </w:rPr>
        <w:t>10.1.4.2 In-channel adjacent subband leakage ratio</w:t>
      </w:r>
    </w:p>
    <w:p w14:paraId="6BE06D2E" w14:textId="77777777" w:rsidR="006403BE" w:rsidRDefault="00BD3A7A" w:rsidP="009B2120">
      <w:pPr>
        <w:rPr>
          <w:ins w:id="61" w:author="Jackson Wang (Samsung)" w:date="2023-11-03T17:41:00Z"/>
          <w:rFonts w:cs="Arial"/>
          <w:color w:val="FF0000"/>
        </w:rPr>
      </w:pPr>
      <w:ins w:id="62" w:author="Jackson Wang (Samsung)" w:date="2023-11-03T17:21:00Z">
        <w:r>
          <w:rPr>
            <w:rFonts w:cs="Arial"/>
            <w:color w:val="FF0000"/>
          </w:rPr>
          <w:t>I</w:t>
        </w:r>
      </w:ins>
      <w:ins w:id="63" w:author="Jackson Wang (Samsung)" w:date="2023-11-03T17:24:00Z">
        <w:r w:rsidR="00D256F2">
          <w:rPr>
            <w:rFonts w:cs="Arial"/>
            <w:color w:val="FF0000"/>
          </w:rPr>
          <w:t xml:space="preserve">n-channel adjacent subband leakage ratio </w:t>
        </w:r>
      </w:ins>
      <w:ins w:id="64" w:author="Jackson Wang (Samsung)" w:date="2023-11-03T17:26:00Z">
        <w:r w:rsidR="00D256F2">
          <w:rPr>
            <w:rFonts w:cs="Arial"/>
            <w:color w:val="FF0000"/>
          </w:rPr>
          <w:t>is the ra</w:t>
        </w:r>
      </w:ins>
      <w:ins w:id="65" w:author="Jackson Wang (Samsung)" w:date="2023-11-03T17:27:00Z">
        <w:r w:rsidR="00D256F2">
          <w:rPr>
            <w:rFonts w:cs="Arial"/>
            <w:color w:val="FF0000"/>
          </w:rPr>
          <w:t xml:space="preserve">tio of the filtered mean power </w:t>
        </w:r>
      </w:ins>
      <w:ins w:id="66" w:author="Jackson Wang (Samsung)" w:date="2023-11-03T17:28:00Z">
        <w:r w:rsidR="00192A94">
          <w:rPr>
            <w:rFonts w:cs="Arial"/>
            <w:color w:val="FF0000"/>
          </w:rPr>
          <w:t>on the</w:t>
        </w:r>
      </w:ins>
      <w:ins w:id="67" w:author="Jackson Wang (Samsung)" w:date="2023-11-03T17:29:00Z">
        <w:r w:rsidR="00192A94">
          <w:rPr>
            <w:rFonts w:cs="Arial"/>
            <w:color w:val="FF0000"/>
          </w:rPr>
          <w:t xml:space="preserve"> </w:t>
        </w:r>
      </w:ins>
      <w:ins w:id="68" w:author="Jackson Wang (Samsung)" w:date="2023-11-03T17:39:00Z">
        <w:r w:rsidR="006403BE" w:rsidRPr="006403BE">
          <w:rPr>
            <w:rFonts w:cs="Arial"/>
            <w:color w:val="FF0000"/>
          </w:rPr>
          <w:t xml:space="preserve">assigned </w:t>
        </w:r>
      </w:ins>
      <w:ins w:id="69" w:author="Jackson Wang (Samsung)" w:date="2023-11-03T17:28:00Z">
        <w:r w:rsidR="00192A94">
          <w:rPr>
            <w:rFonts w:cs="Arial"/>
            <w:color w:val="FF0000"/>
          </w:rPr>
          <w:t>DL subband</w:t>
        </w:r>
      </w:ins>
      <w:ins w:id="70" w:author="Jackson Wang (Samsung)" w:date="2023-11-03T17:29:00Z">
        <w:r w:rsidR="00192A94">
          <w:rPr>
            <w:rFonts w:cs="Arial"/>
            <w:color w:val="FF0000"/>
          </w:rPr>
          <w:t>(s)</w:t>
        </w:r>
      </w:ins>
      <w:ins w:id="71" w:author="Jackson Wang (Samsung)" w:date="2023-11-03T17:28:00Z">
        <w:r w:rsidR="00192A94">
          <w:rPr>
            <w:rFonts w:cs="Arial"/>
            <w:color w:val="FF0000"/>
          </w:rPr>
          <w:t xml:space="preserve"> to the filtered mean power on </w:t>
        </w:r>
      </w:ins>
      <w:ins w:id="72" w:author="Jackson Wang (Samsung)" w:date="2023-11-03T17:29:00Z">
        <w:r w:rsidR="00192A94">
          <w:rPr>
            <w:rFonts w:cs="Arial"/>
            <w:color w:val="FF0000"/>
          </w:rPr>
          <w:t xml:space="preserve">the </w:t>
        </w:r>
      </w:ins>
      <w:ins w:id="73" w:author="Jackson Wang (Samsung)" w:date="2023-11-03T17:39:00Z">
        <w:r w:rsidR="006403BE" w:rsidRPr="006403BE">
          <w:rPr>
            <w:rFonts w:cs="Arial"/>
            <w:color w:val="FF0000"/>
          </w:rPr>
          <w:t xml:space="preserve">assigned </w:t>
        </w:r>
      </w:ins>
      <w:ins w:id="74" w:author="Jackson Wang (Samsung)" w:date="2023-11-03T17:29:00Z">
        <w:r w:rsidR="00192A94">
          <w:rPr>
            <w:rFonts w:cs="Arial"/>
            <w:color w:val="FF0000"/>
          </w:rPr>
          <w:t xml:space="preserve">UL subband. </w:t>
        </w:r>
      </w:ins>
    </w:p>
    <w:p w14:paraId="16EE4570" w14:textId="77777777" w:rsidR="006403BE" w:rsidRDefault="006403BE" w:rsidP="009B2120">
      <w:pPr>
        <w:rPr>
          <w:ins w:id="75" w:author="Jackson Wang (Samsung)" w:date="2023-11-03T17:41:00Z"/>
          <w:rFonts w:cs="Arial"/>
          <w:color w:val="FF0000"/>
        </w:rPr>
      </w:pPr>
    </w:p>
    <w:p w14:paraId="60EC5FB3" w14:textId="1BC95C7F" w:rsidR="00192A94" w:rsidRDefault="009B2120" w:rsidP="009B2120">
      <w:pPr>
        <w:rPr>
          <w:ins w:id="76" w:author="Jackson Wang (Samsung)" w:date="2023-11-03T17:31:00Z"/>
          <w:rFonts w:cs="Arial"/>
          <w:color w:val="FF0000"/>
        </w:rPr>
      </w:pPr>
      <w:ins w:id="77" w:author="Jackson Wang (Samsung)" w:date="2023-11-03T17:16:00Z">
        <w:r w:rsidRPr="009B2120">
          <w:rPr>
            <w:rFonts w:cs="Arial"/>
            <w:color w:val="FF0000"/>
          </w:rPr>
          <w:t xml:space="preserve">For </w:t>
        </w:r>
      </w:ins>
      <w:ins w:id="78" w:author="Jackson Wang (Samsung)" w:date="2023-11-03T17:31:00Z">
        <w:r w:rsidR="00192A94">
          <w:rPr>
            <w:rFonts w:cs="Arial"/>
            <w:color w:val="FF0000"/>
          </w:rPr>
          <w:t xml:space="preserve">the requirement of </w:t>
        </w:r>
      </w:ins>
      <w:ins w:id="79" w:author="Jackson Wang (Samsung)" w:date="2023-11-03T17:16:00Z">
        <w:r w:rsidRPr="009B2120">
          <w:rPr>
            <w:rFonts w:cs="Arial"/>
            <w:color w:val="FF0000"/>
          </w:rPr>
          <w:t xml:space="preserve">in-channel adjacent subband leakage ratio, </w:t>
        </w:r>
      </w:ins>
      <w:ins w:id="80" w:author="Jackson Wang (Samsung)" w:date="2023-11-03T17:30:00Z">
        <w:r w:rsidR="00192A94">
          <w:rPr>
            <w:rFonts w:cs="Arial"/>
            <w:color w:val="FF0000"/>
          </w:rPr>
          <w:t xml:space="preserve">there are two options </w:t>
        </w:r>
      </w:ins>
      <w:ins w:id="81" w:author="Jackson Wang (Samsung)" w:date="2023-11-03T17:31:00Z">
        <w:r w:rsidR="00192A94">
          <w:rPr>
            <w:rFonts w:cs="Arial"/>
            <w:color w:val="FF0000"/>
          </w:rPr>
          <w:t xml:space="preserve">on whether/how the requirement shall be introduced: </w:t>
        </w:r>
      </w:ins>
    </w:p>
    <w:p w14:paraId="36E96B16" w14:textId="77777777" w:rsidR="00192A94" w:rsidRPr="00192A94" w:rsidRDefault="00192A94" w:rsidP="00192A94">
      <w:pPr>
        <w:rPr>
          <w:ins w:id="82" w:author="Jackson Wang (Samsung)" w:date="2023-11-03T17:32:00Z"/>
          <w:rFonts w:cs="Arial"/>
          <w:color w:val="FF0000"/>
        </w:rPr>
      </w:pPr>
      <w:ins w:id="83" w:author="Jackson Wang (Samsung)" w:date="2023-11-03T17:32:00Z">
        <w:r w:rsidRPr="00192A94">
          <w:rPr>
            <w:rFonts w:cs="Arial" w:hint="eastAsia"/>
            <w:color w:val="FF0000"/>
          </w:rPr>
          <w:t>•</w:t>
        </w:r>
        <w:r w:rsidRPr="00192A94">
          <w:rPr>
            <w:rFonts w:cs="Arial"/>
            <w:color w:val="FF0000"/>
          </w:rPr>
          <w:tab/>
          <w:t>Option 1: Do not create a new requirement for in-channel adjacent sub-band leakage ratio</w:t>
        </w:r>
      </w:ins>
    </w:p>
    <w:p w14:paraId="1064BFC5" w14:textId="33BDFBEA" w:rsidR="00192A94" w:rsidRDefault="00192A94" w:rsidP="00192A94">
      <w:pPr>
        <w:rPr>
          <w:ins w:id="84" w:author="Jackson Wang (Samsung)" w:date="2023-11-03T17:31:00Z"/>
          <w:rFonts w:cs="Arial"/>
          <w:color w:val="FF0000"/>
        </w:rPr>
      </w:pPr>
      <w:ins w:id="85" w:author="Jackson Wang (Samsung)" w:date="2023-11-03T17:32:00Z">
        <w:r w:rsidRPr="00192A94">
          <w:rPr>
            <w:rFonts w:cs="Arial" w:hint="eastAsia"/>
            <w:color w:val="FF0000"/>
          </w:rPr>
          <w:t>•</w:t>
        </w:r>
        <w:r w:rsidRPr="00192A94">
          <w:rPr>
            <w:rFonts w:cs="Arial"/>
            <w:color w:val="FF0000"/>
          </w:rPr>
          <w:tab/>
          <w:t>Option 2: Create a new requirement on in-channel adjacent sub-band leakage ratio, similar to ACLR</w:t>
        </w:r>
      </w:ins>
    </w:p>
    <w:p w14:paraId="5CCFDBAB" w14:textId="77777777" w:rsidR="00192A94" w:rsidRDefault="00192A94" w:rsidP="009B2120">
      <w:pPr>
        <w:rPr>
          <w:ins w:id="86" w:author="Jackson Wang (Samsung)" w:date="2023-11-03T17:31:00Z"/>
          <w:rFonts w:cs="Arial"/>
          <w:color w:val="FF0000"/>
        </w:rPr>
      </w:pPr>
    </w:p>
    <w:p w14:paraId="1450CDC8" w14:textId="43CE9CA9" w:rsidR="009B2120" w:rsidRPr="009B2120" w:rsidRDefault="008D2EDF" w:rsidP="009B2120">
      <w:pPr>
        <w:rPr>
          <w:ins w:id="87" w:author="Jackson Wang (Samsung)" w:date="2023-11-03T17:16:00Z"/>
          <w:rFonts w:cs="Arial"/>
          <w:color w:val="FF0000"/>
        </w:rPr>
      </w:pPr>
      <w:commentRangeStart w:id="88"/>
      <w:ins w:id="89" w:author="Jackson Wang (Samsung)" w:date="2023-11-03T18:28:00Z">
        <w:r>
          <w:rPr>
            <w:rFonts w:cs="Arial"/>
            <w:color w:val="FF0000"/>
          </w:rPr>
          <w:t>[</w:t>
        </w:r>
      </w:ins>
      <w:ins w:id="90" w:author="Jackson Wang (Samsung)" w:date="2023-11-03T17:32:00Z">
        <w:r w:rsidR="00192A94">
          <w:rPr>
            <w:rFonts w:cs="Arial"/>
            <w:color w:val="FF0000"/>
          </w:rPr>
          <w:t>T</w:t>
        </w:r>
      </w:ins>
      <w:ins w:id="91" w:author="Jackson Wang (Samsung)" w:date="2023-11-03T17:16:00Z">
        <w:r w:rsidR="009B2120" w:rsidRPr="009B2120">
          <w:rPr>
            <w:rFonts w:cs="Arial"/>
            <w:color w:val="FF0000"/>
          </w:rPr>
          <w:t>he necessity of introducing new requirement shall be decided in normative phase:</w:t>
        </w:r>
      </w:ins>
    </w:p>
    <w:p w14:paraId="7AF33D41" w14:textId="77777777" w:rsidR="009B2120" w:rsidRPr="009B2120" w:rsidRDefault="009B2120" w:rsidP="009B2120">
      <w:pPr>
        <w:rPr>
          <w:ins w:id="92" w:author="Jackson Wang (Samsung)" w:date="2023-11-03T17:16:00Z"/>
          <w:rFonts w:cs="Arial"/>
          <w:color w:val="FF0000"/>
        </w:rPr>
      </w:pPr>
      <w:ins w:id="93" w:author="Jackson Wang (Samsung)" w:date="2023-11-03T17:16:00Z">
        <w:r w:rsidRPr="009B2120">
          <w:rPr>
            <w:rFonts w:cs="Arial"/>
            <w:color w:val="FF0000"/>
          </w:rPr>
          <w:lastRenderedPageBreak/>
          <w:t xml:space="preserve"> -  FFS the necessity of new requirement by considering the fact that RAN4 will introduce OTA sensitivity requirements for SBFD-capable gNB with the simultaneous TX in the SBFD time slot;</w:t>
        </w:r>
      </w:ins>
    </w:p>
    <w:p w14:paraId="5C41CDB8" w14:textId="685CCF91" w:rsidR="00DC5A60" w:rsidRDefault="009B2120" w:rsidP="009B2120">
      <w:pPr>
        <w:rPr>
          <w:ins w:id="94" w:author="Jackson Wang (Samsung)" w:date="2023-11-03T17:16:00Z"/>
          <w:rFonts w:cs="Arial"/>
          <w:color w:val="FF0000"/>
        </w:rPr>
      </w:pPr>
      <w:ins w:id="95" w:author="Jackson Wang (Samsung)" w:date="2023-11-03T17:16:00Z">
        <w:r w:rsidRPr="009B2120">
          <w:rPr>
            <w:rFonts w:cs="Arial"/>
            <w:color w:val="FF0000"/>
          </w:rPr>
          <w:t xml:space="preserve"> - The requirement can only be introduced if different gNB implementations with different self-interference suppression schemes and/or the different inter-gNB CLI handling schemes are allowed.</w:t>
        </w:r>
      </w:ins>
      <w:ins w:id="96" w:author="Jackson Wang (Samsung)" w:date="2023-11-03T18:28:00Z">
        <w:r w:rsidR="008D2EDF">
          <w:rPr>
            <w:rFonts w:cs="Arial"/>
            <w:color w:val="FF0000"/>
          </w:rPr>
          <w:t>]</w:t>
        </w:r>
      </w:ins>
      <w:commentRangeEnd w:id="88"/>
      <w:ins w:id="97" w:author="Jackson Wang (Samsung)" w:date="2023-11-03T18:29:00Z">
        <w:r w:rsidR="008D2EDF">
          <w:rPr>
            <w:rStyle w:val="CommentReference"/>
            <w:rFonts w:ascii="Times New Roman" w:eastAsia="宋体" w:hAnsi="Times New Roman"/>
            <w:szCs w:val="20"/>
          </w:rPr>
          <w:commentReference w:id="88"/>
        </w:r>
      </w:ins>
    </w:p>
    <w:p w14:paraId="0AF2668F" w14:textId="77777777" w:rsidR="009B2120" w:rsidRDefault="009B2120" w:rsidP="009B2120">
      <w:pPr>
        <w:rPr>
          <w:rFonts w:cs="Arial"/>
          <w:color w:val="FF0000"/>
        </w:rPr>
      </w:pPr>
    </w:p>
    <w:p w14:paraId="637DFB8F" w14:textId="652E3A2D" w:rsidR="00DC5A60" w:rsidRDefault="00DC5A60" w:rsidP="00DC5A60">
      <w:pPr>
        <w:pStyle w:val="Heading4"/>
        <w:tabs>
          <w:tab w:val="left" w:pos="2000"/>
        </w:tabs>
        <w:ind w:left="0" w:firstLine="0"/>
        <w:rPr>
          <w:ins w:id="98" w:author="Jackson Wang (Samsung)" w:date="2023-11-03T17:34:00Z"/>
          <w:rFonts w:cs="Arial"/>
          <w:i/>
          <w:iCs/>
          <w:color w:val="0000FF"/>
          <w:sz w:val="20"/>
          <w:lang w:val="en-US"/>
        </w:rPr>
      </w:pPr>
      <w:r>
        <w:rPr>
          <w:rFonts w:hint="eastAsia"/>
          <w:lang w:val="en-US" w:eastAsia="zh-CN"/>
        </w:rPr>
        <w:t xml:space="preserve">10.1.4.3 In-channel adjacent subband </w:t>
      </w:r>
      <w:del w:id="99" w:author="Jackson Wang (Samsung)" w:date="2023-11-03T17:38:00Z">
        <w:r w:rsidDel="006403BE">
          <w:rPr>
            <w:rFonts w:hint="eastAsia"/>
            <w:lang w:val="en-US" w:eastAsia="zh-CN"/>
          </w:rPr>
          <w:delText xml:space="preserve">Blocking </w:delText>
        </w:r>
      </w:del>
      <w:ins w:id="100" w:author="Jackson Wang (Samsung)" w:date="2023-11-03T17:38:00Z">
        <w:r w:rsidR="006403BE">
          <w:rPr>
            <w:lang w:val="en-US" w:eastAsia="zh-CN"/>
          </w:rPr>
          <w:t>b</w:t>
        </w:r>
        <w:r w:rsidR="006403BE">
          <w:rPr>
            <w:rFonts w:hint="eastAsia"/>
            <w:lang w:val="en-US" w:eastAsia="zh-CN"/>
          </w:rPr>
          <w:t xml:space="preserve">locking </w:t>
        </w:r>
      </w:ins>
      <w:r>
        <w:rPr>
          <w:rFonts w:hint="eastAsia"/>
          <w:lang w:val="en-US" w:eastAsia="zh-CN"/>
        </w:rPr>
        <w:t>and adjacent subband selectivity</w:t>
      </w:r>
      <w:r w:rsidRPr="00DC5A60">
        <w:rPr>
          <w:rFonts w:cs="Arial"/>
          <w:i/>
          <w:iCs/>
          <w:color w:val="0000FF"/>
          <w:sz w:val="20"/>
          <w:lang w:val="en-US"/>
        </w:rPr>
        <w:t xml:space="preserve"> </w:t>
      </w:r>
    </w:p>
    <w:p w14:paraId="73474439" w14:textId="70B0E581" w:rsidR="00DB61A9" w:rsidRDefault="006403BE" w:rsidP="00DB61A9">
      <w:pPr>
        <w:rPr>
          <w:ins w:id="101" w:author="Jackson Wang (Samsung)" w:date="2023-11-03T17:41:00Z"/>
          <w:rFonts w:cs="Arial"/>
          <w:color w:val="FF0000"/>
        </w:rPr>
      </w:pPr>
      <w:ins w:id="102" w:author="Jackson Wang (Samsung)" w:date="2023-11-03T17:39:00Z">
        <w:r>
          <w:rPr>
            <w:rFonts w:cs="Arial"/>
            <w:color w:val="FF0000"/>
          </w:rPr>
          <w:t>I</w:t>
        </w:r>
      </w:ins>
      <w:ins w:id="103" w:author="Jackson Wang (Samsung)" w:date="2023-11-03T17:37:00Z">
        <w:r w:rsidRPr="006403BE">
          <w:rPr>
            <w:rFonts w:cs="Arial"/>
            <w:color w:val="FF0000"/>
          </w:rPr>
          <w:t>n-</w:t>
        </w:r>
        <w:r>
          <w:rPr>
            <w:rFonts w:cs="Arial"/>
            <w:color w:val="FF0000"/>
          </w:rPr>
          <w:t xml:space="preserve">channel adjacent </w:t>
        </w:r>
        <w:r w:rsidRPr="006403BE">
          <w:rPr>
            <w:rFonts w:cs="Arial"/>
            <w:color w:val="FF0000"/>
          </w:rPr>
          <w:t>blocking</w:t>
        </w:r>
      </w:ins>
      <w:ins w:id="104" w:author="Jackson Wang (Samsung)" w:date="2023-11-03T17:40:00Z">
        <w:r>
          <w:rPr>
            <w:rFonts w:cs="Arial"/>
            <w:color w:val="FF0000"/>
          </w:rPr>
          <w:t xml:space="preserve"> and in-channel </w:t>
        </w:r>
        <w:r w:rsidRPr="006403BE">
          <w:rPr>
            <w:rFonts w:cs="Arial"/>
            <w:color w:val="FF0000"/>
          </w:rPr>
          <w:t>adjacent subband selectivity</w:t>
        </w:r>
      </w:ins>
      <w:ins w:id="105" w:author="Jackson Wang (Samsung)" w:date="2023-11-03T17:37:00Z">
        <w:r w:rsidRPr="006403BE">
          <w:rPr>
            <w:rFonts w:cs="Arial"/>
            <w:color w:val="FF0000"/>
          </w:rPr>
          <w:t xml:space="preserve"> </w:t>
        </w:r>
      </w:ins>
      <w:ins w:id="106" w:author="Jackson Wang (Samsung)" w:date="2023-11-03T17:40:00Z">
        <w:r>
          <w:rPr>
            <w:rFonts w:cs="Arial"/>
            <w:color w:val="FF0000"/>
          </w:rPr>
          <w:t>are</w:t>
        </w:r>
      </w:ins>
      <w:ins w:id="107" w:author="Jackson Wang (Samsung)" w:date="2023-11-03T17:37:00Z">
        <w:r w:rsidRPr="006403BE">
          <w:rPr>
            <w:rFonts w:cs="Arial"/>
            <w:color w:val="FF0000"/>
          </w:rPr>
          <w:t xml:space="preserve"> measure</w:t>
        </w:r>
      </w:ins>
      <w:ins w:id="108" w:author="Jackson Wang (Samsung)" w:date="2023-11-03T17:40:00Z">
        <w:r>
          <w:rPr>
            <w:rFonts w:cs="Arial"/>
            <w:color w:val="FF0000"/>
          </w:rPr>
          <w:t>s</w:t>
        </w:r>
      </w:ins>
      <w:ins w:id="109" w:author="Jackson Wang (Samsung)" w:date="2023-11-03T17:37:00Z">
        <w:r w:rsidRPr="006403BE">
          <w:rPr>
            <w:rFonts w:cs="Arial"/>
            <w:color w:val="FF0000"/>
          </w:rPr>
          <w:t xml:space="preserve"> of the</w:t>
        </w:r>
      </w:ins>
      <w:ins w:id="110" w:author="Jackson Wang (Samsung)" w:date="2023-11-03T17:40:00Z">
        <w:r>
          <w:rPr>
            <w:rFonts w:cs="Arial"/>
            <w:color w:val="FF0000"/>
          </w:rPr>
          <w:t xml:space="preserve"> SBFD-capable gNB</w:t>
        </w:r>
      </w:ins>
      <w:ins w:id="111" w:author="Jackson Wang (Samsung)" w:date="2023-11-03T17:37:00Z">
        <w:r w:rsidRPr="006403BE">
          <w:rPr>
            <w:rFonts w:cs="Arial"/>
            <w:color w:val="FF0000"/>
          </w:rPr>
          <w:t xml:space="preserve"> receiver's ability to receive a wanted signal at its assigned </w:t>
        </w:r>
      </w:ins>
      <w:ins w:id="112" w:author="Jackson Wang (Samsung)" w:date="2023-11-03T17:38:00Z">
        <w:r>
          <w:rPr>
            <w:rFonts w:cs="Arial"/>
            <w:color w:val="FF0000"/>
          </w:rPr>
          <w:t>uplink subband</w:t>
        </w:r>
      </w:ins>
      <w:ins w:id="113" w:author="Jackson Wang (Samsung)" w:date="2023-11-03T17:37:00Z">
        <w:r w:rsidRPr="006403BE">
          <w:rPr>
            <w:rFonts w:cs="Arial"/>
            <w:color w:val="FF0000"/>
          </w:rPr>
          <w:t xml:space="preserve"> in the presence of an unwanted interferer</w:t>
        </w:r>
      </w:ins>
      <w:ins w:id="114" w:author="Jackson Wang (Samsung)" w:date="2023-11-03T17:38:00Z">
        <w:r>
          <w:rPr>
            <w:rFonts w:cs="Arial"/>
            <w:color w:val="FF0000"/>
          </w:rPr>
          <w:t xml:space="preserve"> in the </w:t>
        </w:r>
      </w:ins>
      <w:ins w:id="115" w:author="Jackson Wang (Samsung)" w:date="2023-11-03T17:39:00Z">
        <w:r w:rsidRPr="006403BE">
          <w:rPr>
            <w:rFonts w:cs="Arial"/>
            <w:color w:val="FF0000"/>
          </w:rPr>
          <w:t>assigned</w:t>
        </w:r>
        <w:r>
          <w:rPr>
            <w:rFonts w:cs="Arial"/>
            <w:color w:val="FF0000"/>
          </w:rPr>
          <w:t xml:space="preserve"> downlink subband</w:t>
        </w:r>
      </w:ins>
      <w:ins w:id="116" w:author="Jackson Wang (Samsung)" w:date="2023-11-03T17:37:00Z">
        <w:r w:rsidRPr="006403BE">
          <w:rPr>
            <w:rFonts w:cs="Arial"/>
            <w:color w:val="FF0000"/>
          </w:rPr>
          <w:t>.</w:t>
        </w:r>
      </w:ins>
      <w:ins w:id="117" w:author="Jackson Wang (Samsung)" w:date="2023-11-03T17:39:00Z">
        <w:r>
          <w:rPr>
            <w:rFonts w:cs="Arial"/>
            <w:color w:val="FF0000"/>
          </w:rPr>
          <w:t xml:space="preserve"> </w:t>
        </w:r>
      </w:ins>
    </w:p>
    <w:p w14:paraId="4D616DB7" w14:textId="2DBAD608" w:rsidR="006403BE" w:rsidRDefault="006403BE" w:rsidP="00DB61A9">
      <w:pPr>
        <w:rPr>
          <w:ins w:id="118" w:author="Jackson Wang (Samsung)" w:date="2023-11-03T17:41:00Z"/>
          <w:rFonts w:cs="Arial"/>
          <w:color w:val="FF0000"/>
        </w:rPr>
      </w:pPr>
    </w:p>
    <w:p w14:paraId="73B1AE7F" w14:textId="382807B0" w:rsidR="006403BE" w:rsidRDefault="006403BE" w:rsidP="00DB61A9">
      <w:pPr>
        <w:rPr>
          <w:ins w:id="119" w:author="Jackson Wang (Samsung)" w:date="2023-11-03T17:42:00Z"/>
          <w:lang w:val="en-US"/>
        </w:rPr>
      </w:pPr>
      <w:ins w:id="120" w:author="Jackson Wang (Samsung)" w:date="2023-11-03T17:41:00Z">
        <w:r>
          <w:rPr>
            <w:lang w:val="en-US"/>
          </w:rPr>
          <w:t>For the requirements of i</w:t>
        </w:r>
        <w:r w:rsidRPr="006403BE">
          <w:rPr>
            <w:lang w:val="en-US"/>
          </w:rPr>
          <w:t>n-channel adjacent blocking and in-channel adjacent subband selectivity</w:t>
        </w:r>
        <w:r>
          <w:rPr>
            <w:lang w:val="en-US"/>
          </w:rPr>
          <w:t>, there are four options on whether/</w:t>
        </w:r>
      </w:ins>
      <w:ins w:id="121" w:author="Jackson Wang (Samsung)" w:date="2023-11-03T17:42:00Z">
        <w:r>
          <w:rPr>
            <w:lang w:val="en-US"/>
          </w:rPr>
          <w:t xml:space="preserve">how the requirements shall be introduced: </w:t>
        </w:r>
      </w:ins>
    </w:p>
    <w:p w14:paraId="3885EF94" w14:textId="77777777" w:rsidR="006403BE" w:rsidRPr="006403BE" w:rsidRDefault="006403BE" w:rsidP="006403BE">
      <w:pPr>
        <w:rPr>
          <w:ins w:id="122" w:author="Jackson Wang (Samsung)" w:date="2023-11-03T17:42:00Z"/>
          <w:lang w:val="en-US"/>
        </w:rPr>
      </w:pPr>
      <w:ins w:id="123" w:author="Jackson Wang (Samsung)" w:date="2023-11-03T17:42:00Z">
        <w:r w:rsidRPr="006403BE">
          <w:rPr>
            <w:rFonts w:hint="eastAsia"/>
            <w:lang w:val="en-US"/>
          </w:rPr>
          <w:t>•</w:t>
        </w:r>
        <w:r w:rsidRPr="006403BE">
          <w:rPr>
            <w:lang w:val="en-US"/>
          </w:rPr>
          <w:tab/>
          <w:t>Option 1: Do not create a new requirement for in-channel adjacent sub-band selectivity or blocking</w:t>
        </w:r>
      </w:ins>
    </w:p>
    <w:p w14:paraId="0544E1E0" w14:textId="77777777" w:rsidR="006403BE" w:rsidRPr="006403BE" w:rsidRDefault="006403BE" w:rsidP="006403BE">
      <w:pPr>
        <w:rPr>
          <w:ins w:id="124" w:author="Jackson Wang (Samsung)" w:date="2023-11-03T17:42:00Z"/>
          <w:lang w:val="en-US"/>
        </w:rPr>
      </w:pPr>
      <w:ins w:id="125" w:author="Jackson Wang (Samsung)" w:date="2023-11-03T17:42:00Z">
        <w:r w:rsidRPr="006403BE">
          <w:rPr>
            <w:rFonts w:hint="eastAsia"/>
            <w:lang w:val="en-US"/>
          </w:rPr>
          <w:t>•</w:t>
        </w:r>
        <w:r w:rsidRPr="006403BE">
          <w:rPr>
            <w:lang w:val="en-US"/>
          </w:rPr>
          <w:tab/>
          <w:t>Option 2: Create a new requirement on in-channel adjacent sub-band selectivity (similar to ACS), but no blocking requirement</w:t>
        </w:r>
      </w:ins>
    </w:p>
    <w:p w14:paraId="379BBEF8" w14:textId="77777777" w:rsidR="006403BE" w:rsidRPr="006403BE" w:rsidRDefault="006403BE" w:rsidP="006403BE">
      <w:pPr>
        <w:rPr>
          <w:ins w:id="126" w:author="Jackson Wang (Samsung)" w:date="2023-11-03T17:42:00Z"/>
          <w:lang w:val="en-US"/>
        </w:rPr>
      </w:pPr>
      <w:ins w:id="127" w:author="Jackson Wang (Samsung)" w:date="2023-11-03T17:42:00Z">
        <w:r w:rsidRPr="006403BE">
          <w:rPr>
            <w:rFonts w:hint="eastAsia"/>
            <w:lang w:val="en-US"/>
          </w:rPr>
          <w:t>•</w:t>
        </w:r>
        <w:r w:rsidRPr="006403BE">
          <w:rPr>
            <w:lang w:val="en-US"/>
          </w:rPr>
          <w:tab/>
          <w:t>Option 3: Create a new requirement on in-channel adjacent sub-band blocking, but no selectivity requirement</w:t>
        </w:r>
      </w:ins>
    </w:p>
    <w:p w14:paraId="4D50BF08" w14:textId="77777777" w:rsidR="006403BE" w:rsidRPr="006403BE" w:rsidRDefault="006403BE" w:rsidP="006403BE">
      <w:pPr>
        <w:rPr>
          <w:ins w:id="128" w:author="Jackson Wang (Samsung)" w:date="2023-11-03T17:42:00Z"/>
          <w:lang w:val="en-US"/>
        </w:rPr>
      </w:pPr>
      <w:ins w:id="129" w:author="Jackson Wang (Samsung)" w:date="2023-11-03T17:42:00Z">
        <w:r w:rsidRPr="006403BE">
          <w:rPr>
            <w:rFonts w:hint="eastAsia"/>
            <w:lang w:val="en-US"/>
          </w:rPr>
          <w:t>•</w:t>
        </w:r>
        <w:r w:rsidRPr="006403BE">
          <w:rPr>
            <w:lang w:val="en-US"/>
          </w:rPr>
          <w:tab/>
          <w:t xml:space="preserve">Option 4: Create new requirements on in-channel adjacent sub-band selectivity (similar to ACS) and blocking </w:t>
        </w:r>
      </w:ins>
    </w:p>
    <w:p w14:paraId="293C5FBF" w14:textId="0C31E753" w:rsidR="006403BE" w:rsidRDefault="006403BE" w:rsidP="00DB61A9">
      <w:pPr>
        <w:rPr>
          <w:ins w:id="130" w:author="Jackson Wang (Samsung)" w:date="2023-11-03T17:42:00Z"/>
          <w:lang w:val="en-US"/>
        </w:rPr>
      </w:pPr>
    </w:p>
    <w:p w14:paraId="27878F33" w14:textId="4B93D527" w:rsidR="00DA400E" w:rsidRPr="009B2120" w:rsidRDefault="008D2EDF" w:rsidP="00DA400E">
      <w:pPr>
        <w:rPr>
          <w:ins w:id="131" w:author="Jackson Wang (Samsung)" w:date="2023-11-03T17:42:00Z"/>
          <w:rFonts w:cs="Arial"/>
          <w:color w:val="FF0000"/>
        </w:rPr>
      </w:pPr>
      <w:commentRangeStart w:id="132"/>
      <w:ins w:id="133" w:author="Jackson Wang (Samsung)" w:date="2023-11-03T18:28:00Z">
        <w:r>
          <w:rPr>
            <w:rFonts w:cs="Arial"/>
            <w:color w:val="FF0000"/>
          </w:rPr>
          <w:t>[</w:t>
        </w:r>
      </w:ins>
      <w:ins w:id="134" w:author="Jackson Wang (Samsung)" w:date="2023-11-03T17:42:00Z">
        <w:r w:rsidR="00DA400E">
          <w:rPr>
            <w:rFonts w:cs="Arial"/>
            <w:color w:val="FF0000"/>
          </w:rPr>
          <w:t>T</w:t>
        </w:r>
        <w:r w:rsidR="00DA400E" w:rsidRPr="009B2120">
          <w:rPr>
            <w:rFonts w:cs="Arial"/>
            <w:color w:val="FF0000"/>
          </w:rPr>
          <w:t>he necessity of introducing new requirement shall be decided in normative phase:</w:t>
        </w:r>
      </w:ins>
    </w:p>
    <w:p w14:paraId="168D7065" w14:textId="598D7828" w:rsidR="00DA400E" w:rsidRPr="009B2120" w:rsidRDefault="00DA400E" w:rsidP="00DA400E">
      <w:pPr>
        <w:rPr>
          <w:ins w:id="135" w:author="Jackson Wang (Samsung)" w:date="2023-11-03T17:42:00Z"/>
          <w:rFonts w:cs="Arial"/>
          <w:color w:val="FF0000"/>
        </w:rPr>
      </w:pPr>
      <w:ins w:id="136" w:author="Jackson Wang (Samsung)" w:date="2023-11-03T17:42:00Z">
        <w:r w:rsidRPr="009B2120">
          <w:rPr>
            <w:rFonts w:cs="Arial"/>
            <w:color w:val="FF0000"/>
          </w:rPr>
          <w:t xml:space="preserve"> -  FFS the necessity of new requirement by considering the fact that RAN4 will introduce OTA sensitivity requirements for SBFD-capable gNB with the simultaneous TX in the SBFD time slot;</w:t>
        </w:r>
      </w:ins>
    </w:p>
    <w:p w14:paraId="4B1D9680" w14:textId="01650D18" w:rsidR="00DA400E" w:rsidRDefault="00DA400E" w:rsidP="00DA400E">
      <w:pPr>
        <w:rPr>
          <w:ins w:id="137" w:author="Jackson Wang (Samsung)" w:date="2023-11-03T17:42:00Z"/>
          <w:rFonts w:cs="Arial"/>
          <w:color w:val="FF0000"/>
        </w:rPr>
      </w:pPr>
      <w:ins w:id="138" w:author="Jackson Wang (Samsung)" w:date="2023-11-03T17:42:00Z">
        <w:r w:rsidRPr="009B2120">
          <w:rPr>
            <w:rFonts w:cs="Arial"/>
            <w:color w:val="FF0000"/>
          </w:rPr>
          <w:t xml:space="preserve"> - The requirement can only be introduced if different gNB implementations with different self-interference suppression schemes and/or the different inter-gNB CLI handling schemes are allowed.</w:t>
        </w:r>
      </w:ins>
      <w:ins w:id="139" w:author="Jackson Wang (Samsung)" w:date="2023-11-03T18:28:00Z">
        <w:r w:rsidR="008D2EDF">
          <w:rPr>
            <w:rFonts w:cs="Arial"/>
            <w:color w:val="FF0000"/>
          </w:rPr>
          <w:t>]</w:t>
        </w:r>
      </w:ins>
      <w:commentRangeEnd w:id="132"/>
      <w:ins w:id="140" w:author="Jackson Wang (Samsung)" w:date="2023-11-03T18:29:00Z">
        <w:r w:rsidR="008D2EDF">
          <w:rPr>
            <w:rStyle w:val="CommentReference"/>
            <w:rFonts w:ascii="Times New Roman" w:eastAsia="宋体" w:hAnsi="Times New Roman"/>
            <w:szCs w:val="20"/>
          </w:rPr>
          <w:commentReference w:id="132"/>
        </w:r>
      </w:ins>
    </w:p>
    <w:p w14:paraId="718412D2" w14:textId="77777777" w:rsidR="006403BE" w:rsidRPr="00DA400E" w:rsidRDefault="006403BE" w:rsidP="00DB61A9"/>
    <w:p w14:paraId="303C31F5" w14:textId="6FE3DF89" w:rsidR="00DC5A60" w:rsidRPr="001B4A16" w:rsidRDefault="00DC5A60" w:rsidP="00DC5A60">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w:t>
      </w:r>
      <w:r>
        <w:rPr>
          <w:color w:val="FF0000"/>
          <w:lang w:val="en-US"/>
        </w:rPr>
        <w:t>Text Proposal</w:t>
      </w:r>
      <w:r w:rsidRPr="00320CAB">
        <w:rPr>
          <w:color w:val="FF0000"/>
          <w:lang w:val="en-US"/>
        </w:rPr>
        <w:t xml:space="preserve"> &gt;</w:t>
      </w:r>
    </w:p>
    <w:p w14:paraId="62D56979" w14:textId="77777777" w:rsidR="00DC5A60" w:rsidRPr="00DC5A60" w:rsidRDefault="00DC5A60" w:rsidP="00DC5A60">
      <w:pPr>
        <w:rPr>
          <w:lang w:val="en-US"/>
        </w:rPr>
      </w:pPr>
    </w:p>
    <w:p w14:paraId="1E39C122" w14:textId="77777777" w:rsidR="004418D3" w:rsidRPr="004B42CE" w:rsidRDefault="004418D3" w:rsidP="004B42CE">
      <w:pPr>
        <w:spacing w:after="180"/>
        <w:jc w:val="both"/>
        <w:rPr>
          <w:rFonts w:ascii="Times New Roman" w:eastAsiaTheme="minorEastAsia" w:hAnsi="Times New Roman"/>
          <w:lang w:val="en-US" w:eastAsia="zh-CN"/>
        </w:rPr>
      </w:pPr>
    </w:p>
    <w:bookmarkEnd w:id="1"/>
    <w:p w14:paraId="7953C3D4" w14:textId="77777777" w:rsidR="004B42CE" w:rsidRDefault="004B42CE" w:rsidP="004B42CE">
      <w:pPr>
        <w:spacing w:after="180"/>
        <w:jc w:val="both"/>
        <w:rPr>
          <w:rFonts w:ascii="Times New Roman" w:eastAsiaTheme="minorEastAsia" w:hAnsi="Times New Roman"/>
          <w:lang w:val="en-US" w:eastAsia="zh-CN"/>
        </w:rPr>
      </w:pPr>
    </w:p>
    <w:p w14:paraId="7DBFADA9" w14:textId="77777777" w:rsidR="004B42CE" w:rsidRDefault="004B42CE" w:rsidP="00C303E1">
      <w:pPr>
        <w:spacing w:after="180"/>
        <w:jc w:val="both"/>
        <w:rPr>
          <w:rFonts w:ascii="Times New Roman" w:eastAsiaTheme="minorEastAsia" w:hAnsi="Times New Roman"/>
          <w:lang w:val="en-US" w:eastAsia="zh-CN"/>
        </w:rPr>
      </w:pPr>
    </w:p>
    <w:sectPr w:rsidR="004B42CE"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Jackson Wang (Samsung)" w:date="2023-11-03T18:29:00Z" w:initials="Samsung">
    <w:p w14:paraId="3DFC4615" w14:textId="4FE1A852" w:rsidR="008D2EDF" w:rsidRDefault="008D2EDF">
      <w:pPr>
        <w:pStyle w:val="CommentText"/>
      </w:pPr>
      <w:r>
        <w:rPr>
          <w:rStyle w:val="CommentReference"/>
        </w:rPr>
        <w:annotationRef/>
      </w:r>
      <w:r>
        <w:t>Based on Samsung’s proposal, rather than existing agreements</w:t>
      </w:r>
    </w:p>
  </w:comment>
  <w:comment w:id="132" w:author="Jackson Wang (Samsung)" w:date="2023-11-03T18:29:00Z" w:initials="Samsung">
    <w:p w14:paraId="59F4B939" w14:textId="78AF2953" w:rsidR="008D2EDF" w:rsidRDefault="008D2EDF">
      <w:pPr>
        <w:pStyle w:val="CommentText"/>
      </w:pPr>
      <w:r>
        <w:rPr>
          <w:rStyle w:val="CommentReference"/>
        </w:rPr>
        <w:annotationRef/>
      </w:r>
      <w:r>
        <w:rPr>
          <w:rStyle w:val="CommentReference"/>
        </w:rPr>
        <w:annotationRef/>
      </w:r>
      <w:r>
        <w:t>Based on Samsung’s proposal, rather than existing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FC4615" w15:done="0"/>
  <w15:commentEx w15:paraId="59F4B9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BA6C" w16cex:dateUtc="2023-11-03T10:29:00Z"/>
  <w16cex:commentExtensible w16cex:durableId="28EFBA89" w16cex:dateUtc="2023-11-03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FC4615" w16cid:durableId="28EFBA6C"/>
  <w16cid:commentId w16cid:paraId="59F4B939" w16cid:durableId="28EFBA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7610" w14:textId="77777777" w:rsidR="00F70340" w:rsidRDefault="00F70340">
      <w:r>
        <w:separator/>
      </w:r>
    </w:p>
  </w:endnote>
  <w:endnote w:type="continuationSeparator" w:id="0">
    <w:p w14:paraId="71BB618B" w14:textId="77777777" w:rsidR="00F70340" w:rsidRDefault="00F7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D3B8" w14:textId="77777777" w:rsidR="00F70340" w:rsidRDefault="00F70340">
      <w:r>
        <w:separator/>
      </w:r>
    </w:p>
  </w:footnote>
  <w:footnote w:type="continuationSeparator" w:id="0">
    <w:p w14:paraId="458E9B5B" w14:textId="77777777" w:rsidR="00F70340" w:rsidRDefault="00F70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544E4"/>
    <w:multiLevelType w:val="hybridMultilevel"/>
    <w:tmpl w:val="593823F8"/>
    <w:lvl w:ilvl="0" w:tplc="C108EC3C">
      <w:start w:val="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6418E"/>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7" w15:restartNumberingAfterBreak="0">
    <w:nsid w:val="287C5271"/>
    <w:multiLevelType w:val="multilevel"/>
    <w:tmpl w:val="287C5271"/>
    <w:lvl w:ilvl="0">
      <w:start w:val="1"/>
      <w:numFmt w:val="bullet"/>
      <w:lvlText w:val="-"/>
      <w:lvlJc w:val="left"/>
      <w:pPr>
        <w:tabs>
          <w:tab w:val="left" w:pos="641"/>
        </w:tabs>
        <w:ind w:left="641" w:hanging="360"/>
      </w:pPr>
      <w:rPr>
        <w:rFonts w:ascii="Times" w:hAnsi="Times" w:cs="Times" w:hint="default"/>
      </w:rPr>
    </w:lvl>
    <w:lvl w:ilvl="1">
      <w:start w:val="1"/>
      <w:numFmt w:val="bullet"/>
      <w:lvlText w:val="•"/>
      <w:lvlJc w:val="left"/>
      <w:pPr>
        <w:tabs>
          <w:tab w:val="left" w:pos="1361"/>
        </w:tabs>
        <w:ind w:left="1361" w:hanging="360"/>
      </w:pPr>
      <w:rPr>
        <w:rFonts w:ascii="Arial" w:hAnsi="Arial" w:cs="Arial" w:hint="default"/>
      </w:rPr>
    </w:lvl>
    <w:lvl w:ilvl="2">
      <w:start w:val="1"/>
      <w:numFmt w:val="bullet"/>
      <w:lvlText w:val="•"/>
      <w:lvlJc w:val="left"/>
      <w:pPr>
        <w:tabs>
          <w:tab w:val="left" w:pos="2081"/>
        </w:tabs>
        <w:ind w:left="2081" w:hanging="360"/>
      </w:pPr>
      <w:rPr>
        <w:rFonts w:ascii="Arial" w:hAnsi="Arial" w:cs="Arial" w:hint="default"/>
      </w:rPr>
    </w:lvl>
    <w:lvl w:ilvl="3">
      <w:start w:val="1"/>
      <w:numFmt w:val="bullet"/>
      <w:lvlText w:val="•"/>
      <w:lvlJc w:val="left"/>
      <w:pPr>
        <w:tabs>
          <w:tab w:val="left" w:pos="2801"/>
        </w:tabs>
        <w:ind w:left="2801" w:hanging="360"/>
      </w:pPr>
      <w:rPr>
        <w:rFonts w:ascii="Arial" w:hAnsi="Arial" w:cs="Arial" w:hint="default"/>
      </w:rPr>
    </w:lvl>
    <w:lvl w:ilvl="4">
      <w:start w:val="1"/>
      <w:numFmt w:val="bullet"/>
      <w:lvlText w:val="•"/>
      <w:lvlJc w:val="left"/>
      <w:pPr>
        <w:tabs>
          <w:tab w:val="left" w:pos="3521"/>
        </w:tabs>
        <w:ind w:left="3521" w:hanging="360"/>
      </w:pPr>
      <w:rPr>
        <w:rFonts w:ascii="Arial" w:hAnsi="Arial" w:cs="Arial" w:hint="default"/>
      </w:rPr>
    </w:lvl>
    <w:lvl w:ilvl="5">
      <w:start w:val="1"/>
      <w:numFmt w:val="bullet"/>
      <w:lvlText w:val="•"/>
      <w:lvlJc w:val="left"/>
      <w:pPr>
        <w:tabs>
          <w:tab w:val="left" w:pos="4241"/>
        </w:tabs>
        <w:ind w:left="4241" w:hanging="360"/>
      </w:pPr>
      <w:rPr>
        <w:rFonts w:ascii="Arial" w:hAnsi="Arial" w:cs="Arial" w:hint="default"/>
      </w:rPr>
    </w:lvl>
    <w:lvl w:ilvl="6">
      <w:start w:val="1"/>
      <w:numFmt w:val="bullet"/>
      <w:lvlText w:val="•"/>
      <w:lvlJc w:val="left"/>
      <w:pPr>
        <w:tabs>
          <w:tab w:val="left" w:pos="4961"/>
        </w:tabs>
        <w:ind w:left="4961" w:hanging="360"/>
      </w:pPr>
      <w:rPr>
        <w:rFonts w:ascii="Arial" w:hAnsi="Arial" w:cs="Arial" w:hint="default"/>
      </w:rPr>
    </w:lvl>
    <w:lvl w:ilvl="7">
      <w:start w:val="1"/>
      <w:numFmt w:val="bullet"/>
      <w:lvlText w:val="•"/>
      <w:lvlJc w:val="left"/>
      <w:pPr>
        <w:tabs>
          <w:tab w:val="left" w:pos="5681"/>
        </w:tabs>
        <w:ind w:left="5681" w:hanging="360"/>
      </w:pPr>
      <w:rPr>
        <w:rFonts w:ascii="Arial" w:hAnsi="Arial" w:cs="Arial" w:hint="default"/>
      </w:rPr>
    </w:lvl>
    <w:lvl w:ilvl="8">
      <w:start w:val="1"/>
      <w:numFmt w:val="bullet"/>
      <w:lvlText w:val="•"/>
      <w:lvlJc w:val="left"/>
      <w:pPr>
        <w:tabs>
          <w:tab w:val="left" w:pos="6401"/>
        </w:tabs>
        <w:ind w:left="6401" w:hanging="360"/>
      </w:pPr>
      <w:rPr>
        <w:rFonts w:ascii="Arial" w:hAnsi="Arial" w:cs="Arial" w:hint="default"/>
      </w:rPr>
    </w:lvl>
  </w:abstractNum>
  <w:abstractNum w:abstractNumId="18"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7415C6"/>
    <w:multiLevelType w:val="hybridMultilevel"/>
    <w:tmpl w:val="561E50E0"/>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2D23A4"/>
    <w:multiLevelType w:val="hybridMultilevel"/>
    <w:tmpl w:val="E3E451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51921887"/>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2" w15:restartNumberingAfterBreak="0">
    <w:nsid w:val="51ED2A89"/>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5"/>
  </w:num>
  <w:num w:numId="4">
    <w:abstractNumId w:val="29"/>
  </w:num>
  <w:num w:numId="5">
    <w:abstractNumId w:val="24"/>
  </w:num>
  <w:num w:numId="6">
    <w:abstractNumId w:val="0"/>
  </w:num>
  <w:num w:numId="7">
    <w:abstractNumId w:val="27"/>
  </w:num>
  <w:num w:numId="8">
    <w:abstractNumId w:val="1"/>
  </w:num>
  <w:num w:numId="9">
    <w:abstractNumId w:val="19"/>
  </w:num>
  <w:num w:numId="10">
    <w:abstractNumId w:val="45"/>
  </w:num>
  <w:num w:numId="11">
    <w:abstractNumId w:val="44"/>
  </w:num>
  <w:num w:numId="12">
    <w:abstractNumId w:val="46"/>
  </w:num>
  <w:num w:numId="13">
    <w:abstractNumId w:val="14"/>
  </w:num>
  <w:num w:numId="14">
    <w:abstractNumId w:val="36"/>
  </w:num>
  <w:num w:numId="15">
    <w:abstractNumId w:val="33"/>
  </w:num>
  <w:num w:numId="16">
    <w:abstractNumId w:val="37"/>
  </w:num>
  <w:num w:numId="17">
    <w:abstractNumId w:val="47"/>
  </w:num>
  <w:num w:numId="18">
    <w:abstractNumId w:val="18"/>
  </w:num>
  <w:num w:numId="19">
    <w:abstractNumId w:val="11"/>
  </w:num>
  <w:num w:numId="20">
    <w:abstractNumId w:val="10"/>
  </w:num>
  <w:num w:numId="21">
    <w:abstractNumId w:val="2"/>
  </w:num>
  <w:num w:numId="22">
    <w:abstractNumId w:val="28"/>
  </w:num>
  <w:num w:numId="23">
    <w:abstractNumId w:val="39"/>
  </w:num>
  <w:num w:numId="24">
    <w:abstractNumId w:val="3"/>
  </w:num>
  <w:num w:numId="25">
    <w:abstractNumId w:val="8"/>
  </w:num>
  <w:num w:numId="26">
    <w:abstractNumId w:val="43"/>
  </w:num>
  <w:num w:numId="27">
    <w:abstractNumId w:val="30"/>
  </w:num>
  <w:num w:numId="28">
    <w:abstractNumId w:val="9"/>
  </w:num>
  <w:num w:numId="29">
    <w:abstractNumId w:val="15"/>
  </w:num>
  <w:num w:numId="30">
    <w:abstractNumId w:val="6"/>
  </w:num>
  <w:num w:numId="31">
    <w:abstractNumId w:val="7"/>
  </w:num>
  <w:num w:numId="32">
    <w:abstractNumId w:val="42"/>
  </w:num>
  <w:num w:numId="33">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6"/>
  </w:num>
  <w:num w:numId="36">
    <w:abstractNumId w:val="23"/>
  </w:num>
  <w:num w:numId="37">
    <w:abstractNumId w:val="31"/>
  </w:num>
  <w:num w:numId="38">
    <w:abstractNumId w:val="32"/>
  </w:num>
  <w:num w:numId="39">
    <w:abstractNumId w:val="13"/>
  </w:num>
  <w:num w:numId="40">
    <w:abstractNumId w:val="17"/>
  </w:num>
  <w:num w:numId="41">
    <w:abstractNumId w:val="38"/>
  </w:num>
  <w:num w:numId="42">
    <w:abstractNumId w:val="40"/>
  </w:num>
  <w:num w:numId="43">
    <w:abstractNumId w:val="21"/>
  </w:num>
  <w:num w:numId="44">
    <w:abstractNumId w:val="4"/>
  </w:num>
  <w:num w:numId="45">
    <w:abstractNumId w:val="20"/>
  </w:num>
  <w:num w:numId="46">
    <w:abstractNumId w:val="41"/>
  </w:num>
  <w:num w:numId="47">
    <w:abstractNumId w:val="16"/>
  </w:num>
  <w:num w:numId="48">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F3E"/>
    <w:rsid w:val="0003171D"/>
    <w:rsid w:val="00031C1D"/>
    <w:rsid w:val="000320DE"/>
    <w:rsid w:val="00032AF6"/>
    <w:rsid w:val="000353D1"/>
    <w:rsid w:val="000358CD"/>
    <w:rsid w:val="00036B50"/>
    <w:rsid w:val="0003705B"/>
    <w:rsid w:val="0003795B"/>
    <w:rsid w:val="00040094"/>
    <w:rsid w:val="00040797"/>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6EE4"/>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5C0E"/>
    <w:rsid w:val="002D03E5"/>
    <w:rsid w:val="002D11ED"/>
    <w:rsid w:val="002D14DE"/>
    <w:rsid w:val="002D2149"/>
    <w:rsid w:val="002D2A56"/>
    <w:rsid w:val="002D3587"/>
    <w:rsid w:val="002D36EB"/>
    <w:rsid w:val="002D7AFC"/>
    <w:rsid w:val="002E195F"/>
    <w:rsid w:val="002E2A1C"/>
    <w:rsid w:val="002E2CBE"/>
    <w:rsid w:val="002E2CE9"/>
    <w:rsid w:val="002E345E"/>
    <w:rsid w:val="002E3BF7"/>
    <w:rsid w:val="002E549E"/>
    <w:rsid w:val="002E5694"/>
    <w:rsid w:val="002E7AC9"/>
    <w:rsid w:val="002F114A"/>
    <w:rsid w:val="002F158C"/>
    <w:rsid w:val="002F1B52"/>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38F7"/>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BE2"/>
    <w:rsid w:val="00450F27"/>
    <w:rsid w:val="004523CB"/>
    <w:rsid w:val="0045267C"/>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1C8A"/>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5563"/>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992"/>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2EDF"/>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254"/>
    <w:rsid w:val="0095139A"/>
    <w:rsid w:val="0095152C"/>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6E1E"/>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7ED2"/>
    <w:rsid w:val="00A0030E"/>
    <w:rsid w:val="00A02655"/>
    <w:rsid w:val="00A05B26"/>
    <w:rsid w:val="00A0758F"/>
    <w:rsid w:val="00A07BCD"/>
    <w:rsid w:val="00A10439"/>
    <w:rsid w:val="00A11E3B"/>
    <w:rsid w:val="00A13468"/>
    <w:rsid w:val="00A1570A"/>
    <w:rsid w:val="00A211B4"/>
    <w:rsid w:val="00A211F9"/>
    <w:rsid w:val="00A21BC5"/>
    <w:rsid w:val="00A233CA"/>
    <w:rsid w:val="00A23EFD"/>
    <w:rsid w:val="00A306AC"/>
    <w:rsid w:val="00A327D7"/>
    <w:rsid w:val="00A33B4F"/>
    <w:rsid w:val="00A33DDF"/>
    <w:rsid w:val="00A34547"/>
    <w:rsid w:val="00A362DE"/>
    <w:rsid w:val="00A376B7"/>
    <w:rsid w:val="00A37F78"/>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607C"/>
    <w:rsid w:val="00B163F8"/>
    <w:rsid w:val="00B17E5F"/>
    <w:rsid w:val="00B17F9F"/>
    <w:rsid w:val="00B21700"/>
    <w:rsid w:val="00B21709"/>
    <w:rsid w:val="00B23A8F"/>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6F2"/>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51A"/>
    <w:rsid w:val="00D539E0"/>
    <w:rsid w:val="00D53D4E"/>
    <w:rsid w:val="00D575DD"/>
    <w:rsid w:val="00D57816"/>
    <w:rsid w:val="00D57DFA"/>
    <w:rsid w:val="00D60689"/>
    <w:rsid w:val="00D65EC2"/>
    <w:rsid w:val="00D7002F"/>
    <w:rsid w:val="00D706AA"/>
    <w:rsid w:val="00D709CE"/>
    <w:rsid w:val="00D71F73"/>
    <w:rsid w:val="00D7281F"/>
    <w:rsid w:val="00D72848"/>
    <w:rsid w:val="00D73B9B"/>
    <w:rsid w:val="00D74CE2"/>
    <w:rsid w:val="00D80786"/>
    <w:rsid w:val="00D81CAB"/>
    <w:rsid w:val="00D82A65"/>
    <w:rsid w:val="00D84B7B"/>
    <w:rsid w:val="00D853BC"/>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1A9"/>
    <w:rsid w:val="00DB7665"/>
    <w:rsid w:val="00DC4CC6"/>
    <w:rsid w:val="00DC4D4A"/>
    <w:rsid w:val="00DC5A60"/>
    <w:rsid w:val="00DC69F0"/>
    <w:rsid w:val="00DC77DC"/>
    <w:rsid w:val="00DC781F"/>
    <w:rsid w:val="00DD0C2C"/>
    <w:rsid w:val="00DD234B"/>
    <w:rsid w:val="00DD28BC"/>
    <w:rsid w:val="00DD39E0"/>
    <w:rsid w:val="00DD6D1B"/>
    <w:rsid w:val="00DE1A44"/>
    <w:rsid w:val="00DE31F0"/>
    <w:rsid w:val="00DE3D1C"/>
    <w:rsid w:val="00DE55A4"/>
    <w:rsid w:val="00DE6290"/>
    <w:rsid w:val="00DE6A4E"/>
    <w:rsid w:val="00DF0174"/>
    <w:rsid w:val="00DF13CF"/>
    <w:rsid w:val="00DF2E94"/>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0340"/>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5AE406-D37A-4BF0-BC3B-D3EC3A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4623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2464</Words>
  <Characters>14046</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2023-11-03T09:52:00Z</dcterms:created>
  <dcterms:modified xsi:type="dcterms:W3CDTF">2023-11-03T17:56:00Z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