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3A51AC8E"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366692">
        <w:rPr>
          <w:rFonts w:ascii="Arial" w:hAnsi="Arial" w:cs="Arial" w:hint="eastAsia"/>
          <w:b/>
          <w:noProof/>
          <w:sz w:val="24"/>
          <w:szCs w:val="24"/>
          <w:lang w:val="en-US" w:eastAsia="ja-JP"/>
        </w:rPr>
        <w:t>7</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02583F">
        <w:rPr>
          <w:rFonts w:ascii="Arial" w:hAnsi="Arial" w:cs="Arial" w:hint="eastAsia"/>
          <w:b/>
          <w:noProof/>
          <w:sz w:val="24"/>
          <w:szCs w:val="24"/>
          <w:lang w:val="en-US" w:eastAsia="ja-JP"/>
        </w:rPr>
        <w:t>0</w:t>
      </w:r>
      <w:r w:rsidR="00D61A25">
        <w:rPr>
          <w:rFonts w:ascii="Arial" w:hAnsi="Arial" w:cs="Arial"/>
          <w:b/>
          <w:noProof/>
          <w:sz w:val="24"/>
          <w:szCs w:val="24"/>
          <w:lang w:val="en-US" w:eastAsia="ja-JP"/>
        </w:rPr>
        <w:t>8787</w:t>
      </w:r>
    </w:p>
    <w:p w14:paraId="6C751869" w14:textId="743BE1E1" w:rsidR="00ED0537" w:rsidRPr="00CD5A36" w:rsidRDefault="005E53C5"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Incheon</w:t>
      </w:r>
      <w:r w:rsidR="00F77E38">
        <w:rPr>
          <w:rFonts w:eastAsia="SimSun"/>
          <w:sz w:val="24"/>
          <w:szCs w:val="24"/>
          <w:lang w:eastAsia="zh-CN"/>
        </w:rPr>
        <w:t>, South Korea</w:t>
      </w:r>
      <w:r w:rsidR="009C0762">
        <w:rPr>
          <w:rFonts w:eastAsia="SimSun"/>
          <w:sz w:val="24"/>
          <w:szCs w:val="24"/>
          <w:lang w:eastAsia="zh-CN"/>
        </w:rPr>
        <w:t xml:space="preserve">, </w:t>
      </w:r>
      <w:r w:rsidR="00366692">
        <w:rPr>
          <w:rFonts w:eastAsia="SimSun"/>
          <w:sz w:val="24"/>
          <w:szCs w:val="24"/>
          <w:lang w:eastAsia="zh-CN"/>
        </w:rPr>
        <w:t>May</w:t>
      </w:r>
      <w:r w:rsidR="009C0762">
        <w:rPr>
          <w:rFonts w:eastAsia="SimSun"/>
          <w:sz w:val="24"/>
          <w:szCs w:val="24"/>
          <w:lang w:eastAsia="zh-CN"/>
        </w:rPr>
        <w:t xml:space="preserve"> </w:t>
      </w:r>
      <w:r w:rsidR="00F77E38">
        <w:rPr>
          <w:rFonts w:eastAsia="SimSun"/>
          <w:sz w:val="24"/>
          <w:szCs w:val="24"/>
          <w:lang w:eastAsia="zh-CN"/>
        </w:rPr>
        <w:t>22</w:t>
      </w:r>
      <w:r w:rsidR="00F77E38" w:rsidRPr="00F77E38">
        <w:rPr>
          <w:rFonts w:eastAsia="SimSun"/>
          <w:sz w:val="24"/>
          <w:szCs w:val="24"/>
          <w:vertAlign w:val="superscript"/>
          <w:lang w:eastAsia="zh-CN"/>
        </w:rPr>
        <w:t>nd</w:t>
      </w:r>
      <w:r w:rsidR="00F77E38">
        <w:rPr>
          <w:rFonts w:eastAsia="SimSun"/>
          <w:sz w:val="24"/>
          <w:szCs w:val="24"/>
          <w:lang w:eastAsia="zh-CN"/>
        </w:rPr>
        <w:t xml:space="preserve"> </w:t>
      </w:r>
      <w:r w:rsidR="009C0762">
        <w:rPr>
          <w:rFonts w:eastAsia="SimSun"/>
          <w:sz w:val="24"/>
          <w:szCs w:val="24"/>
          <w:lang w:eastAsia="zh-CN"/>
        </w:rPr>
        <w:t>– 26</w:t>
      </w:r>
      <w:r w:rsidR="009C0762" w:rsidRPr="009C0762">
        <w:rPr>
          <w:rFonts w:eastAsia="SimSun"/>
          <w:sz w:val="24"/>
          <w:szCs w:val="24"/>
          <w:vertAlign w:val="superscript"/>
          <w:lang w:eastAsia="zh-CN"/>
        </w:rPr>
        <w:t>th</w:t>
      </w:r>
      <w:r w:rsidR="009C0762">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F231F9">
      <w:pPr>
        <w:pStyle w:val="Footer"/>
        <w:jc w:val="both"/>
        <w:rPr>
          <w:noProof w:val="0"/>
        </w:rPr>
      </w:pPr>
    </w:p>
    <w:p w14:paraId="1BDFE141" w14:textId="54A28C6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AC75B5">
        <w:rPr>
          <w:rFonts w:ascii="Arial" w:hAnsi="Arial"/>
          <w:sz w:val="24"/>
        </w:rPr>
        <w:t>8</w:t>
      </w:r>
      <w:r w:rsidR="00C70EB5">
        <w:rPr>
          <w:rFonts w:ascii="Arial" w:hAnsi="Arial"/>
          <w:sz w:val="24"/>
        </w:rPr>
        <w:t>.6.</w:t>
      </w:r>
      <w:r w:rsidR="00D15134">
        <w:rPr>
          <w:rFonts w:ascii="Arial" w:hAnsi="Arial"/>
          <w:sz w:val="24"/>
          <w:lang w:eastAsia="ja-JP"/>
        </w:rPr>
        <w:t>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50C9EE3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Enhancements</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0EA8166B" w:rsidR="002B4EA7" w:rsidRDefault="00774435" w:rsidP="00C907DD">
      <w:pPr>
        <w:jc w:val="both"/>
        <w:rPr>
          <w:lang w:val="en-US" w:eastAsia="ja-JP"/>
        </w:rPr>
      </w:pPr>
      <w:r>
        <w:rPr>
          <w:lang w:val="en-US" w:eastAsia="ja-JP"/>
        </w:rPr>
        <w:t>A</w:t>
      </w:r>
      <w:r w:rsidR="0034581E">
        <w:rPr>
          <w:lang w:val="en-US" w:eastAsia="ja-JP"/>
        </w:rPr>
        <w:t xml:space="preserve"> WF listing different options was agreed in [</w:t>
      </w:r>
      <w:r w:rsidR="009A1067">
        <w:rPr>
          <w:lang w:val="en-US" w:eastAsia="ja-JP"/>
        </w:rPr>
        <w:t>2]</w:t>
      </w:r>
      <w:r w:rsidR="008B5C4F">
        <w:rPr>
          <w:lang w:val="en-US" w:eastAsia="ja-JP"/>
        </w:rPr>
        <w:t>.</w:t>
      </w:r>
      <w:r w:rsidR="009A1067">
        <w:rPr>
          <w:lang w:val="en-US" w:eastAsia="ja-JP"/>
        </w:rPr>
        <w:t xml:space="preserve"> In this paper we discuss some of the</w:t>
      </w:r>
      <w:r w:rsidR="00C92369">
        <w:rPr>
          <w:lang w:val="en-US" w:eastAsia="ja-JP"/>
        </w:rPr>
        <w:t xml:space="preserve"> options listed in [2].</w:t>
      </w:r>
      <w:r w:rsidR="008B5C4F">
        <w:rPr>
          <w:lang w:val="en-US" w:eastAsia="ja-JP"/>
        </w:rPr>
        <w:t xml:space="preserve"> </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EAEE758" w14:textId="63D8C5B4" w:rsidR="00497158" w:rsidRDefault="0092119A" w:rsidP="0092119A">
      <w:pPr>
        <w:pStyle w:val="Heading2"/>
        <w:rPr>
          <w:lang w:val="en-US" w:eastAsia="ja-JP"/>
        </w:rPr>
      </w:pPr>
      <w:r>
        <w:rPr>
          <w:rFonts w:hint="eastAsia"/>
          <w:lang w:val="en-US" w:eastAsia="ja-JP"/>
        </w:rPr>
        <w:t>C</w:t>
      </w:r>
      <w:r>
        <w:rPr>
          <w:lang w:val="en-US" w:eastAsia="ja-JP"/>
        </w:rPr>
        <w:t xml:space="preserve">hannel Raster </w:t>
      </w:r>
      <w:r w:rsidR="00004683">
        <w:rPr>
          <w:lang w:val="en-US" w:eastAsia="ja-JP"/>
        </w:rPr>
        <w:t>Enhancements/</w:t>
      </w:r>
      <w:r w:rsidR="005F112D">
        <w:rPr>
          <w:lang w:val="en-US" w:eastAsia="ja-JP"/>
        </w:rPr>
        <w:t>Changes</w:t>
      </w:r>
      <w:r w:rsidR="007966F5">
        <w:rPr>
          <w:lang w:val="en-US" w:eastAsia="ja-JP"/>
        </w:rPr>
        <w:t xml:space="preserve"> (Ap</w:t>
      </w:r>
      <w:r w:rsidR="00E42C17">
        <w:rPr>
          <w:lang w:val="en-US" w:eastAsia="ja-JP"/>
        </w:rPr>
        <w:t>p</w:t>
      </w:r>
      <w:r w:rsidR="007966F5">
        <w:rPr>
          <w:lang w:val="en-US" w:eastAsia="ja-JP"/>
        </w:rPr>
        <w:t>roach 1</w:t>
      </w:r>
      <w:r w:rsidR="006A71A0">
        <w:rPr>
          <w:lang w:val="en-US" w:eastAsia="ja-JP"/>
        </w:rPr>
        <w:t xml:space="preserve"> in [2]</w:t>
      </w:r>
      <w:r w:rsidR="007966F5">
        <w:rPr>
          <w:lang w:val="en-US" w:eastAsia="ja-JP"/>
        </w:rPr>
        <w:t>)</w:t>
      </w:r>
    </w:p>
    <w:p w14:paraId="43FD923A" w14:textId="1A10708A" w:rsidR="00004683" w:rsidRDefault="00004683" w:rsidP="00004683">
      <w:pPr>
        <w:jc w:val="both"/>
        <w:rPr>
          <w:lang w:val="en-US" w:eastAsia="ja-JP"/>
        </w:rPr>
      </w:pPr>
      <w:r>
        <w:rPr>
          <w:lang w:val="en-US" w:eastAsia="ja-JP"/>
        </w:rPr>
        <w:t>The options for channel raster enhancements/changes proposed in RAN4#106-bis are listed below:</w:t>
      </w:r>
    </w:p>
    <w:p w14:paraId="494A16CD" w14:textId="77777777" w:rsidR="00CD4221" w:rsidRPr="00CD4221" w:rsidRDefault="00CD4221" w:rsidP="00C81C22">
      <w:pPr>
        <w:pStyle w:val="ListParagraph"/>
        <w:numPr>
          <w:ilvl w:val="0"/>
          <w:numId w:val="14"/>
        </w:numPr>
        <w:jc w:val="both"/>
        <w:rPr>
          <w:lang w:val="en-US" w:eastAsia="ja-JP"/>
        </w:rPr>
      </w:pPr>
      <w:r w:rsidRPr="00CD4221">
        <w:rPr>
          <w:lang w:val="en-US" w:eastAsia="ja-JP"/>
        </w:rPr>
        <w:t>Option 1: 5 kHz</w:t>
      </w:r>
    </w:p>
    <w:p w14:paraId="3A599482" w14:textId="6743A79B" w:rsidR="00CD4221" w:rsidRPr="00CD4221" w:rsidRDefault="00CD4221" w:rsidP="00C81C22">
      <w:pPr>
        <w:pStyle w:val="ListParagraph"/>
        <w:numPr>
          <w:ilvl w:val="0"/>
          <w:numId w:val="14"/>
        </w:numPr>
        <w:jc w:val="both"/>
        <w:rPr>
          <w:lang w:val="en-US" w:eastAsia="ja-JP"/>
        </w:rPr>
      </w:pPr>
      <w:r w:rsidRPr="00CD4221">
        <w:rPr>
          <w:lang w:val="en-US" w:eastAsia="ja-JP"/>
        </w:rPr>
        <w:t>Option 2: 10 kHz</w:t>
      </w:r>
    </w:p>
    <w:p w14:paraId="19A3177F" w14:textId="6C946536" w:rsidR="00CD4221" w:rsidRPr="00CD4221" w:rsidRDefault="00CD4221" w:rsidP="00C81C22">
      <w:pPr>
        <w:pStyle w:val="ListParagraph"/>
        <w:numPr>
          <w:ilvl w:val="0"/>
          <w:numId w:val="14"/>
        </w:numPr>
        <w:jc w:val="both"/>
        <w:rPr>
          <w:lang w:val="en-US" w:eastAsia="ja-JP"/>
        </w:rPr>
      </w:pPr>
      <w:r w:rsidRPr="00CD4221">
        <w:rPr>
          <w:lang w:val="en-US" w:eastAsia="ja-JP"/>
        </w:rPr>
        <w:t>Option 3: 15 kHz</w:t>
      </w:r>
    </w:p>
    <w:p w14:paraId="20C91591" w14:textId="395033F7" w:rsidR="00CD4221" w:rsidRPr="00CD4221" w:rsidRDefault="00CD4221" w:rsidP="00C81C22">
      <w:pPr>
        <w:pStyle w:val="ListParagraph"/>
        <w:numPr>
          <w:ilvl w:val="0"/>
          <w:numId w:val="14"/>
        </w:numPr>
        <w:jc w:val="both"/>
        <w:rPr>
          <w:lang w:val="en-US" w:eastAsia="ja-JP"/>
        </w:rPr>
      </w:pPr>
      <w:r w:rsidRPr="00CD4221">
        <w:rPr>
          <w:lang w:val="en-US" w:eastAsia="ja-JP"/>
        </w:rPr>
        <w:t>Option 4: 20 kHz</w:t>
      </w:r>
    </w:p>
    <w:p w14:paraId="1362296F" w14:textId="01FF5232" w:rsidR="00004683" w:rsidRPr="00CD4221" w:rsidRDefault="00CD4221" w:rsidP="00C81C22">
      <w:pPr>
        <w:pStyle w:val="ListParagraph"/>
        <w:numPr>
          <w:ilvl w:val="0"/>
          <w:numId w:val="14"/>
        </w:numPr>
        <w:jc w:val="both"/>
        <w:rPr>
          <w:lang w:val="en-US" w:eastAsia="ja-JP"/>
        </w:rPr>
      </w:pPr>
      <w:r w:rsidRPr="00CD4221">
        <w:rPr>
          <w:lang w:val="en-US" w:eastAsia="ja-JP"/>
        </w:rPr>
        <w:t>Option 5: 50 kHz</w:t>
      </w:r>
    </w:p>
    <w:p w14:paraId="46213538" w14:textId="77777777" w:rsidR="00C82E5C" w:rsidRDefault="00C44B93" w:rsidP="00004683">
      <w:pPr>
        <w:jc w:val="both"/>
        <w:rPr>
          <w:lang w:val="en-US" w:eastAsia="ja-JP"/>
        </w:rPr>
      </w:pPr>
      <w:r>
        <w:rPr>
          <w:rFonts w:hint="eastAsia"/>
          <w:lang w:val="en-US" w:eastAsia="ja-JP"/>
        </w:rPr>
        <w:t>O</w:t>
      </w:r>
      <w:r>
        <w:rPr>
          <w:lang w:val="en-US" w:eastAsia="ja-JP"/>
        </w:rPr>
        <w:t xml:space="preserve">ut of the proposed options, Option 3 and Option 4 do not </w:t>
      </w:r>
      <w:r w:rsidR="006C4F8E">
        <w:rPr>
          <w:lang w:val="en-US" w:eastAsia="ja-JP"/>
        </w:rPr>
        <w:t xml:space="preserve">meet </w:t>
      </w:r>
      <w:r>
        <w:rPr>
          <w:lang w:val="en-US" w:eastAsia="ja-JP"/>
        </w:rPr>
        <w:t xml:space="preserve">the basic requirement in the current WI of </w:t>
      </w:r>
      <w:r w:rsidR="00696DFD">
        <w:rPr>
          <w:lang w:val="en-US" w:eastAsia="ja-JP"/>
        </w:rPr>
        <w:t xml:space="preserve">enabling the </w:t>
      </w:r>
      <w:r>
        <w:rPr>
          <w:lang w:val="en-US" w:eastAsia="ja-JP"/>
        </w:rPr>
        <w:t>plac</w:t>
      </w:r>
      <w:r w:rsidR="00696DFD">
        <w:rPr>
          <w:lang w:val="en-US" w:eastAsia="ja-JP"/>
        </w:rPr>
        <w:t>ement of</w:t>
      </w:r>
      <w:r>
        <w:rPr>
          <w:lang w:val="en-US" w:eastAsia="ja-JP"/>
        </w:rPr>
        <w:t xml:space="preserve"> </w:t>
      </w:r>
      <w:r w:rsidR="006C4F8E">
        <w:rPr>
          <w:lang w:val="en-US" w:eastAsia="ja-JP"/>
        </w:rPr>
        <w:t>a narrower channel within a wider channel</w:t>
      </w:r>
      <w:r w:rsidR="00696DFD">
        <w:rPr>
          <w:lang w:val="en-US" w:eastAsia="ja-JP"/>
        </w:rPr>
        <w:t xml:space="preserve">. For this basic requirement to be met, the distance between the channel centers has to be a multiple of 90kHz(1/2 RB with 15kHz SCS). </w:t>
      </w:r>
    </w:p>
    <w:p w14:paraId="046BD828" w14:textId="77777777" w:rsidR="00C82E5C" w:rsidRPr="00E80895" w:rsidRDefault="00C82E5C" w:rsidP="00004683">
      <w:pPr>
        <w:jc w:val="both"/>
        <w:rPr>
          <w:b/>
          <w:bCs/>
          <w:lang w:val="en-US" w:eastAsia="ja-JP"/>
        </w:rPr>
      </w:pPr>
      <w:r w:rsidRPr="00E80895">
        <w:rPr>
          <w:b/>
          <w:bCs/>
          <w:lang w:val="en-US" w:eastAsia="ja-JP"/>
        </w:rPr>
        <w:t>Observation 1: Option 3(15kHz) and Option 4(20kHz) do not enable the placement of a narrower channel within a wider channel.</w:t>
      </w:r>
    </w:p>
    <w:p w14:paraId="26471B3C" w14:textId="24391364" w:rsidR="00CC2222" w:rsidRDefault="00C82E5C" w:rsidP="00004683">
      <w:pPr>
        <w:jc w:val="both"/>
        <w:rPr>
          <w:lang w:val="en-US" w:eastAsia="ja-JP"/>
        </w:rPr>
      </w:pPr>
      <w:r>
        <w:rPr>
          <w:lang w:val="en-US" w:eastAsia="ja-JP"/>
        </w:rPr>
        <w:t>Option 1, 2 and 5 all enable the placement of a narrower channel within a wider channel</w:t>
      </w:r>
      <w:r w:rsidR="007E66AB">
        <w:rPr>
          <w:lang w:val="en-US" w:eastAsia="ja-JP"/>
        </w:rPr>
        <w:t>. These options lead to a tradeoff between flexibility of channel placement and number of added channel raster points(design complexity).</w:t>
      </w:r>
      <w:r w:rsidR="001C135B">
        <w:rPr>
          <w:lang w:val="en-US" w:eastAsia="ja-JP"/>
        </w:rPr>
        <w:t xml:space="preserve"> </w:t>
      </w:r>
      <w:r w:rsidR="006F72D4">
        <w:rPr>
          <w:lang w:val="en-US" w:eastAsia="ja-JP"/>
        </w:rPr>
        <w:t xml:space="preserve">Better flexibility is desirable, however, </w:t>
      </w:r>
      <w:r w:rsidR="00AC42A4">
        <w:rPr>
          <w:lang w:val="en-US" w:eastAsia="ja-JP"/>
        </w:rPr>
        <w:t>the placement of a narrower channel within a wider channel will have some other restrictions in practice, such as the narrower channel having to cover the cell defining SSB</w:t>
      </w:r>
      <w:r w:rsidR="00B05A49">
        <w:rPr>
          <w:lang w:val="en-US" w:eastAsia="ja-JP"/>
        </w:rPr>
        <w:t>. Option 1 and Option 2 will lead to a 20x or 10x increase in the number of channel raster points. This will lead to an increase in design complexity of the frequency planning at the UE without any clear advantage.</w:t>
      </w:r>
      <w:r w:rsidR="00891904">
        <w:rPr>
          <w:lang w:val="en-US" w:eastAsia="ja-JP"/>
        </w:rPr>
        <w:t xml:space="preserve"> </w:t>
      </w:r>
      <w:r w:rsidR="00CC2222">
        <w:rPr>
          <w:lang w:val="en-US" w:eastAsia="ja-JP"/>
        </w:rPr>
        <w:t xml:space="preserve">Also, not all these channel raster points can be used in practice </w:t>
      </w:r>
      <w:r w:rsidR="002E2861">
        <w:rPr>
          <w:lang w:val="en-US" w:eastAsia="ja-JP"/>
        </w:rPr>
        <w:t xml:space="preserve">since some of the channels placed on these channel raster entries </w:t>
      </w:r>
      <w:r w:rsidR="009639E0">
        <w:rPr>
          <w:lang w:val="en-US" w:eastAsia="ja-JP"/>
        </w:rPr>
        <w:t xml:space="preserve">will not be covered by the sync raster as explained in </w:t>
      </w:r>
      <w:r w:rsidR="00F53F83">
        <w:rPr>
          <w:lang w:val="en-US" w:eastAsia="ja-JP"/>
        </w:rPr>
        <w:t>[3].</w:t>
      </w:r>
    </w:p>
    <w:p w14:paraId="69F602ED" w14:textId="5AD7DB79" w:rsidR="00B05A49" w:rsidRDefault="00891904" w:rsidP="00004683">
      <w:pPr>
        <w:jc w:val="both"/>
        <w:rPr>
          <w:lang w:val="en-US" w:eastAsia="ja-JP"/>
        </w:rPr>
      </w:pPr>
      <w:r>
        <w:rPr>
          <w:lang w:val="en-US" w:eastAsia="ja-JP"/>
        </w:rPr>
        <w:t>Option 5 will lead to only a 2x increase in the number of channel raster points. While some channel placement flexibility might be lost</w:t>
      </w:r>
      <w:r w:rsidR="008C421C">
        <w:rPr>
          <w:lang w:val="en-US" w:eastAsia="ja-JP"/>
        </w:rPr>
        <w:t>, it is not clear that this flexibility is needed in practice anyway</w:t>
      </w:r>
      <w:r w:rsidR="00F53F83">
        <w:rPr>
          <w:lang w:val="en-US" w:eastAsia="ja-JP"/>
        </w:rPr>
        <w:t xml:space="preserve"> considering the restrictions discussed above. Option 5 enables the placement of any channel placed on the newly added raster entries such that it is covered by the sync raster</w:t>
      </w:r>
      <w:r w:rsidR="007966F5">
        <w:rPr>
          <w:lang w:val="en-US" w:eastAsia="ja-JP"/>
        </w:rPr>
        <w:t xml:space="preserve"> as explained in [3].</w:t>
      </w:r>
    </w:p>
    <w:p w14:paraId="2A39DAD1" w14:textId="701EB953" w:rsidR="000240B5" w:rsidRPr="00E80895" w:rsidRDefault="00B05A49" w:rsidP="00004683">
      <w:pPr>
        <w:jc w:val="both"/>
        <w:rPr>
          <w:b/>
          <w:bCs/>
          <w:lang w:val="en-US" w:eastAsia="ja-JP"/>
        </w:rPr>
      </w:pPr>
      <w:r w:rsidRPr="00E80895">
        <w:rPr>
          <w:b/>
          <w:bCs/>
          <w:lang w:val="en-US" w:eastAsia="ja-JP"/>
        </w:rPr>
        <w:t>Observation 2: Option 1,2 and 5 all enable the placement of a narrower channel withing a wider channel.</w:t>
      </w:r>
    </w:p>
    <w:p w14:paraId="18E503D5" w14:textId="70831738" w:rsidR="00004683" w:rsidRPr="00E80895" w:rsidRDefault="000240B5" w:rsidP="00004683">
      <w:pPr>
        <w:jc w:val="both"/>
        <w:rPr>
          <w:b/>
          <w:bCs/>
          <w:lang w:val="en-US" w:eastAsia="ja-JP"/>
        </w:rPr>
      </w:pPr>
      <w:r w:rsidRPr="00E80895">
        <w:rPr>
          <w:b/>
          <w:bCs/>
          <w:lang w:val="en-US" w:eastAsia="ja-JP"/>
        </w:rPr>
        <w:t>Observation 3: Options 1 and 2 lead to an increase of 20x/10x of the number of valid channel raster points.</w:t>
      </w:r>
    </w:p>
    <w:p w14:paraId="25E71C76" w14:textId="16C8431E" w:rsidR="00176F0B" w:rsidRPr="00E80895" w:rsidRDefault="00176F0B" w:rsidP="00004683">
      <w:pPr>
        <w:jc w:val="both"/>
        <w:rPr>
          <w:b/>
          <w:bCs/>
          <w:lang w:val="en-US" w:eastAsia="ja-JP"/>
        </w:rPr>
      </w:pPr>
      <w:r w:rsidRPr="00E80895">
        <w:rPr>
          <w:rFonts w:hint="eastAsia"/>
          <w:b/>
          <w:bCs/>
          <w:lang w:val="en-US" w:eastAsia="ja-JP"/>
        </w:rPr>
        <w:t>P</w:t>
      </w:r>
      <w:r w:rsidRPr="00E80895">
        <w:rPr>
          <w:b/>
          <w:bCs/>
          <w:lang w:val="en-US" w:eastAsia="ja-JP"/>
        </w:rPr>
        <w:t xml:space="preserve">roposal 1: Introduce </w:t>
      </w:r>
      <w:r w:rsidR="00891904" w:rsidRPr="00E80895">
        <w:rPr>
          <w:b/>
          <w:bCs/>
          <w:lang w:val="en-US" w:eastAsia="ja-JP"/>
        </w:rPr>
        <w:t>new channel raster entr</w:t>
      </w:r>
      <w:r w:rsidR="008C421C" w:rsidRPr="00E80895">
        <w:rPr>
          <w:b/>
          <w:bCs/>
          <w:lang w:val="en-US" w:eastAsia="ja-JP"/>
        </w:rPr>
        <w:t>ies</w:t>
      </w:r>
      <w:r w:rsidR="00F53F83" w:rsidRPr="00E80895">
        <w:rPr>
          <w:b/>
          <w:bCs/>
          <w:lang w:val="en-US" w:eastAsia="ja-JP"/>
        </w:rPr>
        <w:t xml:space="preserve"> with 50kHz granularity</w:t>
      </w:r>
      <w:r w:rsidR="008C5B7D" w:rsidRPr="00E80895">
        <w:rPr>
          <w:b/>
          <w:bCs/>
          <w:lang w:val="en-US" w:eastAsia="ja-JP"/>
        </w:rPr>
        <w:t>.</w:t>
      </w:r>
    </w:p>
    <w:p w14:paraId="0FC00634" w14:textId="6B3307AA" w:rsidR="00C977A0" w:rsidRDefault="00CF39FE" w:rsidP="00004683">
      <w:pPr>
        <w:jc w:val="both"/>
        <w:rPr>
          <w:lang w:val="en-US" w:eastAsia="ja-JP"/>
        </w:rPr>
      </w:pPr>
      <w:r>
        <w:rPr>
          <w:lang w:val="en-US" w:eastAsia="ja-JP"/>
        </w:rPr>
        <w:t>Regarding whether the channel raster should be specified for the UE or base station, it should be specified for both to enable forward compatibility. If a new channel BW is added to the specifications, in order to enable the placement of the new channel within/on top of the legacy channel while maintaining the legacy channel on a legacy channel raster entry, the new channel would have to be placed on a new channel raster entry at the base station side also.</w:t>
      </w:r>
    </w:p>
    <w:p w14:paraId="3B5AC5C6" w14:textId="0CE8A47F" w:rsidR="00CF39FE" w:rsidRPr="00E80895" w:rsidRDefault="00CF39FE" w:rsidP="00004683">
      <w:pPr>
        <w:jc w:val="both"/>
        <w:rPr>
          <w:b/>
          <w:bCs/>
          <w:lang w:val="en-US" w:eastAsia="ja-JP"/>
        </w:rPr>
      </w:pPr>
      <w:r w:rsidRPr="00E80895">
        <w:rPr>
          <w:rFonts w:hint="eastAsia"/>
          <w:b/>
          <w:bCs/>
          <w:lang w:val="en-US" w:eastAsia="ja-JP"/>
        </w:rPr>
        <w:t>P</w:t>
      </w:r>
      <w:r w:rsidRPr="00E80895">
        <w:rPr>
          <w:b/>
          <w:bCs/>
          <w:lang w:val="en-US" w:eastAsia="ja-JP"/>
        </w:rPr>
        <w:t xml:space="preserve">roposal 2: </w:t>
      </w:r>
      <w:r w:rsidR="004D1F1B" w:rsidRPr="00E80895">
        <w:rPr>
          <w:b/>
          <w:bCs/>
          <w:lang w:val="en-US" w:eastAsia="ja-JP"/>
        </w:rPr>
        <w:t>The new channel raster entries should be specified for both UE and base station.</w:t>
      </w:r>
    </w:p>
    <w:p w14:paraId="6994BDF1" w14:textId="3DF53044" w:rsidR="004D1F1B" w:rsidRDefault="00CF3058" w:rsidP="00004683">
      <w:pPr>
        <w:jc w:val="both"/>
        <w:rPr>
          <w:lang w:val="en-US" w:eastAsia="ja-JP"/>
        </w:rPr>
      </w:pPr>
      <w:r>
        <w:rPr>
          <w:lang w:val="en-US" w:eastAsia="ja-JP"/>
        </w:rPr>
        <w:lastRenderedPageBreak/>
        <w:t xml:space="preserve">Regarding the coverage of the changes, this should be based on operator request to minimize the changes. As this issue was not brought up until recently, the placement of a narrower channel within a wider channel </w:t>
      </w:r>
      <w:r w:rsidR="00C149DC">
        <w:rPr>
          <w:lang w:val="en-US" w:eastAsia="ja-JP"/>
        </w:rPr>
        <w:t>seems to be a corner case that only applies to a few operators/deployments in the FDD bands which use the 100kHz “legacy” raster. This approach would minimize the UE changes and potentially lead to a faster adoption of this feature.</w:t>
      </w:r>
    </w:p>
    <w:p w14:paraId="16B01821" w14:textId="7DAA6A66" w:rsidR="00C977A0" w:rsidRPr="00E80895" w:rsidRDefault="00C149DC" w:rsidP="00004683">
      <w:pPr>
        <w:jc w:val="both"/>
        <w:rPr>
          <w:b/>
          <w:bCs/>
          <w:lang w:val="en-US" w:eastAsia="ja-JP"/>
        </w:rPr>
      </w:pPr>
      <w:r w:rsidRPr="00E80895">
        <w:rPr>
          <w:rFonts w:hint="eastAsia"/>
          <w:b/>
          <w:bCs/>
          <w:lang w:val="en-US" w:eastAsia="ja-JP"/>
        </w:rPr>
        <w:t>P</w:t>
      </w:r>
      <w:r w:rsidRPr="00E80895">
        <w:rPr>
          <w:b/>
          <w:bCs/>
          <w:lang w:val="en-US" w:eastAsia="ja-JP"/>
        </w:rPr>
        <w:t xml:space="preserve">roposal 3: The channel raster changes(additions of new </w:t>
      </w:r>
      <w:r w:rsidR="00E86DE0" w:rsidRPr="00E80895">
        <w:rPr>
          <w:b/>
          <w:bCs/>
          <w:lang w:val="en-US" w:eastAsia="ja-JP"/>
        </w:rPr>
        <w:t>channel raster entries) should be based on operator requests.</w:t>
      </w:r>
    </w:p>
    <w:p w14:paraId="0BD04855" w14:textId="2E2B01EA" w:rsidR="00B16FAA" w:rsidRDefault="006A71A0" w:rsidP="006A71A0">
      <w:pPr>
        <w:pStyle w:val="Heading2"/>
        <w:rPr>
          <w:lang w:val="en-US" w:eastAsia="ja-JP"/>
        </w:rPr>
      </w:pPr>
      <w:r>
        <w:rPr>
          <w:lang w:val="en-US" w:eastAsia="ja-JP"/>
        </w:rPr>
        <w:t>No new channel raster entries (Approach 2 in [2])</w:t>
      </w:r>
    </w:p>
    <w:p w14:paraId="7B8F24E9" w14:textId="79EC1EB9" w:rsidR="00B16FAA" w:rsidRDefault="006A71A0" w:rsidP="00004683">
      <w:pPr>
        <w:jc w:val="both"/>
      </w:pPr>
      <w:r>
        <w:rPr>
          <w:rFonts w:hint="eastAsia"/>
          <w:lang w:val="en-US" w:eastAsia="ja-JP"/>
        </w:rPr>
        <w:t>M</w:t>
      </w:r>
      <w:r>
        <w:rPr>
          <w:lang w:val="en-US" w:eastAsia="ja-JP"/>
        </w:rPr>
        <w:t xml:space="preserve">ultiple options are listed in the WF under this approach, however, they all suffer from some fundamental </w:t>
      </w:r>
      <w:r w:rsidR="00B3746E">
        <w:rPr>
          <w:lang w:val="en-US" w:eastAsia="ja-JP"/>
        </w:rPr>
        <w:t>problems</w:t>
      </w:r>
      <w:r>
        <w:rPr>
          <w:lang w:val="en-US" w:eastAsia="ja-JP"/>
        </w:rPr>
        <w:t>. In our opinion</w:t>
      </w:r>
      <w:r w:rsidR="00195213">
        <w:rPr>
          <w:lang w:val="en-US" w:eastAsia="ja-JP"/>
        </w:rPr>
        <w:t xml:space="preserve">, the RAN4 specifications are very clear that the RF requirements apply based on the condition that the channel(for both UE and BS) are placed on a valid channel raster entry given in </w:t>
      </w:r>
      <w:r w:rsidR="007050FF" w:rsidRPr="00A1115A">
        <w:t>Table 5.4.2.3-1</w:t>
      </w:r>
      <w:r w:rsidR="007050FF">
        <w:t xml:space="preserve"> of TS 38.101-1 or -2. An “off</w:t>
      </w:r>
      <w:r w:rsidR="00B3746E">
        <w:t xml:space="preserve"> </w:t>
      </w:r>
      <w:r w:rsidR="007050FF">
        <w:t xml:space="preserve">raster” placement will violate one of the basic principles of the RAN4 specifications under which the requirements apply. Also, for testing </w:t>
      </w:r>
      <w:r w:rsidR="005A4CB7">
        <w:t xml:space="preserve">of the UE RF requirements, the </w:t>
      </w:r>
      <w:r w:rsidR="00941DFB">
        <w:t>channel raster position is needed to enable the placement of the actual Tx/Tx bandwidth.</w:t>
      </w:r>
      <w:r w:rsidR="00DF2C9F">
        <w:t xml:space="preserve"> </w:t>
      </w:r>
    </w:p>
    <w:p w14:paraId="7F068E9C" w14:textId="42311275" w:rsidR="00941DFB" w:rsidRPr="00E80895" w:rsidRDefault="00DF2C9F" w:rsidP="00004683">
      <w:pPr>
        <w:jc w:val="both"/>
        <w:rPr>
          <w:b/>
          <w:bCs/>
          <w:lang w:eastAsia="ja-JP"/>
        </w:rPr>
      </w:pPr>
      <w:r w:rsidRPr="00E80895">
        <w:rPr>
          <w:rFonts w:hint="eastAsia"/>
          <w:b/>
          <w:bCs/>
          <w:lang w:eastAsia="ja-JP"/>
        </w:rPr>
        <w:t>O</w:t>
      </w:r>
      <w:r w:rsidRPr="00E80895">
        <w:rPr>
          <w:b/>
          <w:bCs/>
          <w:lang w:eastAsia="ja-JP"/>
        </w:rPr>
        <w:t xml:space="preserve">bservation 4: UE/gNB RF requirements apply based on the condition that the channel is placed on a valid channel raster entry. </w:t>
      </w:r>
    </w:p>
    <w:p w14:paraId="157B806F" w14:textId="2C0E863E" w:rsidR="00DF2C9F" w:rsidRPr="00E80895" w:rsidRDefault="00DF2C9F" w:rsidP="00004683">
      <w:pPr>
        <w:jc w:val="both"/>
        <w:rPr>
          <w:b/>
          <w:bCs/>
          <w:lang w:val="en-US" w:eastAsia="ja-JP"/>
        </w:rPr>
      </w:pPr>
      <w:r w:rsidRPr="00E80895">
        <w:rPr>
          <w:rFonts w:hint="eastAsia"/>
          <w:b/>
          <w:bCs/>
          <w:lang w:eastAsia="ja-JP"/>
        </w:rPr>
        <w:t>O</w:t>
      </w:r>
      <w:r w:rsidRPr="00E80895">
        <w:rPr>
          <w:b/>
          <w:bCs/>
          <w:lang w:eastAsia="ja-JP"/>
        </w:rPr>
        <w:t>bservation 5: “Off</w:t>
      </w:r>
      <w:r w:rsidR="00B3746E">
        <w:rPr>
          <w:b/>
          <w:bCs/>
          <w:lang w:eastAsia="ja-JP"/>
        </w:rPr>
        <w:t xml:space="preserve"> </w:t>
      </w:r>
      <w:r w:rsidRPr="00E80895">
        <w:rPr>
          <w:b/>
          <w:bCs/>
          <w:lang w:eastAsia="ja-JP"/>
        </w:rPr>
        <w:t>raster” placement would violate one of the basic principles of the RAN4 requirements.</w:t>
      </w:r>
    </w:p>
    <w:p w14:paraId="25B8B79D" w14:textId="1832B306" w:rsidR="00B16FAA" w:rsidRDefault="00DF2C9F" w:rsidP="00004683">
      <w:pPr>
        <w:jc w:val="both"/>
      </w:pPr>
      <w:r>
        <w:t xml:space="preserve">Some of the proposal in [2] would apply only in RRC connected state or only if the channel BW is configured through a specific procedure. Some arguments were presented that some of the requirements (e.g. </w:t>
      </w:r>
      <w:r w:rsidR="00B3746E">
        <w:t>UE RF</w:t>
      </w:r>
      <w:r>
        <w:t xml:space="preserve"> requirements) would apply only if the UE channel BW is configured through SIB1. We would like to point out the UE has to meet the same RF requirements</w:t>
      </w:r>
      <w:r w:rsidR="00B3746E">
        <w:t xml:space="preserve"> </w:t>
      </w:r>
      <w:r>
        <w:t xml:space="preserve">(some of these requirements </w:t>
      </w:r>
      <w:r w:rsidR="009C5B5C">
        <w:t>are even regulatory) irrespective of how the UE channel BW is configured.</w:t>
      </w:r>
      <w:r w:rsidR="00B3746E">
        <w:t xml:space="preserve"> The RAN4 requirements apply irrespective of the procedure used to configure the channel BW.</w:t>
      </w:r>
    </w:p>
    <w:p w14:paraId="0F8E0EB2" w14:textId="79701E23" w:rsidR="00DF2C9F" w:rsidRPr="00E80895" w:rsidRDefault="009C5B5C" w:rsidP="00004683">
      <w:pPr>
        <w:jc w:val="both"/>
        <w:rPr>
          <w:b/>
          <w:bCs/>
          <w:lang w:val="en-US" w:eastAsia="ja-JP"/>
        </w:rPr>
      </w:pPr>
      <w:r w:rsidRPr="00E80895">
        <w:rPr>
          <w:rFonts w:hint="eastAsia"/>
          <w:b/>
          <w:bCs/>
          <w:lang w:val="en-US" w:eastAsia="ja-JP"/>
        </w:rPr>
        <w:t>O</w:t>
      </w:r>
      <w:r w:rsidRPr="00E80895">
        <w:rPr>
          <w:b/>
          <w:bCs/>
          <w:lang w:val="en-US" w:eastAsia="ja-JP"/>
        </w:rPr>
        <w:t xml:space="preserve">bservation 6: The same UE RF requirements apply irrespective of how the UE channel BW is configured. </w:t>
      </w:r>
    </w:p>
    <w:p w14:paraId="22214FA8" w14:textId="7480ABCE" w:rsidR="00613C2F" w:rsidRDefault="00AD4110" w:rsidP="00613C2F">
      <w:pPr>
        <w:rPr>
          <w:rFonts w:eastAsia="游明朝"/>
        </w:rPr>
      </w:pPr>
      <w:r>
        <w:rPr>
          <w:rFonts w:hint="eastAsia"/>
          <w:lang w:val="en-US" w:eastAsia="ja-JP"/>
        </w:rPr>
        <w:t>S</w:t>
      </w:r>
      <w:r>
        <w:rPr>
          <w:lang w:val="en-US" w:eastAsia="ja-JP"/>
        </w:rPr>
        <w:t xml:space="preserve">ome </w:t>
      </w:r>
      <w:r w:rsidR="007F0F4B">
        <w:rPr>
          <w:lang w:val="en-US" w:eastAsia="ja-JP"/>
        </w:rPr>
        <w:t xml:space="preserve">arguments used in previous meetings are based on the fact the any frequency on the NR-ARFCN </w:t>
      </w:r>
      <w:r w:rsidR="00CD4691">
        <w:rPr>
          <w:lang w:val="en-US" w:eastAsia="ja-JP"/>
        </w:rPr>
        <w:t>should be a valid frequency to place a channel. However, the NR-ARFCN was chosen such that it only provides a set of frequency points used in signaling. The NR-ARFCN definition in 38.101-1/2 is as follows: “</w:t>
      </w:r>
      <w:r w:rsidR="00613C2F" w:rsidRPr="00A1115A">
        <w:rPr>
          <w:rFonts w:eastAsia="游明朝"/>
        </w:rPr>
        <w:t>The global frequency channel raster defines a set of RF reference frequencies F</w:t>
      </w:r>
      <w:r w:rsidR="00613C2F" w:rsidRPr="00A1115A">
        <w:rPr>
          <w:rFonts w:eastAsia="游明朝"/>
          <w:vertAlign w:val="subscript"/>
        </w:rPr>
        <w:t>REF.</w:t>
      </w:r>
      <w:r w:rsidR="00613C2F" w:rsidRPr="00A1115A">
        <w:rPr>
          <w:rFonts w:eastAsia="游明朝"/>
        </w:rPr>
        <w:t xml:space="preserve"> The RF reference frequency is used in signalling to identify the position of RF channels, SS blocks and other elements.</w:t>
      </w:r>
      <w:r w:rsidR="00613C2F">
        <w:rPr>
          <w:rFonts w:eastAsia="游明朝"/>
        </w:rPr>
        <w:t>” The 5kHz granularity for the low bands was chosen to enable signaling flexibility.</w:t>
      </w:r>
    </w:p>
    <w:p w14:paraId="655CCA15" w14:textId="77777777" w:rsidR="00613C2F" w:rsidRPr="00E80895" w:rsidRDefault="00613C2F" w:rsidP="00613C2F">
      <w:pPr>
        <w:rPr>
          <w:rFonts w:eastAsia="游明朝"/>
          <w:b/>
          <w:bCs/>
          <w:lang w:eastAsia="ja-JP"/>
        </w:rPr>
      </w:pPr>
      <w:r w:rsidRPr="00E80895">
        <w:rPr>
          <w:rFonts w:eastAsia="游明朝" w:hint="eastAsia"/>
          <w:b/>
          <w:bCs/>
          <w:lang w:eastAsia="ja-JP"/>
        </w:rPr>
        <w:t>O</w:t>
      </w:r>
      <w:r w:rsidRPr="00E80895">
        <w:rPr>
          <w:rFonts w:eastAsia="游明朝"/>
          <w:b/>
          <w:bCs/>
          <w:lang w:eastAsia="ja-JP"/>
        </w:rPr>
        <w:t>bservation 7: “The NR-ARFCN is only used for signaling of different frequency positions, it is not the actual channel raster.”</w:t>
      </w:r>
    </w:p>
    <w:p w14:paraId="05EF516E" w14:textId="5BC15764" w:rsidR="003453F6" w:rsidRDefault="003453F6" w:rsidP="00613C2F">
      <w:pPr>
        <w:rPr>
          <w:rFonts w:eastAsia="游明朝"/>
          <w:lang w:eastAsia="ja-JP"/>
        </w:rPr>
      </w:pPr>
      <w:r>
        <w:rPr>
          <w:rFonts w:eastAsia="游明朝" w:hint="eastAsia"/>
          <w:lang w:eastAsia="ja-JP"/>
        </w:rPr>
        <w:t>T</w:t>
      </w:r>
      <w:r>
        <w:rPr>
          <w:rFonts w:eastAsia="游明朝"/>
          <w:lang w:eastAsia="ja-JP"/>
        </w:rPr>
        <w:t>he NR-ARFCN is not used directly to signal the UE channel placement, the UE channel placement is signaled through the frequency position of point A and offset to carrier.</w:t>
      </w:r>
    </w:p>
    <w:p w14:paraId="47D9A656" w14:textId="0D02AAE4" w:rsidR="003453F6" w:rsidRPr="00E80895" w:rsidRDefault="003453F6" w:rsidP="00613C2F">
      <w:pPr>
        <w:rPr>
          <w:rFonts w:eastAsia="游明朝"/>
          <w:b/>
          <w:bCs/>
          <w:lang w:eastAsia="ja-JP"/>
        </w:rPr>
      </w:pPr>
      <w:r w:rsidRPr="00E80895">
        <w:rPr>
          <w:rFonts w:eastAsia="游明朝" w:hint="eastAsia"/>
          <w:b/>
          <w:bCs/>
          <w:lang w:eastAsia="ja-JP"/>
        </w:rPr>
        <w:t>O</w:t>
      </w:r>
      <w:r w:rsidRPr="00E80895">
        <w:rPr>
          <w:rFonts w:eastAsia="游明朝"/>
          <w:b/>
          <w:bCs/>
          <w:lang w:eastAsia="ja-JP"/>
        </w:rPr>
        <w:t>bservation 8: NR-AFRCN is not used to signal directly the UE channel raster entry</w:t>
      </w:r>
      <w:r w:rsidR="009B0A09">
        <w:rPr>
          <w:rFonts w:eastAsia="游明朝"/>
          <w:b/>
          <w:bCs/>
          <w:lang w:eastAsia="ja-JP"/>
        </w:rPr>
        <w:t>/placement</w:t>
      </w:r>
      <w:r w:rsidRPr="00E80895">
        <w:rPr>
          <w:rFonts w:eastAsia="游明朝"/>
          <w:b/>
          <w:bCs/>
          <w:lang w:eastAsia="ja-JP"/>
        </w:rPr>
        <w:t xml:space="preserve">. The UE channel placement is signaled indirectly. </w:t>
      </w:r>
    </w:p>
    <w:p w14:paraId="1E8B35D6" w14:textId="77105B52" w:rsidR="00613C2F" w:rsidRDefault="003453F6" w:rsidP="00613C2F">
      <w:pPr>
        <w:rPr>
          <w:rFonts w:eastAsia="游明朝"/>
          <w:lang w:eastAsia="ja-JP"/>
        </w:rPr>
      </w:pPr>
      <w:r>
        <w:rPr>
          <w:rFonts w:eastAsia="游明朝" w:hint="eastAsia"/>
          <w:lang w:eastAsia="ja-JP"/>
        </w:rPr>
        <w:t>A</w:t>
      </w:r>
      <w:r>
        <w:rPr>
          <w:rFonts w:eastAsia="游明朝"/>
          <w:lang w:eastAsia="ja-JP"/>
        </w:rPr>
        <w:t>nother argument used in the previous meetings to justify the channel placement “offraster” was that this is enable</w:t>
      </w:r>
      <w:r w:rsidR="00123999">
        <w:rPr>
          <w:rFonts w:eastAsia="游明朝"/>
          <w:lang w:eastAsia="ja-JP"/>
        </w:rPr>
        <w:t>d</w:t>
      </w:r>
      <w:r>
        <w:rPr>
          <w:rFonts w:eastAsia="游明朝"/>
          <w:lang w:eastAsia="ja-JP"/>
        </w:rPr>
        <w:t xml:space="preserve"> by the RRC specifications (TS 38.331). Different 3GPP specifications work together, only one of the specifications cannot be used just by itself. The RRC specification</w:t>
      </w:r>
      <w:r w:rsidR="00123999">
        <w:rPr>
          <w:rFonts w:eastAsia="游明朝"/>
          <w:lang w:eastAsia="ja-JP"/>
        </w:rPr>
        <w:t>s</w:t>
      </w:r>
      <w:r>
        <w:rPr>
          <w:rFonts w:eastAsia="游明朝"/>
          <w:lang w:eastAsia="ja-JP"/>
        </w:rPr>
        <w:t xml:space="preserve"> allows the configuration of many parameters in many different ways, however, this does not mean that all configurations have to be supported</w:t>
      </w:r>
      <w:r w:rsidR="0081445F">
        <w:rPr>
          <w:rFonts w:eastAsia="游明朝"/>
          <w:lang w:eastAsia="ja-JP"/>
        </w:rPr>
        <w:t xml:space="preserve"> in the RAN4 specifications(or other specs)</w:t>
      </w:r>
      <w:r>
        <w:rPr>
          <w:rFonts w:eastAsia="游明朝"/>
          <w:lang w:eastAsia="ja-JP"/>
        </w:rPr>
        <w:t xml:space="preserve">. For example, the RRC </w:t>
      </w:r>
      <w:r w:rsidR="0081445F">
        <w:rPr>
          <w:rFonts w:eastAsia="游明朝"/>
          <w:lang w:eastAsia="ja-JP"/>
        </w:rPr>
        <w:t>signaling</w:t>
      </w:r>
      <w:r>
        <w:rPr>
          <w:rFonts w:eastAsia="游明朝"/>
          <w:lang w:eastAsia="ja-JP"/>
        </w:rPr>
        <w:t xml:space="preserve"> </w:t>
      </w:r>
      <w:r w:rsidR="0081445F">
        <w:rPr>
          <w:rFonts w:eastAsia="游明朝"/>
          <w:lang w:eastAsia="ja-JP"/>
        </w:rPr>
        <w:t>allows</w:t>
      </w:r>
      <w:r>
        <w:rPr>
          <w:rFonts w:eastAsia="游明朝"/>
          <w:lang w:eastAsia="ja-JP"/>
        </w:rPr>
        <w:t xml:space="preserve"> the configuration of intra-band “overlapping” CA, however, this is not supported by the RAN4 specification. </w:t>
      </w:r>
    </w:p>
    <w:p w14:paraId="0555A5BD" w14:textId="5B508663" w:rsidR="00613C2F" w:rsidRPr="00E80895" w:rsidRDefault="003453F6" w:rsidP="00613C2F">
      <w:pPr>
        <w:rPr>
          <w:rFonts w:eastAsia="游明朝"/>
          <w:b/>
          <w:bCs/>
          <w:lang w:eastAsia="ja-JP"/>
        </w:rPr>
      </w:pPr>
      <w:r w:rsidRPr="00E80895">
        <w:rPr>
          <w:rFonts w:eastAsia="游明朝"/>
          <w:b/>
          <w:bCs/>
          <w:lang w:eastAsia="ja-JP"/>
        </w:rPr>
        <w:t>Observation 9: The RRC specifications (TS 38.331) do not “supersede” the RAN4 specifications. Not any possible RRC parameter configuration is defined/supported by the RAN4 specifications.</w:t>
      </w:r>
    </w:p>
    <w:p w14:paraId="18F7B9F6" w14:textId="77777777" w:rsidR="000E0602" w:rsidRDefault="00D832FB" w:rsidP="00F231F9">
      <w:pPr>
        <w:pStyle w:val="Heading1"/>
        <w:jc w:val="both"/>
      </w:pPr>
      <w:r>
        <w:t>C</w:t>
      </w:r>
      <w:r w:rsidR="0069757C">
        <w:t>onclusion</w:t>
      </w:r>
    </w:p>
    <w:p w14:paraId="1EC0F3BD" w14:textId="7E2F577D" w:rsidR="00B87932" w:rsidRPr="006F6AB0" w:rsidRDefault="00AB061B" w:rsidP="00B87932">
      <w:pPr>
        <w:jc w:val="both"/>
        <w:rPr>
          <w:b/>
          <w:bCs/>
          <w:lang w:val="en-US" w:eastAsia="ja-JP"/>
        </w:rPr>
      </w:pPr>
      <w:r>
        <w:rPr>
          <w:rFonts w:hint="eastAsia"/>
          <w:lang w:val="en-US" w:eastAsia="ja-JP"/>
        </w:rPr>
        <w:t>I</w:t>
      </w:r>
      <w:r>
        <w:rPr>
          <w:lang w:val="en-US" w:eastAsia="ja-JP"/>
        </w:rPr>
        <w:t>n this paper we analyzed the i</w:t>
      </w:r>
      <w:r w:rsidR="00EA7073">
        <w:rPr>
          <w:lang w:val="en-US" w:eastAsia="ja-JP"/>
        </w:rPr>
        <w:t>ssues with the 100kHz channel raster and RE to channel raster mapping. We presented a</w:t>
      </w:r>
      <w:r w:rsidR="000178AE">
        <w:rPr>
          <w:lang w:val="en-US" w:eastAsia="ja-JP"/>
        </w:rPr>
        <w:t>n analysis of the Options based on approach 1 in [2] and made the following observations and proposals:</w:t>
      </w:r>
      <w:r w:rsidR="00EA7073">
        <w:rPr>
          <w:lang w:val="en-US" w:eastAsia="ja-JP"/>
        </w:rPr>
        <w:t xml:space="preserve"> </w:t>
      </w:r>
    </w:p>
    <w:p w14:paraId="5BFED4C6" w14:textId="62699E6B" w:rsidR="000178AE" w:rsidRPr="000178AE" w:rsidRDefault="000178AE" w:rsidP="00E80895">
      <w:pPr>
        <w:jc w:val="both"/>
        <w:rPr>
          <w:rFonts w:hint="eastAsia"/>
          <w:b/>
          <w:bCs/>
          <w:lang w:val="en-US" w:eastAsia="ja-JP"/>
        </w:rPr>
      </w:pPr>
      <w:r w:rsidRPr="00E80895">
        <w:rPr>
          <w:b/>
          <w:bCs/>
          <w:lang w:val="en-US" w:eastAsia="ja-JP"/>
        </w:rPr>
        <w:t>Observation 1: Option 3(15kHz) and Option 4(20kHz) do not enable the placement of a narrower channel within a wider channel.</w:t>
      </w:r>
    </w:p>
    <w:p w14:paraId="311238C6" w14:textId="1A3E1D82" w:rsidR="00E80895" w:rsidRPr="00E80895" w:rsidRDefault="00E80895" w:rsidP="00E80895">
      <w:pPr>
        <w:jc w:val="both"/>
        <w:rPr>
          <w:b/>
          <w:bCs/>
          <w:lang w:val="en-US" w:eastAsia="ja-JP"/>
        </w:rPr>
      </w:pPr>
      <w:r w:rsidRPr="00E80895">
        <w:rPr>
          <w:b/>
          <w:bCs/>
          <w:lang w:val="en-US" w:eastAsia="ja-JP"/>
        </w:rPr>
        <w:t>Observation 2: Option 1,2 and 5 all enable the placement of a narrower channel withing a wider channel.</w:t>
      </w:r>
    </w:p>
    <w:p w14:paraId="2318CF4F" w14:textId="77777777" w:rsidR="00E80895" w:rsidRPr="00E80895" w:rsidRDefault="00E80895" w:rsidP="00E80895">
      <w:pPr>
        <w:jc w:val="both"/>
        <w:rPr>
          <w:b/>
          <w:bCs/>
          <w:lang w:val="en-US" w:eastAsia="ja-JP"/>
        </w:rPr>
      </w:pPr>
      <w:r w:rsidRPr="00E80895">
        <w:rPr>
          <w:b/>
          <w:bCs/>
          <w:lang w:val="en-US" w:eastAsia="ja-JP"/>
        </w:rPr>
        <w:t>Observation 3: Options 1 and 2 lead to an increase of 20x/10x of the number of valid channel raster points.</w:t>
      </w:r>
    </w:p>
    <w:p w14:paraId="09D5D934" w14:textId="77777777" w:rsidR="00E80895" w:rsidRPr="00E80895" w:rsidRDefault="00E80895" w:rsidP="00E80895">
      <w:pPr>
        <w:jc w:val="both"/>
        <w:rPr>
          <w:b/>
          <w:bCs/>
          <w:lang w:val="en-US" w:eastAsia="ja-JP"/>
        </w:rPr>
      </w:pPr>
      <w:r w:rsidRPr="00E80895">
        <w:rPr>
          <w:rFonts w:hint="eastAsia"/>
          <w:b/>
          <w:bCs/>
          <w:lang w:val="en-US" w:eastAsia="ja-JP"/>
        </w:rPr>
        <w:lastRenderedPageBreak/>
        <w:t>P</w:t>
      </w:r>
      <w:r w:rsidRPr="00E80895">
        <w:rPr>
          <w:b/>
          <w:bCs/>
          <w:lang w:val="en-US" w:eastAsia="ja-JP"/>
        </w:rPr>
        <w:t>roposal 1: Introduce new channel raster entries with 50kHz granularity.</w:t>
      </w:r>
    </w:p>
    <w:p w14:paraId="76FDB209" w14:textId="3AB0A27C" w:rsidR="00E80895" w:rsidRPr="00E80895" w:rsidRDefault="00E80895" w:rsidP="007532BB">
      <w:pPr>
        <w:jc w:val="both"/>
        <w:rPr>
          <w:b/>
          <w:bCs/>
          <w:lang w:val="en-US" w:eastAsia="ja-JP"/>
        </w:rPr>
      </w:pPr>
      <w:r w:rsidRPr="00E80895">
        <w:rPr>
          <w:rFonts w:hint="eastAsia"/>
          <w:b/>
          <w:bCs/>
          <w:lang w:val="en-US" w:eastAsia="ja-JP"/>
        </w:rPr>
        <w:t>P</w:t>
      </w:r>
      <w:r w:rsidRPr="00E80895">
        <w:rPr>
          <w:b/>
          <w:bCs/>
          <w:lang w:val="en-US" w:eastAsia="ja-JP"/>
        </w:rPr>
        <w:t>roposal 2: The new channel raster entries should be specified for both UE and base station.</w:t>
      </w:r>
    </w:p>
    <w:p w14:paraId="2B177629" w14:textId="77777777" w:rsidR="00E80895" w:rsidRPr="00E80895" w:rsidRDefault="00E80895" w:rsidP="00E80895">
      <w:pPr>
        <w:jc w:val="both"/>
        <w:rPr>
          <w:b/>
          <w:bCs/>
          <w:lang w:val="en-US" w:eastAsia="ja-JP"/>
        </w:rPr>
      </w:pPr>
      <w:r w:rsidRPr="00E80895">
        <w:rPr>
          <w:rFonts w:hint="eastAsia"/>
          <w:b/>
          <w:bCs/>
          <w:lang w:val="en-US" w:eastAsia="ja-JP"/>
        </w:rPr>
        <w:t>P</w:t>
      </w:r>
      <w:r w:rsidRPr="00E80895">
        <w:rPr>
          <w:b/>
          <w:bCs/>
          <w:lang w:val="en-US" w:eastAsia="ja-JP"/>
        </w:rPr>
        <w:t>roposal 3: The channel raster changes(additions of new channel raster entries) should be based on operator requests.</w:t>
      </w:r>
    </w:p>
    <w:p w14:paraId="2D1BF0CD" w14:textId="3518FE08" w:rsidR="00E80895" w:rsidRPr="000178AE" w:rsidRDefault="000178AE" w:rsidP="00E80895">
      <w:pPr>
        <w:jc w:val="both"/>
        <w:rPr>
          <w:lang w:eastAsia="ja-JP"/>
        </w:rPr>
      </w:pPr>
      <w:r>
        <w:rPr>
          <w:lang w:eastAsia="ja-JP"/>
        </w:rPr>
        <w:t>We also made the following observations for the options based on approach 2. These options are not technically feasible and not covered by the scope of the current WI [4]</w:t>
      </w:r>
    </w:p>
    <w:p w14:paraId="50C00EAB" w14:textId="5201E0DA" w:rsidR="00E80895" w:rsidRPr="00E80895" w:rsidRDefault="00E80895" w:rsidP="00E80895">
      <w:pPr>
        <w:jc w:val="both"/>
        <w:rPr>
          <w:b/>
          <w:bCs/>
          <w:lang w:eastAsia="ja-JP"/>
        </w:rPr>
      </w:pPr>
      <w:r w:rsidRPr="00E80895">
        <w:rPr>
          <w:rFonts w:hint="eastAsia"/>
          <w:b/>
          <w:bCs/>
          <w:lang w:eastAsia="ja-JP"/>
        </w:rPr>
        <w:t>O</w:t>
      </w:r>
      <w:r w:rsidRPr="00E80895">
        <w:rPr>
          <w:b/>
          <w:bCs/>
          <w:lang w:eastAsia="ja-JP"/>
        </w:rPr>
        <w:t xml:space="preserve">bservation 4: UE/gNB RF requirements apply based on the condition that the channel is placed on a valid channel raster entry. </w:t>
      </w:r>
    </w:p>
    <w:p w14:paraId="72FF913B" w14:textId="77777777" w:rsidR="00E80895" w:rsidRPr="00E80895" w:rsidRDefault="00E80895" w:rsidP="00E80895">
      <w:pPr>
        <w:jc w:val="both"/>
        <w:rPr>
          <w:b/>
          <w:bCs/>
          <w:lang w:val="en-US" w:eastAsia="ja-JP"/>
        </w:rPr>
      </w:pPr>
      <w:r w:rsidRPr="00E80895">
        <w:rPr>
          <w:rFonts w:hint="eastAsia"/>
          <w:b/>
          <w:bCs/>
          <w:lang w:eastAsia="ja-JP"/>
        </w:rPr>
        <w:t>O</w:t>
      </w:r>
      <w:r w:rsidRPr="00E80895">
        <w:rPr>
          <w:b/>
          <w:bCs/>
          <w:lang w:eastAsia="ja-JP"/>
        </w:rPr>
        <w:t>bservation 5: “Offraster” placement would violate one of the basic principles of the RAN4 requirements.</w:t>
      </w:r>
    </w:p>
    <w:p w14:paraId="118F9144" w14:textId="77777777" w:rsidR="00E80895" w:rsidRPr="00E80895" w:rsidRDefault="00E80895" w:rsidP="00E80895">
      <w:pPr>
        <w:jc w:val="both"/>
        <w:rPr>
          <w:b/>
          <w:bCs/>
          <w:lang w:val="en-US" w:eastAsia="ja-JP"/>
        </w:rPr>
      </w:pPr>
      <w:r w:rsidRPr="00E80895">
        <w:rPr>
          <w:rFonts w:hint="eastAsia"/>
          <w:b/>
          <w:bCs/>
          <w:lang w:val="en-US" w:eastAsia="ja-JP"/>
        </w:rPr>
        <w:t>O</w:t>
      </w:r>
      <w:r w:rsidRPr="00E80895">
        <w:rPr>
          <w:b/>
          <w:bCs/>
          <w:lang w:val="en-US" w:eastAsia="ja-JP"/>
        </w:rPr>
        <w:t xml:space="preserve">bservation 6: The same UE RF requirements apply irrespective of how the UE channel BW is configured. </w:t>
      </w:r>
    </w:p>
    <w:p w14:paraId="08B8F6C7" w14:textId="77777777" w:rsidR="00E80895" w:rsidRPr="00E80895" w:rsidRDefault="00E80895" w:rsidP="00E80895">
      <w:pPr>
        <w:rPr>
          <w:rFonts w:eastAsia="游明朝"/>
          <w:b/>
          <w:bCs/>
          <w:lang w:eastAsia="ja-JP"/>
        </w:rPr>
      </w:pPr>
      <w:r w:rsidRPr="00E80895">
        <w:rPr>
          <w:rFonts w:eastAsia="游明朝" w:hint="eastAsia"/>
          <w:b/>
          <w:bCs/>
          <w:lang w:eastAsia="ja-JP"/>
        </w:rPr>
        <w:t>O</w:t>
      </w:r>
      <w:r w:rsidRPr="00E80895">
        <w:rPr>
          <w:rFonts w:eastAsia="游明朝"/>
          <w:b/>
          <w:bCs/>
          <w:lang w:eastAsia="ja-JP"/>
        </w:rPr>
        <w:t>bservation 7: “The NR-ARFCN is only used for signaling of different frequency positions, it is not the actual channel raster.”</w:t>
      </w:r>
    </w:p>
    <w:p w14:paraId="40A01D11" w14:textId="7836A2A5" w:rsidR="00E80895" w:rsidRPr="00E80895" w:rsidRDefault="00E80895" w:rsidP="007532BB">
      <w:pPr>
        <w:jc w:val="both"/>
        <w:rPr>
          <w:b/>
          <w:bCs/>
          <w:lang w:eastAsia="ja-JP"/>
        </w:rPr>
      </w:pPr>
      <w:r w:rsidRPr="00E80895">
        <w:rPr>
          <w:rFonts w:eastAsia="游明朝" w:hint="eastAsia"/>
          <w:b/>
          <w:bCs/>
          <w:lang w:eastAsia="ja-JP"/>
        </w:rPr>
        <w:t>O</w:t>
      </w:r>
      <w:r w:rsidRPr="00E80895">
        <w:rPr>
          <w:rFonts w:eastAsia="游明朝"/>
          <w:b/>
          <w:bCs/>
          <w:lang w:eastAsia="ja-JP"/>
        </w:rPr>
        <w:t>bservation 8: NR-AFRCN is not used to signal directly the UE channel raster entry. The UE channel placement is signaled indirectly.</w:t>
      </w:r>
    </w:p>
    <w:p w14:paraId="7DF51515" w14:textId="77777777" w:rsidR="00E80895" w:rsidRPr="00E80895" w:rsidRDefault="00E80895" w:rsidP="00E80895">
      <w:pPr>
        <w:rPr>
          <w:rFonts w:eastAsia="游明朝"/>
          <w:b/>
          <w:bCs/>
          <w:lang w:eastAsia="ja-JP"/>
        </w:rPr>
      </w:pPr>
      <w:r w:rsidRPr="00E80895">
        <w:rPr>
          <w:rFonts w:eastAsia="游明朝"/>
          <w:b/>
          <w:bCs/>
          <w:lang w:eastAsia="ja-JP"/>
        </w:rPr>
        <w:t>Observation 9: The RRC specifications (TS 38.331) do not “supersede” the RAN4 specifications. Not any possible RRC parameter configuration is defined/supported by the RAN4 specifications.</w:t>
      </w:r>
    </w:p>
    <w:p w14:paraId="43A7421A" w14:textId="77777777" w:rsidR="00451960" w:rsidRPr="003628B5" w:rsidRDefault="00451960" w:rsidP="00451960">
      <w:pPr>
        <w:pStyle w:val="Heading1"/>
        <w:jc w:val="both"/>
        <w:rPr>
          <w:lang w:val="en-US" w:eastAsia="ja-JP"/>
        </w:rPr>
      </w:pPr>
      <w:r>
        <w:rPr>
          <w:lang w:val="en-US" w:eastAsia="ja-JP"/>
        </w:rPr>
        <w:t>References</w:t>
      </w:r>
    </w:p>
    <w:p w14:paraId="285EEC9A" w14:textId="0626B7FF" w:rsidR="001236AB" w:rsidRDefault="001236AB" w:rsidP="00C81C22">
      <w:pPr>
        <w:numPr>
          <w:ilvl w:val="0"/>
          <w:numId w:val="12"/>
        </w:numPr>
        <w:jc w:val="both"/>
        <w:rPr>
          <w:lang w:eastAsia="ja-JP"/>
        </w:rPr>
      </w:pPr>
      <w:r w:rsidRPr="001236AB">
        <w:rPr>
          <w:lang w:eastAsia="ja-JP"/>
        </w:rPr>
        <w:t>R</w:t>
      </w:r>
      <w:r w:rsidR="007B5106">
        <w:rPr>
          <w:lang w:eastAsia="ja-JP"/>
        </w:rPr>
        <w:t>P</w:t>
      </w:r>
      <w:r w:rsidRPr="001236AB">
        <w:rPr>
          <w:lang w:eastAsia="ja-JP"/>
        </w:rPr>
        <w:t>-2</w:t>
      </w:r>
      <w:r w:rsidR="003603F0">
        <w:rPr>
          <w:lang w:eastAsia="ja-JP"/>
        </w:rPr>
        <w:t>308</w:t>
      </w:r>
      <w:r w:rsidR="00B2167B">
        <w:rPr>
          <w:lang w:eastAsia="ja-JP"/>
        </w:rPr>
        <w:t>13</w:t>
      </w:r>
      <w:r>
        <w:rPr>
          <w:lang w:eastAsia="ja-JP"/>
        </w:rPr>
        <w:t>, “</w:t>
      </w:r>
      <w:r w:rsidR="00DA1F55" w:rsidRPr="00DA1F55">
        <w:rPr>
          <w:lang w:eastAsia="ja-JP"/>
        </w:rPr>
        <w:t>New WID on Channel raster enhancement</w:t>
      </w:r>
      <w:r>
        <w:rPr>
          <w:lang w:eastAsia="ja-JP"/>
        </w:rPr>
        <w:t xml:space="preserve">” </w:t>
      </w:r>
      <w:r w:rsidRPr="001236AB">
        <w:rPr>
          <w:lang w:eastAsia="ja-JP"/>
        </w:rPr>
        <w:t>, Ericsson, RAN#</w:t>
      </w:r>
      <w:r w:rsidR="00DA1F55">
        <w:rPr>
          <w:lang w:eastAsia="ja-JP"/>
        </w:rPr>
        <w:t>99</w:t>
      </w:r>
    </w:p>
    <w:p w14:paraId="32E32C3B" w14:textId="248875C0" w:rsidR="004E648D" w:rsidRDefault="004E648D" w:rsidP="00C81C22">
      <w:pPr>
        <w:numPr>
          <w:ilvl w:val="0"/>
          <w:numId w:val="12"/>
        </w:numPr>
        <w:jc w:val="both"/>
        <w:rPr>
          <w:lang w:eastAsia="ja-JP"/>
        </w:rPr>
      </w:pPr>
      <w:r>
        <w:rPr>
          <w:rFonts w:hint="eastAsia"/>
          <w:lang w:eastAsia="ja-JP"/>
        </w:rPr>
        <w:t>R</w:t>
      </w:r>
      <w:r>
        <w:rPr>
          <w:lang w:eastAsia="ja-JP"/>
        </w:rPr>
        <w:t>4-2306598, “</w:t>
      </w:r>
      <w:r w:rsidR="00C51E8F" w:rsidRPr="00C51E8F">
        <w:rPr>
          <w:lang w:eastAsia="ja-JP"/>
        </w:rPr>
        <w:t>WF on channel raster enhancements</w:t>
      </w:r>
      <w:r w:rsidR="00C51E8F">
        <w:rPr>
          <w:lang w:eastAsia="ja-JP"/>
        </w:rPr>
        <w:t>”, Ericsson, RAN4#</w:t>
      </w:r>
      <w:r w:rsidR="009A1067" w:rsidRPr="009A1067">
        <w:rPr>
          <w:lang w:eastAsia="ja-JP"/>
        </w:rPr>
        <w:t>106-bis-e</w:t>
      </w:r>
    </w:p>
    <w:p w14:paraId="62CF1BE7" w14:textId="15895D66" w:rsidR="009A1067" w:rsidRDefault="00F53F83" w:rsidP="00C81C22">
      <w:pPr>
        <w:numPr>
          <w:ilvl w:val="0"/>
          <w:numId w:val="12"/>
        </w:numPr>
        <w:jc w:val="both"/>
        <w:rPr>
          <w:lang w:eastAsia="ja-JP"/>
        </w:rPr>
      </w:pPr>
      <w:r>
        <w:rPr>
          <w:rFonts w:hint="eastAsia"/>
          <w:lang w:eastAsia="ja-JP"/>
        </w:rPr>
        <w:t>R</w:t>
      </w:r>
      <w:r>
        <w:rPr>
          <w:lang w:eastAsia="ja-JP"/>
        </w:rPr>
        <w:t>4-230</w:t>
      </w:r>
      <w:r w:rsidR="00C81C22">
        <w:rPr>
          <w:lang w:eastAsia="ja-JP"/>
        </w:rPr>
        <w:t>5517, “</w:t>
      </w:r>
      <w:r w:rsidR="00C81C22" w:rsidRPr="00C81C22">
        <w:rPr>
          <w:lang w:eastAsia="ja-JP"/>
        </w:rPr>
        <w:t>Channel Raster Enhancements</w:t>
      </w:r>
      <w:r w:rsidR="00C81C22">
        <w:rPr>
          <w:lang w:eastAsia="ja-JP"/>
        </w:rPr>
        <w:t>”, Qualcomm Incorporated, RAN4#</w:t>
      </w:r>
      <w:r w:rsidR="00C81C22" w:rsidRPr="009A1067">
        <w:rPr>
          <w:lang w:eastAsia="ja-JP"/>
        </w:rPr>
        <w:t>106-bis-e</w:t>
      </w:r>
    </w:p>
    <w:p w14:paraId="4B16E5D3" w14:textId="391EDDB7" w:rsidR="000178AE" w:rsidRDefault="000178AE" w:rsidP="00C81C22">
      <w:pPr>
        <w:numPr>
          <w:ilvl w:val="0"/>
          <w:numId w:val="12"/>
        </w:numPr>
        <w:jc w:val="both"/>
        <w:rPr>
          <w:lang w:eastAsia="ja-JP"/>
        </w:rPr>
      </w:pPr>
      <w:r>
        <w:rPr>
          <w:rFonts w:hint="eastAsia"/>
          <w:lang w:eastAsia="ja-JP"/>
        </w:rPr>
        <w:t>R</w:t>
      </w:r>
      <w:r>
        <w:rPr>
          <w:lang w:eastAsia="ja-JP"/>
        </w:rPr>
        <w:t>4-2307876</w:t>
      </w:r>
      <w:r w:rsidR="004A6E80">
        <w:rPr>
          <w:lang w:eastAsia="ja-JP"/>
        </w:rPr>
        <w:t>, “Channel Raster Enhancements Scope”, Qualcomm Incorporated, RAN4#107</w:t>
      </w:r>
    </w:p>
    <w:sectPr w:rsidR="000178A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786" w14:textId="77777777" w:rsidR="004943C9" w:rsidRDefault="004943C9">
      <w:r>
        <w:separator/>
      </w:r>
    </w:p>
  </w:endnote>
  <w:endnote w:type="continuationSeparator" w:id="0">
    <w:p w14:paraId="200FC665" w14:textId="77777777" w:rsidR="004943C9" w:rsidRDefault="004943C9">
      <w:r>
        <w:continuationSeparator/>
      </w:r>
    </w:p>
  </w:endnote>
  <w:endnote w:type="continuationNotice" w:id="1">
    <w:p w14:paraId="7192BE21" w14:textId="77777777" w:rsidR="003A21A6" w:rsidRDefault="003A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E40" w14:textId="77777777" w:rsidR="004943C9" w:rsidRDefault="004943C9">
      <w:r>
        <w:separator/>
      </w:r>
    </w:p>
  </w:footnote>
  <w:footnote w:type="continuationSeparator" w:id="0">
    <w:p w14:paraId="5AB7B09E" w14:textId="77777777" w:rsidR="004943C9" w:rsidRDefault="004943C9">
      <w:r>
        <w:continuationSeparator/>
      </w:r>
    </w:p>
  </w:footnote>
  <w:footnote w:type="continuationNotice" w:id="1">
    <w:p w14:paraId="5F494FA5" w14:textId="77777777" w:rsidR="003A21A6" w:rsidRDefault="003A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4"/>
  </w:num>
  <w:num w:numId="2" w16cid:durableId="303394661">
    <w:abstractNumId w:val="9"/>
  </w:num>
  <w:num w:numId="3" w16cid:durableId="1872188838">
    <w:abstractNumId w:val="12"/>
  </w:num>
  <w:num w:numId="4" w16cid:durableId="1579251076">
    <w:abstractNumId w:val="7"/>
  </w:num>
  <w:num w:numId="5" w16cid:durableId="1600411638">
    <w:abstractNumId w:val="2"/>
  </w:num>
  <w:num w:numId="6" w16cid:durableId="470486640">
    <w:abstractNumId w:val="0"/>
  </w:num>
  <w:num w:numId="7" w16cid:durableId="52896399">
    <w:abstractNumId w:val="8"/>
  </w:num>
  <w:num w:numId="8" w16cid:durableId="1020012950">
    <w:abstractNumId w:val="3"/>
  </w:num>
  <w:num w:numId="9" w16cid:durableId="2010911850">
    <w:abstractNumId w:val="6"/>
  </w:num>
  <w:num w:numId="10" w16cid:durableId="759957390">
    <w:abstractNumId w:val="13"/>
  </w:num>
  <w:num w:numId="11" w16cid:durableId="1665935147">
    <w:abstractNumId w:val="1"/>
  </w:num>
  <w:num w:numId="12" w16cid:durableId="253978207">
    <w:abstractNumId w:val="11"/>
  </w:num>
  <w:num w:numId="13" w16cid:durableId="62333916">
    <w:abstractNumId w:val="10"/>
  </w:num>
  <w:num w:numId="14" w16cid:durableId="46782337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C44"/>
    <w:rsid w:val="0001290A"/>
    <w:rsid w:val="000138F3"/>
    <w:rsid w:val="00013A12"/>
    <w:rsid w:val="0001465F"/>
    <w:rsid w:val="00014FFF"/>
    <w:rsid w:val="000167F5"/>
    <w:rsid w:val="00016A3A"/>
    <w:rsid w:val="0001723C"/>
    <w:rsid w:val="000178AE"/>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DF4"/>
    <w:rsid w:val="001B6023"/>
    <w:rsid w:val="001B6982"/>
    <w:rsid w:val="001B6B77"/>
    <w:rsid w:val="001B6B8F"/>
    <w:rsid w:val="001B718C"/>
    <w:rsid w:val="001B7281"/>
    <w:rsid w:val="001C09B4"/>
    <w:rsid w:val="001C135B"/>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570"/>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6E80"/>
    <w:rsid w:val="004A7B1E"/>
    <w:rsid w:val="004B1F23"/>
    <w:rsid w:val="004B23C3"/>
    <w:rsid w:val="004B36F6"/>
    <w:rsid w:val="004B3753"/>
    <w:rsid w:val="004B3A61"/>
    <w:rsid w:val="004B3C18"/>
    <w:rsid w:val="004B4139"/>
    <w:rsid w:val="004B4356"/>
    <w:rsid w:val="004B50D1"/>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73B"/>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A02"/>
    <w:rsid w:val="00551FCA"/>
    <w:rsid w:val="0055240B"/>
    <w:rsid w:val="0055326C"/>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9EA"/>
    <w:rsid w:val="005A2E56"/>
    <w:rsid w:val="005A329D"/>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4EA"/>
    <w:rsid w:val="00775DEF"/>
    <w:rsid w:val="007771C3"/>
    <w:rsid w:val="00777E61"/>
    <w:rsid w:val="0078221D"/>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7E62"/>
    <w:rsid w:val="007C1173"/>
    <w:rsid w:val="007C118E"/>
    <w:rsid w:val="007C16BC"/>
    <w:rsid w:val="007C18C2"/>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57E8"/>
    <w:rsid w:val="007E5B8D"/>
    <w:rsid w:val="007E66AB"/>
    <w:rsid w:val="007E74E4"/>
    <w:rsid w:val="007E766A"/>
    <w:rsid w:val="007F0B26"/>
    <w:rsid w:val="007F0BDC"/>
    <w:rsid w:val="007F0F4B"/>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21C"/>
    <w:rsid w:val="008C4369"/>
    <w:rsid w:val="008C5B7D"/>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159B"/>
    <w:rsid w:val="00902143"/>
    <w:rsid w:val="0090326D"/>
    <w:rsid w:val="00903D25"/>
    <w:rsid w:val="00903EC0"/>
    <w:rsid w:val="009042F2"/>
    <w:rsid w:val="00904CAB"/>
    <w:rsid w:val="00904DBE"/>
    <w:rsid w:val="00905468"/>
    <w:rsid w:val="0090617D"/>
    <w:rsid w:val="00906591"/>
    <w:rsid w:val="00906EB7"/>
    <w:rsid w:val="0090797F"/>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A6"/>
    <w:rsid w:val="009578D9"/>
    <w:rsid w:val="00960BC2"/>
    <w:rsid w:val="00960C08"/>
    <w:rsid w:val="009614BD"/>
    <w:rsid w:val="00961F13"/>
    <w:rsid w:val="00961FE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1067"/>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27D04"/>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42A4"/>
    <w:rsid w:val="00AC5010"/>
    <w:rsid w:val="00AC52E3"/>
    <w:rsid w:val="00AC58B4"/>
    <w:rsid w:val="00AC6C3A"/>
    <w:rsid w:val="00AC7012"/>
    <w:rsid w:val="00AC75B5"/>
    <w:rsid w:val="00AC7694"/>
    <w:rsid w:val="00AD032F"/>
    <w:rsid w:val="00AD2DF4"/>
    <w:rsid w:val="00AD3125"/>
    <w:rsid w:val="00AD3BBF"/>
    <w:rsid w:val="00AD410E"/>
    <w:rsid w:val="00AD4110"/>
    <w:rsid w:val="00AD4BB3"/>
    <w:rsid w:val="00AD4F75"/>
    <w:rsid w:val="00AD4FC0"/>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46E"/>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D52"/>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1F55"/>
    <w:rsid w:val="00DA3137"/>
    <w:rsid w:val="00DA3629"/>
    <w:rsid w:val="00DA37BB"/>
    <w:rsid w:val="00DA3C25"/>
    <w:rsid w:val="00DA3C5D"/>
    <w:rsid w:val="00DA3DE5"/>
    <w:rsid w:val="00DA4A98"/>
    <w:rsid w:val="00DA4F3A"/>
    <w:rsid w:val="00DA532E"/>
    <w:rsid w:val="00DA6632"/>
    <w:rsid w:val="00DA699A"/>
    <w:rsid w:val="00DA7421"/>
    <w:rsid w:val="00DA779D"/>
    <w:rsid w:val="00DA7EEB"/>
    <w:rsid w:val="00DB032F"/>
    <w:rsid w:val="00DB0334"/>
    <w:rsid w:val="00DB064C"/>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8D4"/>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965"/>
    <w:rsid w:val="00F85976"/>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89A"/>
    <w:rsid w:val="00FC6995"/>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8</TotalTime>
  <Pages>3</Pages>
  <Words>1499</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6</cp:revision>
  <cp:lastPrinted>2013-01-18T15:27:00Z</cp:lastPrinted>
  <dcterms:created xsi:type="dcterms:W3CDTF">2023-05-15T15:06:00Z</dcterms:created>
  <dcterms:modified xsi:type="dcterms:W3CDTF">2023-05-15T15:16:00Z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