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6BDA559C" w:rsidR="004F0988" w:rsidRDefault="004F0988" w:rsidP="008E74E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33525">
              <w:rPr>
                <w:sz w:val="64"/>
              </w:rPr>
              <w:t xml:space="preserve">3GPP </w:t>
            </w:r>
            <w:bookmarkStart w:id="1" w:name="specType1"/>
            <w:r w:rsidR="0063543D" w:rsidRPr="008A71BB">
              <w:rPr>
                <w:sz w:val="64"/>
              </w:rPr>
              <w:t>TR</w:t>
            </w:r>
            <w:bookmarkEnd w:id="1"/>
            <w:r w:rsidRPr="00133525">
              <w:rPr>
                <w:sz w:val="64"/>
              </w:rPr>
              <w:t xml:space="preserve"> </w:t>
            </w:r>
            <w:bookmarkStart w:id="2" w:name="specNumber"/>
            <w:r w:rsidR="0012202A">
              <w:rPr>
                <w:sz w:val="64"/>
              </w:rPr>
              <w:t>37</w:t>
            </w:r>
            <w:r w:rsidRPr="007F6CE9">
              <w:rPr>
                <w:sz w:val="64"/>
              </w:rPr>
              <w:t>.</w:t>
            </w:r>
            <w:bookmarkEnd w:id="2"/>
            <w:r w:rsidR="00B42738">
              <w:rPr>
                <w:sz w:val="64"/>
                <w:lang w:eastAsia="ko-KR"/>
              </w:rPr>
              <w:t>718</w:t>
            </w:r>
            <w:r w:rsidR="00580937" w:rsidRPr="007F6CE9">
              <w:rPr>
                <w:sz w:val="64"/>
              </w:rPr>
              <w:t>-</w:t>
            </w:r>
            <w:r w:rsidR="00B42738">
              <w:rPr>
                <w:sz w:val="64"/>
              </w:rPr>
              <w:t>11</w:t>
            </w:r>
            <w:r w:rsidR="00580937" w:rsidRPr="007F6CE9">
              <w:rPr>
                <w:sz w:val="64"/>
              </w:rPr>
              <w:t>-</w:t>
            </w:r>
            <w:r w:rsidR="00B42738">
              <w:rPr>
                <w:sz w:val="64"/>
              </w:rPr>
              <w:t>21</w:t>
            </w:r>
            <w:r w:rsidRPr="00133525">
              <w:rPr>
                <w:sz w:val="64"/>
              </w:rPr>
              <w:t xml:space="preserve"> </w:t>
            </w:r>
            <w:r w:rsidRPr="00962C38">
              <w:t>V</w:t>
            </w:r>
            <w:bookmarkStart w:id="3" w:name="specVersion"/>
            <w:r w:rsidR="00580937" w:rsidRPr="00962C38">
              <w:t>0</w:t>
            </w:r>
            <w:r w:rsidRPr="00962C38">
              <w:t>.</w:t>
            </w:r>
            <w:r w:rsidR="00550743">
              <w:t>6</w:t>
            </w:r>
            <w:r w:rsidRPr="00962C38">
              <w:t>.</w:t>
            </w:r>
            <w:bookmarkEnd w:id="3"/>
            <w:r w:rsidR="00707D24">
              <w:t>0</w:t>
            </w:r>
            <w:r w:rsidR="00707D24" w:rsidRPr="00962C38">
              <w:t xml:space="preserve"> </w:t>
            </w:r>
            <w:r w:rsidRPr="00962C38">
              <w:rPr>
                <w:sz w:val="32"/>
              </w:rPr>
              <w:t>(</w:t>
            </w:r>
            <w:bookmarkStart w:id="4" w:name="issueDate"/>
            <w:r w:rsidR="008E74E5" w:rsidRPr="00962C38">
              <w:rPr>
                <w:sz w:val="32"/>
              </w:rPr>
              <w:t>202</w:t>
            </w:r>
            <w:r w:rsidR="008E74E5">
              <w:rPr>
                <w:sz w:val="32"/>
              </w:rPr>
              <w:t>3</w:t>
            </w:r>
            <w:r w:rsidRPr="00962C38">
              <w:rPr>
                <w:sz w:val="32"/>
              </w:rPr>
              <w:t>-</w:t>
            </w:r>
            <w:bookmarkEnd w:id="4"/>
            <w:r w:rsidR="00D76EC8">
              <w:rPr>
                <w:sz w:val="32"/>
              </w:rPr>
              <w:t>0</w:t>
            </w:r>
            <w:r w:rsidR="00550743">
              <w:rPr>
                <w:sz w:val="32"/>
              </w:rPr>
              <w:t>5</w:t>
            </w:r>
            <w:r w:rsidRPr="00133525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1A128047" w:rsidR="004F0988" w:rsidRDefault="004F0988" w:rsidP="00133525">
            <w:pPr>
              <w:pStyle w:val="ZB"/>
              <w:framePr w:w="0" w:hRule="auto" w:wrap="auto" w:vAnchor="margin" w:hAnchor="text" w:yAlign="inline"/>
            </w:pPr>
            <w:r w:rsidRPr="004D3578">
              <w:t xml:space="preserve">Technical </w:t>
            </w:r>
            <w:bookmarkStart w:id="5" w:name="spectype2"/>
            <w:r w:rsidR="00D57972" w:rsidRPr="00962C38">
              <w:t>Report</w:t>
            </w:r>
            <w:bookmarkEnd w:id="5"/>
          </w:p>
          <w:p w14:paraId="462B8E42" w14:textId="4B5F0F89" w:rsidR="00BA4B8D" w:rsidRDefault="00BA4B8D" w:rsidP="00BA4B8D">
            <w:pPr>
              <w:pStyle w:val="Guidance"/>
            </w:pPr>
            <w:r>
              <w:br/>
            </w:r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D3578" w:rsidRDefault="004F0988" w:rsidP="00133525">
            <w:pPr>
              <w:pStyle w:val="ZT"/>
              <w:framePr w:wrap="auto" w:hAnchor="text" w:yAlign="inline"/>
            </w:pPr>
            <w:r w:rsidRPr="004D3578">
              <w:t>3rd Generation Partnership Project;</w:t>
            </w:r>
          </w:p>
          <w:p w14:paraId="653799DC" w14:textId="0C8B48E5" w:rsidR="004F0988" w:rsidRPr="005E4BB2" w:rsidRDefault="004F0988" w:rsidP="00133525">
            <w:pPr>
              <w:pStyle w:val="ZT"/>
              <w:framePr w:wrap="auto" w:hAnchor="text" w:yAlign="inline"/>
              <w:rPr>
                <w:highlight w:val="yellow"/>
              </w:rPr>
            </w:pPr>
            <w:r w:rsidRPr="004D3578">
              <w:t xml:space="preserve">Technical Specification Group </w:t>
            </w:r>
            <w:bookmarkStart w:id="6" w:name="specTitle"/>
            <w:r w:rsidR="00580937" w:rsidRPr="00962C38">
              <w:t>Radio Access Networks</w:t>
            </w:r>
            <w:r w:rsidRPr="00C75C9F">
              <w:t>;</w:t>
            </w:r>
          </w:p>
          <w:bookmarkEnd w:id="6"/>
          <w:p w14:paraId="1D2A8F5E" w14:textId="3EDED691" w:rsidR="004F0988" w:rsidRPr="004D3578" w:rsidRDefault="00580937" w:rsidP="00133525">
            <w:pPr>
              <w:pStyle w:val="ZT"/>
              <w:framePr w:wrap="auto" w:hAnchor="text" w:yAlign="inline"/>
            </w:pPr>
            <w:r>
              <w:t>Rel-18 DC of x bands (x=1,2,3,4) LTE inter-band CA (xDL/1UL) and 2 bands NR inter-band CA (2DL/1UL)</w:t>
            </w:r>
          </w:p>
          <w:p w14:paraId="04CAC1E0" w14:textId="05DA4794" w:rsidR="004F0988" w:rsidRPr="00133525" w:rsidRDefault="004F0988" w:rsidP="00580937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D3578">
              <w:t>(</w:t>
            </w:r>
            <w:r w:rsidRPr="004D3578">
              <w:rPr>
                <w:rStyle w:val="ZGSM"/>
              </w:rPr>
              <w:t xml:space="preserve">Release </w:t>
            </w:r>
            <w:bookmarkStart w:id="7" w:name="specRelease"/>
            <w:r w:rsidRPr="00962C38">
              <w:rPr>
                <w:rStyle w:val="ZGSM"/>
              </w:rPr>
              <w:t>1</w:t>
            </w:r>
            <w:r w:rsidR="00D82E6F" w:rsidRPr="00962C38">
              <w:rPr>
                <w:rStyle w:val="ZGSM"/>
              </w:rPr>
              <w:t>8</w:t>
            </w:r>
            <w:bookmarkEnd w:id="7"/>
            <w:r w:rsidRPr="004D3578">
              <w:t>)</w:t>
            </w:r>
          </w:p>
        </w:tc>
      </w:tr>
      <w:tr w:rsidR="00BF128E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743C82D" w14:textId="0B4056FC" w:rsidR="00D82E6F" w:rsidRDefault="00245E69" w:rsidP="00D82E6F">
            <w:pPr>
              <w:rPr>
                <w:i/>
              </w:rPr>
            </w:pPr>
            <w:r>
              <w:rPr>
                <w:i/>
                <w:noProof/>
                <w:lang w:val="en-US" w:eastAsia="ko-KR"/>
              </w:rPr>
              <w:drawing>
                <wp:inline distT="0" distB="0" distL="0" distR="0" wp14:anchorId="6E429F5D" wp14:editId="2F7A8B57">
                  <wp:extent cx="1284605" cy="793115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605" cy="793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E63523F" w14:textId="697DB476" w:rsidR="00D82E6F" w:rsidRDefault="00245E69" w:rsidP="00D82E6F">
            <w:pPr>
              <w:jc w:val="right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6B8977E6" wp14:editId="6A9B78FF">
                  <wp:extent cx="1622425" cy="951230"/>
                  <wp:effectExtent l="0" t="0" r="0" b="1270"/>
                  <wp:docPr id="2" name="그림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425" cy="951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6C7920DD" w:rsidR="00D82E6F" w:rsidRPr="00C074DD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3B6D293" w:rsidR="00D82E6F" w:rsidRPr="00133525" w:rsidRDefault="00D82E6F" w:rsidP="00D82E6F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1387B299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F7065D">
              <w:rPr>
                <w:noProof/>
                <w:sz w:val="18"/>
              </w:rPr>
              <w:t xml:space="preserve">© </w:t>
            </w:r>
            <w:bookmarkStart w:id="12" w:name="copyrightDate"/>
            <w:r w:rsidRPr="00F7065D">
              <w:rPr>
                <w:noProof/>
                <w:sz w:val="18"/>
              </w:rPr>
              <w:t>2</w:t>
            </w:r>
            <w:r w:rsidR="008E2D68" w:rsidRPr="00F7065D">
              <w:rPr>
                <w:noProof/>
                <w:sz w:val="18"/>
              </w:rPr>
              <w:t>02</w:t>
            </w:r>
            <w:bookmarkEnd w:id="12"/>
            <w:r w:rsidR="002A2380">
              <w:rPr>
                <w:noProof/>
                <w:sz w:val="18"/>
              </w:rPr>
              <w:t>3</w:t>
            </w:r>
            <w:r w:rsidRPr="00F7065D">
              <w:rPr>
                <w:noProof/>
                <w:sz w:val="18"/>
              </w:rPr>
              <w:t>,</w:t>
            </w:r>
            <w:r w:rsidRPr="00133525">
              <w:rPr>
                <w:noProof/>
                <w:sz w:val="18"/>
              </w:rPr>
              <w:t xml:space="preserve">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26DA3D2F" w14:textId="77777777" w:rsidR="00E16509" w:rsidRDefault="00E16509" w:rsidP="00133525"/>
        </w:tc>
      </w:tr>
      <w:bookmarkEnd w:id="9"/>
    </w:tbl>
    <w:p w14:paraId="04D347A8" w14:textId="77777777" w:rsidR="00080512" w:rsidRPr="004D3578" w:rsidRDefault="00080512" w:rsidP="006C37D1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51258826" w14:textId="77777777" w:rsidR="00165423" w:rsidRDefault="00F6045F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165423">
        <w:t>Foreword</w:t>
      </w:r>
      <w:r w:rsidR="00165423">
        <w:tab/>
      </w:r>
      <w:r w:rsidR="00165423">
        <w:fldChar w:fldCharType="begin"/>
      </w:r>
      <w:r w:rsidR="00165423">
        <w:instrText xml:space="preserve"> PAGEREF _Toc135927579 \h </w:instrText>
      </w:r>
      <w:r w:rsidR="00165423">
        <w:fldChar w:fldCharType="separate"/>
      </w:r>
      <w:r w:rsidR="00165423">
        <w:t>11</w:t>
      </w:r>
      <w:r w:rsidR="00165423">
        <w:fldChar w:fldCharType="end"/>
      </w:r>
    </w:p>
    <w:p w14:paraId="27E4EEDA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_Toc135927580 \h </w:instrText>
      </w:r>
      <w:r>
        <w:fldChar w:fldCharType="separate"/>
      </w:r>
      <w:r>
        <w:t>12</w:t>
      </w:r>
      <w:r>
        <w:fldChar w:fldCharType="end"/>
      </w:r>
    </w:p>
    <w:p w14:paraId="14ABDAE5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_Toc135927581 \h </w:instrText>
      </w:r>
      <w:r>
        <w:fldChar w:fldCharType="separate"/>
      </w:r>
      <w:r>
        <w:t>12</w:t>
      </w:r>
      <w:r>
        <w:fldChar w:fldCharType="end"/>
      </w:r>
    </w:p>
    <w:p w14:paraId="1FF9316D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_Toc135927582 \h </w:instrText>
      </w:r>
      <w:r>
        <w:fldChar w:fldCharType="separate"/>
      </w:r>
      <w:r>
        <w:t>12</w:t>
      </w:r>
      <w:r>
        <w:fldChar w:fldCharType="end"/>
      </w:r>
    </w:p>
    <w:p w14:paraId="35E9D8D9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_Toc135927583 \h </w:instrText>
      </w:r>
      <w:r>
        <w:fldChar w:fldCharType="separate"/>
      </w:r>
      <w:r>
        <w:t>12</w:t>
      </w:r>
      <w:r>
        <w:fldChar w:fldCharType="end"/>
      </w:r>
    </w:p>
    <w:p w14:paraId="6730C3C9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_Toc135927584 \h </w:instrText>
      </w:r>
      <w:r>
        <w:fldChar w:fldCharType="separate"/>
      </w:r>
      <w:r>
        <w:t>13</w:t>
      </w:r>
      <w:r>
        <w:fldChar w:fldCharType="end"/>
      </w:r>
    </w:p>
    <w:p w14:paraId="54D3F6BF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_Toc135927585 \h </w:instrText>
      </w:r>
      <w:r>
        <w:fldChar w:fldCharType="separate"/>
      </w:r>
      <w:r>
        <w:t>13</w:t>
      </w:r>
      <w:r>
        <w:fldChar w:fldCharType="end"/>
      </w:r>
    </w:p>
    <w:p w14:paraId="62ADD979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  <w:tab/>
      </w:r>
      <w:r>
        <w:t>Background</w:t>
      </w:r>
      <w:r>
        <w:tab/>
      </w:r>
      <w:r>
        <w:fldChar w:fldCharType="begin"/>
      </w:r>
      <w:r>
        <w:instrText xml:space="preserve"> PAGEREF _Toc135927586 \h </w:instrText>
      </w:r>
      <w:r>
        <w:fldChar w:fldCharType="separate"/>
      </w:r>
      <w:r>
        <w:t>13</w:t>
      </w:r>
      <w:r>
        <w:fldChar w:fldCharType="end"/>
      </w:r>
    </w:p>
    <w:p w14:paraId="427CD9DD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TR Maintenance</w:t>
      </w:r>
      <w:r>
        <w:tab/>
      </w:r>
      <w:r>
        <w:fldChar w:fldCharType="begin"/>
      </w:r>
      <w:r>
        <w:instrText xml:space="preserve"> PAGEREF _Toc135927587 \h </w:instrText>
      </w:r>
      <w:r>
        <w:fldChar w:fldCharType="separate"/>
      </w:r>
      <w:r>
        <w:t>13</w:t>
      </w:r>
      <w:r>
        <w:fldChar w:fldCharType="end"/>
      </w:r>
    </w:p>
    <w:p w14:paraId="4ABEC422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  <w:tab/>
      </w:r>
      <w:r>
        <w:t xml:space="preserve">Rel-18 </w:t>
      </w:r>
      <w:r>
        <w:rPr>
          <w:lang w:eastAsia="zh-CN"/>
        </w:rPr>
        <w:t xml:space="preserve">DC of </w:t>
      </w:r>
      <w:r>
        <w:t>x bands (x = 1,2,3,4) LTE inter-band CA (xDL/1UL) and 2 bands NR inter-band CA (2DL/1UL): General Part</w:t>
      </w:r>
      <w:r>
        <w:tab/>
      </w:r>
      <w:r>
        <w:fldChar w:fldCharType="begin"/>
      </w:r>
      <w:r>
        <w:instrText xml:space="preserve"> PAGEREF _Toc135927588 \h </w:instrText>
      </w:r>
      <w:r>
        <w:fldChar w:fldCharType="separate"/>
      </w:r>
      <w:r>
        <w:t>13</w:t>
      </w:r>
      <w:r>
        <w:fldChar w:fldCharType="end"/>
      </w:r>
    </w:p>
    <w:p w14:paraId="137725D2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RF architectures</w:t>
      </w:r>
      <w:r>
        <w:tab/>
      </w:r>
      <w:r>
        <w:fldChar w:fldCharType="begin"/>
      </w:r>
      <w:r>
        <w:instrText xml:space="preserve"> PAGEREF _Toc135927589 \h </w:instrText>
      </w:r>
      <w:r>
        <w:fldChar w:fldCharType="separate"/>
      </w:r>
      <w:r>
        <w:t>13</w:t>
      </w:r>
      <w:r>
        <w:fldChar w:fldCharType="end"/>
      </w:r>
    </w:p>
    <w:p w14:paraId="5CF2981E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General treatment of ∆TIB and ∆RIB values</w:t>
      </w:r>
      <w:r>
        <w:tab/>
      </w:r>
      <w:r>
        <w:fldChar w:fldCharType="begin"/>
      </w:r>
      <w:r>
        <w:instrText xml:space="preserve"> PAGEREF _Toc135927590 \h </w:instrText>
      </w:r>
      <w:r>
        <w:fldChar w:fldCharType="separate"/>
      </w:r>
      <w:r>
        <w:t>13</w:t>
      </w:r>
      <w:r>
        <w:fldChar w:fldCharType="end"/>
      </w:r>
    </w:p>
    <w:p w14:paraId="61C2A4E4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  <w:tab/>
      </w:r>
      <w:r>
        <w:t>Dual Connectivity band combinations of LTE 1 band DL/1UL + NR 2 bands DL/1UL: Specific Band Combination Part</w:t>
      </w:r>
      <w:r>
        <w:tab/>
      </w:r>
      <w:r>
        <w:fldChar w:fldCharType="begin"/>
      </w:r>
      <w:r>
        <w:instrText xml:space="preserve"> PAGEREF _Toc135927591 \h </w:instrText>
      </w:r>
      <w:r>
        <w:fldChar w:fldCharType="separate"/>
      </w:r>
      <w:r>
        <w:t>14</w:t>
      </w:r>
      <w:r>
        <w:fldChar w:fldCharType="end"/>
      </w:r>
    </w:p>
    <w:p w14:paraId="033CB18C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DC_38_n28-n78</w:t>
      </w:r>
      <w:r>
        <w:tab/>
      </w:r>
      <w:r>
        <w:fldChar w:fldCharType="begin"/>
      </w:r>
      <w:r>
        <w:instrText xml:space="preserve"> PAGEREF _Toc135927592 \h </w:instrText>
      </w:r>
      <w:r>
        <w:fldChar w:fldCharType="separate"/>
      </w:r>
      <w:r>
        <w:t>14</w:t>
      </w:r>
      <w:r>
        <w:fldChar w:fldCharType="end"/>
      </w:r>
    </w:p>
    <w:p w14:paraId="4A73FED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_Toc135927593 \h </w:instrText>
      </w:r>
      <w:r>
        <w:fldChar w:fldCharType="separate"/>
      </w:r>
      <w:r>
        <w:t>14</w:t>
      </w:r>
      <w:r>
        <w:fldChar w:fldCharType="end"/>
      </w:r>
    </w:p>
    <w:p w14:paraId="5F04FDD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_Toc135927594 \h </w:instrText>
      </w:r>
      <w:r>
        <w:fldChar w:fldCharType="separate"/>
      </w:r>
      <w:r>
        <w:t>14</w:t>
      </w:r>
      <w:r>
        <w:fldChar w:fldCharType="end"/>
      </w:r>
    </w:p>
    <w:p w14:paraId="5D8AE94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_Toc135927595 \h </w:instrText>
      </w:r>
      <w:r>
        <w:fldChar w:fldCharType="separate"/>
      </w:r>
      <w:r>
        <w:t>14</w:t>
      </w:r>
      <w:r>
        <w:fldChar w:fldCharType="end"/>
      </w:r>
    </w:p>
    <w:p w14:paraId="3523861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>
        <w:t>IB</w:t>
      </w:r>
      <w:r w:rsidRPr="00EF5272">
        <w:rPr>
          <w:lang w:val="en-US" w:eastAsia="zh-CN"/>
        </w:rPr>
        <w:t xml:space="preserve"> and ∆R</w:t>
      </w:r>
      <w: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_Toc135927596 \h </w:instrText>
      </w:r>
      <w:r>
        <w:fldChar w:fldCharType="separate"/>
      </w:r>
      <w:r>
        <w:t>20</w:t>
      </w:r>
      <w:r>
        <w:fldChar w:fldCharType="end"/>
      </w:r>
    </w:p>
    <w:p w14:paraId="2EDCA0B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_Toc135927597 \h </w:instrText>
      </w:r>
      <w:r>
        <w:fldChar w:fldCharType="separate"/>
      </w:r>
      <w:r>
        <w:t>20</w:t>
      </w:r>
      <w:r>
        <w:fldChar w:fldCharType="end"/>
      </w:r>
    </w:p>
    <w:p w14:paraId="610D4279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cs="Arial"/>
        </w:rPr>
        <w:t>6.2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DC_(n)3-n8</w:t>
      </w:r>
      <w:r>
        <w:tab/>
      </w:r>
      <w:r>
        <w:fldChar w:fldCharType="begin"/>
      </w:r>
      <w:r>
        <w:instrText xml:space="preserve"> PAGEREF _Toc135927598 \h </w:instrText>
      </w:r>
      <w:r>
        <w:fldChar w:fldCharType="separate"/>
      </w:r>
      <w:r>
        <w:t>21</w:t>
      </w:r>
      <w:r>
        <w:fldChar w:fldCharType="end"/>
      </w:r>
    </w:p>
    <w:p w14:paraId="54BC012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_Toc135927599 \h </w:instrText>
      </w:r>
      <w:r>
        <w:fldChar w:fldCharType="separate"/>
      </w:r>
      <w:r>
        <w:t>21</w:t>
      </w:r>
      <w:r>
        <w:fldChar w:fldCharType="end"/>
      </w:r>
    </w:p>
    <w:p w14:paraId="4B86512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_Toc135927600 \h </w:instrText>
      </w:r>
      <w:r>
        <w:fldChar w:fldCharType="separate"/>
      </w:r>
      <w:r>
        <w:t>22</w:t>
      </w:r>
      <w:r>
        <w:fldChar w:fldCharType="end"/>
      </w:r>
    </w:p>
    <w:p w14:paraId="7AE3056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_Toc135927601 \h </w:instrText>
      </w:r>
      <w:r>
        <w:fldChar w:fldCharType="separate"/>
      </w:r>
      <w:r>
        <w:t>22</w:t>
      </w:r>
      <w:r>
        <w:fldChar w:fldCharType="end"/>
      </w:r>
    </w:p>
    <w:p w14:paraId="7254076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_Toc135927602 \h </w:instrText>
      </w:r>
      <w:r>
        <w:fldChar w:fldCharType="separate"/>
      </w:r>
      <w:r>
        <w:t>22</w:t>
      </w:r>
      <w:r>
        <w:fldChar w:fldCharType="end"/>
      </w:r>
    </w:p>
    <w:p w14:paraId="1CACEE56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cs="Arial"/>
        </w:rPr>
        <w:t>6.3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DC_(n)3-n77</w:t>
      </w:r>
      <w:r>
        <w:tab/>
      </w:r>
      <w:r>
        <w:fldChar w:fldCharType="begin"/>
      </w:r>
      <w:r>
        <w:instrText xml:space="preserve"> PAGEREF _Toc135927603 \h </w:instrText>
      </w:r>
      <w:r>
        <w:fldChar w:fldCharType="separate"/>
      </w:r>
      <w:r>
        <w:t>23</w:t>
      </w:r>
      <w:r>
        <w:fldChar w:fldCharType="end"/>
      </w:r>
    </w:p>
    <w:p w14:paraId="31400CB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_Toc135927604 \h </w:instrText>
      </w:r>
      <w:r>
        <w:fldChar w:fldCharType="separate"/>
      </w:r>
      <w:r>
        <w:t>23</w:t>
      </w:r>
      <w:r>
        <w:fldChar w:fldCharType="end"/>
      </w:r>
    </w:p>
    <w:p w14:paraId="0134C08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_Toc135927605 \h </w:instrText>
      </w:r>
      <w:r>
        <w:fldChar w:fldCharType="separate"/>
      </w:r>
      <w:r>
        <w:t>23</w:t>
      </w:r>
      <w:r>
        <w:fldChar w:fldCharType="end"/>
      </w:r>
    </w:p>
    <w:p w14:paraId="5FCA615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_Toc135927606 \h </w:instrText>
      </w:r>
      <w:r>
        <w:fldChar w:fldCharType="separate"/>
      </w:r>
      <w:r>
        <w:t>23</w:t>
      </w:r>
      <w:r>
        <w:fldChar w:fldCharType="end"/>
      </w:r>
    </w:p>
    <w:p w14:paraId="72053B3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_Toc135927607 \h </w:instrText>
      </w:r>
      <w:r>
        <w:fldChar w:fldCharType="separate"/>
      </w:r>
      <w:r>
        <w:t>23</w:t>
      </w:r>
      <w:r>
        <w:fldChar w:fldCharType="end"/>
      </w:r>
    </w:p>
    <w:p w14:paraId="4DBCC46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_Toc135927608 \h </w:instrText>
      </w:r>
      <w:r>
        <w:fldChar w:fldCharType="separate"/>
      </w:r>
      <w:r>
        <w:t>24</w:t>
      </w:r>
      <w:r>
        <w:fldChar w:fldCharType="end"/>
      </w:r>
    </w:p>
    <w:p w14:paraId="5DC6A78F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cs="Arial"/>
        </w:rPr>
        <w:t>6.4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DC_(n)3-n257</w:t>
      </w:r>
      <w:r>
        <w:tab/>
      </w:r>
      <w:r>
        <w:fldChar w:fldCharType="begin"/>
      </w:r>
      <w:r>
        <w:instrText xml:space="preserve"> PAGEREF _Toc135927609 \h </w:instrText>
      </w:r>
      <w:r>
        <w:fldChar w:fldCharType="separate"/>
      </w:r>
      <w:r>
        <w:t>24</w:t>
      </w:r>
      <w:r>
        <w:fldChar w:fldCharType="end"/>
      </w:r>
    </w:p>
    <w:p w14:paraId="29170F7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_Toc135927610 \h </w:instrText>
      </w:r>
      <w:r>
        <w:fldChar w:fldCharType="separate"/>
      </w:r>
      <w:r>
        <w:t>24</w:t>
      </w:r>
      <w:r>
        <w:fldChar w:fldCharType="end"/>
      </w:r>
    </w:p>
    <w:p w14:paraId="74B9EF8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Configuration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_Toc135927611 \h </w:instrText>
      </w:r>
      <w:r>
        <w:fldChar w:fldCharType="separate"/>
      </w:r>
      <w:r>
        <w:t>24</w:t>
      </w:r>
      <w:r>
        <w:fldChar w:fldCharType="end"/>
      </w:r>
    </w:p>
    <w:p w14:paraId="1C26BB9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_Toc135927612 \h </w:instrText>
      </w:r>
      <w:r>
        <w:fldChar w:fldCharType="separate"/>
      </w:r>
      <w:r>
        <w:t>24</w:t>
      </w:r>
      <w:r>
        <w:fldChar w:fldCharType="end"/>
      </w:r>
    </w:p>
    <w:p w14:paraId="14F7C73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_Toc135927613 \h </w:instrText>
      </w:r>
      <w:r>
        <w:fldChar w:fldCharType="separate"/>
      </w:r>
      <w:r>
        <w:t>25</w:t>
      </w:r>
      <w:r>
        <w:fldChar w:fldCharType="end"/>
      </w:r>
    </w:p>
    <w:p w14:paraId="00A201F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_Toc135927614 \h </w:instrText>
      </w:r>
      <w:r>
        <w:fldChar w:fldCharType="separate"/>
      </w:r>
      <w:r>
        <w:t>25</w:t>
      </w:r>
      <w:r>
        <w:fldChar w:fldCharType="end"/>
      </w:r>
    </w:p>
    <w:p w14:paraId="62312B2D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cs="Arial"/>
        </w:rPr>
        <w:t>6.5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DC_1_n8-n257</w:t>
      </w:r>
      <w:r>
        <w:tab/>
      </w:r>
      <w:r>
        <w:fldChar w:fldCharType="begin"/>
      </w:r>
      <w:r>
        <w:instrText xml:space="preserve"> PAGEREF _Toc135927615 \h </w:instrText>
      </w:r>
      <w:r>
        <w:fldChar w:fldCharType="separate"/>
      </w:r>
      <w:r>
        <w:t>25</w:t>
      </w:r>
      <w:r>
        <w:fldChar w:fldCharType="end"/>
      </w:r>
    </w:p>
    <w:p w14:paraId="1352592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_Toc135927616 \h </w:instrText>
      </w:r>
      <w:r>
        <w:fldChar w:fldCharType="separate"/>
      </w:r>
      <w:r>
        <w:t>25</w:t>
      </w:r>
      <w:r>
        <w:fldChar w:fldCharType="end"/>
      </w:r>
    </w:p>
    <w:p w14:paraId="59322EF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Configuration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_Toc135927617 \h </w:instrText>
      </w:r>
      <w:r>
        <w:fldChar w:fldCharType="separate"/>
      </w:r>
      <w:r>
        <w:t>26</w:t>
      </w:r>
      <w:r>
        <w:fldChar w:fldCharType="end"/>
      </w:r>
    </w:p>
    <w:p w14:paraId="75417E3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_Toc135927618 \h </w:instrText>
      </w:r>
      <w:r>
        <w:fldChar w:fldCharType="separate"/>
      </w:r>
      <w:r>
        <w:t>26</w:t>
      </w:r>
      <w:r>
        <w:fldChar w:fldCharType="end"/>
      </w:r>
    </w:p>
    <w:p w14:paraId="6C9504A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_Toc135927619 \h </w:instrText>
      </w:r>
      <w:r>
        <w:fldChar w:fldCharType="separate"/>
      </w:r>
      <w:r>
        <w:t>26</w:t>
      </w:r>
      <w:r>
        <w:fldChar w:fldCharType="end"/>
      </w:r>
    </w:p>
    <w:p w14:paraId="2BE0B63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_Toc135927620 \h </w:instrText>
      </w:r>
      <w:r>
        <w:fldChar w:fldCharType="separate"/>
      </w:r>
      <w:r>
        <w:t>26</w:t>
      </w:r>
      <w:r>
        <w:fldChar w:fldCharType="end"/>
      </w:r>
    </w:p>
    <w:p w14:paraId="66BB2855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cs="Arial"/>
        </w:rPr>
        <w:t>6.6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DC_1_n77-n257</w:t>
      </w:r>
      <w:r>
        <w:tab/>
      </w:r>
      <w:r>
        <w:fldChar w:fldCharType="begin"/>
      </w:r>
      <w:r>
        <w:instrText xml:space="preserve"> PAGEREF _Toc135927621 \h </w:instrText>
      </w:r>
      <w:r>
        <w:fldChar w:fldCharType="separate"/>
      </w:r>
      <w:r>
        <w:t>27</w:t>
      </w:r>
      <w:r>
        <w:fldChar w:fldCharType="end"/>
      </w:r>
    </w:p>
    <w:p w14:paraId="3507223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_Toc135927622 \h </w:instrText>
      </w:r>
      <w:r>
        <w:fldChar w:fldCharType="separate"/>
      </w:r>
      <w:r>
        <w:t>27</w:t>
      </w:r>
      <w:r>
        <w:fldChar w:fldCharType="end"/>
      </w:r>
    </w:p>
    <w:p w14:paraId="6DB9646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Configuration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_Toc135927623 \h </w:instrText>
      </w:r>
      <w:r>
        <w:fldChar w:fldCharType="separate"/>
      </w:r>
      <w:r>
        <w:t>27</w:t>
      </w:r>
      <w:r>
        <w:fldChar w:fldCharType="end"/>
      </w:r>
    </w:p>
    <w:p w14:paraId="7C4EF43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6.6.3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_Toc135927624 \h </w:instrText>
      </w:r>
      <w:r>
        <w:fldChar w:fldCharType="separate"/>
      </w:r>
      <w:r>
        <w:t>27</w:t>
      </w:r>
      <w:r>
        <w:fldChar w:fldCharType="end"/>
      </w:r>
    </w:p>
    <w:p w14:paraId="7BFB4EB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_Toc135927625 \h </w:instrText>
      </w:r>
      <w:r>
        <w:fldChar w:fldCharType="separate"/>
      </w:r>
      <w:r>
        <w:t>27</w:t>
      </w:r>
      <w:r>
        <w:fldChar w:fldCharType="end"/>
      </w:r>
    </w:p>
    <w:p w14:paraId="7307F55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_Toc135927626 \h </w:instrText>
      </w:r>
      <w:r>
        <w:fldChar w:fldCharType="separate"/>
      </w:r>
      <w:r>
        <w:t>28</w:t>
      </w:r>
      <w:r>
        <w:fldChar w:fldCharType="end"/>
      </w:r>
    </w:p>
    <w:p w14:paraId="135BADE6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cs="Arial"/>
        </w:rPr>
        <w:t>6.7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DC_3_n77-n257</w:t>
      </w:r>
      <w:r>
        <w:tab/>
      </w:r>
      <w:r>
        <w:fldChar w:fldCharType="begin"/>
      </w:r>
      <w:r>
        <w:instrText xml:space="preserve"> PAGEREF _Toc135927627 \h </w:instrText>
      </w:r>
      <w:r>
        <w:fldChar w:fldCharType="separate"/>
      </w:r>
      <w:r>
        <w:t>28</w:t>
      </w:r>
      <w:r>
        <w:fldChar w:fldCharType="end"/>
      </w:r>
    </w:p>
    <w:p w14:paraId="3F2B194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_Toc135927628 \h </w:instrText>
      </w:r>
      <w:r>
        <w:fldChar w:fldCharType="separate"/>
      </w:r>
      <w:r>
        <w:t>28</w:t>
      </w:r>
      <w:r>
        <w:fldChar w:fldCharType="end"/>
      </w:r>
    </w:p>
    <w:p w14:paraId="7376D3D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Configuration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_Toc135927629 \h </w:instrText>
      </w:r>
      <w:r>
        <w:fldChar w:fldCharType="separate"/>
      </w:r>
      <w:r>
        <w:t>28</w:t>
      </w:r>
      <w:r>
        <w:fldChar w:fldCharType="end"/>
      </w:r>
    </w:p>
    <w:p w14:paraId="30AA181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_Toc135927630 \h </w:instrText>
      </w:r>
      <w:r>
        <w:fldChar w:fldCharType="separate"/>
      </w:r>
      <w:r>
        <w:t>28</w:t>
      </w:r>
      <w:r>
        <w:fldChar w:fldCharType="end"/>
      </w:r>
    </w:p>
    <w:p w14:paraId="086B896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_Toc135927631 \h </w:instrText>
      </w:r>
      <w:r>
        <w:fldChar w:fldCharType="separate"/>
      </w:r>
      <w:r>
        <w:t>28</w:t>
      </w:r>
      <w:r>
        <w:fldChar w:fldCharType="end"/>
      </w:r>
    </w:p>
    <w:p w14:paraId="20839DE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lastRenderedPageBreak/>
        <w:t>6.7.5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_Toc135927632 \h </w:instrText>
      </w:r>
      <w:r>
        <w:fldChar w:fldCharType="separate"/>
      </w:r>
      <w:r>
        <w:t>29</w:t>
      </w:r>
      <w:r>
        <w:fldChar w:fldCharType="end"/>
      </w:r>
    </w:p>
    <w:p w14:paraId="744D33BA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cs="Arial"/>
        </w:rPr>
        <w:t>6.8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DC_8_n3-n257</w:t>
      </w:r>
      <w:r>
        <w:tab/>
      </w:r>
      <w:r>
        <w:fldChar w:fldCharType="begin"/>
      </w:r>
      <w:r>
        <w:instrText xml:space="preserve"> PAGEREF _Toc135927633 \h </w:instrText>
      </w:r>
      <w:r>
        <w:fldChar w:fldCharType="separate"/>
      </w:r>
      <w:r>
        <w:t>29</w:t>
      </w:r>
      <w:r>
        <w:fldChar w:fldCharType="end"/>
      </w:r>
    </w:p>
    <w:p w14:paraId="50C6691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6.8.1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_Toc135927634 \h </w:instrText>
      </w:r>
      <w:r>
        <w:fldChar w:fldCharType="separate"/>
      </w:r>
      <w:r>
        <w:t>29</w:t>
      </w:r>
      <w:r>
        <w:fldChar w:fldCharType="end"/>
      </w:r>
    </w:p>
    <w:p w14:paraId="66BAA7B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6.8.2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Configuration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_Toc135927635 \h </w:instrText>
      </w:r>
      <w:r>
        <w:fldChar w:fldCharType="separate"/>
      </w:r>
      <w:r>
        <w:t>29</w:t>
      </w:r>
      <w:r>
        <w:fldChar w:fldCharType="end"/>
      </w:r>
    </w:p>
    <w:p w14:paraId="21C1FEB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6.8.3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_Toc135927636 \h </w:instrText>
      </w:r>
      <w:r>
        <w:fldChar w:fldCharType="separate"/>
      </w:r>
      <w:r>
        <w:t>29</w:t>
      </w:r>
      <w:r>
        <w:fldChar w:fldCharType="end"/>
      </w:r>
    </w:p>
    <w:p w14:paraId="2A54778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6.8.4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_Toc135927637 \h </w:instrText>
      </w:r>
      <w:r>
        <w:fldChar w:fldCharType="separate"/>
      </w:r>
      <w:r>
        <w:t>29</w:t>
      </w:r>
      <w:r>
        <w:fldChar w:fldCharType="end"/>
      </w:r>
    </w:p>
    <w:p w14:paraId="057A953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6.8.5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_Toc135927638 \h </w:instrText>
      </w:r>
      <w:r>
        <w:fldChar w:fldCharType="separate"/>
      </w:r>
      <w:r>
        <w:t>30</w:t>
      </w:r>
      <w:r>
        <w:fldChar w:fldCharType="end"/>
      </w:r>
    </w:p>
    <w:p w14:paraId="4ABA4B26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6.9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DC_3-n26-n78</w:t>
      </w:r>
      <w:r>
        <w:tab/>
      </w:r>
      <w:r>
        <w:fldChar w:fldCharType="begin"/>
      </w:r>
      <w:r>
        <w:instrText xml:space="preserve"> PAGEREF _Toc135927639 \h </w:instrText>
      </w:r>
      <w:r>
        <w:fldChar w:fldCharType="separate"/>
      </w:r>
      <w:r>
        <w:t>30</w:t>
      </w:r>
      <w:r>
        <w:fldChar w:fldCharType="end"/>
      </w:r>
    </w:p>
    <w:p w14:paraId="67E1BC2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6.9.1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_Toc135927640 \h </w:instrText>
      </w:r>
      <w:r>
        <w:fldChar w:fldCharType="separate"/>
      </w:r>
      <w:r>
        <w:t>30</w:t>
      </w:r>
      <w:r>
        <w:fldChar w:fldCharType="end"/>
      </w:r>
    </w:p>
    <w:p w14:paraId="59FD269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6.9.2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_Toc135927641 \h </w:instrText>
      </w:r>
      <w:r>
        <w:fldChar w:fldCharType="separate"/>
      </w:r>
      <w:r>
        <w:t>30</w:t>
      </w:r>
      <w:r>
        <w:fldChar w:fldCharType="end"/>
      </w:r>
    </w:p>
    <w:p w14:paraId="5FBDA48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6.9.3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_Toc135927642 \h </w:instrText>
      </w:r>
      <w:r>
        <w:fldChar w:fldCharType="separate"/>
      </w:r>
      <w:r>
        <w:t>31</w:t>
      </w:r>
      <w:r>
        <w:fldChar w:fldCharType="end"/>
      </w:r>
    </w:p>
    <w:p w14:paraId="095DA1B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6.9.4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_Toc135927643 \h </w:instrText>
      </w:r>
      <w:r>
        <w:fldChar w:fldCharType="separate"/>
      </w:r>
      <w:r>
        <w:t>32</w:t>
      </w:r>
      <w:r>
        <w:fldChar w:fldCharType="end"/>
      </w:r>
    </w:p>
    <w:p w14:paraId="6810C43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6.9.4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_Toc135927644 \h </w:instrText>
      </w:r>
      <w:r>
        <w:fldChar w:fldCharType="separate"/>
      </w:r>
      <w:r>
        <w:t>33</w:t>
      </w:r>
      <w:r>
        <w:fldChar w:fldCharType="end"/>
      </w:r>
    </w:p>
    <w:p w14:paraId="66434AD0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6.10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DC_7-n26-n78</w:t>
      </w:r>
      <w:r>
        <w:tab/>
      </w:r>
      <w:r>
        <w:fldChar w:fldCharType="begin"/>
      </w:r>
      <w:r>
        <w:instrText xml:space="preserve"> PAGEREF _Toc135927645 \h </w:instrText>
      </w:r>
      <w:r>
        <w:fldChar w:fldCharType="separate"/>
      </w:r>
      <w:r>
        <w:t>33</w:t>
      </w:r>
      <w:r>
        <w:fldChar w:fldCharType="end"/>
      </w:r>
    </w:p>
    <w:p w14:paraId="3E9A048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6.10.1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_Toc135927646 \h </w:instrText>
      </w:r>
      <w:r>
        <w:fldChar w:fldCharType="separate"/>
      </w:r>
      <w:r>
        <w:t>33</w:t>
      </w:r>
      <w:r>
        <w:fldChar w:fldCharType="end"/>
      </w:r>
    </w:p>
    <w:p w14:paraId="35AD59C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6.10.2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_Toc135927647 \h </w:instrText>
      </w:r>
      <w:r>
        <w:fldChar w:fldCharType="separate"/>
      </w:r>
      <w:r>
        <w:t>34</w:t>
      </w:r>
      <w:r>
        <w:fldChar w:fldCharType="end"/>
      </w:r>
    </w:p>
    <w:p w14:paraId="565A2F3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6.10.3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_Toc135927648 \h </w:instrText>
      </w:r>
      <w:r>
        <w:fldChar w:fldCharType="separate"/>
      </w:r>
      <w:r>
        <w:t>34</w:t>
      </w:r>
      <w:r>
        <w:fldChar w:fldCharType="end"/>
      </w:r>
    </w:p>
    <w:p w14:paraId="5CD2177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6.10.4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_Toc135927649 \h </w:instrText>
      </w:r>
      <w:r>
        <w:fldChar w:fldCharType="separate"/>
      </w:r>
      <w:r>
        <w:t>36</w:t>
      </w:r>
      <w:r>
        <w:fldChar w:fldCharType="end"/>
      </w:r>
    </w:p>
    <w:p w14:paraId="02DBED5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6.10.4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_Toc135927650 \h </w:instrText>
      </w:r>
      <w:r>
        <w:fldChar w:fldCharType="separate"/>
      </w:r>
      <w:r>
        <w:t>37</w:t>
      </w:r>
      <w:r>
        <w:fldChar w:fldCharType="end"/>
      </w:r>
    </w:p>
    <w:p w14:paraId="4A2C7DF7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6.11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DC_20_n1-n75</w:t>
      </w:r>
      <w:r>
        <w:tab/>
      </w:r>
      <w:r>
        <w:fldChar w:fldCharType="begin"/>
      </w:r>
      <w:r>
        <w:instrText xml:space="preserve"> PAGEREF _Toc135927651 \h </w:instrText>
      </w:r>
      <w:r>
        <w:fldChar w:fldCharType="separate"/>
      </w:r>
      <w:r>
        <w:t>37</w:t>
      </w:r>
      <w:r>
        <w:fldChar w:fldCharType="end"/>
      </w:r>
    </w:p>
    <w:p w14:paraId="27E94D6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6.11.1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_Toc135927652 \h </w:instrText>
      </w:r>
      <w:r>
        <w:fldChar w:fldCharType="separate"/>
      </w:r>
      <w:r>
        <w:t>37</w:t>
      </w:r>
      <w:r>
        <w:fldChar w:fldCharType="end"/>
      </w:r>
    </w:p>
    <w:p w14:paraId="3C4ACBF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6.11.2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_Toc135927653 \h </w:instrText>
      </w:r>
      <w:r>
        <w:fldChar w:fldCharType="separate"/>
      </w:r>
      <w:r>
        <w:t>38</w:t>
      </w:r>
      <w:r>
        <w:fldChar w:fldCharType="end"/>
      </w:r>
    </w:p>
    <w:p w14:paraId="1C7EDBD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_Toc135927654 \h </w:instrText>
      </w:r>
      <w:r>
        <w:fldChar w:fldCharType="separate"/>
      </w:r>
      <w:r>
        <w:t>38</w:t>
      </w:r>
      <w:r>
        <w:fldChar w:fldCharType="end"/>
      </w:r>
    </w:p>
    <w:p w14:paraId="49C52B5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6.11.4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_Toc135927655 \h </w:instrText>
      </w:r>
      <w:r>
        <w:fldChar w:fldCharType="separate"/>
      </w:r>
      <w:r>
        <w:t>39</w:t>
      </w:r>
      <w:r>
        <w:fldChar w:fldCharType="end"/>
      </w:r>
    </w:p>
    <w:p w14:paraId="2C1C66B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6.11.5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_Toc135927656 \h </w:instrText>
      </w:r>
      <w:r>
        <w:fldChar w:fldCharType="separate"/>
      </w:r>
      <w:r>
        <w:t>39</w:t>
      </w:r>
      <w:r>
        <w:fldChar w:fldCharType="end"/>
      </w:r>
    </w:p>
    <w:p w14:paraId="589D90EF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6.12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DC_7_n1-n75</w:t>
      </w:r>
      <w:r>
        <w:tab/>
      </w:r>
      <w:r>
        <w:fldChar w:fldCharType="begin"/>
      </w:r>
      <w:r>
        <w:instrText xml:space="preserve"> PAGEREF _Toc135927657 \h </w:instrText>
      </w:r>
      <w:r>
        <w:fldChar w:fldCharType="separate"/>
      </w:r>
      <w:r>
        <w:t>39</w:t>
      </w:r>
      <w:r>
        <w:fldChar w:fldCharType="end"/>
      </w:r>
    </w:p>
    <w:p w14:paraId="2FCE16D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6.12.1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_Toc135927658 \h </w:instrText>
      </w:r>
      <w:r>
        <w:fldChar w:fldCharType="separate"/>
      </w:r>
      <w:r>
        <w:t>39</w:t>
      </w:r>
      <w:r>
        <w:fldChar w:fldCharType="end"/>
      </w:r>
    </w:p>
    <w:p w14:paraId="104EECC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6.12.2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_Toc135927659 \h </w:instrText>
      </w:r>
      <w:r>
        <w:fldChar w:fldCharType="separate"/>
      </w:r>
      <w:r>
        <w:t>40</w:t>
      </w:r>
      <w:r>
        <w:fldChar w:fldCharType="end"/>
      </w:r>
    </w:p>
    <w:p w14:paraId="3EDF653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6.12.3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_Toc135927660 \h </w:instrText>
      </w:r>
      <w:r>
        <w:fldChar w:fldCharType="separate"/>
      </w:r>
      <w:r>
        <w:t>40</w:t>
      </w:r>
      <w:r>
        <w:fldChar w:fldCharType="end"/>
      </w:r>
    </w:p>
    <w:p w14:paraId="1B3BBD2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6.12.4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_Toc135927661 \h </w:instrText>
      </w:r>
      <w:r>
        <w:fldChar w:fldCharType="separate"/>
      </w:r>
      <w:r>
        <w:t>41</w:t>
      </w:r>
      <w:r>
        <w:fldChar w:fldCharType="end"/>
      </w:r>
    </w:p>
    <w:p w14:paraId="5DD4AC3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6.12.5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_Toc135927662 \h </w:instrText>
      </w:r>
      <w:r>
        <w:fldChar w:fldCharType="separate"/>
      </w:r>
      <w:r>
        <w:t>41</w:t>
      </w:r>
      <w:r>
        <w:fldChar w:fldCharType="end"/>
      </w:r>
    </w:p>
    <w:p w14:paraId="42E02136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6.13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DC_1-n26-n78</w:t>
      </w:r>
      <w:r>
        <w:tab/>
      </w:r>
      <w:r>
        <w:fldChar w:fldCharType="begin"/>
      </w:r>
      <w:r>
        <w:instrText xml:space="preserve"> PAGEREF _Toc135927663 \h </w:instrText>
      </w:r>
      <w:r>
        <w:fldChar w:fldCharType="separate"/>
      </w:r>
      <w:r>
        <w:t>41</w:t>
      </w:r>
      <w:r>
        <w:fldChar w:fldCharType="end"/>
      </w:r>
    </w:p>
    <w:p w14:paraId="2B66DCE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_Toc135927664 \h </w:instrText>
      </w:r>
      <w:r>
        <w:fldChar w:fldCharType="separate"/>
      </w:r>
      <w:r>
        <w:t>41</w:t>
      </w:r>
      <w:r>
        <w:fldChar w:fldCharType="end"/>
      </w:r>
    </w:p>
    <w:p w14:paraId="24362E7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6.13.2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_Toc135927665 \h </w:instrText>
      </w:r>
      <w:r>
        <w:fldChar w:fldCharType="separate"/>
      </w:r>
      <w:r>
        <w:t>42</w:t>
      </w:r>
      <w:r>
        <w:fldChar w:fldCharType="end"/>
      </w:r>
    </w:p>
    <w:p w14:paraId="4DA05D5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_Toc135927666 \h </w:instrText>
      </w:r>
      <w:r>
        <w:fldChar w:fldCharType="separate"/>
      </w:r>
      <w:r>
        <w:t>42</w:t>
      </w:r>
      <w:r>
        <w:fldChar w:fldCharType="end"/>
      </w:r>
    </w:p>
    <w:p w14:paraId="1C28FC7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6.13.4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_Toc135927667 \h </w:instrText>
      </w:r>
      <w:r>
        <w:fldChar w:fldCharType="separate"/>
      </w:r>
      <w:r>
        <w:t>44</w:t>
      </w:r>
      <w:r>
        <w:fldChar w:fldCharType="end"/>
      </w:r>
    </w:p>
    <w:p w14:paraId="6B6932D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6.13.4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_Toc135927668 \h </w:instrText>
      </w:r>
      <w:r>
        <w:fldChar w:fldCharType="separate"/>
      </w:r>
      <w:r>
        <w:t>45</w:t>
      </w:r>
      <w:r>
        <w:fldChar w:fldCharType="end"/>
      </w:r>
    </w:p>
    <w:p w14:paraId="3DD17B37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6.14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DC_3_n38-n40</w:t>
      </w:r>
      <w:r>
        <w:tab/>
      </w:r>
      <w:r>
        <w:fldChar w:fldCharType="begin"/>
      </w:r>
      <w:r>
        <w:instrText xml:space="preserve"> PAGEREF _Toc135927669 \h </w:instrText>
      </w:r>
      <w:r>
        <w:fldChar w:fldCharType="separate"/>
      </w:r>
      <w:r>
        <w:t>45</w:t>
      </w:r>
      <w:r>
        <w:fldChar w:fldCharType="end"/>
      </w:r>
    </w:p>
    <w:p w14:paraId="2870BD8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_Toc135927670 \h </w:instrText>
      </w:r>
      <w:r>
        <w:fldChar w:fldCharType="separate"/>
      </w:r>
      <w:r>
        <w:t>45</w:t>
      </w:r>
      <w:r>
        <w:fldChar w:fldCharType="end"/>
      </w:r>
    </w:p>
    <w:p w14:paraId="0823C80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6.14.2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_Toc135927671 \h </w:instrText>
      </w:r>
      <w:r>
        <w:fldChar w:fldCharType="separate"/>
      </w:r>
      <w:r>
        <w:t>46</w:t>
      </w:r>
      <w:r>
        <w:fldChar w:fldCharType="end"/>
      </w:r>
    </w:p>
    <w:p w14:paraId="5FBC675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6.14.3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_Toc135927672 \h </w:instrText>
      </w:r>
      <w:r>
        <w:fldChar w:fldCharType="separate"/>
      </w:r>
      <w:r>
        <w:t>46</w:t>
      </w:r>
      <w:r>
        <w:fldChar w:fldCharType="end"/>
      </w:r>
    </w:p>
    <w:p w14:paraId="59D4548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6.14.4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>
        <w:t>IB</w:t>
      </w:r>
      <w:r w:rsidRPr="00EF5272">
        <w:rPr>
          <w:lang w:val="en-US" w:eastAsia="zh-CN"/>
        </w:rPr>
        <w:t xml:space="preserve"> and ∆R</w:t>
      </w:r>
      <w: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_Toc135927673 \h </w:instrText>
      </w:r>
      <w:r>
        <w:fldChar w:fldCharType="separate"/>
      </w:r>
      <w:r>
        <w:t>48</w:t>
      </w:r>
      <w:r>
        <w:fldChar w:fldCharType="end"/>
      </w:r>
    </w:p>
    <w:p w14:paraId="41BCCC6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6.14.5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_Toc135927674 \h </w:instrText>
      </w:r>
      <w:r>
        <w:fldChar w:fldCharType="separate"/>
      </w:r>
      <w:r>
        <w:t>49</w:t>
      </w:r>
      <w:r>
        <w:fldChar w:fldCharType="end"/>
      </w:r>
    </w:p>
    <w:p w14:paraId="02F9D506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6.15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DC_41_n1-n78</w:t>
      </w:r>
      <w:r>
        <w:tab/>
      </w:r>
      <w:r>
        <w:fldChar w:fldCharType="begin"/>
      </w:r>
      <w:r>
        <w:instrText xml:space="preserve"> PAGEREF _Toc135927675 \h </w:instrText>
      </w:r>
      <w:r>
        <w:fldChar w:fldCharType="separate"/>
      </w:r>
      <w:r>
        <w:t>49</w:t>
      </w:r>
      <w:r>
        <w:fldChar w:fldCharType="end"/>
      </w:r>
    </w:p>
    <w:p w14:paraId="456DFF9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_Toc135927676 \h </w:instrText>
      </w:r>
      <w:r>
        <w:fldChar w:fldCharType="separate"/>
      </w:r>
      <w:r>
        <w:t>49</w:t>
      </w:r>
      <w:r>
        <w:fldChar w:fldCharType="end"/>
      </w:r>
    </w:p>
    <w:p w14:paraId="27F3882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6.15.2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_Toc135927677 \h </w:instrText>
      </w:r>
      <w:r>
        <w:fldChar w:fldCharType="separate"/>
      </w:r>
      <w:r>
        <w:t>49</w:t>
      </w:r>
      <w:r>
        <w:fldChar w:fldCharType="end"/>
      </w:r>
    </w:p>
    <w:p w14:paraId="44BBC69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6.15.3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_Toc135927678 \h </w:instrText>
      </w:r>
      <w:r>
        <w:fldChar w:fldCharType="separate"/>
      </w:r>
      <w:r>
        <w:t>50</w:t>
      </w:r>
      <w:r>
        <w:fldChar w:fldCharType="end"/>
      </w:r>
    </w:p>
    <w:p w14:paraId="72BD868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6.15.</w:t>
      </w:r>
      <w:r w:rsidRPr="00EF52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sv-SE"/>
        </w:rPr>
        <w:t xml:space="preserve"> </w:t>
      </w:r>
      <w:r w:rsidRPr="00EF5272">
        <w:rPr>
          <w:lang w:val="en-US"/>
        </w:rPr>
        <w:t>∆T</w:t>
      </w:r>
      <w:r>
        <w:t>IB</w:t>
      </w:r>
      <w:r w:rsidRPr="00EF5272">
        <w:rPr>
          <w:lang w:val="en-US"/>
        </w:rPr>
        <w:t xml:space="preserve"> and ∆R</w:t>
      </w:r>
      <w:r>
        <w:t>IB</w:t>
      </w:r>
      <w:r w:rsidRPr="00EF5272">
        <w:rPr>
          <w:lang w:val="en-US"/>
        </w:rPr>
        <w:t xml:space="preserve"> values</w:t>
      </w:r>
      <w:r>
        <w:tab/>
      </w:r>
      <w:r>
        <w:fldChar w:fldCharType="begin"/>
      </w:r>
      <w:r>
        <w:instrText xml:space="preserve"> PAGEREF _Toc135927679 \h </w:instrText>
      </w:r>
      <w:r>
        <w:fldChar w:fldCharType="separate"/>
      </w:r>
      <w:r>
        <w:t>51</w:t>
      </w:r>
      <w:r>
        <w:fldChar w:fldCharType="end"/>
      </w:r>
    </w:p>
    <w:p w14:paraId="6BE00CA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6.15</w:t>
      </w:r>
      <w:r w:rsidRPr="00EF5272">
        <w:rPr>
          <w:lang w:val="en-US" w:eastAsia="zh-CN"/>
        </w:rPr>
        <w:t>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MSD requirements</w:t>
      </w:r>
      <w:r>
        <w:tab/>
      </w:r>
      <w:r>
        <w:fldChar w:fldCharType="begin"/>
      </w:r>
      <w:r>
        <w:instrText xml:space="preserve"> PAGEREF _Toc135927680 \h </w:instrText>
      </w:r>
      <w:r>
        <w:fldChar w:fldCharType="separate"/>
      </w:r>
      <w:r>
        <w:t>52</w:t>
      </w:r>
      <w:r>
        <w:fldChar w:fldCharType="end"/>
      </w:r>
    </w:p>
    <w:p w14:paraId="0D51D09D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6.16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 xml:space="preserve"> DC_8_n38-n40</w:t>
      </w:r>
      <w:r>
        <w:tab/>
      </w:r>
      <w:r>
        <w:fldChar w:fldCharType="begin"/>
      </w:r>
      <w:r>
        <w:instrText xml:space="preserve"> PAGEREF _Toc135927681 \h </w:instrText>
      </w:r>
      <w:r>
        <w:fldChar w:fldCharType="separate"/>
      </w:r>
      <w:r>
        <w:t>52</w:t>
      </w:r>
      <w:r>
        <w:fldChar w:fldCharType="end"/>
      </w:r>
    </w:p>
    <w:p w14:paraId="16BCD33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6.16.1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_Toc135927682 \h </w:instrText>
      </w:r>
      <w:r>
        <w:fldChar w:fldCharType="separate"/>
      </w:r>
      <w:r>
        <w:t>52</w:t>
      </w:r>
      <w:r>
        <w:fldChar w:fldCharType="end"/>
      </w:r>
    </w:p>
    <w:p w14:paraId="64FF464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6.16.2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_Toc135927683 \h </w:instrText>
      </w:r>
      <w:r>
        <w:fldChar w:fldCharType="separate"/>
      </w:r>
      <w:r>
        <w:t>52</w:t>
      </w:r>
      <w:r>
        <w:fldChar w:fldCharType="end"/>
      </w:r>
    </w:p>
    <w:p w14:paraId="3037400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6.16.3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_Toc135927684 \h </w:instrText>
      </w:r>
      <w:r>
        <w:fldChar w:fldCharType="separate"/>
      </w:r>
      <w:r>
        <w:t>53</w:t>
      </w:r>
      <w:r>
        <w:fldChar w:fldCharType="end"/>
      </w:r>
    </w:p>
    <w:p w14:paraId="52A0DFA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6.16.4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>
        <w:t>IB</w:t>
      </w:r>
      <w:r w:rsidRPr="00EF5272">
        <w:rPr>
          <w:lang w:val="en-US" w:eastAsia="zh-CN"/>
        </w:rPr>
        <w:t xml:space="preserve"> and ∆R</w:t>
      </w:r>
      <w: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_Toc135927685 \h </w:instrText>
      </w:r>
      <w:r>
        <w:fldChar w:fldCharType="separate"/>
      </w:r>
      <w:r>
        <w:t>55</w:t>
      </w:r>
      <w:r>
        <w:fldChar w:fldCharType="end"/>
      </w:r>
    </w:p>
    <w:p w14:paraId="00B1EF7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6.16.5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 xml:space="preserve"> MSD requirements</w:t>
      </w:r>
      <w:r>
        <w:tab/>
      </w:r>
      <w:r>
        <w:fldChar w:fldCharType="begin"/>
      </w:r>
      <w:r>
        <w:instrText xml:space="preserve"> PAGEREF _Toc135927686 \h </w:instrText>
      </w:r>
      <w:r>
        <w:fldChar w:fldCharType="separate"/>
      </w:r>
      <w:r>
        <w:t>56</w:t>
      </w:r>
      <w:r>
        <w:fldChar w:fldCharType="end"/>
      </w:r>
    </w:p>
    <w:p w14:paraId="453BF56E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6.17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DC_3_n1-n75</w:t>
      </w:r>
      <w:r>
        <w:tab/>
      </w:r>
      <w:r>
        <w:fldChar w:fldCharType="begin"/>
      </w:r>
      <w:r>
        <w:instrText xml:space="preserve"> PAGEREF _Toc135927687 \h </w:instrText>
      </w:r>
      <w:r>
        <w:fldChar w:fldCharType="separate"/>
      </w:r>
      <w:r>
        <w:t>56</w:t>
      </w:r>
      <w:r>
        <w:fldChar w:fldCharType="end"/>
      </w:r>
    </w:p>
    <w:p w14:paraId="284350F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6.17.1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_Toc135927688 \h </w:instrText>
      </w:r>
      <w:r>
        <w:fldChar w:fldCharType="separate"/>
      </w:r>
      <w:r>
        <w:t>56</w:t>
      </w:r>
      <w:r>
        <w:fldChar w:fldCharType="end"/>
      </w:r>
    </w:p>
    <w:p w14:paraId="39859DB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6.17.2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_Toc135927689 \h </w:instrText>
      </w:r>
      <w:r>
        <w:fldChar w:fldCharType="separate"/>
      </w:r>
      <w:r>
        <w:t>56</w:t>
      </w:r>
      <w:r>
        <w:fldChar w:fldCharType="end"/>
      </w:r>
    </w:p>
    <w:p w14:paraId="55FF959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6.17.3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_Toc135927690 \h </w:instrText>
      </w:r>
      <w:r>
        <w:fldChar w:fldCharType="separate"/>
      </w:r>
      <w:r>
        <w:t>56</w:t>
      </w:r>
      <w:r>
        <w:fldChar w:fldCharType="end"/>
      </w:r>
    </w:p>
    <w:p w14:paraId="4919EF0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6.17.4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_Toc135927691 \h </w:instrText>
      </w:r>
      <w:r>
        <w:fldChar w:fldCharType="separate"/>
      </w:r>
      <w:r>
        <w:t>57</w:t>
      </w:r>
      <w:r>
        <w:fldChar w:fldCharType="end"/>
      </w:r>
    </w:p>
    <w:p w14:paraId="02F4F74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6.17.5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_Toc135927692 \h </w:instrText>
      </w:r>
      <w:r>
        <w:fldChar w:fldCharType="separate"/>
      </w:r>
      <w:r>
        <w:t>57</w:t>
      </w:r>
      <w:r>
        <w:fldChar w:fldCharType="end"/>
      </w:r>
    </w:p>
    <w:p w14:paraId="0AC0318C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6.18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DC_1_n40-n77</w:t>
      </w:r>
      <w:r>
        <w:tab/>
      </w:r>
      <w:r>
        <w:fldChar w:fldCharType="begin"/>
      </w:r>
      <w:r>
        <w:instrText xml:space="preserve"> PAGEREF _Toc135927693 \h </w:instrText>
      </w:r>
      <w:r>
        <w:fldChar w:fldCharType="separate"/>
      </w:r>
      <w:r>
        <w:t>57</w:t>
      </w:r>
      <w:r>
        <w:fldChar w:fldCharType="end"/>
      </w:r>
    </w:p>
    <w:p w14:paraId="0A3982E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lastRenderedPageBreak/>
        <w:t>6.18.1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ko-KR"/>
        </w:rPr>
        <w:t>Operating bands for DC</w:t>
      </w:r>
      <w:r>
        <w:tab/>
      </w:r>
      <w:r>
        <w:fldChar w:fldCharType="begin"/>
      </w:r>
      <w:r>
        <w:instrText xml:space="preserve"> PAGEREF _Toc135927694 \h </w:instrText>
      </w:r>
      <w:r>
        <w:fldChar w:fldCharType="separate"/>
      </w:r>
      <w:r>
        <w:t>57</w:t>
      </w:r>
      <w:r>
        <w:fldChar w:fldCharType="end"/>
      </w:r>
    </w:p>
    <w:p w14:paraId="5B5FCDD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6.18.2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_Toc135927695 \h </w:instrText>
      </w:r>
      <w:r>
        <w:fldChar w:fldCharType="separate"/>
      </w:r>
      <w:r>
        <w:t>58</w:t>
      </w:r>
      <w:r>
        <w:fldChar w:fldCharType="end"/>
      </w:r>
    </w:p>
    <w:p w14:paraId="0568C4A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6.18.3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_Toc135927696 \h </w:instrText>
      </w:r>
      <w:r>
        <w:fldChar w:fldCharType="separate"/>
      </w:r>
      <w:r>
        <w:t>58</w:t>
      </w:r>
      <w:r>
        <w:fldChar w:fldCharType="end"/>
      </w:r>
    </w:p>
    <w:p w14:paraId="1F4DA7F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6.18.4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_Toc135927697 \h </w:instrText>
      </w:r>
      <w:r>
        <w:fldChar w:fldCharType="separate"/>
      </w:r>
      <w:r>
        <w:t>60</w:t>
      </w:r>
      <w:r>
        <w:fldChar w:fldCharType="end"/>
      </w:r>
    </w:p>
    <w:p w14:paraId="0131926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6.18.5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 requirements</w:t>
      </w:r>
      <w:r>
        <w:tab/>
      </w:r>
      <w:r>
        <w:fldChar w:fldCharType="begin"/>
      </w:r>
      <w:r>
        <w:instrText xml:space="preserve"> PAGEREF _Toc135927698 \h </w:instrText>
      </w:r>
      <w:r>
        <w:fldChar w:fldCharType="separate"/>
      </w:r>
      <w:r>
        <w:t>60</w:t>
      </w:r>
      <w:r>
        <w:fldChar w:fldCharType="end"/>
      </w:r>
    </w:p>
    <w:p w14:paraId="65C9A9C4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6.19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DC_3_n40-n77</w:t>
      </w:r>
      <w:r>
        <w:tab/>
      </w:r>
      <w:r>
        <w:fldChar w:fldCharType="begin"/>
      </w:r>
      <w:r>
        <w:instrText xml:space="preserve"> PAGEREF _Toc135927699 \h </w:instrText>
      </w:r>
      <w:r>
        <w:fldChar w:fldCharType="separate"/>
      </w:r>
      <w:r>
        <w:t>61</w:t>
      </w:r>
      <w:r>
        <w:fldChar w:fldCharType="end"/>
      </w:r>
    </w:p>
    <w:p w14:paraId="0482C13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6.19.1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ko-KR"/>
        </w:rPr>
        <w:t>Operating bands for DC</w:t>
      </w:r>
      <w:r>
        <w:tab/>
      </w:r>
      <w:r>
        <w:fldChar w:fldCharType="begin"/>
      </w:r>
      <w:r>
        <w:instrText xml:space="preserve"> PAGEREF _Toc135927700 \h </w:instrText>
      </w:r>
      <w:r>
        <w:fldChar w:fldCharType="separate"/>
      </w:r>
      <w:r>
        <w:t>61</w:t>
      </w:r>
      <w:r>
        <w:fldChar w:fldCharType="end"/>
      </w:r>
    </w:p>
    <w:p w14:paraId="273A0C7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6.19.2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_Toc135927701 \h </w:instrText>
      </w:r>
      <w:r>
        <w:fldChar w:fldCharType="separate"/>
      </w:r>
      <w:r>
        <w:t>61</w:t>
      </w:r>
      <w:r>
        <w:fldChar w:fldCharType="end"/>
      </w:r>
    </w:p>
    <w:p w14:paraId="78FD8D7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6.19.3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_Toc135927702 \h </w:instrText>
      </w:r>
      <w:r>
        <w:fldChar w:fldCharType="separate"/>
      </w:r>
      <w:r>
        <w:t>61</w:t>
      </w:r>
      <w:r>
        <w:fldChar w:fldCharType="end"/>
      </w:r>
    </w:p>
    <w:p w14:paraId="3228222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6.19.4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_Toc135927703 \h </w:instrText>
      </w:r>
      <w:r>
        <w:fldChar w:fldCharType="separate"/>
      </w:r>
      <w:r>
        <w:t>63</w:t>
      </w:r>
      <w:r>
        <w:fldChar w:fldCharType="end"/>
      </w:r>
    </w:p>
    <w:p w14:paraId="48B441E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6.19.5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 requirements</w:t>
      </w:r>
      <w:r>
        <w:tab/>
      </w:r>
      <w:r>
        <w:fldChar w:fldCharType="begin"/>
      </w:r>
      <w:r>
        <w:instrText xml:space="preserve"> PAGEREF _Toc135927704 \h </w:instrText>
      </w:r>
      <w:r>
        <w:fldChar w:fldCharType="separate"/>
      </w:r>
      <w:r>
        <w:t>63</w:t>
      </w:r>
      <w:r>
        <w:fldChar w:fldCharType="end"/>
      </w:r>
    </w:p>
    <w:p w14:paraId="46516382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6.20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DC_5_n40-n77</w:t>
      </w:r>
      <w:r>
        <w:tab/>
      </w:r>
      <w:r>
        <w:fldChar w:fldCharType="begin"/>
      </w:r>
      <w:r>
        <w:instrText xml:space="preserve"> PAGEREF _Toc135927705 \h </w:instrText>
      </w:r>
      <w:r>
        <w:fldChar w:fldCharType="separate"/>
      </w:r>
      <w:r>
        <w:t>64</w:t>
      </w:r>
      <w:r>
        <w:fldChar w:fldCharType="end"/>
      </w:r>
    </w:p>
    <w:p w14:paraId="3B63403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6.20.1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ko-KR"/>
        </w:rPr>
        <w:t>Operating bands for DC</w:t>
      </w:r>
      <w:r>
        <w:tab/>
      </w:r>
      <w:r>
        <w:fldChar w:fldCharType="begin"/>
      </w:r>
      <w:r>
        <w:instrText xml:space="preserve"> PAGEREF _Toc135927706 \h </w:instrText>
      </w:r>
      <w:r>
        <w:fldChar w:fldCharType="separate"/>
      </w:r>
      <w:r>
        <w:t>64</w:t>
      </w:r>
      <w:r>
        <w:fldChar w:fldCharType="end"/>
      </w:r>
    </w:p>
    <w:p w14:paraId="69A3CE4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6.20.2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_Toc135927707 \h </w:instrText>
      </w:r>
      <w:r>
        <w:fldChar w:fldCharType="separate"/>
      </w:r>
      <w:r>
        <w:t>64</w:t>
      </w:r>
      <w:r>
        <w:fldChar w:fldCharType="end"/>
      </w:r>
    </w:p>
    <w:p w14:paraId="4C2D787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6.20.3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_Toc135927708 \h </w:instrText>
      </w:r>
      <w:r>
        <w:fldChar w:fldCharType="separate"/>
      </w:r>
      <w:r>
        <w:t>65</w:t>
      </w:r>
      <w:r>
        <w:fldChar w:fldCharType="end"/>
      </w:r>
    </w:p>
    <w:p w14:paraId="07747FE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6.20.4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_Toc135927709 \h </w:instrText>
      </w:r>
      <w:r>
        <w:fldChar w:fldCharType="separate"/>
      </w:r>
      <w:r>
        <w:t>67</w:t>
      </w:r>
      <w:r>
        <w:fldChar w:fldCharType="end"/>
      </w:r>
    </w:p>
    <w:p w14:paraId="1B5B534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6.20.5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 requirements</w:t>
      </w:r>
      <w:r>
        <w:tab/>
      </w:r>
      <w:r>
        <w:fldChar w:fldCharType="begin"/>
      </w:r>
      <w:r>
        <w:instrText xml:space="preserve"> PAGEREF _Toc135927710 \h </w:instrText>
      </w:r>
      <w:r>
        <w:fldChar w:fldCharType="separate"/>
      </w:r>
      <w:r>
        <w:t>67</w:t>
      </w:r>
      <w:r>
        <w:fldChar w:fldCharType="end"/>
      </w:r>
    </w:p>
    <w:p w14:paraId="19969187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DC_7_n40-n77</w:t>
      </w:r>
      <w:r>
        <w:tab/>
      </w:r>
      <w:r>
        <w:fldChar w:fldCharType="begin"/>
      </w:r>
      <w:r>
        <w:instrText xml:space="preserve"> PAGEREF _Toc135927711 \h </w:instrText>
      </w:r>
      <w:r>
        <w:fldChar w:fldCharType="separate"/>
      </w:r>
      <w:r>
        <w:t>67</w:t>
      </w:r>
      <w:r>
        <w:fldChar w:fldCharType="end"/>
      </w:r>
    </w:p>
    <w:p w14:paraId="4059AD8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6.21.1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ko-KR"/>
        </w:rPr>
        <w:t>Operating bands for DC</w:t>
      </w:r>
      <w:r>
        <w:tab/>
      </w:r>
      <w:r>
        <w:fldChar w:fldCharType="begin"/>
      </w:r>
      <w:r>
        <w:instrText xml:space="preserve"> PAGEREF _Toc135927712 \h </w:instrText>
      </w:r>
      <w:r>
        <w:fldChar w:fldCharType="separate"/>
      </w:r>
      <w:r>
        <w:t>67</w:t>
      </w:r>
      <w:r>
        <w:fldChar w:fldCharType="end"/>
      </w:r>
    </w:p>
    <w:p w14:paraId="4B61EFF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6.21.2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_Toc135927713 \h </w:instrText>
      </w:r>
      <w:r>
        <w:fldChar w:fldCharType="separate"/>
      </w:r>
      <w:r>
        <w:t>68</w:t>
      </w:r>
      <w:r>
        <w:fldChar w:fldCharType="end"/>
      </w:r>
    </w:p>
    <w:p w14:paraId="073F1F1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_Toc135927714 \h </w:instrText>
      </w:r>
      <w:r>
        <w:fldChar w:fldCharType="separate"/>
      </w:r>
      <w:r>
        <w:t>68</w:t>
      </w:r>
      <w:r>
        <w:fldChar w:fldCharType="end"/>
      </w:r>
    </w:p>
    <w:p w14:paraId="1B975DD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6.21.4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_Toc135927715 \h </w:instrText>
      </w:r>
      <w:r>
        <w:fldChar w:fldCharType="separate"/>
      </w:r>
      <w:r>
        <w:t>70</w:t>
      </w:r>
      <w:r>
        <w:fldChar w:fldCharType="end"/>
      </w:r>
    </w:p>
    <w:p w14:paraId="18F8B1D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6.21.5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 requirements</w:t>
      </w:r>
      <w:r>
        <w:tab/>
      </w:r>
      <w:r>
        <w:fldChar w:fldCharType="begin"/>
      </w:r>
      <w:r>
        <w:instrText xml:space="preserve"> PAGEREF _Toc135927716 \h </w:instrText>
      </w:r>
      <w:r>
        <w:fldChar w:fldCharType="separate"/>
      </w:r>
      <w:r>
        <w:t>70</w:t>
      </w:r>
      <w:r>
        <w:fldChar w:fldCharType="end"/>
      </w:r>
    </w:p>
    <w:p w14:paraId="17CB54AF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DC_5_n40-n78</w:t>
      </w:r>
      <w:r>
        <w:tab/>
      </w:r>
      <w:r>
        <w:fldChar w:fldCharType="begin"/>
      </w:r>
      <w:r>
        <w:instrText xml:space="preserve"> PAGEREF _Toc135927717 \h </w:instrText>
      </w:r>
      <w:r>
        <w:fldChar w:fldCharType="separate"/>
      </w:r>
      <w:r>
        <w:t>71</w:t>
      </w:r>
      <w:r>
        <w:fldChar w:fldCharType="end"/>
      </w:r>
    </w:p>
    <w:p w14:paraId="6E7C6D4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6.22.1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ko-KR"/>
        </w:rPr>
        <w:t>Operating bands for DC</w:t>
      </w:r>
      <w:r>
        <w:tab/>
      </w:r>
      <w:r>
        <w:fldChar w:fldCharType="begin"/>
      </w:r>
      <w:r>
        <w:instrText xml:space="preserve"> PAGEREF _Toc135927718 \h </w:instrText>
      </w:r>
      <w:r>
        <w:fldChar w:fldCharType="separate"/>
      </w:r>
      <w:r>
        <w:t>71</w:t>
      </w:r>
      <w:r>
        <w:fldChar w:fldCharType="end"/>
      </w:r>
    </w:p>
    <w:p w14:paraId="367A17D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6.22.2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_Toc135927719 \h </w:instrText>
      </w:r>
      <w:r>
        <w:fldChar w:fldCharType="separate"/>
      </w:r>
      <w:r>
        <w:t>71</w:t>
      </w:r>
      <w:r>
        <w:fldChar w:fldCharType="end"/>
      </w:r>
    </w:p>
    <w:p w14:paraId="04F23A8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6.22.3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_Toc135927720 \h </w:instrText>
      </w:r>
      <w:r>
        <w:fldChar w:fldCharType="separate"/>
      </w:r>
      <w:r>
        <w:t>71</w:t>
      </w:r>
      <w:r>
        <w:fldChar w:fldCharType="end"/>
      </w:r>
    </w:p>
    <w:p w14:paraId="5BBCEEB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6.22.4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_Toc135927721 \h </w:instrText>
      </w:r>
      <w:r>
        <w:fldChar w:fldCharType="separate"/>
      </w:r>
      <w:r>
        <w:t>73</w:t>
      </w:r>
      <w:r>
        <w:fldChar w:fldCharType="end"/>
      </w:r>
    </w:p>
    <w:p w14:paraId="7A1EC4D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6.22.5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 requirements</w:t>
      </w:r>
      <w:r>
        <w:tab/>
      </w:r>
      <w:r>
        <w:fldChar w:fldCharType="begin"/>
      </w:r>
      <w:r>
        <w:instrText xml:space="preserve"> PAGEREF _Toc135927722 \h </w:instrText>
      </w:r>
      <w:r>
        <w:fldChar w:fldCharType="separate"/>
      </w:r>
      <w:r>
        <w:t>73</w:t>
      </w:r>
      <w:r>
        <w:fldChar w:fldCharType="end"/>
      </w:r>
    </w:p>
    <w:p w14:paraId="097318B9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6.23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DC_7_n1-n28</w:t>
      </w:r>
      <w:r>
        <w:tab/>
      </w:r>
      <w:r>
        <w:fldChar w:fldCharType="begin"/>
      </w:r>
      <w:r>
        <w:instrText xml:space="preserve"> PAGEREF _Toc135927723 \h </w:instrText>
      </w:r>
      <w:r>
        <w:fldChar w:fldCharType="separate"/>
      </w:r>
      <w:r>
        <w:t>74</w:t>
      </w:r>
      <w:r>
        <w:fldChar w:fldCharType="end"/>
      </w:r>
    </w:p>
    <w:p w14:paraId="1F881AC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_Toc135927724 \h </w:instrText>
      </w:r>
      <w:r>
        <w:fldChar w:fldCharType="separate"/>
      </w:r>
      <w:r>
        <w:t>74</w:t>
      </w:r>
      <w:r>
        <w:fldChar w:fldCharType="end"/>
      </w:r>
    </w:p>
    <w:p w14:paraId="4378B05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6.23.2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_Toc135927725 \h </w:instrText>
      </w:r>
      <w:r>
        <w:fldChar w:fldCharType="separate"/>
      </w:r>
      <w:r>
        <w:t>74</w:t>
      </w:r>
      <w:r>
        <w:fldChar w:fldCharType="end"/>
      </w:r>
    </w:p>
    <w:p w14:paraId="0810F3B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_Toc135927726 \h </w:instrText>
      </w:r>
      <w:r>
        <w:fldChar w:fldCharType="separate"/>
      </w:r>
      <w:r>
        <w:t>75</w:t>
      </w:r>
      <w:r>
        <w:fldChar w:fldCharType="end"/>
      </w:r>
    </w:p>
    <w:p w14:paraId="0D62504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6.23.4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_Toc135927727 \h </w:instrText>
      </w:r>
      <w:r>
        <w:fldChar w:fldCharType="separate"/>
      </w:r>
      <w:r>
        <w:t>75</w:t>
      </w:r>
      <w:r>
        <w:fldChar w:fldCharType="end"/>
      </w:r>
    </w:p>
    <w:p w14:paraId="0FAD9DD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6.23.5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_Toc135927728 \h </w:instrText>
      </w:r>
      <w:r>
        <w:fldChar w:fldCharType="separate"/>
      </w:r>
      <w:r>
        <w:t>75</w:t>
      </w:r>
      <w:r>
        <w:fldChar w:fldCharType="end"/>
      </w:r>
    </w:p>
    <w:p w14:paraId="128DEF5F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6.24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DC_66_n71-n77</w:t>
      </w:r>
      <w:r>
        <w:tab/>
      </w:r>
      <w:r>
        <w:fldChar w:fldCharType="begin"/>
      </w:r>
      <w:r>
        <w:instrText xml:space="preserve"> PAGEREF _Toc135927729 \h </w:instrText>
      </w:r>
      <w:r>
        <w:fldChar w:fldCharType="separate"/>
      </w:r>
      <w:r>
        <w:t>75</w:t>
      </w:r>
      <w:r>
        <w:fldChar w:fldCharType="end"/>
      </w:r>
    </w:p>
    <w:p w14:paraId="6A24B8F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_Toc135927730 \h </w:instrText>
      </w:r>
      <w:r>
        <w:fldChar w:fldCharType="separate"/>
      </w:r>
      <w:r>
        <w:t>75</w:t>
      </w:r>
      <w:r>
        <w:fldChar w:fldCharType="end"/>
      </w:r>
    </w:p>
    <w:p w14:paraId="1DD806E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6.24.2 </w:t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_Toc135927731 \h </w:instrText>
      </w:r>
      <w:r>
        <w:fldChar w:fldCharType="separate"/>
      </w:r>
      <w:r>
        <w:t>76</w:t>
      </w:r>
      <w:r>
        <w:fldChar w:fldCharType="end"/>
      </w:r>
    </w:p>
    <w:p w14:paraId="038E012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6.24.3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_Toc135927732 \h </w:instrText>
      </w:r>
      <w:r>
        <w:fldChar w:fldCharType="separate"/>
      </w:r>
      <w:r>
        <w:t>77</w:t>
      </w:r>
      <w:r>
        <w:fldChar w:fldCharType="end"/>
      </w:r>
    </w:p>
    <w:p w14:paraId="79CFB75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6.24.</w:t>
      </w:r>
      <w:r w:rsidRPr="00EF52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∆T</w:t>
      </w:r>
      <w:r>
        <w:t>IB</w:t>
      </w:r>
      <w:r w:rsidRPr="00EF5272">
        <w:rPr>
          <w:lang w:val="en-US"/>
        </w:rPr>
        <w:t xml:space="preserve"> and ∆R</w:t>
      </w:r>
      <w:r>
        <w:t>IB</w:t>
      </w:r>
      <w:r w:rsidRPr="00EF5272">
        <w:rPr>
          <w:lang w:val="en-US"/>
        </w:rPr>
        <w:t xml:space="preserve"> values</w:t>
      </w:r>
      <w:r>
        <w:tab/>
      </w:r>
      <w:r>
        <w:fldChar w:fldCharType="begin"/>
      </w:r>
      <w:r>
        <w:instrText xml:space="preserve"> PAGEREF _Toc135927733 \h </w:instrText>
      </w:r>
      <w:r>
        <w:fldChar w:fldCharType="separate"/>
      </w:r>
      <w:r>
        <w:t>78</w:t>
      </w:r>
      <w:r>
        <w:fldChar w:fldCharType="end"/>
      </w:r>
    </w:p>
    <w:p w14:paraId="30BA8EC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6.24</w:t>
      </w:r>
      <w:r w:rsidRPr="00EF5272">
        <w:rPr>
          <w:lang w:val="en-US" w:eastAsia="zh-CN"/>
        </w:rPr>
        <w:t>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MSD requirements</w:t>
      </w:r>
      <w:r>
        <w:tab/>
      </w:r>
      <w:r>
        <w:fldChar w:fldCharType="begin"/>
      </w:r>
      <w:r>
        <w:instrText xml:space="preserve"> PAGEREF _Toc135927734 \h </w:instrText>
      </w:r>
      <w:r>
        <w:fldChar w:fldCharType="separate"/>
      </w:r>
      <w:r>
        <w:t>79</w:t>
      </w:r>
      <w:r>
        <w:fldChar w:fldCharType="end"/>
      </w:r>
    </w:p>
    <w:p w14:paraId="00053FD8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6.25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DC_1_n5-n40</w:t>
      </w:r>
      <w:r>
        <w:tab/>
      </w:r>
      <w:r>
        <w:fldChar w:fldCharType="begin"/>
      </w:r>
      <w:r>
        <w:instrText xml:space="preserve"> PAGEREF _Toc135927735 \h </w:instrText>
      </w:r>
      <w:r>
        <w:fldChar w:fldCharType="separate"/>
      </w:r>
      <w:r>
        <w:t>79</w:t>
      </w:r>
      <w:r>
        <w:fldChar w:fldCharType="end"/>
      </w:r>
    </w:p>
    <w:p w14:paraId="646EEE2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_Toc135927736 \h </w:instrText>
      </w:r>
      <w:r>
        <w:fldChar w:fldCharType="separate"/>
      </w:r>
      <w:r>
        <w:t>79</w:t>
      </w:r>
      <w:r>
        <w:fldChar w:fldCharType="end"/>
      </w:r>
    </w:p>
    <w:p w14:paraId="0EB2255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6.25.2 </w:t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_Toc135927737 \h </w:instrText>
      </w:r>
      <w:r>
        <w:fldChar w:fldCharType="separate"/>
      </w:r>
      <w:r>
        <w:t>79</w:t>
      </w:r>
      <w:r>
        <w:fldChar w:fldCharType="end"/>
      </w:r>
    </w:p>
    <w:p w14:paraId="634FF2B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6.25.3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_Toc135927738 \h </w:instrText>
      </w:r>
      <w:r>
        <w:fldChar w:fldCharType="separate"/>
      </w:r>
      <w:r>
        <w:t>80</w:t>
      </w:r>
      <w:r>
        <w:fldChar w:fldCharType="end"/>
      </w:r>
    </w:p>
    <w:p w14:paraId="0D1E59F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6.25.4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_Toc135927739 \h </w:instrText>
      </w:r>
      <w:r>
        <w:fldChar w:fldCharType="separate"/>
      </w:r>
      <w:r>
        <w:t>81</w:t>
      </w:r>
      <w:r>
        <w:fldChar w:fldCharType="end"/>
      </w:r>
    </w:p>
    <w:p w14:paraId="606D9D7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6.25.4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_Toc135927740 \h </w:instrText>
      </w:r>
      <w:r>
        <w:fldChar w:fldCharType="separate"/>
      </w:r>
      <w:r>
        <w:t>82</w:t>
      </w:r>
      <w:r>
        <w:fldChar w:fldCharType="end"/>
      </w:r>
    </w:p>
    <w:p w14:paraId="683E9E11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6.26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DC_7_n5-n40</w:t>
      </w:r>
      <w:r>
        <w:tab/>
      </w:r>
      <w:r>
        <w:fldChar w:fldCharType="begin"/>
      </w:r>
      <w:r>
        <w:instrText xml:space="preserve"> PAGEREF _Toc135927741 \h </w:instrText>
      </w:r>
      <w:r>
        <w:fldChar w:fldCharType="separate"/>
      </w:r>
      <w:r>
        <w:t>82</w:t>
      </w:r>
      <w:r>
        <w:fldChar w:fldCharType="end"/>
      </w:r>
    </w:p>
    <w:p w14:paraId="4542E91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6.26.1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_Toc135927742 \h </w:instrText>
      </w:r>
      <w:r>
        <w:fldChar w:fldCharType="separate"/>
      </w:r>
      <w:r>
        <w:t>82</w:t>
      </w:r>
      <w:r>
        <w:fldChar w:fldCharType="end"/>
      </w:r>
    </w:p>
    <w:p w14:paraId="32F4D4F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6.26.2 </w:t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_Toc135927743 \h </w:instrText>
      </w:r>
      <w:r>
        <w:fldChar w:fldCharType="separate"/>
      </w:r>
      <w:r>
        <w:t>83</w:t>
      </w:r>
      <w:r>
        <w:fldChar w:fldCharType="end"/>
      </w:r>
    </w:p>
    <w:p w14:paraId="759A2D9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6.26.3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_Toc135927744 \h </w:instrText>
      </w:r>
      <w:r>
        <w:fldChar w:fldCharType="separate"/>
      </w:r>
      <w:r>
        <w:t>83</w:t>
      </w:r>
      <w:r>
        <w:fldChar w:fldCharType="end"/>
      </w:r>
    </w:p>
    <w:p w14:paraId="36D3E65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6.26.4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_Toc135927745 \h </w:instrText>
      </w:r>
      <w:r>
        <w:fldChar w:fldCharType="separate"/>
      </w:r>
      <w:r>
        <w:t>84</w:t>
      </w:r>
      <w:r>
        <w:fldChar w:fldCharType="end"/>
      </w:r>
    </w:p>
    <w:p w14:paraId="7A38E52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6.26.5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_Toc135927746 \h </w:instrText>
      </w:r>
      <w:r>
        <w:fldChar w:fldCharType="separate"/>
      </w:r>
      <w:r>
        <w:t>85</w:t>
      </w:r>
      <w:r>
        <w:fldChar w:fldCharType="end"/>
      </w:r>
    </w:p>
    <w:p w14:paraId="73BB2C67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6.27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DC_28_n5-n40</w:t>
      </w:r>
      <w:r>
        <w:tab/>
      </w:r>
      <w:r>
        <w:fldChar w:fldCharType="begin"/>
      </w:r>
      <w:r>
        <w:instrText xml:space="preserve"> PAGEREF _Toc135927747 \h </w:instrText>
      </w:r>
      <w:r>
        <w:fldChar w:fldCharType="separate"/>
      </w:r>
      <w:r>
        <w:t>85</w:t>
      </w:r>
      <w:r>
        <w:fldChar w:fldCharType="end"/>
      </w:r>
    </w:p>
    <w:p w14:paraId="6EA370B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6.27.1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_Toc135927748 \h </w:instrText>
      </w:r>
      <w:r>
        <w:fldChar w:fldCharType="separate"/>
      </w:r>
      <w:r>
        <w:t>85</w:t>
      </w:r>
      <w:r>
        <w:fldChar w:fldCharType="end"/>
      </w:r>
    </w:p>
    <w:p w14:paraId="0F27FBB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6.27.2 </w:t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_Toc135927749 \h </w:instrText>
      </w:r>
      <w:r>
        <w:fldChar w:fldCharType="separate"/>
      </w:r>
      <w:r>
        <w:t>85</w:t>
      </w:r>
      <w:r>
        <w:fldChar w:fldCharType="end"/>
      </w:r>
    </w:p>
    <w:p w14:paraId="0BF0703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6.27.3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_Toc135927750 \h </w:instrText>
      </w:r>
      <w:r>
        <w:fldChar w:fldCharType="separate"/>
      </w:r>
      <w:r>
        <w:t>86</w:t>
      </w:r>
      <w:r>
        <w:fldChar w:fldCharType="end"/>
      </w:r>
    </w:p>
    <w:p w14:paraId="220E254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6.27.4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_Toc135927751 \h </w:instrText>
      </w:r>
      <w:r>
        <w:fldChar w:fldCharType="separate"/>
      </w:r>
      <w:r>
        <w:t>87</w:t>
      </w:r>
      <w:r>
        <w:fldChar w:fldCharType="end"/>
      </w:r>
    </w:p>
    <w:p w14:paraId="13B813B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6.27.4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_Toc135927752 \h </w:instrText>
      </w:r>
      <w:r>
        <w:fldChar w:fldCharType="separate"/>
      </w:r>
      <w:r>
        <w:t>88</w:t>
      </w:r>
      <w:r>
        <w:fldChar w:fldCharType="end"/>
      </w:r>
    </w:p>
    <w:p w14:paraId="17D8486B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cs="Arial"/>
        </w:rPr>
        <w:t>6.28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DC_(n)3-n78</w:t>
      </w:r>
      <w:r>
        <w:tab/>
      </w:r>
      <w:r>
        <w:fldChar w:fldCharType="begin"/>
      </w:r>
      <w:r>
        <w:instrText xml:space="preserve"> PAGEREF _Toc135927753 \h </w:instrText>
      </w:r>
      <w:r>
        <w:fldChar w:fldCharType="separate"/>
      </w:r>
      <w:r>
        <w:t>88</w:t>
      </w:r>
      <w:r>
        <w:fldChar w:fldCharType="end"/>
      </w:r>
    </w:p>
    <w:p w14:paraId="5F5EDF8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6.28.1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_Toc135927754 \h </w:instrText>
      </w:r>
      <w:r>
        <w:fldChar w:fldCharType="separate"/>
      </w:r>
      <w:r>
        <w:t>88</w:t>
      </w:r>
      <w:r>
        <w:fldChar w:fldCharType="end"/>
      </w:r>
    </w:p>
    <w:p w14:paraId="55B3044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6.28.2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_Toc135927755 \h </w:instrText>
      </w:r>
      <w:r>
        <w:fldChar w:fldCharType="separate"/>
      </w:r>
      <w:r>
        <w:t>89</w:t>
      </w:r>
      <w:r>
        <w:fldChar w:fldCharType="end"/>
      </w:r>
    </w:p>
    <w:p w14:paraId="4FB812C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lastRenderedPageBreak/>
        <w:t>6.28.3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_Toc135927756 \h </w:instrText>
      </w:r>
      <w:r>
        <w:fldChar w:fldCharType="separate"/>
      </w:r>
      <w:r>
        <w:t>89</w:t>
      </w:r>
      <w:r>
        <w:fldChar w:fldCharType="end"/>
      </w:r>
    </w:p>
    <w:p w14:paraId="63B42C5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6.28.4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_Toc135927757 \h </w:instrText>
      </w:r>
      <w:r>
        <w:fldChar w:fldCharType="separate"/>
      </w:r>
      <w:r>
        <w:t>89</w:t>
      </w:r>
      <w:r>
        <w:fldChar w:fldCharType="end"/>
      </w:r>
    </w:p>
    <w:p w14:paraId="1216B2B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6.28.5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_Toc135927758 \h </w:instrText>
      </w:r>
      <w:r>
        <w:fldChar w:fldCharType="separate"/>
      </w:r>
      <w:r>
        <w:t>90</w:t>
      </w:r>
      <w:r>
        <w:fldChar w:fldCharType="end"/>
      </w:r>
    </w:p>
    <w:p w14:paraId="0BD3FD64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6.29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DC_(n)3-n7</w:t>
      </w:r>
      <w:r>
        <w:tab/>
      </w:r>
      <w:r>
        <w:fldChar w:fldCharType="begin"/>
      </w:r>
      <w:r>
        <w:instrText xml:space="preserve"> PAGEREF _Toc135927759 \h </w:instrText>
      </w:r>
      <w:r>
        <w:fldChar w:fldCharType="separate"/>
      </w:r>
      <w:r>
        <w:t>90</w:t>
      </w:r>
      <w:r>
        <w:fldChar w:fldCharType="end"/>
      </w:r>
    </w:p>
    <w:p w14:paraId="5EAC9B0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6.29.1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_Toc135927760 \h </w:instrText>
      </w:r>
      <w:r>
        <w:fldChar w:fldCharType="separate"/>
      </w:r>
      <w:r>
        <w:t>90</w:t>
      </w:r>
      <w:r>
        <w:fldChar w:fldCharType="end"/>
      </w:r>
    </w:p>
    <w:p w14:paraId="1EC524A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6.29.2 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_Toc135927761 \h </w:instrText>
      </w:r>
      <w:r>
        <w:fldChar w:fldCharType="separate"/>
      </w:r>
      <w:r>
        <w:t>90</w:t>
      </w:r>
      <w:r>
        <w:fldChar w:fldCharType="end"/>
      </w:r>
    </w:p>
    <w:p w14:paraId="0C1B055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6.29.3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_Toc135927762 \h </w:instrText>
      </w:r>
      <w:r>
        <w:fldChar w:fldCharType="separate"/>
      </w:r>
      <w:r>
        <w:t>91</w:t>
      </w:r>
      <w:r>
        <w:fldChar w:fldCharType="end"/>
      </w:r>
    </w:p>
    <w:p w14:paraId="03A88DB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6.29.</w:t>
      </w:r>
      <w:r w:rsidRPr="00EF52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sv-SE"/>
        </w:rPr>
        <w:t xml:space="preserve"> </w:t>
      </w:r>
      <w:r w:rsidRPr="00EF5272">
        <w:rPr>
          <w:lang w:val="en-US"/>
        </w:rPr>
        <w:t>∆T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and ∆R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values</w:t>
      </w:r>
      <w:r>
        <w:tab/>
      </w:r>
      <w:r>
        <w:fldChar w:fldCharType="begin"/>
      </w:r>
      <w:r>
        <w:instrText xml:space="preserve"> PAGEREF _Toc135927763 \h </w:instrText>
      </w:r>
      <w:r>
        <w:fldChar w:fldCharType="separate"/>
      </w:r>
      <w:r>
        <w:t>91</w:t>
      </w:r>
      <w:r>
        <w:fldChar w:fldCharType="end"/>
      </w:r>
    </w:p>
    <w:p w14:paraId="74512DF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6.29</w:t>
      </w:r>
      <w:r w:rsidRPr="00EF5272">
        <w:rPr>
          <w:lang w:val="en-US" w:eastAsia="zh-CN"/>
        </w:rPr>
        <w:t>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MSD requirements</w:t>
      </w:r>
      <w:r>
        <w:tab/>
      </w:r>
      <w:r>
        <w:fldChar w:fldCharType="begin"/>
      </w:r>
      <w:r>
        <w:instrText xml:space="preserve"> PAGEREF _Toc135927764 \h </w:instrText>
      </w:r>
      <w:r>
        <w:fldChar w:fldCharType="separate"/>
      </w:r>
      <w:r>
        <w:t>91</w:t>
      </w:r>
      <w:r>
        <w:fldChar w:fldCharType="end"/>
      </w:r>
    </w:p>
    <w:p w14:paraId="695C8AE8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6.30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DC_(n)3-n28</w:t>
      </w:r>
      <w:r>
        <w:tab/>
      </w:r>
      <w:r>
        <w:fldChar w:fldCharType="begin"/>
      </w:r>
      <w:r>
        <w:instrText xml:space="preserve"> PAGEREF _Toc135927765 \h </w:instrText>
      </w:r>
      <w:r>
        <w:fldChar w:fldCharType="separate"/>
      </w:r>
      <w:r>
        <w:t>91</w:t>
      </w:r>
      <w:r>
        <w:fldChar w:fldCharType="end"/>
      </w:r>
    </w:p>
    <w:p w14:paraId="1E49D90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6.30.1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_Toc135927766 \h </w:instrText>
      </w:r>
      <w:r>
        <w:fldChar w:fldCharType="separate"/>
      </w:r>
      <w:r>
        <w:t>91</w:t>
      </w:r>
      <w:r>
        <w:fldChar w:fldCharType="end"/>
      </w:r>
    </w:p>
    <w:p w14:paraId="12168C0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6.30.2 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_Toc135927767 \h </w:instrText>
      </w:r>
      <w:r>
        <w:fldChar w:fldCharType="separate"/>
      </w:r>
      <w:r>
        <w:t>92</w:t>
      </w:r>
      <w:r>
        <w:fldChar w:fldCharType="end"/>
      </w:r>
    </w:p>
    <w:p w14:paraId="06059BE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6.30.3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_Toc135927768 \h </w:instrText>
      </w:r>
      <w:r>
        <w:fldChar w:fldCharType="separate"/>
      </w:r>
      <w:r>
        <w:t>92</w:t>
      </w:r>
      <w:r>
        <w:fldChar w:fldCharType="end"/>
      </w:r>
    </w:p>
    <w:p w14:paraId="203B378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6.30.</w:t>
      </w:r>
      <w:r w:rsidRPr="00EF52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sv-SE"/>
        </w:rPr>
        <w:t xml:space="preserve"> </w:t>
      </w:r>
      <w:r w:rsidRPr="00EF5272">
        <w:rPr>
          <w:lang w:val="en-US"/>
        </w:rPr>
        <w:t>∆T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and ∆R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values</w:t>
      </w:r>
      <w:r>
        <w:tab/>
      </w:r>
      <w:r>
        <w:fldChar w:fldCharType="begin"/>
      </w:r>
      <w:r>
        <w:instrText xml:space="preserve"> PAGEREF _Toc135927769 \h </w:instrText>
      </w:r>
      <w:r>
        <w:fldChar w:fldCharType="separate"/>
      </w:r>
      <w:r>
        <w:t>92</w:t>
      </w:r>
      <w:r>
        <w:fldChar w:fldCharType="end"/>
      </w:r>
    </w:p>
    <w:p w14:paraId="1ACDEF8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6.30</w:t>
      </w:r>
      <w:r w:rsidRPr="00EF5272">
        <w:rPr>
          <w:lang w:val="en-US" w:eastAsia="zh-CN"/>
        </w:rPr>
        <w:t>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MSD requirements</w:t>
      </w:r>
      <w:r>
        <w:tab/>
      </w:r>
      <w:r>
        <w:fldChar w:fldCharType="begin"/>
      </w:r>
      <w:r>
        <w:instrText xml:space="preserve"> PAGEREF _Toc135927770 \h </w:instrText>
      </w:r>
      <w:r>
        <w:fldChar w:fldCharType="separate"/>
      </w:r>
      <w:r>
        <w:t>92</w:t>
      </w:r>
      <w:r>
        <w:fldChar w:fldCharType="end"/>
      </w:r>
    </w:p>
    <w:p w14:paraId="696A5AA4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DC_(n)3-n67</w:t>
      </w:r>
      <w:r>
        <w:tab/>
      </w:r>
      <w:r>
        <w:fldChar w:fldCharType="begin"/>
      </w:r>
      <w:r>
        <w:instrText xml:space="preserve"> PAGEREF _Toc135927771 \h </w:instrText>
      </w:r>
      <w:r>
        <w:fldChar w:fldCharType="separate"/>
      </w:r>
      <w:r>
        <w:t>93</w:t>
      </w:r>
      <w:r>
        <w:fldChar w:fldCharType="end"/>
      </w:r>
    </w:p>
    <w:p w14:paraId="30242E8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6.31.1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_Toc135927772 \h </w:instrText>
      </w:r>
      <w:r>
        <w:fldChar w:fldCharType="separate"/>
      </w:r>
      <w:r>
        <w:t>93</w:t>
      </w:r>
      <w:r>
        <w:fldChar w:fldCharType="end"/>
      </w:r>
    </w:p>
    <w:p w14:paraId="771AC36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6.31.2 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_Toc135927773 \h </w:instrText>
      </w:r>
      <w:r>
        <w:fldChar w:fldCharType="separate"/>
      </w:r>
      <w:r>
        <w:t>93</w:t>
      </w:r>
      <w:r>
        <w:fldChar w:fldCharType="end"/>
      </w:r>
    </w:p>
    <w:p w14:paraId="58C7C4C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_Toc135927774 \h </w:instrText>
      </w:r>
      <w:r>
        <w:fldChar w:fldCharType="separate"/>
      </w:r>
      <w:r>
        <w:t>93</w:t>
      </w:r>
      <w:r>
        <w:fldChar w:fldCharType="end"/>
      </w:r>
    </w:p>
    <w:p w14:paraId="02D5B9B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6.31.</w:t>
      </w:r>
      <w:r w:rsidRPr="00EF52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sv-SE"/>
        </w:rPr>
        <w:t xml:space="preserve"> </w:t>
      </w:r>
      <w:r w:rsidRPr="00EF5272">
        <w:rPr>
          <w:lang w:val="en-US"/>
        </w:rPr>
        <w:t>∆T</w:t>
      </w:r>
      <w:r>
        <w:t>IB</w:t>
      </w:r>
      <w:r w:rsidRPr="00EF5272">
        <w:rPr>
          <w:lang w:val="en-US"/>
        </w:rPr>
        <w:t xml:space="preserve"> and ∆R</w:t>
      </w:r>
      <w:r>
        <w:t>IB</w:t>
      </w:r>
      <w:r w:rsidRPr="00EF5272">
        <w:rPr>
          <w:lang w:val="en-US"/>
        </w:rPr>
        <w:t xml:space="preserve"> values</w:t>
      </w:r>
      <w:r>
        <w:tab/>
      </w:r>
      <w:r>
        <w:fldChar w:fldCharType="begin"/>
      </w:r>
      <w:r>
        <w:instrText xml:space="preserve"> PAGEREF _Toc135927775 \h </w:instrText>
      </w:r>
      <w:r>
        <w:fldChar w:fldCharType="separate"/>
      </w:r>
      <w:r>
        <w:t>93</w:t>
      </w:r>
      <w:r>
        <w:fldChar w:fldCharType="end"/>
      </w:r>
    </w:p>
    <w:p w14:paraId="5C42D27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6.31</w:t>
      </w:r>
      <w:r w:rsidRPr="00EF5272">
        <w:rPr>
          <w:lang w:val="en-US" w:eastAsia="zh-CN"/>
        </w:rPr>
        <w:t>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MSD requirements</w:t>
      </w:r>
      <w:r>
        <w:tab/>
      </w:r>
      <w:r>
        <w:fldChar w:fldCharType="begin"/>
      </w:r>
      <w:r>
        <w:instrText xml:space="preserve"> PAGEREF _Toc135927776 \h </w:instrText>
      </w:r>
      <w:r>
        <w:fldChar w:fldCharType="separate"/>
      </w:r>
      <w:r>
        <w:t>94</w:t>
      </w:r>
      <w:r>
        <w:fldChar w:fldCharType="end"/>
      </w:r>
    </w:p>
    <w:p w14:paraId="0A90D410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CN"/>
        </w:rPr>
        <w:t>6.32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 xml:space="preserve"> DC_</w:t>
      </w:r>
      <w:r w:rsidRPr="00EF5272">
        <w:rPr>
          <w:lang w:val="en-US" w:eastAsia="zh-CN"/>
        </w:rPr>
        <w:t>3</w:t>
      </w:r>
      <w:r>
        <w:rPr>
          <w:lang w:eastAsia="zh-TW"/>
        </w:rPr>
        <w:t>_n8-n4</w:t>
      </w:r>
      <w:r w:rsidRPr="00EF5272">
        <w:rPr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_Toc135927777 \h </w:instrText>
      </w:r>
      <w:r>
        <w:fldChar w:fldCharType="separate"/>
      </w:r>
      <w:r>
        <w:t>94</w:t>
      </w:r>
      <w:r>
        <w:fldChar w:fldCharType="end"/>
      </w:r>
    </w:p>
    <w:p w14:paraId="7124101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6.32.1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 xml:space="preserve"> Operating bands for DC</w:t>
      </w:r>
      <w:r>
        <w:tab/>
      </w:r>
      <w:r>
        <w:fldChar w:fldCharType="begin"/>
      </w:r>
      <w:r>
        <w:instrText xml:space="preserve"> PAGEREF _Toc135927778 \h </w:instrText>
      </w:r>
      <w:r>
        <w:fldChar w:fldCharType="separate"/>
      </w:r>
      <w:r>
        <w:t>94</w:t>
      </w:r>
      <w:r>
        <w:fldChar w:fldCharType="end"/>
      </w:r>
    </w:p>
    <w:p w14:paraId="0F8A885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6.32.2 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_Toc135927779 \h </w:instrText>
      </w:r>
      <w:r>
        <w:fldChar w:fldCharType="separate"/>
      </w:r>
      <w:r>
        <w:t>94</w:t>
      </w:r>
      <w:r>
        <w:fldChar w:fldCharType="end"/>
      </w:r>
    </w:p>
    <w:p w14:paraId="509C615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6.32.3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 xml:space="preserve"> Co-existence studies</w:t>
      </w:r>
      <w:r>
        <w:tab/>
      </w:r>
      <w:r>
        <w:fldChar w:fldCharType="begin"/>
      </w:r>
      <w:r>
        <w:instrText xml:space="preserve"> PAGEREF _Toc135927780 \h </w:instrText>
      </w:r>
      <w:r>
        <w:fldChar w:fldCharType="separate"/>
      </w:r>
      <w:r>
        <w:t>94</w:t>
      </w:r>
      <w:r>
        <w:fldChar w:fldCharType="end"/>
      </w:r>
    </w:p>
    <w:p w14:paraId="1A503A1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6.32.4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 xml:space="preserve"> ∆T</w:t>
      </w:r>
      <w:r>
        <w:t>IB</w:t>
      </w:r>
      <w:r w:rsidRPr="00EF5272">
        <w:rPr>
          <w:lang w:val="en-US" w:eastAsia="zh-CN"/>
        </w:rPr>
        <w:t xml:space="preserve"> and ∆R</w:t>
      </w:r>
      <w: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_Toc135927781 \h </w:instrText>
      </w:r>
      <w:r>
        <w:fldChar w:fldCharType="separate"/>
      </w:r>
      <w:r>
        <w:t>96</w:t>
      </w:r>
      <w:r>
        <w:fldChar w:fldCharType="end"/>
      </w:r>
    </w:p>
    <w:p w14:paraId="12D1C0F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6.32.5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 xml:space="preserve"> MSD requirements</w:t>
      </w:r>
      <w:r>
        <w:tab/>
      </w:r>
      <w:r>
        <w:fldChar w:fldCharType="begin"/>
      </w:r>
      <w:r>
        <w:instrText xml:space="preserve"> PAGEREF _Toc135927782 \h </w:instrText>
      </w:r>
      <w:r>
        <w:fldChar w:fldCharType="separate"/>
      </w:r>
      <w:r>
        <w:t>97</w:t>
      </w:r>
      <w:r>
        <w:fldChar w:fldCharType="end"/>
      </w:r>
    </w:p>
    <w:p w14:paraId="13E40B63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DC_2_n71-n77</w:t>
      </w:r>
      <w:r>
        <w:tab/>
      </w:r>
      <w:r>
        <w:fldChar w:fldCharType="begin"/>
      </w:r>
      <w:r>
        <w:instrText xml:space="preserve"> PAGEREF _Toc135927783 \h </w:instrText>
      </w:r>
      <w:r>
        <w:fldChar w:fldCharType="separate"/>
      </w:r>
      <w:r>
        <w:t>97</w:t>
      </w:r>
      <w:r>
        <w:fldChar w:fldCharType="end"/>
      </w:r>
    </w:p>
    <w:p w14:paraId="2E95980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_Toc135927784 \h </w:instrText>
      </w:r>
      <w:r>
        <w:fldChar w:fldCharType="separate"/>
      </w:r>
      <w:r>
        <w:t>97</w:t>
      </w:r>
      <w:r>
        <w:fldChar w:fldCharType="end"/>
      </w:r>
    </w:p>
    <w:p w14:paraId="3BF60DD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6.33.2 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_Toc135927785 \h </w:instrText>
      </w:r>
      <w:r>
        <w:fldChar w:fldCharType="separate"/>
      </w:r>
      <w:r>
        <w:t>97</w:t>
      </w:r>
      <w:r>
        <w:fldChar w:fldCharType="end"/>
      </w:r>
    </w:p>
    <w:p w14:paraId="697D23D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_Toc135927786 \h </w:instrText>
      </w:r>
      <w:r>
        <w:fldChar w:fldCharType="separate"/>
      </w:r>
      <w:r>
        <w:t>99</w:t>
      </w:r>
      <w:r>
        <w:fldChar w:fldCharType="end"/>
      </w:r>
    </w:p>
    <w:p w14:paraId="00D557F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6.33.</w:t>
      </w:r>
      <w:r w:rsidRPr="00EF52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sv-SE"/>
        </w:rPr>
        <w:t xml:space="preserve"> </w:t>
      </w:r>
      <w:r w:rsidRPr="00EF5272">
        <w:rPr>
          <w:lang w:val="en-US"/>
        </w:rPr>
        <w:t>∆T</w:t>
      </w:r>
      <w:r>
        <w:t>IB</w:t>
      </w:r>
      <w:r w:rsidRPr="00EF5272">
        <w:rPr>
          <w:lang w:val="en-US"/>
        </w:rPr>
        <w:t xml:space="preserve"> and ∆R</w:t>
      </w:r>
      <w:r>
        <w:t>IB</w:t>
      </w:r>
      <w:r w:rsidRPr="00EF5272">
        <w:rPr>
          <w:lang w:val="en-US"/>
        </w:rPr>
        <w:t xml:space="preserve"> values</w:t>
      </w:r>
      <w:r>
        <w:tab/>
      </w:r>
      <w:r>
        <w:fldChar w:fldCharType="begin"/>
      </w:r>
      <w:r>
        <w:instrText xml:space="preserve"> PAGEREF _Toc135927787 \h </w:instrText>
      </w:r>
      <w:r>
        <w:fldChar w:fldCharType="separate"/>
      </w:r>
      <w:r>
        <w:t>100</w:t>
      </w:r>
      <w:r>
        <w:fldChar w:fldCharType="end"/>
      </w:r>
    </w:p>
    <w:p w14:paraId="139D26B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6.33</w:t>
      </w:r>
      <w:r w:rsidRPr="00EF5272">
        <w:rPr>
          <w:lang w:val="en-US" w:eastAsia="zh-CN"/>
        </w:rPr>
        <w:t>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MSD requirements</w:t>
      </w:r>
      <w:r>
        <w:tab/>
      </w:r>
      <w:r>
        <w:fldChar w:fldCharType="begin"/>
      </w:r>
      <w:r>
        <w:instrText xml:space="preserve"> PAGEREF _Toc135927788 \h </w:instrText>
      </w:r>
      <w:r>
        <w:fldChar w:fldCharType="separate"/>
      </w:r>
      <w:r>
        <w:t>101</w:t>
      </w:r>
      <w:r>
        <w:fldChar w:fldCharType="end"/>
      </w:r>
    </w:p>
    <w:p w14:paraId="0EE29E29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DC_3_n3-n7</w:t>
      </w:r>
      <w:r>
        <w:tab/>
      </w:r>
      <w:r>
        <w:fldChar w:fldCharType="begin"/>
      </w:r>
      <w:r>
        <w:instrText xml:space="preserve"> PAGEREF _Toc135927789 \h </w:instrText>
      </w:r>
      <w:r>
        <w:fldChar w:fldCharType="separate"/>
      </w:r>
      <w:r>
        <w:t>101</w:t>
      </w:r>
      <w:r>
        <w:fldChar w:fldCharType="end"/>
      </w:r>
    </w:p>
    <w:p w14:paraId="26DA56E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_Toc135927790 \h </w:instrText>
      </w:r>
      <w:r>
        <w:fldChar w:fldCharType="separate"/>
      </w:r>
      <w:r>
        <w:t>101</w:t>
      </w:r>
      <w:r>
        <w:fldChar w:fldCharType="end"/>
      </w:r>
    </w:p>
    <w:p w14:paraId="2144F9D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6.34.2 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_Toc135927791 \h </w:instrText>
      </w:r>
      <w:r>
        <w:fldChar w:fldCharType="separate"/>
      </w:r>
      <w:r>
        <w:t>101</w:t>
      </w:r>
      <w:r>
        <w:fldChar w:fldCharType="end"/>
      </w:r>
    </w:p>
    <w:p w14:paraId="6E311FA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6.34.3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_Toc135927792 \h </w:instrText>
      </w:r>
      <w:r>
        <w:fldChar w:fldCharType="separate"/>
      </w:r>
      <w:r>
        <w:t>101</w:t>
      </w:r>
      <w:r>
        <w:fldChar w:fldCharType="end"/>
      </w:r>
    </w:p>
    <w:p w14:paraId="6D9845D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6.34.</w:t>
      </w:r>
      <w:r w:rsidRPr="00EF52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sv-SE"/>
        </w:rPr>
        <w:t xml:space="preserve"> </w:t>
      </w:r>
      <w:r w:rsidRPr="00EF5272">
        <w:rPr>
          <w:lang w:val="en-US"/>
        </w:rPr>
        <w:t>∆T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and ∆R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values</w:t>
      </w:r>
      <w:r>
        <w:tab/>
      </w:r>
      <w:r>
        <w:fldChar w:fldCharType="begin"/>
      </w:r>
      <w:r>
        <w:instrText xml:space="preserve"> PAGEREF _Toc135927793 \h </w:instrText>
      </w:r>
      <w:r>
        <w:fldChar w:fldCharType="separate"/>
      </w:r>
      <w:r>
        <w:t>102</w:t>
      </w:r>
      <w:r>
        <w:fldChar w:fldCharType="end"/>
      </w:r>
    </w:p>
    <w:p w14:paraId="05BCF8A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6.34</w:t>
      </w:r>
      <w:r w:rsidRPr="00EF5272">
        <w:rPr>
          <w:lang w:val="en-US" w:eastAsia="zh-CN"/>
        </w:rPr>
        <w:t>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MSD requirements</w:t>
      </w:r>
      <w:r>
        <w:tab/>
      </w:r>
      <w:r>
        <w:fldChar w:fldCharType="begin"/>
      </w:r>
      <w:r>
        <w:instrText xml:space="preserve"> PAGEREF _Toc135927794 \h </w:instrText>
      </w:r>
      <w:r>
        <w:fldChar w:fldCharType="separate"/>
      </w:r>
      <w:r>
        <w:t>102</w:t>
      </w:r>
      <w:r>
        <w:fldChar w:fldCharType="end"/>
      </w:r>
    </w:p>
    <w:p w14:paraId="3D9B7ED3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DC_3_n3-n28</w:t>
      </w:r>
      <w:r>
        <w:tab/>
      </w:r>
      <w:r>
        <w:fldChar w:fldCharType="begin"/>
      </w:r>
      <w:r>
        <w:instrText xml:space="preserve"> PAGEREF _Toc135927795 \h </w:instrText>
      </w:r>
      <w:r>
        <w:fldChar w:fldCharType="separate"/>
      </w:r>
      <w:r>
        <w:t>102</w:t>
      </w:r>
      <w:r>
        <w:fldChar w:fldCharType="end"/>
      </w:r>
    </w:p>
    <w:p w14:paraId="115D36E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_Toc135927796 \h </w:instrText>
      </w:r>
      <w:r>
        <w:fldChar w:fldCharType="separate"/>
      </w:r>
      <w:r>
        <w:t>102</w:t>
      </w:r>
      <w:r>
        <w:fldChar w:fldCharType="end"/>
      </w:r>
    </w:p>
    <w:p w14:paraId="4010E68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6.35.2 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_Toc135927797 \h </w:instrText>
      </w:r>
      <w:r>
        <w:fldChar w:fldCharType="separate"/>
      </w:r>
      <w:r>
        <w:t>102</w:t>
      </w:r>
      <w:r>
        <w:fldChar w:fldCharType="end"/>
      </w:r>
    </w:p>
    <w:p w14:paraId="6367DCD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6.35.3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_Toc135927798 \h </w:instrText>
      </w:r>
      <w:r>
        <w:fldChar w:fldCharType="separate"/>
      </w:r>
      <w:r>
        <w:t>103</w:t>
      </w:r>
      <w:r>
        <w:fldChar w:fldCharType="end"/>
      </w:r>
    </w:p>
    <w:p w14:paraId="22903F9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6.35.</w:t>
      </w:r>
      <w:r w:rsidRPr="00EF52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sv-SE"/>
        </w:rPr>
        <w:t xml:space="preserve"> </w:t>
      </w:r>
      <w:r w:rsidRPr="00EF5272">
        <w:rPr>
          <w:lang w:val="en-US"/>
        </w:rPr>
        <w:t>∆T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and ∆R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values</w:t>
      </w:r>
      <w:r>
        <w:tab/>
      </w:r>
      <w:r>
        <w:fldChar w:fldCharType="begin"/>
      </w:r>
      <w:r>
        <w:instrText xml:space="preserve"> PAGEREF _Toc135927799 \h </w:instrText>
      </w:r>
      <w:r>
        <w:fldChar w:fldCharType="separate"/>
      </w:r>
      <w:r>
        <w:t>103</w:t>
      </w:r>
      <w:r>
        <w:fldChar w:fldCharType="end"/>
      </w:r>
    </w:p>
    <w:p w14:paraId="12E40D4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6.35</w:t>
      </w:r>
      <w:r w:rsidRPr="00EF5272">
        <w:rPr>
          <w:lang w:val="en-US" w:eastAsia="zh-CN"/>
        </w:rPr>
        <w:t>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MSD requirements</w:t>
      </w:r>
      <w:r>
        <w:tab/>
      </w:r>
      <w:r>
        <w:fldChar w:fldCharType="begin"/>
      </w:r>
      <w:r>
        <w:instrText xml:space="preserve"> PAGEREF _Toc135927800 \h </w:instrText>
      </w:r>
      <w:r>
        <w:fldChar w:fldCharType="separate"/>
      </w:r>
      <w:r>
        <w:t>103</w:t>
      </w:r>
      <w:r>
        <w:fldChar w:fldCharType="end"/>
      </w:r>
    </w:p>
    <w:p w14:paraId="51DEF21A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6.36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DC_3_n3-n67</w:t>
      </w:r>
      <w:r>
        <w:tab/>
      </w:r>
      <w:r>
        <w:fldChar w:fldCharType="begin"/>
      </w:r>
      <w:r>
        <w:instrText xml:space="preserve"> PAGEREF _Toc135927801 \h </w:instrText>
      </w:r>
      <w:r>
        <w:fldChar w:fldCharType="separate"/>
      </w:r>
      <w:r>
        <w:t>103</w:t>
      </w:r>
      <w:r>
        <w:fldChar w:fldCharType="end"/>
      </w:r>
    </w:p>
    <w:p w14:paraId="70FAB2F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6.36.1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_Toc135927802 \h </w:instrText>
      </w:r>
      <w:r>
        <w:fldChar w:fldCharType="separate"/>
      </w:r>
      <w:r>
        <w:t>103</w:t>
      </w:r>
      <w:r>
        <w:fldChar w:fldCharType="end"/>
      </w:r>
    </w:p>
    <w:p w14:paraId="5CAFF68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 xml:space="preserve">6.36.2 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_Toc135927803 \h </w:instrText>
      </w:r>
      <w:r>
        <w:fldChar w:fldCharType="separate"/>
      </w:r>
      <w:r>
        <w:t>104</w:t>
      </w:r>
      <w:r>
        <w:fldChar w:fldCharType="end"/>
      </w:r>
    </w:p>
    <w:p w14:paraId="6590B82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6.36.3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_Toc135927804 \h </w:instrText>
      </w:r>
      <w:r>
        <w:fldChar w:fldCharType="separate"/>
      </w:r>
      <w:r>
        <w:t>104</w:t>
      </w:r>
      <w:r>
        <w:fldChar w:fldCharType="end"/>
      </w:r>
    </w:p>
    <w:p w14:paraId="7BF5DC0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6.36.</w:t>
      </w:r>
      <w:r w:rsidRPr="00EF52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sv-SE"/>
        </w:rPr>
        <w:t xml:space="preserve"> </w:t>
      </w:r>
      <w:r w:rsidRPr="00EF5272">
        <w:rPr>
          <w:lang w:val="en-US"/>
        </w:rPr>
        <w:t>∆T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and ∆R</w:t>
      </w:r>
      <w:r w:rsidRPr="00EF5272">
        <w:rPr>
          <w:vertAlign w:val="subscript"/>
          <w:lang w:val="en-US"/>
        </w:rPr>
        <w:t>IB</w:t>
      </w:r>
      <w:r w:rsidRPr="00EF5272">
        <w:rPr>
          <w:lang w:val="en-US"/>
        </w:rPr>
        <w:t xml:space="preserve"> values</w:t>
      </w:r>
      <w:r>
        <w:tab/>
      </w:r>
      <w:r>
        <w:fldChar w:fldCharType="begin"/>
      </w:r>
      <w:r>
        <w:instrText xml:space="preserve"> PAGEREF _Toc135927805 \h </w:instrText>
      </w:r>
      <w:r>
        <w:fldChar w:fldCharType="separate"/>
      </w:r>
      <w:r>
        <w:t>104</w:t>
      </w:r>
      <w:r>
        <w:fldChar w:fldCharType="end"/>
      </w:r>
    </w:p>
    <w:p w14:paraId="2207D2C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/>
        </w:rPr>
        <w:t>6.36</w:t>
      </w:r>
      <w:r w:rsidRPr="00EF5272">
        <w:rPr>
          <w:lang w:val="en-US" w:eastAsia="zh-CN"/>
        </w:rPr>
        <w:t>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/>
        </w:rPr>
        <w:t>MSD requirements</w:t>
      </w:r>
      <w:r>
        <w:tab/>
      </w:r>
      <w:r>
        <w:fldChar w:fldCharType="begin"/>
      </w:r>
      <w:r>
        <w:instrText xml:space="preserve"> PAGEREF _Toc135927806 \h </w:instrText>
      </w:r>
      <w:r>
        <w:fldChar w:fldCharType="separate"/>
      </w:r>
      <w:r>
        <w:t>104</w:t>
      </w:r>
      <w:r>
        <w:fldChar w:fldCharType="end"/>
      </w:r>
    </w:p>
    <w:p w14:paraId="212E50CC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6.37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="SimSun"/>
          <w:lang w:eastAsia="zh-CN"/>
        </w:rPr>
        <w:t>DC_7_n12-n77</w:t>
      </w:r>
      <w:r>
        <w:tab/>
      </w:r>
      <w:r>
        <w:fldChar w:fldCharType="begin"/>
      </w:r>
      <w:r>
        <w:instrText xml:space="preserve"> PAGEREF _Toc135927807 \h </w:instrText>
      </w:r>
      <w:r>
        <w:fldChar w:fldCharType="separate"/>
      </w:r>
      <w:r>
        <w:t>105</w:t>
      </w:r>
      <w:r>
        <w:fldChar w:fldCharType="end"/>
      </w:r>
    </w:p>
    <w:p w14:paraId="08DE6B8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6.37.1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_Toc135927808 \h </w:instrText>
      </w:r>
      <w:r>
        <w:fldChar w:fldCharType="separate"/>
      </w:r>
      <w:r>
        <w:t>105</w:t>
      </w:r>
      <w:r>
        <w:fldChar w:fldCharType="end"/>
      </w:r>
    </w:p>
    <w:p w14:paraId="57D0674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6.37.2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_Toc135927809 \h </w:instrText>
      </w:r>
      <w:r>
        <w:fldChar w:fldCharType="separate"/>
      </w:r>
      <w:r>
        <w:t>105</w:t>
      </w:r>
      <w:r>
        <w:fldChar w:fldCharType="end"/>
      </w:r>
    </w:p>
    <w:p w14:paraId="7116AF9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6.37.3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_Toc135927810 \h </w:instrText>
      </w:r>
      <w:r>
        <w:fldChar w:fldCharType="separate"/>
      </w:r>
      <w:r>
        <w:t>105</w:t>
      </w:r>
      <w:r>
        <w:fldChar w:fldCharType="end"/>
      </w:r>
    </w:p>
    <w:p w14:paraId="0E5BE2F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6.37.4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cs="Arial"/>
        </w:rPr>
        <w:t>∆TIB and ∆RIB values</w:t>
      </w:r>
      <w:r>
        <w:tab/>
      </w:r>
      <w:r>
        <w:fldChar w:fldCharType="begin"/>
      </w:r>
      <w:r>
        <w:instrText xml:space="preserve"> PAGEREF _Toc135927811 \h </w:instrText>
      </w:r>
      <w:r>
        <w:fldChar w:fldCharType="separate"/>
      </w:r>
      <w:r>
        <w:t>105</w:t>
      </w:r>
      <w:r>
        <w:fldChar w:fldCharType="end"/>
      </w:r>
    </w:p>
    <w:p w14:paraId="761E075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6.37.5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_Toc135927812 \h </w:instrText>
      </w:r>
      <w:r>
        <w:fldChar w:fldCharType="separate"/>
      </w:r>
      <w:r>
        <w:t>106</w:t>
      </w:r>
      <w:r>
        <w:fldChar w:fldCharType="end"/>
      </w:r>
    </w:p>
    <w:p w14:paraId="790CCC54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6.38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="SimSun"/>
          <w:lang w:eastAsia="zh-CN"/>
        </w:rPr>
        <w:t>DC_66_n12-n77</w:t>
      </w:r>
      <w:r>
        <w:tab/>
      </w:r>
      <w:r>
        <w:fldChar w:fldCharType="begin"/>
      </w:r>
      <w:r>
        <w:instrText xml:space="preserve"> PAGEREF _Toc135927813 \h </w:instrText>
      </w:r>
      <w:r>
        <w:fldChar w:fldCharType="separate"/>
      </w:r>
      <w:r>
        <w:t>106</w:t>
      </w:r>
      <w:r>
        <w:fldChar w:fldCharType="end"/>
      </w:r>
    </w:p>
    <w:p w14:paraId="7B079B0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6.38.1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_Toc135927814 \h </w:instrText>
      </w:r>
      <w:r>
        <w:fldChar w:fldCharType="separate"/>
      </w:r>
      <w:r>
        <w:t>106</w:t>
      </w:r>
      <w:r>
        <w:fldChar w:fldCharType="end"/>
      </w:r>
    </w:p>
    <w:p w14:paraId="6DD3B77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6.38.2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_Toc135927815 \h </w:instrText>
      </w:r>
      <w:r>
        <w:fldChar w:fldCharType="separate"/>
      </w:r>
      <w:r>
        <w:t>107</w:t>
      </w:r>
      <w:r>
        <w:fldChar w:fldCharType="end"/>
      </w:r>
    </w:p>
    <w:p w14:paraId="6E31E1D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6.38.3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_Toc135927816 \h </w:instrText>
      </w:r>
      <w:r>
        <w:fldChar w:fldCharType="separate"/>
      </w:r>
      <w:r>
        <w:t>107</w:t>
      </w:r>
      <w:r>
        <w:fldChar w:fldCharType="end"/>
      </w:r>
    </w:p>
    <w:p w14:paraId="0AB1C2F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6.38.4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cs="Arial"/>
        </w:rPr>
        <w:t>∆TIB and ∆RIB values</w:t>
      </w:r>
      <w:r>
        <w:tab/>
      </w:r>
      <w:r>
        <w:fldChar w:fldCharType="begin"/>
      </w:r>
      <w:r>
        <w:instrText xml:space="preserve"> PAGEREF _Toc135927817 \h </w:instrText>
      </w:r>
      <w:r>
        <w:fldChar w:fldCharType="separate"/>
      </w:r>
      <w:r>
        <w:t>107</w:t>
      </w:r>
      <w:r>
        <w:fldChar w:fldCharType="end"/>
      </w:r>
    </w:p>
    <w:p w14:paraId="6091005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lastRenderedPageBreak/>
        <w:t>6.38.5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_Toc135927818 \h </w:instrText>
      </w:r>
      <w:r>
        <w:fldChar w:fldCharType="separate"/>
      </w:r>
      <w:r>
        <w:t>107</w:t>
      </w:r>
      <w:r>
        <w:fldChar w:fldCharType="end"/>
      </w:r>
    </w:p>
    <w:p w14:paraId="35C7643F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6.39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="SimSun"/>
          <w:lang w:eastAsia="zh-CN"/>
        </w:rPr>
        <w:t>DC_71_n2-n77</w:t>
      </w:r>
      <w:r>
        <w:tab/>
      </w:r>
      <w:r>
        <w:fldChar w:fldCharType="begin"/>
      </w:r>
      <w:r>
        <w:instrText xml:space="preserve"> PAGEREF _Toc135927819 \h </w:instrText>
      </w:r>
      <w:r>
        <w:fldChar w:fldCharType="separate"/>
      </w:r>
      <w:r>
        <w:t>108</w:t>
      </w:r>
      <w:r>
        <w:fldChar w:fldCharType="end"/>
      </w:r>
    </w:p>
    <w:p w14:paraId="3D5D9FC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6.39.1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_Toc135927820 \h </w:instrText>
      </w:r>
      <w:r>
        <w:fldChar w:fldCharType="separate"/>
      </w:r>
      <w:r>
        <w:t>108</w:t>
      </w:r>
      <w:r>
        <w:fldChar w:fldCharType="end"/>
      </w:r>
    </w:p>
    <w:p w14:paraId="4BC7556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6.39.2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_Toc135927821 \h </w:instrText>
      </w:r>
      <w:r>
        <w:fldChar w:fldCharType="separate"/>
      </w:r>
      <w:r>
        <w:t>108</w:t>
      </w:r>
      <w:r>
        <w:fldChar w:fldCharType="end"/>
      </w:r>
    </w:p>
    <w:p w14:paraId="3925496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6.39.3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_Toc135927822 \h </w:instrText>
      </w:r>
      <w:r>
        <w:fldChar w:fldCharType="separate"/>
      </w:r>
      <w:r>
        <w:t>109</w:t>
      </w:r>
      <w:r>
        <w:fldChar w:fldCharType="end"/>
      </w:r>
    </w:p>
    <w:p w14:paraId="667D081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6.39.4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cs="Arial"/>
        </w:rPr>
        <w:t>∆TIB and ∆RIB values</w:t>
      </w:r>
      <w:r>
        <w:tab/>
      </w:r>
      <w:r>
        <w:fldChar w:fldCharType="begin"/>
      </w:r>
      <w:r>
        <w:instrText xml:space="preserve"> PAGEREF _Toc135927823 \h </w:instrText>
      </w:r>
      <w:r>
        <w:fldChar w:fldCharType="separate"/>
      </w:r>
      <w:r>
        <w:t>109</w:t>
      </w:r>
      <w:r>
        <w:fldChar w:fldCharType="end"/>
      </w:r>
    </w:p>
    <w:p w14:paraId="65AB81B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6.39.5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_Toc135927824 \h </w:instrText>
      </w:r>
      <w:r>
        <w:fldChar w:fldCharType="separate"/>
      </w:r>
      <w:r>
        <w:t>109</w:t>
      </w:r>
      <w:r>
        <w:fldChar w:fldCharType="end"/>
      </w:r>
    </w:p>
    <w:p w14:paraId="7F9C27E3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6.40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="SimSun"/>
          <w:lang w:eastAsia="zh-CN"/>
        </w:rPr>
        <w:t>DC_71_n66-n77</w:t>
      </w:r>
      <w:r>
        <w:tab/>
      </w:r>
      <w:r>
        <w:fldChar w:fldCharType="begin"/>
      </w:r>
      <w:r>
        <w:instrText xml:space="preserve"> PAGEREF _Toc135927825 \h </w:instrText>
      </w:r>
      <w:r>
        <w:fldChar w:fldCharType="separate"/>
      </w:r>
      <w:r>
        <w:t>110</w:t>
      </w:r>
      <w:r>
        <w:fldChar w:fldCharType="end"/>
      </w:r>
    </w:p>
    <w:p w14:paraId="24B32A9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6.40.1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_Toc135927826 \h </w:instrText>
      </w:r>
      <w:r>
        <w:fldChar w:fldCharType="separate"/>
      </w:r>
      <w:r>
        <w:t>110</w:t>
      </w:r>
      <w:r>
        <w:fldChar w:fldCharType="end"/>
      </w:r>
    </w:p>
    <w:p w14:paraId="08750DA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6.40.2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_Toc135927827 \h </w:instrText>
      </w:r>
      <w:r>
        <w:fldChar w:fldCharType="separate"/>
      </w:r>
      <w:r>
        <w:t>110</w:t>
      </w:r>
      <w:r>
        <w:fldChar w:fldCharType="end"/>
      </w:r>
    </w:p>
    <w:p w14:paraId="0D99F87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6.40.3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_Toc135927828 \h </w:instrText>
      </w:r>
      <w:r>
        <w:fldChar w:fldCharType="separate"/>
      </w:r>
      <w:r>
        <w:t>111</w:t>
      </w:r>
      <w:r>
        <w:fldChar w:fldCharType="end"/>
      </w:r>
    </w:p>
    <w:p w14:paraId="66DCDE0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6.40.4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cs="Arial"/>
        </w:rPr>
        <w:t>∆TIB and ∆RIB values</w:t>
      </w:r>
      <w:r>
        <w:tab/>
      </w:r>
      <w:r>
        <w:fldChar w:fldCharType="begin"/>
      </w:r>
      <w:r>
        <w:instrText xml:space="preserve"> PAGEREF _Toc135927829 \h </w:instrText>
      </w:r>
      <w:r>
        <w:fldChar w:fldCharType="separate"/>
      </w:r>
      <w:r>
        <w:t>111</w:t>
      </w:r>
      <w:r>
        <w:fldChar w:fldCharType="end"/>
      </w:r>
    </w:p>
    <w:p w14:paraId="423F216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6.40.5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_Toc135927830 \h </w:instrText>
      </w:r>
      <w:r>
        <w:fldChar w:fldCharType="separate"/>
      </w:r>
      <w:r>
        <w:t>111</w:t>
      </w:r>
      <w:r>
        <w:fldChar w:fldCharType="end"/>
      </w:r>
    </w:p>
    <w:p w14:paraId="0AF1BC0C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="SimSun"/>
          <w:lang w:eastAsia="zh-CN"/>
        </w:rPr>
        <w:t>DC_2_n12-n77</w:t>
      </w:r>
      <w:r>
        <w:tab/>
      </w:r>
      <w:r>
        <w:fldChar w:fldCharType="begin"/>
      </w:r>
      <w:r>
        <w:instrText xml:space="preserve"> PAGEREF _Toc135927831 \h </w:instrText>
      </w:r>
      <w:r>
        <w:fldChar w:fldCharType="separate"/>
      </w:r>
      <w:r>
        <w:t>112</w:t>
      </w:r>
      <w:r>
        <w:fldChar w:fldCharType="end"/>
      </w:r>
    </w:p>
    <w:p w14:paraId="76C7D85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6.41.1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_Toc135927832 \h </w:instrText>
      </w:r>
      <w:r>
        <w:fldChar w:fldCharType="separate"/>
      </w:r>
      <w:r>
        <w:t>112</w:t>
      </w:r>
      <w:r>
        <w:fldChar w:fldCharType="end"/>
      </w:r>
    </w:p>
    <w:p w14:paraId="6BC3ACD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6.41.2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_Toc135927833 \h </w:instrText>
      </w:r>
      <w:r>
        <w:fldChar w:fldCharType="separate"/>
      </w:r>
      <w:r>
        <w:t>112</w:t>
      </w:r>
      <w:r>
        <w:fldChar w:fldCharType="end"/>
      </w:r>
    </w:p>
    <w:p w14:paraId="4CC9A9B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_Toc135927834 \h </w:instrText>
      </w:r>
      <w:r>
        <w:fldChar w:fldCharType="separate"/>
      </w:r>
      <w:r>
        <w:t>113</w:t>
      </w:r>
      <w:r>
        <w:fldChar w:fldCharType="end"/>
      </w:r>
    </w:p>
    <w:p w14:paraId="6F80989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6.41.4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cs="Arial"/>
        </w:rPr>
        <w:t>∆TIB and ∆RIB values</w:t>
      </w:r>
      <w:r>
        <w:tab/>
      </w:r>
      <w:r>
        <w:fldChar w:fldCharType="begin"/>
      </w:r>
      <w:r>
        <w:instrText xml:space="preserve"> PAGEREF _Toc135927835 \h </w:instrText>
      </w:r>
      <w:r>
        <w:fldChar w:fldCharType="separate"/>
      </w:r>
      <w:r>
        <w:t>113</w:t>
      </w:r>
      <w:r>
        <w:fldChar w:fldCharType="end"/>
      </w:r>
    </w:p>
    <w:p w14:paraId="336A9AC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6.41.5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_Toc135927836 \h </w:instrText>
      </w:r>
      <w:r>
        <w:fldChar w:fldCharType="separate"/>
      </w:r>
      <w:r>
        <w:t>113</w:t>
      </w:r>
      <w:r>
        <w:fldChar w:fldCharType="end"/>
      </w:r>
    </w:p>
    <w:p w14:paraId="1BC13198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ja-JP"/>
        </w:rPr>
        <w:t>6.42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ja-JP"/>
        </w:rPr>
        <w:t>DC_1_n78-n105</w:t>
      </w:r>
      <w:r>
        <w:tab/>
      </w:r>
      <w:r>
        <w:fldChar w:fldCharType="begin"/>
      </w:r>
      <w:r>
        <w:instrText xml:space="preserve"> PAGEREF _Toc135927837 \h </w:instrText>
      </w:r>
      <w:r>
        <w:fldChar w:fldCharType="separate"/>
      </w:r>
      <w:r>
        <w:t>114</w:t>
      </w:r>
      <w:r>
        <w:fldChar w:fldCharType="end"/>
      </w:r>
    </w:p>
    <w:p w14:paraId="5D98518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6.42.1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_Toc135927838 \h </w:instrText>
      </w:r>
      <w:r>
        <w:fldChar w:fldCharType="separate"/>
      </w:r>
      <w:r>
        <w:t>114</w:t>
      </w:r>
      <w:r>
        <w:fldChar w:fldCharType="end"/>
      </w:r>
    </w:p>
    <w:p w14:paraId="377BD86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6.42.2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_Toc135927839 \h </w:instrText>
      </w:r>
      <w:r>
        <w:fldChar w:fldCharType="separate"/>
      </w:r>
      <w:r>
        <w:t>114</w:t>
      </w:r>
      <w:r>
        <w:fldChar w:fldCharType="end"/>
      </w:r>
    </w:p>
    <w:p w14:paraId="2529714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6.42.3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  Co-existence studies</w:t>
      </w:r>
      <w:r>
        <w:tab/>
      </w:r>
      <w:r>
        <w:fldChar w:fldCharType="begin"/>
      </w:r>
      <w:r>
        <w:instrText xml:space="preserve"> PAGEREF _Toc135927840 \h </w:instrText>
      </w:r>
      <w:r>
        <w:fldChar w:fldCharType="separate"/>
      </w:r>
      <w:r>
        <w:t>115</w:t>
      </w:r>
      <w:r>
        <w:fldChar w:fldCharType="end"/>
      </w:r>
    </w:p>
    <w:p w14:paraId="41ECBCA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6.42.4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 ∆TIB and ∆RIB values</w:t>
      </w:r>
      <w:r>
        <w:tab/>
      </w:r>
      <w:r>
        <w:fldChar w:fldCharType="begin"/>
      </w:r>
      <w:r>
        <w:instrText xml:space="preserve"> PAGEREF _Toc135927841 \h </w:instrText>
      </w:r>
      <w:r>
        <w:fldChar w:fldCharType="separate"/>
      </w:r>
      <w:r>
        <w:t>116</w:t>
      </w:r>
      <w:r>
        <w:fldChar w:fldCharType="end"/>
      </w:r>
    </w:p>
    <w:p w14:paraId="320DAA5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6.42.5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REFSENS requirements</w:t>
      </w:r>
      <w:r>
        <w:tab/>
      </w:r>
      <w:r>
        <w:fldChar w:fldCharType="begin"/>
      </w:r>
      <w:r>
        <w:instrText xml:space="preserve"> PAGEREF _Toc135927842 \h </w:instrText>
      </w:r>
      <w:r>
        <w:fldChar w:fldCharType="separate"/>
      </w:r>
      <w:r>
        <w:t>116</w:t>
      </w:r>
      <w:r>
        <w:fldChar w:fldCharType="end"/>
      </w:r>
    </w:p>
    <w:p w14:paraId="514D4989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ja-JP"/>
        </w:rPr>
        <w:t>6.43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ja-JP"/>
        </w:rPr>
        <w:t>DC_3_n78-n105</w:t>
      </w:r>
      <w:r>
        <w:tab/>
      </w:r>
      <w:r>
        <w:fldChar w:fldCharType="begin"/>
      </w:r>
      <w:r>
        <w:instrText xml:space="preserve"> PAGEREF _Toc135927843 \h </w:instrText>
      </w:r>
      <w:r>
        <w:fldChar w:fldCharType="separate"/>
      </w:r>
      <w:r>
        <w:t>117</w:t>
      </w:r>
      <w:r>
        <w:fldChar w:fldCharType="end"/>
      </w:r>
    </w:p>
    <w:p w14:paraId="1D0AFCD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_Toc135927844 \h </w:instrText>
      </w:r>
      <w:r>
        <w:fldChar w:fldCharType="separate"/>
      </w:r>
      <w:r>
        <w:t>117</w:t>
      </w:r>
      <w:r>
        <w:fldChar w:fldCharType="end"/>
      </w:r>
    </w:p>
    <w:p w14:paraId="499379E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6.43.2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_Toc135927845 \h </w:instrText>
      </w:r>
      <w:r>
        <w:fldChar w:fldCharType="separate"/>
      </w:r>
      <w:r>
        <w:t>117</w:t>
      </w:r>
      <w:r>
        <w:fldChar w:fldCharType="end"/>
      </w:r>
    </w:p>
    <w:p w14:paraId="39B9A2E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  Co-existence studies</w:t>
      </w:r>
      <w:r>
        <w:tab/>
      </w:r>
      <w:r>
        <w:fldChar w:fldCharType="begin"/>
      </w:r>
      <w:r>
        <w:instrText xml:space="preserve"> PAGEREF _Toc135927846 \h </w:instrText>
      </w:r>
      <w:r>
        <w:fldChar w:fldCharType="separate"/>
      </w:r>
      <w:r>
        <w:t>118</w:t>
      </w:r>
      <w:r>
        <w:fldChar w:fldCharType="end"/>
      </w:r>
    </w:p>
    <w:p w14:paraId="21AAA8D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6.43.4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 ∆TIB and ∆RIB values</w:t>
      </w:r>
      <w:r>
        <w:tab/>
      </w:r>
      <w:r>
        <w:fldChar w:fldCharType="begin"/>
      </w:r>
      <w:r>
        <w:instrText xml:space="preserve"> PAGEREF _Toc135927847 \h </w:instrText>
      </w:r>
      <w:r>
        <w:fldChar w:fldCharType="separate"/>
      </w:r>
      <w:r>
        <w:t>119</w:t>
      </w:r>
      <w:r>
        <w:fldChar w:fldCharType="end"/>
      </w:r>
    </w:p>
    <w:p w14:paraId="2B1D34A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6.43.5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REFSENS requirements</w:t>
      </w:r>
      <w:r>
        <w:tab/>
      </w:r>
      <w:r>
        <w:fldChar w:fldCharType="begin"/>
      </w:r>
      <w:r>
        <w:instrText xml:space="preserve"> PAGEREF _Toc135927848 \h </w:instrText>
      </w:r>
      <w:r>
        <w:fldChar w:fldCharType="separate"/>
      </w:r>
      <w:r>
        <w:t>119</w:t>
      </w:r>
      <w:r>
        <w:fldChar w:fldCharType="end"/>
      </w:r>
    </w:p>
    <w:p w14:paraId="1A79A2A4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ja-JP"/>
        </w:rPr>
        <w:t>6.44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ja-JP"/>
        </w:rPr>
        <w:t>DC_7_n78-n105</w:t>
      </w:r>
      <w:r>
        <w:tab/>
      </w:r>
      <w:r>
        <w:fldChar w:fldCharType="begin"/>
      </w:r>
      <w:r>
        <w:instrText xml:space="preserve"> PAGEREF _Toc135927849 \h </w:instrText>
      </w:r>
      <w:r>
        <w:fldChar w:fldCharType="separate"/>
      </w:r>
      <w:r>
        <w:t>120</w:t>
      </w:r>
      <w:r>
        <w:fldChar w:fldCharType="end"/>
      </w:r>
    </w:p>
    <w:p w14:paraId="47613B5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_Toc135927850 \h </w:instrText>
      </w:r>
      <w:r>
        <w:fldChar w:fldCharType="separate"/>
      </w:r>
      <w:r>
        <w:t>120</w:t>
      </w:r>
      <w:r>
        <w:fldChar w:fldCharType="end"/>
      </w:r>
    </w:p>
    <w:p w14:paraId="782EDA5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6.44.2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_Toc135927851 \h </w:instrText>
      </w:r>
      <w:r>
        <w:fldChar w:fldCharType="separate"/>
      </w:r>
      <w:r>
        <w:t>120</w:t>
      </w:r>
      <w:r>
        <w:fldChar w:fldCharType="end"/>
      </w:r>
    </w:p>
    <w:p w14:paraId="387C067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6.44.3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  Co-existence studies</w:t>
      </w:r>
      <w:r>
        <w:tab/>
      </w:r>
      <w:r>
        <w:fldChar w:fldCharType="begin"/>
      </w:r>
      <w:r>
        <w:instrText xml:space="preserve"> PAGEREF _Toc135927852 \h </w:instrText>
      </w:r>
      <w:r>
        <w:fldChar w:fldCharType="separate"/>
      </w:r>
      <w:r>
        <w:t>121</w:t>
      </w:r>
      <w:r>
        <w:fldChar w:fldCharType="end"/>
      </w:r>
    </w:p>
    <w:p w14:paraId="0911C80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6.44.4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 ∆TIB and ∆RIB values</w:t>
      </w:r>
      <w:r>
        <w:tab/>
      </w:r>
      <w:r>
        <w:fldChar w:fldCharType="begin"/>
      </w:r>
      <w:r>
        <w:instrText xml:space="preserve"> PAGEREF _Toc135927853 \h </w:instrText>
      </w:r>
      <w:r>
        <w:fldChar w:fldCharType="separate"/>
      </w:r>
      <w:r>
        <w:t>122</w:t>
      </w:r>
      <w:r>
        <w:fldChar w:fldCharType="end"/>
      </w:r>
    </w:p>
    <w:p w14:paraId="0A3437A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6.44.5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REFSENS requirements</w:t>
      </w:r>
      <w:r>
        <w:tab/>
      </w:r>
      <w:r>
        <w:fldChar w:fldCharType="begin"/>
      </w:r>
      <w:r>
        <w:instrText xml:space="preserve"> PAGEREF _Toc135927854 \h </w:instrText>
      </w:r>
      <w:r>
        <w:fldChar w:fldCharType="separate"/>
      </w:r>
      <w:r>
        <w:t>122</w:t>
      </w:r>
      <w:r>
        <w:fldChar w:fldCharType="end"/>
      </w:r>
    </w:p>
    <w:p w14:paraId="10479321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="SimSun"/>
          <w:lang w:eastAsia="zh-CN"/>
        </w:rPr>
        <w:t>DC_7_n71-n77</w:t>
      </w:r>
      <w:r>
        <w:tab/>
      </w:r>
      <w:r>
        <w:fldChar w:fldCharType="begin"/>
      </w:r>
      <w:r>
        <w:instrText xml:space="preserve"> PAGEREF _Toc135927855 \h </w:instrText>
      </w:r>
      <w:r>
        <w:fldChar w:fldCharType="separate"/>
      </w:r>
      <w:r>
        <w:t>123</w:t>
      </w:r>
      <w:r>
        <w:fldChar w:fldCharType="end"/>
      </w:r>
    </w:p>
    <w:p w14:paraId="24E418D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_Toc135927856 \h </w:instrText>
      </w:r>
      <w:r>
        <w:fldChar w:fldCharType="separate"/>
      </w:r>
      <w:r>
        <w:t>123</w:t>
      </w:r>
      <w:r>
        <w:fldChar w:fldCharType="end"/>
      </w:r>
    </w:p>
    <w:p w14:paraId="5D994D9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6.45.2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_Toc135927857 \h </w:instrText>
      </w:r>
      <w:r>
        <w:fldChar w:fldCharType="separate"/>
      </w:r>
      <w:r>
        <w:t>123</w:t>
      </w:r>
      <w:r>
        <w:fldChar w:fldCharType="end"/>
      </w:r>
    </w:p>
    <w:p w14:paraId="5D41714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6.45.3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_Toc135927858 \h </w:instrText>
      </w:r>
      <w:r>
        <w:fldChar w:fldCharType="separate"/>
      </w:r>
      <w:r>
        <w:t>123</w:t>
      </w:r>
      <w:r>
        <w:fldChar w:fldCharType="end"/>
      </w:r>
    </w:p>
    <w:p w14:paraId="32A3236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6.45.4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cs="Arial"/>
        </w:rPr>
        <w:t>∆TIB and ∆RIB values</w:t>
      </w:r>
      <w:r>
        <w:tab/>
      </w:r>
      <w:r>
        <w:fldChar w:fldCharType="begin"/>
      </w:r>
      <w:r>
        <w:instrText xml:space="preserve"> PAGEREF _Toc135927859 \h </w:instrText>
      </w:r>
      <w:r>
        <w:fldChar w:fldCharType="separate"/>
      </w:r>
      <w:r>
        <w:t>124</w:t>
      </w:r>
      <w:r>
        <w:fldChar w:fldCharType="end"/>
      </w:r>
    </w:p>
    <w:p w14:paraId="37912CB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6.45.5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 requirements</w:t>
      </w:r>
      <w:r>
        <w:tab/>
      </w:r>
      <w:r>
        <w:fldChar w:fldCharType="begin"/>
      </w:r>
      <w:r>
        <w:instrText xml:space="preserve"> PAGEREF _Toc135927860 \h </w:instrText>
      </w:r>
      <w:r>
        <w:fldChar w:fldCharType="separate"/>
      </w:r>
      <w:r>
        <w:t>124</w:t>
      </w:r>
      <w:r>
        <w:fldChar w:fldCharType="end"/>
      </w:r>
    </w:p>
    <w:p w14:paraId="576E02BC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  <w:tab/>
      </w:r>
      <w:r>
        <w:rPr>
          <w:lang w:eastAsia="zh-CN"/>
        </w:rPr>
        <w:t xml:space="preserve">Dual Connectivity band combinations of </w:t>
      </w:r>
      <w:r>
        <w:t>LTE 2 bands DL/1UL + NR 2 bands DL/1UL: Specific Band Combination Part</w:t>
      </w:r>
      <w:r>
        <w:tab/>
      </w:r>
      <w:r>
        <w:fldChar w:fldCharType="begin"/>
      </w:r>
      <w:r>
        <w:instrText xml:space="preserve"> PAGEREF _Toc135927861 \h </w:instrText>
      </w:r>
      <w:r>
        <w:fldChar w:fldCharType="separate"/>
      </w:r>
      <w:r>
        <w:t>124</w:t>
      </w:r>
      <w:r>
        <w:fldChar w:fldCharType="end"/>
      </w:r>
    </w:p>
    <w:p w14:paraId="326BC95A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DC_1-38_n28-n78</w:t>
      </w:r>
      <w:r>
        <w:tab/>
      </w:r>
      <w:r>
        <w:fldChar w:fldCharType="begin"/>
      </w:r>
      <w:r>
        <w:instrText xml:space="preserve"> PAGEREF _Toc135927862 \h </w:instrText>
      </w:r>
      <w:r>
        <w:fldChar w:fldCharType="separate"/>
      </w:r>
      <w:r>
        <w:t>124</w:t>
      </w:r>
      <w:r>
        <w:fldChar w:fldCharType="end"/>
      </w:r>
    </w:p>
    <w:p w14:paraId="6C18607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_Toc135927863 \h </w:instrText>
      </w:r>
      <w:r>
        <w:fldChar w:fldCharType="separate"/>
      </w:r>
      <w:r>
        <w:t>124</w:t>
      </w:r>
      <w:r>
        <w:fldChar w:fldCharType="end"/>
      </w:r>
    </w:p>
    <w:p w14:paraId="7E3A1FE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_Toc135927864 \h </w:instrText>
      </w:r>
      <w:r>
        <w:fldChar w:fldCharType="separate"/>
      </w:r>
      <w:r>
        <w:t>125</w:t>
      </w:r>
      <w:r>
        <w:fldChar w:fldCharType="end"/>
      </w:r>
    </w:p>
    <w:p w14:paraId="16E6DD3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>
        <w:t>IB</w:t>
      </w:r>
      <w:r w:rsidRPr="00EF5272">
        <w:rPr>
          <w:lang w:val="en-US" w:eastAsia="zh-CN"/>
        </w:rPr>
        <w:t xml:space="preserve"> and ∆R</w:t>
      </w:r>
      <w: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_Toc135927865 \h </w:instrText>
      </w:r>
      <w:r>
        <w:fldChar w:fldCharType="separate"/>
      </w:r>
      <w:r>
        <w:t>125</w:t>
      </w:r>
      <w:r>
        <w:fldChar w:fldCharType="end"/>
      </w:r>
    </w:p>
    <w:p w14:paraId="31C1BABC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DC_3-38_n28-n78</w:t>
      </w:r>
      <w:r>
        <w:tab/>
      </w:r>
      <w:r>
        <w:fldChar w:fldCharType="begin"/>
      </w:r>
      <w:r>
        <w:instrText xml:space="preserve"> PAGEREF _Toc135927866 \h </w:instrText>
      </w:r>
      <w:r>
        <w:fldChar w:fldCharType="separate"/>
      </w:r>
      <w:r>
        <w:t>126</w:t>
      </w:r>
      <w:r>
        <w:fldChar w:fldCharType="end"/>
      </w:r>
    </w:p>
    <w:p w14:paraId="70258EC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_Toc135927867 \h </w:instrText>
      </w:r>
      <w:r>
        <w:fldChar w:fldCharType="separate"/>
      </w:r>
      <w:r>
        <w:t>126</w:t>
      </w:r>
      <w:r>
        <w:fldChar w:fldCharType="end"/>
      </w:r>
    </w:p>
    <w:p w14:paraId="6BE2F88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_Toc135927868 \h </w:instrText>
      </w:r>
      <w:r>
        <w:fldChar w:fldCharType="separate"/>
      </w:r>
      <w:r>
        <w:t>126</w:t>
      </w:r>
      <w:r>
        <w:fldChar w:fldCharType="end"/>
      </w:r>
    </w:p>
    <w:p w14:paraId="7D66231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>
        <w:t>IB</w:t>
      </w:r>
      <w:r w:rsidRPr="00EF5272">
        <w:rPr>
          <w:lang w:val="en-US" w:eastAsia="zh-CN"/>
        </w:rPr>
        <w:t xml:space="preserve"> and ∆R</w:t>
      </w:r>
      <w: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_Toc135927869 \h </w:instrText>
      </w:r>
      <w:r>
        <w:fldChar w:fldCharType="separate"/>
      </w:r>
      <w:r>
        <w:t>126</w:t>
      </w:r>
      <w:r>
        <w:fldChar w:fldCharType="end"/>
      </w:r>
    </w:p>
    <w:p w14:paraId="525D42E2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cs="Arial"/>
        </w:rPr>
        <w:t>7.3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DC_1_(n)3-n257</w:t>
      </w:r>
      <w:r>
        <w:tab/>
      </w:r>
      <w:r>
        <w:fldChar w:fldCharType="begin"/>
      </w:r>
      <w:r>
        <w:instrText xml:space="preserve"> PAGEREF _Toc135927870 \h </w:instrText>
      </w:r>
      <w:r>
        <w:fldChar w:fldCharType="separate"/>
      </w:r>
      <w:r>
        <w:t>127</w:t>
      </w:r>
      <w:r>
        <w:fldChar w:fldCharType="end"/>
      </w:r>
    </w:p>
    <w:p w14:paraId="5EDBB8F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_Toc135927871 \h </w:instrText>
      </w:r>
      <w:r>
        <w:fldChar w:fldCharType="separate"/>
      </w:r>
      <w:r>
        <w:t>127</w:t>
      </w:r>
      <w:r>
        <w:fldChar w:fldCharType="end"/>
      </w:r>
    </w:p>
    <w:p w14:paraId="2E54701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Configuration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_Toc135927872 \h </w:instrText>
      </w:r>
      <w:r>
        <w:fldChar w:fldCharType="separate"/>
      </w:r>
      <w:r>
        <w:t>127</w:t>
      </w:r>
      <w:r>
        <w:fldChar w:fldCharType="end"/>
      </w:r>
    </w:p>
    <w:p w14:paraId="785C11D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Co-existence studies</w:t>
      </w:r>
      <w:r>
        <w:tab/>
      </w:r>
      <w:r>
        <w:fldChar w:fldCharType="begin"/>
      </w:r>
      <w:r>
        <w:instrText xml:space="preserve"> PAGEREF _Toc135927873 \h </w:instrText>
      </w:r>
      <w:r>
        <w:fldChar w:fldCharType="separate"/>
      </w:r>
      <w:r>
        <w:t>127</w:t>
      </w:r>
      <w:r>
        <w:fldChar w:fldCharType="end"/>
      </w:r>
    </w:p>
    <w:p w14:paraId="7F24705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_Toc135927874 \h </w:instrText>
      </w:r>
      <w:r>
        <w:fldChar w:fldCharType="separate"/>
      </w:r>
      <w:r>
        <w:t>128</w:t>
      </w:r>
      <w:r>
        <w:fldChar w:fldCharType="end"/>
      </w:r>
    </w:p>
    <w:p w14:paraId="33F7A04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ja-JP"/>
        </w:rPr>
        <w:t>MSD</w:t>
      </w:r>
      <w:r>
        <w:tab/>
      </w:r>
      <w:r>
        <w:fldChar w:fldCharType="begin"/>
      </w:r>
      <w:r>
        <w:instrText xml:space="preserve"> PAGEREF _Toc135927875 \h </w:instrText>
      </w:r>
      <w:r>
        <w:fldChar w:fldCharType="separate"/>
      </w:r>
      <w:r>
        <w:t>128</w:t>
      </w:r>
      <w:r>
        <w:fldChar w:fldCharType="end"/>
      </w:r>
    </w:p>
    <w:p w14:paraId="3DCCFE24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DC_1-3_n26-n78</w:t>
      </w:r>
      <w:r>
        <w:tab/>
      </w:r>
      <w:r>
        <w:fldChar w:fldCharType="begin"/>
      </w:r>
      <w:r>
        <w:instrText xml:space="preserve"> PAGEREF _Toc135927876 \h </w:instrText>
      </w:r>
      <w:r>
        <w:fldChar w:fldCharType="separate"/>
      </w:r>
      <w:r>
        <w:t>128</w:t>
      </w:r>
      <w:r>
        <w:fldChar w:fldCharType="end"/>
      </w:r>
    </w:p>
    <w:p w14:paraId="7C3E7AF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_Toc135927877 \h </w:instrText>
      </w:r>
      <w:r>
        <w:fldChar w:fldCharType="separate"/>
      </w:r>
      <w:r>
        <w:t>128</w:t>
      </w:r>
      <w:r>
        <w:fldChar w:fldCharType="end"/>
      </w:r>
    </w:p>
    <w:p w14:paraId="03FFAE3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lastRenderedPageBreak/>
        <w:t>7.4.2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_Toc135927878 \h </w:instrText>
      </w:r>
      <w:r>
        <w:fldChar w:fldCharType="separate"/>
      </w:r>
      <w:r>
        <w:t>129</w:t>
      </w:r>
      <w:r>
        <w:fldChar w:fldCharType="end"/>
      </w:r>
    </w:p>
    <w:p w14:paraId="02CC650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7.4.3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_Toc135927879 \h </w:instrText>
      </w:r>
      <w:r>
        <w:fldChar w:fldCharType="separate"/>
      </w:r>
      <w:r>
        <w:t>129</w:t>
      </w:r>
      <w:r>
        <w:fldChar w:fldCharType="end"/>
      </w:r>
    </w:p>
    <w:p w14:paraId="764BA117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DC_1-7_n26-n78</w:t>
      </w:r>
      <w:r>
        <w:tab/>
      </w:r>
      <w:r>
        <w:fldChar w:fldCharType="begin"/>
      </w:r>
      <w:r>
        <w:instrText xml:space="preserve"> PAGEREF _Toc135927880 \h </w:instrText>
      </w:r>
      <w:r>
        <w:fldChar w:fldCharType="separate"/>
      </w:r>
      <w:r>
        <w:t>130</w:t>
      </w:r>
      <w:r>
        <w:fldChar w:fldCharType="end"/>
      </w:r>
    </w:p>
    <w:p w14:paraId="4E6FE55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_Toc135927881 \h </w:instrText>
      </w:r>
      <w:r>
        <w:fldChar w:fldCharType="separate"/>
      </w:r>
      <w:r>
        <w:t>130</w:t>
      </w:r>
      <w:r>
        <w:fldChar w:fldCharType="end"/>
      </w:r>
    </w:p>
    <w:p w14:paraId="35BF3B3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7.5.2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_Toc135927882 \h </w:instrText>
      </w:r>
      <w:r>
        <w:fldChar w:fldCharType="separate"/>
      </w:r>
      <w:r>
        <w:t>131</w:t>
      </w:r>
      <w:r>
        <w:fldChar w:fldCharType="end"/>
      </w:r>
    </w:p>
    <w:p w14:paraId="044F6E5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7.5.3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_Toc135927883 \h </w:instrText>
      </w:r>
      <w:r>
        <w:fldChar w:fldCharType="separate"/>
      </w:r>
      <w:r>
        <w:t>131</w:t>
      </w:r>
      <w:r>
        <w:fldChar w:fldCharType="end"/>
      </w:r>
    </w:p>
    <w:p w14:paraId="7648023F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7.6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 xml:space="preserve"> DC_3-7_n26-n78</w:t>
      </w:r>
      <w:r>
        <w:tab/>
      </w:r>
      <w:r>
        <w:fldChar w:fldCharType="begin"/>
      </w:r>
      <w:r>
        <w:instrText xml:space="preserve"> PAGEREF _Toc135927884 \h </w:instrText>
      </w:r>
      <w:r>
        <w:fldChar w:fldCharType="separate"/>
      </w:r>
      <w:r>
        <w:t>131</w:t>
      </w:r>
      <w:r>
        <w:fldChar w:fldCharType="end"/>
      </w:r>
    </w:p>
    <w:p w14:paraId="438B2F8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7.6.1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_Toc135927885 \h </w:instrText>
      </w:r>
      <w:r>
        <w:fldChar w:fldCharType="separate"/>
      </w:r>
      <w:r>
        <w:t>131</w:t>
      </w:r>
      <w:r>
        <w:fldChar w:fldCharType="end"/>
      </w:r>
    </w:p>
    <w:p w14:paraId="4DAA7B8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7.6.2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_Toc135927886 \h </w:instrText>
      </w:r>
      <w:r>
        <w:fldChar w:fldCharType="separate"/>
      </w:r>
      <w:r>
        <w:t>133</w:t>
      </w:r>
      <w:r>
        <w:fldChar w:fldCharType="end"/>
      </w:r>
    </w:p>
    <w:p w14:paraId="2052843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7.6.3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_Toc135927887 \h </w:instrText>
      </w:r>
      <w:r>
        <w:fldChar w:fldCharType="separate"/>
      </w:r>
      <w:r>
        <w:t>133</w:t>
      </w:r>
      <w:r>
        <w:fldChar w:fldCharType="end"/>
      </w:r>
    </w:p>
    <w:p w14:paraId="18A75ACC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7.7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DC_1-38_n7-n78</w:t>
      </w:r>
      <w:r>
        <w:tab/>
      </w:r>
      <w:r>
        <w:fldChar w:fldCharType="begin"/>
      </w:r>
      <w:r>
        <w:instrText xml:space="preserve"> PAGEREF _Toc135927888 \h </w:instrText>
      </w:r>
      <w:r>
        <w:fldChar w:fldCharType="separate"/>
      </w:r>
      <w:r>
        <w:t>134</w:t>
      </w:r>
      <w:r>
        <w:fldChar w:fldCharType="end"/>
      </w:r>
    </w:p>
    <w:p w14:paraId="675300A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7.7.1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_Toc135927889 \h </w:instrText>
      </w:r>
      <w:r>
        <w:fldChar w:fldCharType="separate"/>
      </w:r>
      <w:r>
        <w:t>134</w:t>
      </w:r>
      <w:r>
        <w:fldChar w:fldCharType="end"/>
      </w:r>
    </w:p>
    <w:p w14:paraId="764CD78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7.7.2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_Toc135927890 \h </w:instrText>
      </w:r>
      <w:r>
        <w:fldChar w:fldCharType="separate"/>
      </w:r>
      <w:r>
        <w:t>134</w:t>
      </w:r>
      <w:r>
        <w:fldChar w:fldCharType="end"/>
      </w:r>
    </w:p>
    <w:p w14:paraId="7CF4BC6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7.7.3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_Toc135927891 \h </w:instrText>
      </w:r>
      <w:r>
        <w:fldChar w:fldCharType="separate"/>
      </w:r>
      <w:r>
        <w:t>134</w:t>
      </w:r>
      <w:r>
        <w:fldChar w:fldCharType="end"/>
      </w:r>
    </w:p>
    <w:p w14:paraId="53ED2A3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7.7.4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>
        <w:t>IB</w:t>
      </w:r>
      <w:r w:rsidRPr="00EF5272">
        <w:rPr>
          <w:lang w:val="en-US" w:eastAsia="zh-CN"/>
        </w:rPr>
        <w:t xml:space="preserve"> and ∆R</w:t>
      </w:r>
      <w: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_Toc135927892 \h </w:instrText>
      </w:r>
      <w:r>
        <w:fldChar w:fldCharType="separate"/>
      </w:r>
      <w:r>
        <w:t>134</w:t>
      </w:r>
      <w:r>
        <w:fldChar w:fldCharType="end"/>
      </w:r>
    </w:p>
    <w:p w14:paraId="4C7955A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7.7.5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_Toc135927893 \h </w:instrText>
      </w:r>
      <w:r>
        <w:fldChar w:fldCharType="separate"/>
      </w:r>
      <w:r>
        <w:t>135</w:t>
      </w:r>
      <w:r>
        <w:fldChar w:fldCharType="end"/>
      </w:r>
    </w:p>
    <w:p w14:paraId="65D6A633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7.8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DC_7-20_n1-n75</w:t>
      </w:r>
      <w:r>
        <w:tab/>
      </w:r>
      <w:r>
        <w:fldChar w:fldCharType="begin"/>
      </w:r>
      <w:r>
        <w:instrText xml:space="preserve"> PAGEREF _Toc135927894 \h </w:instrText>
      </w:r>
      <w:r>
        <w:fldChar w:fldCharType="separate"/>
      </w:r>
      <w:r>
        <w:t>135</w:t>
      </w:r>
      <w:r>
        <w:fldChar w:fldCharType="end"/>
      </w:r>
    </w:p>
    <w:p w14:paraId="76B2F2E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_Toc135927895 \h </w:instrText>
      </w:r>
      <w:r>
        <w:fldChar w:fldCharType="separate"/>
      </w:r>
      <w:r>
        <w:t>135</w:t>
      </w:r>
      <w:r>
        <w:fldChar w:fldCharType="end"/>
      </w:r>
    </w:p>
    <w:p w14:paraId="4A1C815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_Toc135927896 \h </w:instrText>
      </w:r>
      <w:r>
        <w:fldChar w:fldCharType="separate"/>
      </w:r>
      <w:r>
        <w:t>135</w:t>
      </w:r>
      <w:r>
        <w:fldChar w:fldCharType="end"/>
      </w:r>
    </w:p>
    <w:p w14:paraId="429B047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7.8.3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_Toc135927897 \h </w:instrText>
      </w:r>
      <w:r>
        <w:fldChar w:fldCharType="separate"/>
      </w:r>
      <w:r>
        <w:t>135</w:t>
      </w:r>
      <w:r>
        <w:fldChar w:fldCharType="end"/>
      </w:r>
    </w:p>
    <w:p w14:paraId="5007B1A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7.8.4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_Toc135927898 \h </w:instrText>
      </w:r>
      <w:r>
        <w:fldChar w:fldCharType="separate"/>
      </w:r>
      <w:r>
        <w:t>135</w:t>
      </w:r>
      <w:r>
        <w:fldChar w:fldCharType="end"/>
      </w:r>
    </w:p>
    <w:p w14:paraId="5237651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7.8.5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_Toc135927899 \h </w:instrText>
      </w:r>
      <w:r>
        <w:fldChar w:fldCharType="separate"/>
      </w:r>
      <w:r>
        <w:t>136</w:t>
      </w:r>
      <w:r>
        <w:fldChar w:fldCharType="end"/>
      </w:r>
    </w:p>
    <w:p w14:paraId="322E85F1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7.9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DC_3-20_n1-n75</w:t>
      </w:r>
      <w:r>
        <w:tab/>
      </w:r>
      <w:r>
        <w:fldChar w:fldCharType="begin"/>
      </w:r>
      <w:r>
        <w:instrText xml:space="preserve"> PAGEREF _Toc135927900 \h </w:instrText>
      </w:r>
      <w:r>
        <w:fldChar w:fldCharType="separate"/>
      </w:r>
      <w:r>
        <w:t>136</w:t>
      </w:r>
      <w:r>
        <w:fldChar w:fldCharType="end"/>
      </w:r>
    </w:p>
    <w:p w14:paraId="3DD52CD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7.9.1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_Toc135927901 \h </w:instrText>
      </w:r>
      <w:r>
        <w:fldChar w:fldCharType="separate"/>
      </w:r>
      <w:r>
        <w:t>136</w:t>
      </w:r>
      <w:r>
        <w:fldChar w:fldCharType="end"/>
      </w:r>
    </w:p>
    <w:p w14:paraId="3625259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7.9.2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_Toc135927902 \h </w:instrText>
      </w:r>
      <w:r>
        <w:fldChar w:fldCharType="separate"/>
      </w:r>
      <w:r>
        <w:t>137</w:t>
      </w:r>
      <w:r>
        <w:fldChar w:fldCharType="end"/>
      </w:r>
    </w:p>
    <w:p w14:paraId="4A1FFFA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7.9.3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_Toc135927903 \h </w:instrText>
      </w:r>
      <w:r>
        <w:fldChar w:fldCharType="separate"/>
      </w:r>
      <w:r>
        <w:t>137</w:t>
      </w:r>
      <w:r>
        <w:fldChar w:fldCharType="end"/>
      </w:r>
    </w:p>
    <w:p w14:paraId="489E7AE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7.9.4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_Toc135927904 \h </w:instrText>
      </w:r>
      <w:r>
        <w:fldChar w:fldCharType="separate"/>
      </w:r>
      <w:r>
        <w:t>137</w:t>
      </w:r>
      <w:r>
        <w:fldChar w:fldCharType="end"/>
      </w:r>
    </w:p>
    <w:p w14:paraId="02DF0C8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7.9.5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_Toc135927905 \h </w:instrText>
      </w:r>
      <w:r>
        <w:fldChar w:fldCharType="separate"/>
      </w:r>
      <w:r>
        <w:t>137</w:t>
      </w:r>
      <w:r>
        <w:fldChar w:fldCharType="end"/>
      </w:r>
    </w:p>
    <w:p w14:paraId="41F13C03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7.10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 xml:space="preserve"> </w:t>
      </w:r>
      <w:r>
        <w:rPr>
          <w:lang w:eastAsia="zh-TW"/>
        </w:rPr>
        <w:t>DC_3-7_n1-n75</w:t>
      </w:r>
      <w:r>
        <w:tab/>
      </w:r>
      <w:r>
        <w:fldChar w:fldCharType="begin"/>
      </w:r>
      <w:r>
        <w:instrText xml:space="preserve"> PAGEREF _Toc135927906 \h </w:instrText>
      </w:r>
      <w:r>
        <w:fldChar w:fldCharType="separate"/>
      </w:r>
      <w:r>
        <w:t>138</w:t>
      </w:r>
      <w:r>
        <w:fldChar w:fldCharType="end"/>
      </w:r>
    </w:p>
    <w:p w14:paraId="5E98212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7.10.1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_Toc135927907 \h </w:instrText>
      </w:r>
      <w:r>
        <w:fldChar w:fldCharType="separate"/>
      </w:r>
      <w:r>
        <w:t>138</w:t>
      </w:r>
      <w:r>
        <w:fldChar w:fldCharType="end"/>
      </w:r>
    </w:p>
    <w:p w14:paraId="0D3D7CE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7.10.2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Configuration for DC</w:t>
      </w:r>
      <w:r>
        <w:tab/>
      </w:r>
      <w:r>
        <w:fldChar w:fldCharType="begin"/>
      </w:r>
      <w:r>
        <w:instrText xml:space="preserve"> PAGEREF _Toc135927908 \h </w:instrText>
      </w:r>
      <w:r>
        <w:fldChar w:fldCharType="separate"/>
      </w:r>
      <w:r>
        <w:t>138</w:t>
      </w:r>
      <w:r>
        <w:fldChar w:fldCharType="end"/>
      </w:r>
    </w:p>
    <w:p w14:paraId="0AEDCE0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7.10.3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_Toc135927909 \h </w:instrText>
      </w:r>
      <w:r>
        <w:fldChar w:fldCharType="separate"/>
      </w:r>
      <w:r>
        <w:t>138</w:t>
      </w:r>
      <w:r>
        <w:fldChar w:fldCharType="end"/>
      </w:r>
    </w:p>
    <w:p w14:paraId="60051AF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7.10.4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_Toc135927910 \h </w:instrText>
      </w:r>
      <w:r>
        <w:fldChar w:fldCharType="separate"/>
      </w:r>
      <w:r>
        <w:t>138</w:t>
      </w:r>
      <w:r>
        <w:fldChar w:fldCharType="end"/>
      </w:r>
    </w:p>
    <w:p w14:paraId="3EE923D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7.10.5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_Toc135927911 \h </w:instrText>
      </w:r>
      <w:r>
        <w:fldChar w:fldCharType="separate"/>
      </w:r>
      <w:r>
        <w:t>139</w:t>
      </w:r>
      <w:r>
        <w:fldChar w:fldCharType="end"/>
      </w:r>
    </w:p>
    <w:p w14:paraId="1110D755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DC_1-7_n75-n78</w:t>
      </w:r>
      <w:r>
        <w:tab/>
      </w:r>
      <w:r>
        <w:fldChar w:fldCharType="begin"/>
      </w:r>
      <w:r>
        <w:instrText xml:space="preserve"> PAGEREF _Toc135927912 \h </w:instrText>
      </w:r>
      <w:r>
        <w:fldChar w:fldCharType="separate"/>
      </w:r>
      <w:r>
        <w:t>139</w:t>
      </w:r>
      <w:r>
        <w:fldChar w:fldCharType="end"/>
      </w:r>
    </w:p>
    <w:p w14:paraId="4E21A4C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7.11.1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_Toc135927913 \h </w:instrText>
      </w:r>
      <w:r>
        <w:fldChar w:fldCharType="separate"/>
      </w:r>
      <w:r>
        <w:t>139</w:t>
      </w:r>
      <w:r>
        <w:fldChar w:fldCharType="end"/>
      </w:r>
    </w:p>
    <w:p w14:paraId="7BBA67E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7.11.2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Configuration for DC</w:t>
      </w:r>
      <w:r>
        <w:tab/>
      </w:r>
      <w:r>
        <w:fldChar w:fldCharType="begin"/>
      </w:r>
      <w:r>
        <w:instrText xml:space="preserve"> PAGEREF _Toc135927914 \h </w:instrText>
      </w:r>
      <w:r>
        <w:fldChar w:fldCharType="separate"/>
      </w:r>
      <w:r>
        <w:t>139</w:t>
      </w:r>
      <w:r>
        <w:fldChar w:fldCharType="end"/>
      </w:r>
    </w:p>
    <w:p w14:paraId="39305F4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_Toc135927915 \h </w:instrText>
      </w:r>
      <w:r>
        <w:fldChar w:fldCharType="separate"/>
      </w:r>
      <w:r>
        <w:t>139</w:t>
      </w:r>
      <w:r>
        <w:fldChar w:fldCharType="end"/>
      </w:r>
    </w:p>
    <w:p w14:paraId="0FC3411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7.11.4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_Toc135927916 \h </w:instrText>
      </w:r>
      <w:r>
        <w:fldChar w:fldCharType="separate"/>
      </w:r>
      <w:r>
        <w:t>139</w:t>
      </w:r>
      <w:r>
        <w:fldChar w:fldCharType="end"/>
      </w:r>
    </w:p>
    <w:p w14:paraId="50A5E31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7.11.5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_Toc135927917 \h </w:instrText>
      </w:r>
      <w:r>
        <w:fldChar w:fldCharType="separate"/>
      </w:r>
      <w:r>
        <w:t>140</w:t>
      </w:r>
      <w:r>
        <w:fldChar w:fldCharType="end"/>
      </w:r>
    </w:p>
    <w:p w14:paraId="0705658A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DC_3-41_n1-n78</w:t>
      </w:r>
      <w:r>
        <w:tab/>
      </w:r>
      <w:r>
        <w:fldChar w:fldCharType="begin"/>
      </w:r>
      <w:r>
        <w:instrText xml:space="preserve"> PAGEREF _Toc135927918 \h </w:instrText>
      </w:r>
      <w:r>
        <w:fldChar w:fldCharType="separate"/>
      </w:r>
      <w:r>
        <w:t>140</w:t>
      </w:r>
      <w:r>
        <w:fldChar w:fldCharType="end"/>
      </w:r>
    </w:p>
    <w:p w14:paraId="7515087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7.12.1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_Toc135927919 \h </w:instrText>
      </w:r>
      <w:r>
        <w:fldChar w:fldCharType="separate"/>
      </w:r>
      <w:r>
        <w:t>140</w:t>
      </w:r>
      <w:r>
        <w:fldChar w:fldCharType="end"/>
      </w:r>
    </w:p>
    <w:p w14:paraId="42F3ADC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7.12.2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_Toc135927920 \h </w:instrText>
      </w:r>
      <w:r>
        <w:fldChar w:fldCharType="separate"/>
      </w:r>
      <w:r>
        <w:t>141</w:t>
      </w:r>
      <w:r>
        <w:fldChar w:fldCharType="end"/>
      </w:r>
    </w:p>
    <w:p w14:paraId="195F7E3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7.12.3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_Toc135927921 \h </w:instrText>
      </w:r>
      <w:r>
        <w:fldChar w:fldCharType="separate"/>
      </w:r>
      <w:r>
        <w:t>141</w:t>
      </w:r>
      <w:r>
        <w:fldChar w:fldCharType="end"/>
      </w:r>
    </w:p>
    <w:p w14:paraId="7F790D2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7.12.4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_Toc135927922 \h </w:instrText>
      </w:r>
      <w:r>
        <w:fldChar w:fldCharType="separate"/>
      </w:r>
      <w:r>
        <w:t>141</w:t>
      </w:r>
      <w:r>
        <w:fldChar w:fldCharType="end"/>
      </w:r>
    </w:p>
    <w:p w14:paraId="61FA1B2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7.12.5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_Toc135927923 \h </w:instrText>
      </w:r>
      <w:r>
        <w:fldChar w:fldCharType="separate"/>
      </w:r>
      <w:r>
        <w:t>141</w:t>
      </w:r>
      <w:r>
        <w:fldChar w:fldCharType="end"/>
      </w:r>
    </w:p>
    <w:p w14:paraId="52EFC755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DC_8-41_n1-n78</w:t>
      </w:r>
      <w:r>
        <w:tab/>
      </w:r>
      <w:r>
        <w:fldChar w:fldCharType="begin"/>
      </w:r>
      <w:r>
        <w:instrText xml:space="preserve"> PAGEREF _Toc135927924 \h </w:instrText>
      </w:r>
      <w:r>
        <w:fldChar w:fldCharType="separate"/>
      </w:r>
      <w:r>
        <w:t>142</w:t>
      </w:r>
      <w:r>
        <w:fldChar w:fldCharType="end"/>
      </w:r>
    </w:p>
    <w:p w14:paraId="53BEFBD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_Toc135927925 \h </w:instrText>
      </w:r>
      <w:r>
        <w:fldChar w:fldCharType="separate"/>
      </w:r>
      <w:r>
        <w:t>142</w:t>
      </w:r>
      <w:r>
        <w:fldChar w:fldCharType="end"/>
      </w:r>
    </w:p>
    <w:p w14:paraId="60D1546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7.13.2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_Toc135927926 \h </w:instrText>
      </w:r>
      <w:r>
        <w:fldChar w:fldCharType="separate"/>
      </w:r>
      <w:r>
        <w:t>142</w:t>
      </w:r>
      <w:r>
        <w:fldChar w:fldCharType="end"/>
      </w:r>
    </w:p>
    <w:p w14:paraId="599EFA2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_Toc135927927 \h </w:instrText>
      </w:r>
      <w:r>
        <w:fldChar w:fldCharType="separate"/>
      </w:r>
      <w:r>
        <w:t>143</w:t>
      </w:r>
      <w:r>
        <w:fldChar w:fldCharType="end"/>
      </w:r>
    </w:p>
    <w:p w14:paraId="42F0BAF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7.13.4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_Toc135927928 \h </w:instrText>
      </w:r>
      <w:r>
        <w:fldChar w:fldCharType="separate"/>
      </w:r>
      <w:r>
        <w:t>143</w:t>
      </w:r>
      <w:r>
        <w:fldChar w:fldCharType="end"/>
      </w:r>
    </w:p>
    <w:p w14:paraId="284139B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7.13.5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_Toc135927929 \h </w:instrText>
      </w:r>
      <w:r>
        <w:fldChar w:fldCharType="separate"/>
      </w:r>
      <w:r>
        <w:t>143</w:t>
      </w:r>
      <w:r>
        <w:fldChar w:fldCharType="end"/>
      </w:r>
    </w:p>
    <w:p w14:paraId="694F42B2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DC_20-41_n1-n78</w:t>
      </w:r>
      <w:r>
        <w:tab/>
      </w:r>
      <w:r>
        <w:fldChar w:fldCharType="begin"/>
      </w:r>
      <w:r>
        <w:instrText xml:space="preserve"> PAGEREF _Toc135927930 \h </w:instrText>
      </w:r>
      <w:r>
        <w:fldChar w:fldCharType="separate"/>
      </w:r>
      <w:r>
        <w:t>143</w:t>
      </w:r>
      <w:r>
        <w:fldChar w:fldCharType="end"/>
      </w:r>
    </w:p>
    <w:p w14:paraId="20BE891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_Toc135927931 \h </w:instrText>
      </w:r>
      <w:r>
        <w:fldChar w:fldCharType="separate"/>
      </w:r>
      <w:r>
        <w:t>143</w:t>
      </w:r>
      <w:r>
        <w:fldChar w:fldCharType="end"/>
      </w:r>
    </w:p>
    <w:p w14:paraId="489F37A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7.14.2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_Toc135927932 \h </w:instrText>
      </w:r>
      <w:r>
        <w:fldChar w:fldCharType="separate"/>
      </w:r>
      <w:r>
        <w:t>144</w:t>
      </w:r>
      <w:r>
        <w:fldChar w:fldCharType="end"/>
      </w:r>
    </w:p>
    <w:p w14:paraId="1F27409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7.14.3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_Toc135927933 \h </w:instrText>
      </w:r>
      <w:r>
        <w:fldChar w:fldCharType="separate"/>
      </w:r>
      <w:r>
        <w:t>144</w:t>
      </w:r>
      <w:r>
        <w:fldChar w:fldCharType="end"/>
      </w:r>
    </w:p>
    <w:p w14:paraId="3FE58D7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7.14.4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_Toc135927934 \h </w:instrText>
      </w:r>
      <w:r>
        <w:fldChar w:fldCharType="separate"/>
      </w:r>
      <w:r>
        <w:t>144</w:t>
      </w:r>
      <w:r>
        <w:fldChar w:fldCharType="end"/>
      </w:r>
    </w:p>
    <w:p w14:paraId="646FDE7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7.14.5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_Toc135927935 \h </w:instrText>
      </w:r>
      <w:r>
        <w:fldChar w:fldCharType="separate"/>
      </w:r>
      <w:r>
        <w:t>145</w:t>
      </w:r>
      <w:r>
        <w:fldChar w:fldCharType="end"/>
      </w:r>
    </w:p>
    <w:p w14:paraId="32B5B6AC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DC_3-7_n75-n78</w:t>
      </w:r>
      <w:r>
        <w:tab/>
      </w:r>
      <w:r>
        <w:fldChar w:fldCharType="begin"/>
      </w:r>
      <w:r>
        <w:instrText xml:space="preserve"> PAGEREF _Toc135927936 \h </w:instrText>
      </w:r>
      <w:r>
        <w:fldChar w:fldCharType="separate"/>
      </w:r>
      <w:r>
        <w:t>145</w:t>
      </w:r>
      <w:r>
        <w:fldChar w:fldCharType="end"/>
      </w:r>
    </w:p>
    <w:p w14:paraId="002DB69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_Toc135927937 \h </w:instrText>
      </w:r>
      <w:r>
        <w:fldChar w:fldCharType="separate"/>
      </w:r>
      <w:r>
        <w:t>145</w:t>
      </w:r>
      <w:r>
        <w:fldChar w:fldCharType="end"/>
      </w:r>
    </w:p>
    <w:p w14:paraId="74C3352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7.15.2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Configuration for DC</w:t>
      </w:r>
      <w:r>
        <w:tab/>
      </w:r>
      <w:r>
        <w:fldChar w:fldCharType="begin"/>
      </w:r>
      <w:r>
        <w:instrText xml:space="preserve"> PAGEREF _Toc135927938 \h </w:instrText>
      </w:r>
      <w:r>
        <w:fldChar w:fldCharType="separate"/>
      </w:r>
      <w:r>
        <w:t>145</w:t>
      </w:r>
      <w:r>
        <w:fldChar w:fldCharType="end"/>
      </w:r>
    </w:p>
    <w:p w14:paraId="7FDAA84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7.15.3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_Toc135927939 \h </w:instrText>
      </w:r>
      <w:r>
        <w:fldChar w:fldCharType="separate"/>
      </w:r>
      <w:r>
        <w:t>145</w:t>
      </w:r>
      <w:r>
        <w:fldChar w:fldCharType="end"/>
      </w:r>
    </w:p>
    <w:p w14:paraId="027794B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lastRenderedPageBreak/>
        <w:t>7.15.4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_Toc135927940 \h </w:instrText>
      </w:r>
      <w:r>
        <w:fldChar w:fldCharType="separate"/>
      </w:r>
      <w:r>
        <w:t>145</w:t>
      </w:r>
      <w:r>
        <w:fldChar w:fldCharType="end"/>
      </w:r>
    </w:p>
    <w:p w14:paraId="409155B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7.15.5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_Toc135927941 \h </w:instrText>
      </w:r>
      <w:r>
        <w:fldChar w:fldCharType="separate"/>
      </w:r>
      <w:r>
        <w:t>146</w:t>
      </w:r>
      <w:r>
        <w:fldChar w:fldCharType="end"/>
      </w:r>
    </w:p>
    <w:p w14:paraId="22917B5D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7.16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DC_1-3_n75-n78</w:t>
      </w:r>
      <w:r>
        <w:tab/>
      </w:r>
      <w:r>
        <w:fldChar w:fldCharType="begin"/>
      </w:r>
      <w:r>
        <w:instrText xml:space="preserve"> PAGEREF _Toc135927942 \h </w:instrText>
      </w:r>
      <w:r>
        <w:fldChar w:fldCharType="separate"/>
      </w:r>
      <w:r>
        <w:t>146</w:t>
      </w:r>
      <w:r>
        <w:fldChar w:fldCharType="end"/>
      </w:r>
    </w:p>
    <w:p w14:paraId="4236664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7.16.1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_Toc135927943 \h </w:instrText>
      </w:r>
      <w:r>
        <w:fldChar w:fldCharType="separate"/>
      </w:r>
      <w:r>
        <w:t>146</w:t>
      </w:r>
      <w:r>
        <w:fldChar w:fldCharType="end"/>
      </w:r>
    </w:p>
    <w:p w14:paraId="3BFE237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7.16.2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Configuration for DC</w:t>
      </w:r>
      <w:r>
        <w:tab/>
      </w:r>
      <w:r>
        <w:fldChar w:fldCharType="begin"/>
      </w:r>
      <w:r>
        <w:instrText xml:space="preserve"> PAGEREF _Toc135927944 \h </w:instrText>
      </w:r>
      <w:r>
        <w:fldChar w:fldCharType="separate"/>
      </w:r>
      <w:r>
        <w:t>146</w:t>
      </w:r>
      <w:r>
        <w:fldChar w:fldCharType="end"/>
      </w:r>
    </w:p>
    <w:p w14:paraId="1FA40B4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7.16.3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_Toc135927945 \h </w:instrText>
      </w:r>
      <w:r>
        <w:fldChar w:fldCharType="separate"/>
      </w:r>
      <w:r>
        <w:t>147</w:t>
      </w:r>
      <w:r>
        <w:fldChar w:fldCharType="end"/>
      </w:r>
    </w:p>
    <w:p w14:paraId="7351D50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7.16.4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_Toc135927946 \h </w:instrText>
      </w:r>
      <w:r>
        <w:fldChar w:fldCharType="separate"/>
      </w:r>
      <w:r>
        <w:t>147</w:t>
      </w:r>
      <w:r>
        <w:fldChar w:fldCharType="end"/>
      </w:r>
    </w:p>
    <w:p w14:paraId="25670BE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7.16.5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_Toc135927947 \h </w:instrText>
      </w:r>
      <w:r>
        <w:fldChar w:fldCharType="separate"/>
      </w:r>
      <w:r>
        <w:t>147</w:t>
      </w:r>
      <w:r>
        <w:fldChar w:fldCharType="end"/>
      </w:r>
    </w:p>
    <w:p w14:paraId="7D411933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7.17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DC_1-3_n40-n77</w:t>
      </w:r>
      <w:r>
        <w:tab/>
      </w:r>
      <w:r>
        <w:fldChar w:fldCharType="begin"/>
      </w:r>
      <w:r>
        <w:instrText xml:space="preserve"> PAGEREF _Toc135927948 \h </w:instrText>
      </w:r>
      <w:r>
        <w:fldChar w:fldCharType="separate"/>
      </w:r>
      <w:r>
        <w:t>147</w:t>
      </w:r>
      <w:r>
        <w:fldChar w:fldCharType="end"/>
      </w:r>
    </w:p>
    <w:p w14:paraId="4570A9C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7.17.1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_Toc135927949 \h </w:instrText>
      </w:r>
      <w:r>
        <w:fldChar w:fldCharType="separate"/>
      </w:r>
      <w:r>
        <w:t>147</w:t>
      </w:r>
      <w:r>
        <w:fldChar w:fldCharType="end"/>
      </w:r>
    </w:p>
    <w:p w14:paraId="0E2DC84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7.17.2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Channel bandwidths per operating band for DC</w:t>
      </w:r>
      <w:r>
        <w:tab/>
      </w:r>
      <w:r>
        <w:fldChar w:fldCharType="begin"/>
      </w:r>
      <w:r>
        <w:instrText xml:space="preserve"> PAGEREF _Toc135927950 \h </w:instrText>
      </w:r>
      <w:r>
        <w:fldChar w:fldCharType="separate"/>
      </w:r>
      <w:r>
        <w:t>148</w:t>
      </w:r>
      <w:r>
        <w:fldChar w:fldCharType="end"/>
      </w:r>
    </w:p>
    <w:p w14:paraId="0D6A14B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7.17.3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UE co-existence studies</w:t>
      </w:r>
      <w:r>
        <w:tab/>
      </w:r>
      <w:r>
        <w:fldChar w:fldCharType="begin"/>
      </w:r>
      <w:r>
        <w:instrText xml:space="preserve"> PAGEREF _Toc135927951 \h </w:instrText>
      </w:r>
      <w:r>
        <w:fldChar w:fldCharType="separate"/>
      </w:r>
      <w:r>
        <w:t>148</w:t>
      </w:r>
      <w:r>
        <w:fldChar w:fldCharType="end"/>
      </w:r>
    </w:p>
    <w:p w14:paraId="39AA0CD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7.17.4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and ∆R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_Toc135927952 \h </w:instrText>
      </w:r>
      <w:r>
        <w:fldChar w:fldCharType="separate"/>
      </w:r>
      <w:r>
        <w:t>148</w:t>
      </w:r>
      <w:r>
        <w:fldChar w:fldCharType="end"/>
      </w:r>
    </w:p>
    <w:p w14:paraId="4BBB9C2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7.17.5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_Toc135927953 \h </w:instrText>
      </w:r>
      <w:r>
        <w:fldChar w:fldCharType="separate"/>
      </w:r>
      <w:r>
        <w:t>149</w:t>
      </w:r>
      <w:r>
        <w:fldChar w:fldCharType="end"/>
      </w:r>
    </w:p>
    <w:p w14:paraId="77633ECA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7.18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DC_1-5_n40-n77</w:t>
      </w:r>
      <w:r>
        <w:tab/>
      </w:r>
      <w:r>
        <w:fldChar w:fldCharType="begin"/>
      </w:r>
      <w:r>
        <w:instrText xml:space="preserve"> PAGEREF _Toc135927954 \h </w:instrText>
      </w:r>
      <w:r>
        <w:fldChar w:fldCharType="separate"/>
      </w:r>
      <w:r>
        <w:t>149</w:t>
      </w:r>
      <w:r>
        <w:fldChar w:fldCharType="end"/>
      </w:r>
    </w:p>
    <w:p w14:paraId="356CC06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7.18.1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_Toc135927955 \h </w:instrText>
      </w:r>
      <w:r>
        <w:fldChar w:fldCharType="separate"/>
      </w:r>
      <w:r>
        <w:t>149</w:t>
      </w:r>
      <w:r>
        <w:fldChar w:fldCharType="end"/>
      </w:r>
    </w:p>
    <w:p w14:paraId="281EBE9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7.18.2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Channel bandwidths per operating band for DC</w:t>
      </w:r>
      <w:r>
        <w:tab/>
      </w:r>
      <w:r>
        <w:fldChar w:fldCharType="begin"/>
      </w:r>
      <w:r>
        <w:instrText xml:space="preserve"> PAGEREF _Toc135927956 \h </w:instrText>
      </w:r>
      <w:r>
        <w:fldChar w:fldCharType="separate"/>
      </w:r>
      <w:r>
        <w:t>149</w:t>
      </w:r>
      <w:r>
        <w:fldChar w:fldCharType="end"/>
      </w:r>
    </w:p>
    <w:p w14:paraId="3E8241A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7.18.3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UE co-existence studies</w:t>
      </w:r>
      <w:r>
        <w:tab/>
      </w:r>
      <w:r>
        <w:fldChar w:fldCharType="begin"/>
      </w:r>
      <w:r>
        <w:instrText xml:space="preserve"> PAGEREF _Toc135927957 \h </w:instrText>
      </w:r>
      <w:r>
        <w:fldChar w:fldCharType="separate"/>
      </w:r>
      <w:r>
        <w:t>150</w:t>
      </w:r>
      <w:r>
        <w:fldChar w:fldCharType="end"/>
      </w:r>
    </w:p>
    <w:p w14:paraId="261E8B1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7.18.4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and ∆R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_Toc135927958 \h </w:instrText>
      </w:r>
      <w:r>
        <w:fldChar w:fldCharType="separate"/>
      </w:r>
      <w:r>
        <w:t>150</w:t>
      </w:r>
      <w:r>
        <w:fldChar w:fldCharType="end"/>
      </w:r>
    </w:p>
    <w:p w14:paraId="7CCB249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7.18.5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_Toc135927959 \h </w:instrText>
      </w:r>
      <w:r>
        <w:fldChar w:fldCharType="separate"/>
      </w:r>
      <w:r>
        <w:t>150</w:t>
      </w:r>
      <w:r>
        <w:fldChar w:fldCharType="end"/>
      </w:r>
    </w:p>
    <w:p w14:paraId="1847548E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7.19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DC_3-5_n40-n77</w:t>
      </w:r>
      <w:r>
        <w:tab/>
      </w:r>
      <w:r>
        <w:fldChar w:fldCharType="begin"/>
      </w:r>
      <w:r>
        <w:instrText xml:space="preserve"> PAGEREF _Toc135927960 \h </w:instrText>
      </w:r>
      <w:r>
        <w:fldChar w:fldCharType="separate"/>
      </w:r>
      <w:r>
        <w:t>151</w:t>
      </w:r>
      <w:r>
        <w:fldChar w:fldCharType="end"/>
      </w:r>
    </w:p>
    <w:p w14:paraId="038378C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7.19.1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_Toc135927961 \h </w:instrText>
      </w:r>
      <w:r>
        <w:fldChar w:fldCharType="separate"/>
      </w:r>
      <w:r>
        <w:t>151</w:t>
      </w:r>
      <w:r>
        <w:fldChar w:fldCharType="end"/>
      </w:r>
    </w:p>
    <w:p w14:paraId="65BCE55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7.19.2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Channel bandwidths per operating band for DC</w:t>
      </w:r>
      <w:r>
        <w:tab/>
      </w:r>
      <w:r>
        <w:fldChar w:fldCharType="begin"/>
      </w:r>
      <w:r>
        <w:instrText xml:space="preserve"> PAGEREF _Toc135927962 \h </w:instrText>
      </w:r>
      <w:r>
        <w:fldChar w:fldCharType="separate"/>
      </w:r>
      <w:r>
        <w:t>151</w:t>
      </w:r>
      <w:r>
        <w:fldChar w:fldCharType="end"/>
      </w:r>
    </w:p>
    <w:p w14:paraId="1AB761A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7.19.3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UE co-existence studies</w:t>
      </w:r>
      <w:r>
        <w:tab/>
      </w:r>
      <w:r>
        <w:fldChar w:fldCharType="begin"/>
      </w:r>
      <w:r>
        <w:instrText xml:space="preserve"> PAGEREF _Toc135927963 \h </w:instrText>
      </w:r>
      <w:r>
        <w:fldChar w:fldCharType="separate"/>
      </w:r>
      <w:r>
        <w:t>151</w:t>
      </w:r>
      <w:r>
        <w:fldChar w:fldCharType="end"/>
      </w:r>
    </w:p>
    <w:p w14:paraId="0828E5E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7.19.4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and ∆R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_Toc135927964 \h </w:instrText>
      </w:r>
      <w:r>
        <w:fldChar w:fldCharType="separate"/>
      </w:r>
      <w:r>
        <w:t>152</w:t>
      </w:r>
      <w:r>
        <w:fldChar w:fldCharType="end"/>
      </w:r>
    </w:p>
    <w:p w14:paraId="2407CFC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7.19.5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_Toc135927965 \h </w:instrText>
      </w:r>
      <w:r>
        <w:fldChar w:fldCharType="separate"/>
      </w:r>
      <w:r>
        <w:t>152</w:t>
      </w:r>
      <w:r>
        <w:fldChar w:fldCharType="end"/>
      </w:r>
    </w:p>
    <w:p w14:paraId="5ABA62AD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7.20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DC_3-7_n40-n77</w:t>
      </w:r>
      <w:r>
        <w:tab/>
      </w:r>
      <w:r>
        <w:fldChar w:fldCharType="begin"/>
      </w:r>
      <w:r>
        <w:instrText xml:space="preserve"> PAGEREF _Toc135927966 \h </w:instrText>
      </w:r>
      <w:r>
        <w:fldChar w:fldCharType="separate"/>
      </w:r>
      <w:r>
        <w:t>152</w:t>
      </w:r>
      <w:r>
        <w:fldChar w:fldCharType="end"/>
      </w:r>
    </w:p>
    <w:p w14:paraId="3B6863D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7.20.1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_Toc135927967 \h </w:instrText>
      </w:r>
      <w:r>
        <w:fldChar w:fldCharType="separate"/>
      </w:r>
      <w:r>
        <w:t>152</w:t>
      </w:r>
      <w:r>
        <w:fldChar w:fldCharType="end"/>
      </w:r>
    </w:p>
    <w:p w14:paraId="2ECACC2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7.20.2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Channel bandwidths per operating band for DC</w:t>
      </w:r>
      <w:r>
        <w:tab/>
      </w:r>
      <w:r>
        <w:fldChar w:fldCharType="begin"/>
      </w:r>
      <w:r>
        <w:instrText xml:space="preserve"> PAGEREF _Toc135927968 \h </w:instrText>
      </w:r>
      <w:r>
        <w:fldChar w:fldCharType="separate"/>
      </w:r>
      <w:r>
        <w:t>153</w:t>
      </w:r>
      <w:r>
        <w:fldChar w:fldCharType="end"/>
      </w:r>
    </w:p>
    <w:p w14:paraId="3507C67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7.20.3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UE co-existence studies</w:t>
      </w:r>
      <w:r>
        <w:tab/>
      </w:r>
      <w:r>
        <w:fldChar w:fldCharType="begin"/>
      </w:r>
      <w:r>
        <w:instrText xml:space="preserve"> PAGEREF _Toc135927969 \h </w:instrText>
      </w:r>
      <w:r>
        <w:fldChar w:fldCharType="separate"/>
      </w:r>
      <w:r>
        <w:t>153</w:t>
      </w:r>
      <w:r>
        <w:fldChar w:fldCharType="end"/>
      </w:r>
    </w:p>
    <w:p w14:paraId="0655C78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7.20.4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and ∆R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_Toc135927970 \h </w:instrText>
      </w:r>
      <w:r>
        <w:fldChar w:fldCharType="separate"/>
      </w:r>
      <w:r>
        <w:t>153</w:t>
      </w:r>
      <w:r>
        <w:fldChar w:fldCharType="end"/>
      </w:r>
    </w:p>
    <w:p w14:paraId="23D563E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7.20.5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_Toc135927971 \h </w:instrText>
      </w:r>
      <w:r>
        <w:fldChar w:fldCharType="separate"/>
      </w:r>
      <w:r>
        <w:t>153</w:t>
      </w:r>
      <w:r>
        <w:fldChar w:fldCharType="end"/>
      </w:r>
    </w:p>
    <w:p w14:paraId="4C65B203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7.21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DC_5-7_n40-n77</w:t>
      </w:r>
      <w:r>
        <w:tab/>
      </w:r>
      <w:r>
        <w:fldChar w:fldCharType="begin"/>
      </w:r>
      <w:r>
        <w:instrText xml:space="preserve"> PAGEREF _Toc135927972 \h </w:instrText>
      </w:r>
      <w:r>
        <w:fldChar w:fldCharType="separate"/>
      </w:r>
      <w:r>
        <w:t>154</w:t>
      </w:r>
      <w:r>
        <w:fldChar w:fldCharType="end"/>
      </w:r>
    </w:p>
    <w:p w14:paraId="746AFFE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7.21.1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_Toc135927973 \h </w:instrText>
      </w:r>
      <w:r>
        <w:fldChar w:fldCharType="separate"/>
      </w:r>
      <w:r>
        <w:t>154</w:t>
      </w:r>
      <w:r>
        <w:fldChar w:fldCharType="end"/>
      </w:r>
    </w:p>
    <w:p w14:paraId="47E8CA9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7.21.2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Channel bandwidths per operating band for DC</w:t>
      </w:r>
      <w:r>
        <w:tab/>
      </w:r>
      <w:r>
        <w:fldChar w:fldCharType="begin"/>
      </w:r>
      <w:r>
        <w:instrText xml:space="preserve"> PAGEREF _Toc135927974 \h </w:instrText>
      </w:r>
      <w:r>
        <w:fldChar w:fldCharType="separate"/>
      </w:r>
      <w:r>
        <w:t>154</w:t>
      </w:r>
      <w:r>
        <w:fldChar w:fldCharType="end"/>
      </w:r>
    </w:p>
    <w:p w14:paraId="48B1C6C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UE co-existence studies</w:t>
      </w:r>
      <w:r>
        <w:tab/>
      </w:r>
      <w:r>
        <w:fldChar w:fldCharType="begin"/>
      </w:r>
      <w:r>
        <w:instrText xml:space="preserve"> PAGEREF _Toc135927975 \h </w:instrText>
      </w:r>
      <w:r>
        <w:fldChar w:fldCharType="separate"/>
      </w:r>
      <w:r>
        <w:t>154</w:t>
      </w:r>
      <w:r>
        <w:fldChar w:fldCharType="end"/>
      </w:r>
    </w:p>
    <w:p w14:paraId="6723565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7.21.4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and ∆R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_Toc135927976 \h </w:instrText>
      </w:r>
      <w:r>
        <w:fldChar w:fldCharType="separate"/>
      </w:r>
      <w:r>
        <w:t>155</w:t>
      </w:r>
      <w:r>
        <w:fldChar w:fldCharType="end"/>
      </w:r>
    </w:p>
    <w:p w14:paraId="51B3711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7.21.5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_Toc135927977 \h </w:instrText>
      </w:r>
      <w:r>
        <w:fldChar w:fldCharType="separate"/>
      </w:r>
      <w:r>
        <w:t>155</w:t>
      </w:r>
      <w:r>
        <w:fldChar w:fldCharType="end"/>
      </w:r>
    </w:p>
    <w:p w14:paraId="6C055484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7.22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DC_1-5_n40-n78</w:t>
      </w:r>
      <w:r>
        <w:tab/>
      </w:r>
      <w:r>
        <w:fldChar w:fldCharType="begin"/>
      </w:r>
      <w:r>
        <w:instrText xml:space="preserve"> PAGEREF _Toc135927978 \h </w:instrText>
      </w:r>
      <w:r>
        <w:fldChar w:fldCharType="separate"/>
      </w:r>
      <w:r>
        <w:t>155</w:t>
      </w:r>
      <w:r>
        <w:fldChar w:fldCharType="end"/>
      </w:r>
    </w:p>
    <w:p w14:paraId="238846C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7.22.1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_Toc135927979 \h </w:instrText>
      </w:r>
      <w:r>
        <w:fldChar w:fldCharType="separate"/>
      </w:r>
      <w:r>
        <w:t>155</w:t>
      </w:r>
      <w:r>
        <w:fldChar w:fldCharType="end"/>
      </w:r>
    </w:p>
    <w:p w14:paraId="3E0F759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7.22.2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Channel bandwidths per operating band for DC</w:t>
      </w:r>
      <w:r>
        <w:tab/>
      </w:r>
      <w:r>
        <w:fldChar w:fldCharType="begin"/>
      </w:r>
      <w:r>
        <w:instrText xml:space="preserve"> PAGEREF _Toc135927980 \h </w:instrText>
      </w:r>
      <w:r>
        <w:fldChar w:fldCharType="separate"/>
      </w:r>
      <w:r>
        <w:t>156</w:t>
      </w:r>
      <w:r>
        <w:fldChar w:fldCharType="end"/>
      </w:r>
    </w:p>
    <w:p w14:paraId="721EF80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7.22.3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UE co-existence studies</w:t>
      </w:r>
      <w:r>
        <w:tab/>
      </w:r>
      <w:r>
        <w:fldChar w:fldCharType="begin"/>
      </w:r>
      <w:r>
        <w:instrText xml:space="preserve"> PAGEREF _Toc135927981 \h </w:instrText>
      </w:r>
      <w:r>
        <w:fldChar w:fldCharType="separate"/>
      </w:r>
      <w:r>
        <w:t>156</w:t>
      </w:r>
      <w:r>
        <w:fldChar w:fldCharType="end"/>
      </w:r>
    </w:p>
    <w:p w14:paraId="291DD3A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7.22.4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and ∆R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_Toc135927982 \h </w:instrText>
      </w:r>
      <w:r>
        <w:fldChar w:fldCharType="separate"/>
      </w:r>
      <w:r>
        <w:t>156</w:t>
      </w:r>
      <w:r>
        <w:fldChar w:fldCharType="end"/>
      </w:r>
    </w:p>
    <w:p w14:paraId="784E511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7.22.5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_Toc135927983 \h </w:instrText>
      </w:r>
      <w:r>
        <w:fldChar w:fldCharType="separate"/>
      </w:r>
      <w:r>
        <w:t>156</w:t>
      </w:r>
      <w:r>
        <w:fldChar w:fldCharType="end"/>
      </w:r>
    </w:p>
    <w:p w14:paraId="6F88BC02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7.23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DC_3-5_n40-n78</w:t>
      </w:r>
      <w:r>
        <w:tab/>
      </w:r>
      <w:r>
        <w:fldChar w:fldCharType="begin"/>
      </w:r>
      <w:r>
        <w:instrText xml:space="preserve"> PAGEREF _Toc135927984 \h </w:instrText>
      </w:r>
      <w:r>
        <w:fldChar w:fldCharType="separate"/>
      </w:r>
      <w:r>
        <w:t>157</w:t>
      </w:r>
      <w:r>
        <w:fldChar w:fldCharType="end"/>
      </w:r>
    </w:p>
    <w:p w14:paraId="6BA199D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_Toc135927985 \h </w:instrText>
      </w:r>
      <w:r>
        <w:fldChar w:fldCharType="separate"/>
      </w:r>
      <w:r>
        <w:t>157</w:t>
      </w:r>
      <w:r>
        <w:fldChar w:fldCharType="end"/>
      </w:r>
    </w:p>
    <w:p w14:paraId="319732A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7.23.2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Channel bandwidths per operating band for DC</w:t>
      </w:r>
      <w:r>
        <w:tab/>
      </w:r>
      <w:r>
        <w:fldChar w:fldCharType="begin"/>
      </w:r>
      <w:r>
        <w:instrText xml:space="preserve"> PAGEREF _Toc135927986 \h </w:instrText>
      </w:r>
      <w:r>
        <w:fldChar w:fldCharType="separate"/>
      </w:r>
      <w:r>
        <w:t>157</w:t>
      </w:r>
      <w:r>
        <w:fldChar w:fldCharType="end"/>
      </w:r>
    </w:p>
    <w:p w14:paraId="107F2C6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UE co-existence studies</w:t>
      </w:r>
      <w:r>
        <w:tab/>
      </w:r>
      <w:r>
        <w:fldChar w:fldCharType="begin"/>
      </w:r>
      <w:r>
        <w:instrText xml:space="preserve"> PAGEREF _Toc135927987 \h </w:instrText>
      </w:r>
      <w:r>
        <w:fldChar w:fldCharType="separate"/>
      </w:r>
      <w:r>
        <w:t>157</w:t>
      </w:r>
      <w:r>
        <w:fldChar w:fldCharType="end"/>
      </w:r>
    </w:p>
    <w:p w14:paraId="79D6347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7.23.4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and ∆R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_Toc135927988 \h </w:instrText>
      </w:r>
      <w:r>
        <w:fldChar w:fldCharType="separate"/>
      </w:r>
      <w:r>
        <w:t>157</w:t>
      </w:r>
      <w:r>
        <w:fldChar w:fldCharType="end"/>
      </w:r>
    </w:p>
    <w:p w14:paraId="29A6BD8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7.23.5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_Toc135927989 \h </w:instrText>
      </w:r>
      <w:r>
        <w:fldChar w:fldCharType="separate"/>
      </w:r>
      <w:r>
        <w:t>158</w:t>
      </w:r>
      <w:r>
        <w:fldChar w:fldCharType="end"/>
      </w:r>
    </w:p>
    <w:p w14:paraId="7CC19BDC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7.24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DC_5-7_n40-n78</w:t>
      </w:r>
      <w:r>
        <w:tab/>
      </w:r>
      <w:r>
        <w:fldChar w:fldCharType="begin"/>
      </w:r>
      <w:r>
        <w:instrText xml:space="preserve"> PAGEREF _Toc135927990 \h </w:instrText>
      </w:r>
      <w:r>
        <w:fldChar w:fldCharType="separate"/>
      </w:r>
      <w:r>
        <w:t>158</w:t>
      </w:r>
      <w:r>
        <w:fldChar w:fldCharType="end"/>
      </w:r>
    </w:p>
    <w:p w14:paraId="2A85537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_Toc135927991 \h </w:instrText>
      </w:r>
      <w:r>
        <w:fldChar w:fldCharType="separate"/>
      </w:r>
      <w:r>
        <w:t>158</w:t>
      </w:r>
      <w:r>
        <w:fldChar w:fldCharType="end"/>
      </w:r>
    </w:p>
    <w:p w14:paraId="57E0B2F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7.24.2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Channel bandwidths per operating band for DC</w:t>
      </w:r>
      <w:r>
        <w:tab/>
      </w:r>
      <w:r>
        <w:fldChar w:fldCharType="begin"/>
      </w:r>
      <w:r>
        <w:instrText xml:space="preserve"> PAGEREF _Toc135927992 \h </w:instrText>
      </w:r>
      <w:r>
        <w:fldChar w:fldCharType="separate"/>
      </w:r>
      <w:r>
        <w:t>159</w:t>
      </w:r>
      <w:r>
        <w:fldChar w:fldCharType="end"/>
      </w:r>
    </w:p>
    <w:p w14:paraId="623E44F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7.24.3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UE co-existence studies</w:t>
      </w:r>
      <w:r>
        <w:tab/>
      </w:r>
      <w:r>
        <w:fldChar w:fldCharType="begin"/>
      </w:r>
      <w:r>
        <w:instrText xml:space="preserve"> PAGEREF _Toc135927993 \h </w:instrText>
      </w:r>
      <w:r>
        <w:fldChar w:fldCharType="separate"/>
      </w:r>
      <w:r>
        <w:t>159</w:t>
      </w:r>
      <w:r>
        <w:fldChar w:fldCharType="end"/>
      </w:r>
    </w:p>
    <w:p w14:paraId="09E850A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7.24.4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and ∆R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_Toc135927994 \h </w:instrText>
      </w:r>
      <w:r>
        <w:fldChar w:fldCharType="separate"/>
      </w:r>
      <w:r>
        <w:t>159</w:t>
      </w:r>
      <w:r>
        <w:fldChar w:fldCharType="end"/>
      </w:r>
    </w:p>
    <w:p w14:paraId="306C0FB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7.24.5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_Toc135927995 \h </w:instrText>
      </w:r>
      <w:r>
        <w:fldChar w:fldCharType="separate"/>
      </w:r>
      <w:r>
        <w:t>159</w:t>
      </w:r>
      <w:r>
        <w:fldChar w:fldCharType="end"/>
      </w:r>
    </w:p>
    <w:p w14:paraId="3CA36D31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7.25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DC_1-7_n40-n77</w:t>
      </w:r>
      <w:r>
        <w:tab/>
      </w:r>
      <w:r>
        <w:fldChar w:fldCharType="begin"/>
      </w:r>
      <w:r>
        <w:instrText xml:space="preserve"> PAGEREF _Toc135927996 \h </w:instrText>
      </w:r>
      <w:r>
        <w:fldChar w:fldCharType="separate"/>
      </w:r>
      <w:r>
        <w:t>160</w:t>
      </w:r>
      <w:r>
        <w:fldChar w:fldCharType="end"/>
      </w:r>
    </w:p>
    <w:p w14:paraId="64A0D3D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_Toc135927997 \h </w:instrText>
      </w:r>
      <w:r>
        <w:fldChar w:fldCharType="separate"/>
      </w:r>
      <w:r>
        <w:t>160</w:t>
      </w:r>
      <w:r>
        <w:fldChar w:fldCharType="end"/>
      </w:r>
    </w:p>
    <w:p w14:paraId="08EC575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7.25.2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Channel bandwidths per operating band for DC</w:t>
      </w:r>
      <w:r>
        <w:tab/>
      </w:r>
      <w:r>
        <w:fldChar w:fldCharType="begin"/>
      </w:r>
      <w:r>
        <w:instrText xml:space="preserve"> PAGEREF _Toc135927998 \h </w:instrText>
      </w:r>
      <w:r>
        <w:fldChar w:fldCharType="separate"/>
      </w:r>
      <w:r>
        <w:t>160</w:t>
      </w:r>
      <w:r>
        <w:fldChar w:fldCharType="end"/>
      </w:r>
    </w:p>
    <w:p w14:paraId="6DDF9C3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7.25.3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UE co-existence studies</w:t>
      </w:r>
      <w:r>
        <w:tab/>
      </w:r>
      <w:r>
        <w:fldChar w:fldCharType="begin"/>
      </w:r>
      <w:r>
        <w:instrText xml:space="preserve"> PAGEREF _Toc135927999 \h </w:instrText>
      </w:r>
      <w:r>
        <w:fldChar w:fldCharType="separate"/>
      </w:r>
      <w:r>
        <w:t>160</w:t>
      </w:r>
      <w:r>
        <w:fldChar w:fldCharType="end"/>
      </w:r>
    </w:p>
    <w:p w14:paraId="3677D9B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7.25.4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and ∆R</w:t>
      </w:r>
      <w:r w:rsidRPr="00EF5272">
        <w:rPr>
          <w:vertAlign w:val="subscript"/>
          <w:lang w:val="en-US" w:eastAsia="zh-CN"/>
        </w:rP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_Toc135928000 \h </w:instrText>
      </w:r>
      <w:r>
        <w:fldChar w:fldCharType="separate"/>
      </w:r>
      <w:r>
        <w:t>161</w:t>
      </w:r>
      <w:r>
        <w:fldChar w:fldCharType="end"/>
      </w:r>
    </w:p>
    <w:p w14:paraId="2EE9350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7.25.5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_Toc135928001 \h </w:instrText>
      </w:r>
      <w:r>
        <w:fldChar w:fldCharType="separate"/>
      </w:r>
      <w:r>
        <w:t>161</w:t>
      </w:r>
      <w:r>
        <w:fldChar w:fldCharType="end"/>
      </w:r>
    </w:p>
    <w:p w14:paraId="43A50432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eastAsiaTheme="minorEastAsia"/>
          <w:lang w:eastAsia="zh-TW"/>
        </w:rPr>
        <w:lastRenderedPageBreak/>
        <w:t>7.26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Theme="minorEastAsia"/>
          <w:lang w:eastAsia="zh-TW"/>
        </w:rPr>
        <w:t>DC_3-38_n7-n78</w:t>
      </w:r>
      <w:r>
        <w:tab/>
      </w:r>
      <w:r>
        <w:fldChar w:fldCharType="begin"/>
      </w:r>
      <w:r>
        <w:instrText xml:space="preserve"> PAGEREF _Toc135928002 \h </w:instrText>
      </w:r>
      <w:r>
        <w:fldChar w:fldCharType="separate"/>
      </w:r>
      <w:r>
        <w:t>161</w:t>
      </w:r>
      <w:r>
        <w:fldChar w:fldCharType="end"/>
      </w:r>
    </w:p>
    <w:p w14:paraId="2C9ECF2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eastAsiaTheme="minorEastAsia"/>
          <w:lang w:val="en-US" w:eastAsia="zh-CN"/>
        </w:rPr>
        <w:t>7.26</w:t>
      </w:r>
      <w:r w:rsidRPr="00EF5272">
        <w:rPr>
          <w:rFonts w:eastAsiaTheme="minorEastAsia" w:cs="Arial"/>
          <w:lang w:val="en-US" w:eastAsia="zh-CN"/>
        </w:rPr>
        <w:t>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Theme="minorEastAsia" w:cs="Arial"/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_Toc135928003 \h </w:instrText>
      </w:r>
      <w:r>
        <w:fldChar w:fldCharType="separate"/>
      </w:r>
      <w:r>
        <w:t>161</w:t>
      </w:r>
      <w:r>
        <w:fldChar w:fldCharType="end"/>
      </w:r>
    </w:p>
    <w:p w14:paraId="637DCE9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eastAsiaTheme="minorEastAsia" w:cs="Arial"/>
          <w:lang w:val="en-US" w:eastAsia="zh-CN"/>
        </w:rPr>
        <w:t>7.26.2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Theme="minorEastAsia" w:cs="Arial"/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_Toc135928004 \h </w:instrText>
      </w:r>
      <w:r>
        <w:fldChar w:fldCharType="separate"/>
      </w:r>
      <w:r>
        <w:t>161</w:t>
      </w:r>
      <w:r>
        <w:fldChar w:fldCharType="end"/>
      </w:r>
    </w:p>
    <w:p w14:paraId="6C6BD610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eastAsiaTheme="minorEastAsia" w:cs="Arial"/>
          <w:lang w:val="en-US" w:eastAsia="zh-CN"/>
        </w:rPr>
        <w:t>7.26.3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Theme="minorEastAsia" w:cs="Arial"/>
          <w:lang w:val="en-US" w:eastAsia="zh-CN"/>
        </w:rPr>
        <w:t>Co-existence studies</w:t>
      </w:r>
      <w:r>
        <w:tab/>
      </w:r>
      <w:r>
        <w:fldChar w:fldCharType="begin"/>
      </w:r>
      <w:r>
        <w:instrText xml:space="preserve"> PAGEREF _Toc135928005 \h </w:instrText>
      </w:r>
      <w:r>
        <w:fldChar w:fldCharType="separate"/>
      </w:r>
      <w:r>
        <w:t>162</w:t>
      </w:r>
      <w:r>
        <w:fldChar w:fldCharType="end"/>
      </w:r>
    </w:p>
    <w:p w14:paraId="00002824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eastAsiaTheme="minorEastAsia" w:cs="Arial"/>
          <w:lang w:val="en-US" w:eastAsia="zh-CN"/>
        </w:rPr>
        <w:t>7.26.4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eastAsiaTheme="minorEastAsia" w:cs="Arial"/>
          <w:lang w:val="en-US" w:eastAsia="zh-CN"/>
        </w:rPr>
        <w:t>∆T</w:t>
      </w:r>
      <w:r w:rsidRPr="00EF5272">
        <w:rPr>
          <w:rFonts w:eastAsiaTheme="minorEastAsia" w:cs="Arial"/>
          <w:vertAlign w:val="subscript"/>
          <w:lang w:val="en-US" w:eastAsia="zh-CN"/>
        </w:rPr>
        <w:t>IB</w:t>
      </w:r>
      <w:r w:rsidRPr="00EF5272">
        <w:rPr>
          <w:rFonts w:eastAsiaTheme="minorEastAsia" w:cs="Arial"/>
          <w:lang w:val="en-US" w:eastAsia="zh-CN"/>
        </w:rPr>
        <w:t xml:space="preserve"> and ∆R</w:t>
      </w:r>
      <w:r w:rsidRPr="00EF5272">
        <w:rPr>
          <w:rFonts w:eastAsiaTheme="minorEastAsia" w:cs="Arial"/>
          <w:vertAlign w:val="subscript"/>
          <w:lang w:val="en-US" w:eastAsia="zh-CN"/>
        </w:rPr>
        <w:t>IB</w:t>
      </w:r>
      <w:r w:rsidRPr="00EF5272">
        <w:rPr>
          <w:rFonts w:eastAsiaTheme="minorEastAsia" w:cs="Arial"/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_Toc135928006 \h </w:instrText>
      </w:r>
      <w:r>
        <w:fldChar w:fldCharType="separate"/>
      </w:r>
      <w:r>
        <w:t>162</w:t>
      </w:r>
      <w:r>
        <w:fldChar w:fldCharType="end"/>
      </w:r>
    </w:p>
    <w:p w14:paraId="2110982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rFonts w:eastAsiaTheme="minorEastAsia"/>
          <w:lang w:val="en-US" w:eastAsia="zh-CN"/>
        </w:rPr>
        <w:t>7.26.5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rFonts w:ascii="Calibri" w:eastAsiaTheme="minorEastAsia" w:hAnsi="Calibri"/>
          <w:lang w:val="en-US" w:eastAsia="zh-CN"/>
        </w:rPr>
        <w:t>MSD</w:t>
      </w:r>
      <w:r>
        <w:tab/>
      </w:r>
      <w:r>
        <w:fldChar w:fldCharType="begin"/>
      </w:r>
      <w:r>
        <w:instrText xml:space="preserve"> PAGEREF _Toc135928007 \h </w:instrText>
      </w:r>
      <w:r>
        <w:fldChar w:fldCharType="separate"/>
      </w:r>
      <w:r>
        <w:t>162</w:t>
      </w:r>
      <w:r>
        <w:fldChar w:fldCharType="end"/>
      </w:r>
    </w:p>
    <w:p w14:paraId="14AA47BF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8</w:t>
      </w:r>
      <w:r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  <w:tab/>
      </w:r>
      <w:r>
        <w:rPr>
          <w:lang w:eastAsia="zh-CN"/>
        </w:rPr>
        <w:t xml:space="preserve">Dual Connectivity band combinations of </w:t>
      </w:r>
      <w:r>
        <w:t>LTE 3 bands DL/1UL + NR 2 bands DL/1UL: Specific Band Combination Part</w:t>
      </w:r>
      <w:r>
        <w:tab/>
      </w:r>
      <w:r>
        <w:fldChar w:fldCharType="begin"/>
      </w:r>
      <w:r>
        <w:instrText xml:space="preserve"> PAGEREF _Toc135928008 \h </w:instrText>
      </w:r>
      <w:r>
        <w:fldChar w:fldCharType="separate"/>
      </w:r>
      <w:r>
        <w:t>162</w:t>
      </w:r>
      <w:r>
        <w:fldChar w:fldCharType="end"/>
      </w:r>
    </w:p>
    <w:p w14:paraId="638F2C66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8.1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DC_1-3-38_n28-n78</w:t>
      </w:r>
      <w:r>
        <w:tab/>
      </w:r>
      <w:r>
        <w:fldChar w:fldCharType="begin"/>
      </w:r>
      <w:r>
        <w:instrText xml:space="preserve"> PAGEREF _Toc135928009 \h </w:instrText>
      </w:r>
      <w:r>
        <w:fldChar w:fldCharType="separate"/>
      </w:r>
      <w:r>
        <w:t>162</w:t>
      </w:r>
      <w:r>
        <w:fldChar w:fldCharType="end"/>
      </w:r>
    </w:p>
    <w:p w14:paraId="06A71FD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8.1.1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_Toc135928010 \h </w:instrText>
      </w:r>
      <w:r>
        <w:fldChar w:fldCharType="separate"/>
      </w:r>
      <w:r>
        <w:t>162</w:t>
      </w:r>
      <w:r>
        <w:fldChar w:fldCharType="end"/>
      </w:r>
    </w:p>
    <w:p w14:paraId="547E672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8.1.2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Configuration for DC</w:t>
      </w:r>
      <w:r>
        <w:tab/>
      </w:r>
      <w:r>
        <w:fldChar w:fldCharType="begin"/>
      </w:r>
      <w:r>
        <w:instrText xml:space="preserve"> PAGEREF _Toc135928011 \h </w:instrText>
      </w:r>
      <w:r>
        <w:fldChar w:fldCharType="separate"/>
      </w:r>
      <w:r>
        <w:t>163</w:t>
      </w:r>
      <w:r>
        <w:fldChar w:fldCharType="end"/>
      </w:r>
    </w:p>
    <w:p w14:paraId="1049404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8.1.3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</w:t>
      </w:r>
      <w:r>
        <w:t>IB</w:t>
      </w:r>
      <w:r w:rsidRPr="00EF5272">
        <w:rPr>
          <w:lang w:val="en-US" w:eastAsia="zh-CN"/>
        </w:rPr>
        <w:t xml:space="preserve"> and ∆R</w:t>
      </w:r>
      <w:r>
        <w:t>IB</w:t>
      </w:r>
      <w:r w:rsidRPr="00EF5272">
        <w:rPr>
          <w:lang w:val="en-US" w:eastAsia="zh-CN"/>
        </w:rPr>
        <w:t xml:space="preserve"> values</w:t>
      </w:r>
      <w:r>
        <w:tab/>
      </w:r>
      <w:r>
        <w:fldChar w:fldCharType="begin"/>
      </w:r>
      <w:r>
        <w:instrText xml:space="preserve"> PAGEREF _Toc135928012 \h </w:instrText>
      </w:r>
      <w:r>
        <w:fldChar w:fldCharType="separate"/>
      </w:r>
      <w:r>
        <w:t>163</w:t>
      </w:r>
      <w:r>
        <w:fldChar w:fldCharType="end"/>
      </w:r>
    </w:p>
    <w:p w14:paraId="6532D0B5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8.2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DC_1-3-7_n26-n78</w:t>
      </w:r>
      <w:r>
        <w:tab/>
      </w:r>
      <w:r>
        <w:fldChar w:fldCharType="begin"/>
      </w:r>
      <w:r>
        <w:instrText xml:space="preserve"> PAGEREF _Toc135928013 \h </w:instrText>
      </w:r>
      <w:r>
        <w:fldChar w:fldCharType="separate"/>
      </w:r>
      <w:r>
        <w:t>164</w:t>
      </w:r>
      <w:r>
        <w:fldChar w:fldCharType="end"/>
      </w:r>
    </w:p>
    <w:p w14:paraId="697D9A7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8.2.1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Operating bands for DC</w:t>
      </w:r>
      <w:r>
        <w:tab/>
      </w:r>
      <w:r>
        <w:fldChar w:fldCharType="begin"/>
      </w:r>
      <w:r>
        <w:instrText xml:space="preserve"> PAGEREF _Toc135928014 \h </w:instrText>
      </w:r>
      <w:r>
        <w:fldChar w:fldCharType="separate"/>
      </w:r>
      <w:r>
        <w:t>164</w:t>
      </w:r>
      <w:r>
        <w:fldChar w:fldCharType="end"/>
      </w:r>
    </w:p>
    <w:p w14:paraId="129B20CC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8.2.2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_Toc135928015 \h </w:instrText>
      </w:r>
      <w:r>
        <w:fldChar w:fldCharType="separate"/>
      </w:r>
      <w:r>
        <w:t>166</w:t>
      </w:r>
      <w:r>
        <w:fldChar w:fldCharType="end"/>
      </w:r>
    </w:p>
    <w:p w14:paraId="6445DE9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 w:rsidRPr="00EF5272">
        <w:rPr>
          <w:lang w:val="en-US" w:eastAsia="zh-CN"/>
        </w:rPr>
        <w:t>8.2.3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 w:rsidRPr="00EF5272">
        <w:rPr>
          <w:lang w:val="en-US" w:eastAsia="zh-CN"/>
        </w:rPr>
        <w:t>∆TIB and ∆RIB values</w:t>
      </w:r>
      <w:r>
        <w:tab/>
      </w:r>
      <w:r>
        <w:fldChar w:fldCharType="begin"/>
      </w:r>
      <w:r>
        <w:instrText xml:space="preserve"> PAGEREF _Toc135928016 \h </w:instrText>
      </w:r>
      <w:r>
        <w:fldChar w:fldCharType="separate"/>
      </w:r>
      <w:r>
        <w:t>166</w:t>
      </w:r>
      <w:r>
        <w:fldChar w:fldCharType="end"/>
      </w:r>
    </w:p>
    <w:p w14:paraId="677A2930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8.3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DC_3-8-41_n1-n78</w:t>
      </w:r>
      <w:r>
        <w:tab/>
      </w:r>
      <w:r>
        <w:fldChar w:fldCharType="begin"/>
      </w:r>
      <w:r>
        <w:instrText xml:space="preserve"> PAGEREF _Toc135928017 \h </w:instrText>
      </w:r>
      <w:r>
        <w:fldChar w:fldCharType="separate"/>
      </w:r>
      <w:r>
        <w:t>167</w:t>
      </w:r>
      <w:r>
        <w:fldChar w:fldCharType="end"/>
      </w:r>
    </w:p>
    <w:p w14:paraId="548B15D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8.3.1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_Toc135928018 \h </w:instrText>
      </w:r>
      <w:r>
        <w:fldChar w:fldCharType="separate"/>
      </w:r>
      <w:r>
        <w:t>167</w:t>
      </w:r>
      <w:r>
        <w:fldChar w:fldCharType="end"/>
      </w:r>
    </w:p>
    <w:p w14:paraId="76D0C4AB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8.3.2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_Toc135928019 \h </w:instrText>
      </w:r>
      <w:r>
        <w:fldChar w:fldCharType="separate"/>
      </w:r>
      <w:r>
        <w:t>168</w:t>
      </w:r>
      <w:r>
        <w:fldChar w:fldCharType="end"/>
      </w:r>
    </w:p>
    <w:p w14:paraId="4215DAD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8.3.3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_Toc135928020 \h </w:instrText>
      </w:r>
      <w:r>
        <w:fldChar w:fldCharType="separate"/>
      </w:r>
      <w:r>
        <w:t>168</w:t>
      </w:r>
      <w:r>
        <w:fldChar w:fldCharType="end"/>
      </w:r>
    </w:p>
    <w:p w14:paraId="5B795AB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8.3.4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_Toc135928021 \h </w:instrText>
      </w:r>
      <w:r>
        <w:fldChar w:fldCharType="separate"/>
      </w:r>
      <w:r>
        <w:t>168</w:t>
      </w:r>
      <w:r>
        <w:fldChar w:fldCharType="end"/>
      </w:r>
    </w:p>
    <w:p w14:paraId="599A454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8.3.5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_Toc135928022 \h </w:instrText>
      </w:r>
      <w:r>
        <w:fldChar w:fldCharType="separate"/>
      </w:r>
      <w:r>
        <w:t>169</w:t>
      </w:r>
      <w:r>
        <w:fldChar w:fldCharType="end"/>
      </w:r>
    </w:p>
    <w:p w14:paraId="0E604EA6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8.4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TW"/>
        </w:rPr>
        <w:t>DC_3-20-41_n1-n78</w:t>
      </w:r>
      <w:r>
        <w:tab/>
      </w:r>
      <w:r>
        <w:fldChar w:fldCharType="begin"/>
      </w:r>
      <w:r>
        <w:instrText xml:space="preserve"> PAGEREF _Toc135928023 \h </w:instrText>
      </w:r>
      <w:r>
        <w:fldChar w:fldCharType="separate"/>
      </w:r>
      <w:r>
        <w:t>169</w:t>
      </w:r>
      <w:r>
        <w:fldChar w:fldCharType="end"/>
      </w:r>
    </w:p>
    <w:p w14:paraId="1FB5DCF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8.4.1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_Toc135928024 \h </w:instrText>
      </w:r>
      <w:r>
        <w:fldChar w:fldCharType="separate"/>
      </w:r>
      <w:r>
        <w:t>169</w:t>
      </w:r>
      <w:r>
        <w:fldChar w:fldCharType="end"/>
      </w:r>
    </w:p>
    <w:p w14:paraId="1EEAE57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8.4.2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_Toc135928025 \h </w:instrText>
      </w:r>
      <w:r>
        <w:fldChar w:fldCharType="separate"/>
      </w:r>
      <w:r>
        <w:t>170</w:t>
      </w:r>
      <w:r>
        <w:fldChar w:fldCharType="end"/>
      </w:r>
    </w:p>
    <w:p w14:paraId="3471079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_Toc135928026 \h </w:instrText>
      </w:r>
      <w:r>
        <w:fldChar w:fldCharType="separate"/>
      </w:r>
      <w:r>
        <w:t>170</w:t>
      </w:r>
      <w:r>
        <w:fldChar w:fldCharType="end"/>
      </w:r>
    </w:p>
    <w:p w14:paraId="6F3D79D5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8.4.4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_Toc135928027 \h </w:instrText>
      </w:r>
      <w:r>
        <w:fldChar w:fldCharType="separate"/>
      </w:r>
      <w:r>
        <w:t>170</w:t>
      </w:r>
      <w:r>
        <w:fldChar w:fldCharType="end"/>
      </w:r>
    </w:p>
    <w:p w14:paraId="2477C6E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8.4.5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_Toc135928028 \h </w:instrText>
      </w:r>
      <w:r>
        <w:fldChar w:fldCharType="separate"/>
      </w:r>
      <w:r>
        <w:t>171</w:t>
      </w:r>
      <w:r>
        <w:fldChar w:fldCharType="end"/>
      </w:r>
    </w:p>
    <w:p w14:paraId="22159229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8.5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DC_3-7-20_n1-n75</w:t>
      </w:r>
      <w:r>
        <w:tab/>
      </w:r>
      <w:r>
        <w:fldChar w:fldCharType="begin"/>
      </w:r>
      <w:r>
        <w:instrText xml:space="preserve"> PAGEREF _Toc135928029 \h </w:instrText>
      </w:r>
      <w:r>
        <w:fldChar w:fldCharType="separate"/>
      </w:r>
      <w:r>
        <w:t>171</w:t>
      </w:r>
      <w:r>
        <w:fldChar w:fldCharType="end"/>
      </w:r>
    </w:p>
    <w:p w14:paraId="3095025E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8.5.1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_Toc135928030 \h </w:instrText>
      </w:r>
      <w:r>
        <w:fldChar w:fldCharType="separate"/>
      </w:r>
      <w:r>
        <w:t>171</w:t>
      </w:r>
      <w:r>
        <w:fldChar w:fldCharType="end"/>
      </w:r>
    </w:p>
    <w:p w14:paraId="5F8890F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_Toc135928031 \h </w:instrText>
      </w:r>
      <w:r>
        <w:fldChar w:fldCharType="separate"/>
      </w:r>
      <w:r>
        <w:t>171</w:t>
      </w:r>
      <w:r>
        <w:fldChar w:fldCharType="end"/>
      </w:r>
    </w:p>
    <w:p w14:paraId="152E0BC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8.5.3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_Toc135928032 \h </w:instrText>
      </w:r>
      <w:r>
        <w:fldChar w:fldCharType="separate"/>
      </w:r>
      <w:r>
        <w:t>171</w:t>
      </w:r>
      <w:r>
        <w:fldChar w:fldCharType="end"/>
      </w:r>
    </w:p>
    <w:p w14:paraId="2286A60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8.5.4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_Toc135928033 \h </w:instrText>
      </w:r>
      <w:r>
        <w:fldChar w:fldCharType="separate"/>
      </w:r>
      <w:r>
        <w:t>171</w:t>
      </w:r>
      <w:r>
        <w:fldChar w:fldCharType="end"/>
      </w:r>
    </w:p>
    <w:p w14:paraId="229C91D2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8.5.5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_Toc135928034 \h </w:instrText>
      </w:r>
      <w:r>
        <w:fldChar w:fldCharType="separate"/>
      </w:r>
      <w:r>
        <w:t>172</w:t>
      </w:r>
      <w:r>
        <w:fldChar w:fldCharType="end"/>
      </w:r>
    </w:p>
    <w:p w14:paraId="6B92E400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TW"/>
        </w:rPr>
        <w:t>8.6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DC_1-3-7_n75-n78</w:t>
      </w:r>
      <w:r>
        <w:tab/>
      </w:r>
      <w:r>
        <w:fldChar w:fldCharType="begin"/>
      </w:r>
      <w:r>
        <w:instrText xml:space="preserve"> PAGEREF _Toc135928035 \h </w:instrText>
      </w:r>
      <w:r>
        <w:fldChar w:fldCharType="separate"/>
      </w:r>
      <w:r>
        <w:t>172</w:t>
      </w:r>
      <w:r>
        <w:fldChar w:fldCharType="end"/>
      </w:r>
    </w:p>
    <w:p w14:paraId="7D41D579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8.6.1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Operating bands for DC</w:t>
      </w:r>
      <w:r>
        <w:tab/>
      </w:r>
      <w:r>
        <w:fldChar w:fldCharType="begin"/>
      </w:r>
      <w:r>
        <w:instrText xml:space="preserve"> PAGEREF _Toc135928036 \h </w:instrText>
      </w:r>
      <w:r>
        <w:fldChar w:fldCharType="separate"/>
      </w:r>
      <w:r>
        <w:t>172</w:t>
      </w:r>
      <w:r>
        <w:fldChar w:fldCharType="end"/>
      </w:r>
    </w:p>
    <w:p w14:paraId="61A77E5D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8.6.2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Channel bandwidths per operating band for DC</w:t>
      </w:r>
      <w:r>
        <w:tab/>
      </w:r>
      <w:r>
        <w:fldChar w:fldCharType="begin"/>
      </w:r>
      <w:r>
        <w:instrText xml:space="preserve"> PAGEREF _Toc135928037 \h </w:instrText>
      </w:r>
      <w:r>
        <w:fldChar w:fldCharType="separate"/>
      </w:r>
      <w:r>
        <w:t>172</w:t>
      </w:r>
      <w:r>
        <w:fldChar w:fldCharType="end"/>
      </w:r>
    </w:p>
    <w:p w14:paraId="71A795EA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8.6.3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UE co-existence studies</w:t>
      </w:r>
      <w:r>
        <w:tab/>
      </w:r>
      <w:r>
        <w:fldChar w:fldCharType="begin"/>
      </w:r>
      <w:r>
        <w:instrText xml:space="preserve"> PAGEREF _Toc135928038 \h </w:instrText>
      </w:r>
      <w:r>
        <w:fldChar w:fldCharType="separate"/>
      </w:r>
      <w:r>
        <w:t>173</w:t>
      </w:r>
      <w:r>
        <w:fldChar w:fldCharType="end"/>
      </w:r>
    </w:p>
    <w:p w14:paraId="452F33EF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8.6.4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_Toc135928039 \h </w:instrText>
      </w:r>
      <w:r>
        <w:fldChar w:fldCharType="separate"/>
      </w:r>
      <w:r>
        <w:t>173</w:t>
      </w:r>
      <w:r>
        <w:fldChar w:fldCharType="end"/>
      </w:r>
    </w:p>
    <w:p w14:paraId="3EE83077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8.6.5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_Toc135928040 \h </w:instrText>
      </w:r>
      <w:r>
        <w:fldChar w:fldCharType="separate"/>
      </w:r>
      <w:r>
        <w:t>173</w:t>
      </w:r>
      <w:r>
        <w:fldChar w:fldCharType="end"/>
      </w:r>
    </w:p>
    <w:p w14:paraId="6C981A7F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9</w:t>
      </w:r>
      <w:r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  <w:tab/>
      </w:r>
      <w:r>
        <w:rPr>
          <w:lang w:eastAsia="zh-CN"/>
        </w:rPr>
        <w:t xml:space="preserve">Dual Connectivity band combinations of </w:t>
      </w:r>
      <w:r>
        <w:t>LTE 4 band DL/1UL + NR 2 bands DL/1UL: Specific Band Combination Part</w:t>
      </w:r>
      <w:r>
        <w:tab/>
      </w:r>
      <w:r>
        <w:fldChar w:fldCharType="begin"/>
      </w:r>
      <w:r>
        <w:instrText xml:space="preserve"> PAGEREF _Toc135928041 \h </w:instrText>
      </w:r>
      <w:r>
        <w:fldChar w:fldCharType="separate"/>
      </w:r>
      <w:r>
        <w:t>173</w:t>
      </w:r>
      <w:r>
        <w:fldChar w:fldCharType="end"/>
      </w:r>
    </w:p>
    <w:p w14:paraId="223D6F1A" w14:textId="77777777" w:rsidR="00165423" w:rsidRDefault="00165423">
      <w:pPr>
        <w:pStyle w:val="2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DC_UA-VA-WA-XA_nYA-nZ</w:t>
      </w:r>
      <w:r>
        <w:tab/>
      </w:r>
      <w:r>
        <w:fldChar w:fldCharType="begin"/>
      </w:r>
      <w:r>
        <w:instrText xml:space="preserve"> PAGEREF _Toc135928042 \h </w:instrText>
      </w:r>
      <w:r>
        <w:fldChar w:fldCharType="separate"/>
      </w:r>
      <w:r>
        <w:t>173</w:t>
      </w:r>
      <w:r>
        <w:fldChar w:fldCharType="end"/>
      </w:r>
    </w:p>
    <w:p w14:paraId="29DC00C1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CN"/>
        </w:rPr>
        <w:t>9.1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_Toc135928043 \h </w:instrText>
      </w:r>
      <w:r>
        <w:fldChar w:fldCharType="separate"/>
      </w:r>
      <w:r>
        <w:t>173</w:t>
      </w:r>
      <w:r>
        <w:fldChar w:fldCharType="end"/>
      </w:r>
    </w:p>
    <w:p w14:paraId="7815AA73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CN"/>
        </w:rPr>
        <w:t>9.1.2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_Toc135928044 \h </w:instrText>
      </w:r>
      <w:r>
        <w:fldChar w:fldCharType="separate"/>
      </w:r>
      <w:r>
        <w:t>173</w:t>
      </w:r>
      <w:r>
        <w:fldChar w:fldCharType="end"/>
      </w:r>
    </w:p>
    <w:p w14:paraId="723902C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rPr>
          <w:lang w:eastAsia="zh-CN"/>
        </w:rPr>
        <w:t>9.1.3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rPr>
          <w:lang w:eastAsia="zh-CN"/>
        </w:rPr>
        <w:t>Co-existence studies</w:t>
      </w:r>
      <w:r>
        <w:tab/>
      </w:r>
      <w:r>
        <w:fldChar w:fldCharType="begin"/>
      </w:r>
      <w:r>
        <w:instrText xml:space="preserve"> PAGEREF _Toc135928045 \h </w:instrText>
      </w:r>
      <w:r>
        <w:fldChar w:fldCharType="separate"/>
      </w:r>
      <w:r>
        <w:t>173</w:t>
      </w:r>
      <w:r>
        <w:fldChar w:fldCharType="end"/>
      </w:r>
    </w:p>
    <w:p w14:paraId="102C4FA8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9.1.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∆TIB and ∆RIB values</w:t>
      </w:r>
      <w:r>
        <w:tab/>
      </w:r>
      <w:r>
        <w:fldChar w:fldCharType="begin"/>
      </w:r>
      <w:r>
        <w:instrText xml:space="preserve"> PAGEREF _Toc135928046 \h </w:instrText>
      </w:r>
      <w:r>
        <w:fldChar w:fldCharType="separate"/>
      </w:r>
      <w:r>
        <w:t>174</w:t>
      </w:r>
      <w:r>
        <w:fldChar w:fldCharType="end"/>
      </w:r>
    </w:p>
    <w:p w14:paraId="0EF89EE6" w14:textId="77777777" w:rsidR="00165423" w:rsidRDefault="00165423">
      <w:pPr>
        <w:pStyle w:val="30"/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</w:pPr>
      <w:r>
        <w:t>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 w:eastAsia="ko-KR"/>
        </w:rPr>
        <w:tab/>
      </w:r>
      <w:r>
        <w:t>MSD</w:t>
      </w:r>
      <w:r>
        <w:tab/>
      </w:r>
      <w:r>
        <w:fldChar w:fldCharType="begin"/>
      </w:r>
      <w:r>
        <w:instrText xml:space="preserve"> PAGEREF _Toc135928047 \h </w:instrText>
      </w:r>
      <w:r>
        <w:fldChar w:fldCharType="separate"/>
      </w:r>
      <w:r>
        <w:t>174</w:t>
      </w:r>
      <w:r>
        <w:fldChar w:fldCharType="end"/>
      </w:r>
    </w:p>
    <w:p w14:paraId="72F4A03D" w14:textId="77777777" w:rsidR="00165423" w:rsidRDefault="00165423">
      <w:pPr>
        <w:pStyle w:val="10"/>
        <w:rPr>
          <w:rFonts w:asciiTheme="minorHAnsi" w:eastAsiaTheme="minorEastAsia" w:hAnsiTheme="minorHAnsi" w:cstheme="minorBidi"/>
          <w:kern w:val="2"/>
          <w:sz w:val="20"/>
          <w:szCs w:val="22"/>
          <w:lang w:val="en-US" w:eastAsia="ko-KR"/>
        </w:rPr>
      </w:pPr>
      <w:r>
        <w:t>Annex A: Change history</w:t>
      </w:r>
      <w:r>
        <w:tab/>
      </w:r>
      <w:r>
        <w:fldChar w:fldCharType="begin"/>
      </w:r>
      <w:r>
        <w:instrText xml:space="preserve"> PAGEREF _Toc135928048 \h </w:instrText>
      </w:r>
      <w:r>
        <w:fldChar w:fldCharType="separate"/>
      </w:r>
      <w:r>
        <w:t>175</w:t>
      </w:r>
      <w:r>
        <w:fldChar w:fldCharType="end"/>
      </w:r>
    </w:p>
    <w:p w14:paraId="0B9E3498" w14:textId="1920A253" w:rsidR="00080512" w:rsidRPr="004D3578" w:rsidRDefault="00F6045F">
      <w:r>
        <w:rPr>
          <w:noProof/>
          <w:sz w:val="22"/>
        </w:rPr>
        <w:fldChar w:fldCharType="end"/>
      </w:r>
    </w:p>
    <w:p w14:paraId="747690AD" w14:textId="38C09CD4" w:rsidR="0074026F" w:rsidRPr="007B600E" w:rsidRDefault="00080512" w:rsidP="00544FD7">
      <w:pPr>
        <w:pStyle w:val="Guidance"/>
      </w:pPr>
      <w:r w:rsidRPr="004D3578">
        <w:br w:type="page"/>
      </w:r>
    </w:p>
    <w:p w14:paraId="03993004" w14:textId="77777777" w:rsidR="00080512" w:rsidRDefault="00080512" w:rsidP="006C37D1">
      <w:pPr>
        <w:pStyle w:val="1"/>
      </w:pPr>
      <w:bookmarkStart w:id="15" w:name="foreword"/>
      <w:bookmarkStart w:id="16" w:name="_Toc120260682"/>
      <w:bookmarkStart w:id="17" w:name="_Toc135927579"/>
      <w:bookmarkEnd w:id="15"/>
      <w:r w:rsidRPr="004D3578">
        <w:lastRenderedPageBreak/>
        <w:t>Foreword</w:t>
      </w:r>
      <w:bookmarkEnd w:id="16"/>
      <w:bookmarkEnd w:id="17"/>
    </w:p>
    <w:p w14:paraId="2511FBFA" w14:textId="702C662C" w:rsidR="00080512" w:rsidRPr="004D3578" w:rsidRDefault="00080512">
      <w:r w:rsidRPr="004D3578">
        <w:t xml:space="preserve">This Technical </w:t>
      </w:r>
      <w:bookmarkStart w:id="18" w:name="spectype3"/>
      <w:r w:rsidR="00602AEA" w:rsidRPr="00544FD7">
        <w:t>Report</w:t>
      </w:r>
      <w:bookmarkEnd w:id="18"/>
      <w:r w:rsidRPr="00544FD7">
        <w:t xml:space="preserve"> has</w:t>
      </w:r>
      <w:r w:rsidRPr="004D3578">
        <w:t xml:space="preserve"> been produced by the 3</w:t>
      </w:r>
      <w:r w:rsidR="00F04712">
        <w:t>rd</w:t>
      </w:r>
      <w:r w:rsidRPr="004D3578">
        <w:t xml:space="preserve"> Generation Partnership Project (3GPP).</w:t>
      </w:r>
    </w:p>
    <w:p w14:paraId="3DFC7B77" w14:textId="77777777" w:rsidR="00080512" w:rsidRPr="004D3578" w:rsidRDefault="00080512">
      <w:r w:rsidRPr="004D3578">
        <w:t>The contents of the present document are</w:t>
      </w:r>
      <w:r w:rsidRPr="004D3578">
        <w:lastRenderedPageBreak/>
        <w:t xml:space="preserve"> subject to continuing work within the TSG and may change following formal TSG approval. Should the TSG modify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>Version x.y.z</w:t>
      </w:r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>the second digit is incremented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06499768" w14:textId="77777777" w:rsidR="00580937" w:rsidRDefault="00580937">
      <w:pPr>
        <w:spacing w:after="0"/>
        <w:rPr>
          <w:rFonts w:ascii="Arial" w:hAnsi="Arial"/>
          <w:sz w:val="36"/>
        </w:rPr>
      </w:pPr>
      <w:bookmarkStart w:id="19" w:name="scope"/>
      <w:bookmarkEnd w:id="19"/>
      <w:r>
        <w:br w:type="page"/>
      </w:r>
    </w:p>
    <w:p w14:paraId="548A512E" w14:textId="4B293100" w:rsidR="00080512" w:rsidRPr="004D3578" w:rsidRDefault="00080512" w:rsidP="006C37D1">
      <w:pPr>
        <w:pStyle w:val="1"/>
      </w:pPr>
      <w:bookmarkStart w:id="20" w:name="_Toc120260683"/>
      <w:bookmarkStart w:id="21" w:name="_Toc135927580"/>
      <w:r w:rsidRPr="004D3578">
        <w:lastRenderedPageBreak/>
        <w:t>1</w:t>
      </w:r>
      <w:r w:rsidRPr="004D3578">
        <w:tab/>
        <w:t>Scope</w:t>
      </w:r>
      <w:bookmarkEnd w:id="20"/>
      <w:bookmarkEnd w:id="21"/>
    </w:p>
    <w:p w14:paraId="0AA07816" w14:textId="7182401A" w:rsidR="00580937" w:rsidRDefault="00580937" w:rsidP="00580937">
      <w:bookmarkStart w:id="22" w:name="references"/>
      <w:bookmarkEnd w:id="22"/>
      <w:r>
        <w:t xml:space="preserve">The present document is a technical report for Rel-18 </w:t>
      </w:r>
      <w:r>
        <w:rPr>
          <w:rFonts w:eastAsia="MS Mincho"/>
          <w:lang w:eastAsia="ja-JP"/>
        </w:rPr>
        <w:t xml:space="preserve">DC of </w:t>
      </w:r>
      <w:r w:rsidRPr="00580937">
        <w:rPr>
          <w:rFonts w:eastAsia="MS Mincho"/>
          <w:lang w:eastAsia="ja-JP"/>
        </w:rPr>
        <w:t>x bands (x=1,2,3,4) LTE inter-band CA (xDL/1UL) and 2 bands NR inter-band CA (2DL/1UL)</w:t>
      </w:r>
      <w:r>
        <w:rPr>
          <w:rFonts w:eastAsia="MS Mincho"/>
          <w:lang w:eastAsia="ja-JP"/>
        </w:rPr>
        <w:t xml:space="preserve"> </w:t>
      </w:r>
      <w:r>
        <w:t xml:space="preserve">under Rel-18 time frame. The purpose is to gather the relevant background information and studies to address DC </w:t>
      </w:r>
      <w:r w:rsidRPr="00C42468">
        <w:rPr>
          <w:rFonts w:eastAsia="MS Mincho"/>
          <w:lang w:eastAsia="ja-JP"/>
        </w:rPr>
        <w:t xml:space="preserve">band combinations of </w:t>
      </w:r>
      <w:r>
        <w:rPr>
          <w:rFonts w:eastAsia="MS Mincho"/>
          <w:lang w:eastAsia="ja-JP"/>
        </w:rPr>
        <w:t>inter-band CA for LTE x</w:t>
      </w:r>
      <w:r w:rsidRPr="00C42468">
        <w:rPr>
          <w:rFonts w:eastAsia="MS Mincho"/>
          <w:lang w:eastAsia="ja-JP"/>
        </w:rPr>
        <w:t>DL/1UL</w:t>
      </w:r>
      <w:r>
        <w:rPr>
          <w:rFonts w:eastAsia="MS Mincho"/>
          <w:lang w:eastAsia="ja-JP"/>
        </w:rPr>
        <w:t xml:space="preserve"> (x=1,2,3,4) and  inter-band CA for</w:t>
      </w:r>
      <w:r w:rsidRPr="00C42468">
        <w:rPr>
          <w:rFonts w:eastAsia="MS Mincho"/>
          <w:lang w:eastAsia="ja-JP"/>
        </w:rPr>
        <w:t xml:space="preserve"> NR </w:t>
      </w:r>
      <w:r>
        <w:rPr>
          <w:rFonts w:eastAsia="MS Mincho"/>
          <w:lang w:eastAsia="ja-JP"/>
        </w:rPr>
        <w:t>2DL/1UL</w:t>
      </w:r>
      <w:r>
        <w:t xml:space="preserve"> in Rel-18 as shown in Table 1-1.</w:t>
      </w:r>
    </w:p>
    <w:p w14:paraId="492B9C30" w14:textId="39C4A9E9" w:rsidR="00580937" w:rsidRPr="00580937" w:rsidRDefault="00580937" w:rsidP="00580937">
      <w:pPr>
        <w:pStyle w:val="TH"/>
      </w:pPr>
      <w:r w:rsidRPr="00580937">
        <w:t>Table 1-1: Release 1</w:t>
      </w:r>
      <w:r w:rsidR="00FF590D">
        <w:t>8</w:t>
      </w:r>
      <w:r w:rsidRPr="00580937">
        <w:t xml:space="preserve"> Dual Connectivity band combination of LTE xDL/1UL (x=1,2,3,4) + inter-band NR 2DL/1UL</w:t>
      </w:r>
    </w:p>
    <w:tbl>
      <w:tblPr>
        <w:tblW w:w="6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74"/>
        <w:gridCol w:w="2422"/>
        <w:gridCol w:w="2908"/>
      </w:tblGrid>
      <w:tr w:rsidR="00580937" w:rsidRPr="00FD6C2E" w14:paraId="75BE2134" w14:textId="77777777" w:rsidTr="008A71BB">
        <w:trPr>
          <w:trHeight w:val="125"/>
          <w:jc w:val="center"/>
        </w:trPr>
        <w:tc>
          <w:tcPr>
            <w:tcW w:w="6104" w:type="dxa"/>
            <w:gridSpan w:val="3"/>
            <w:shd w:val="clear" w:color="auto" w:fill="FFFFFF"/>
          </w:tcPr>
          <w:p w14:paraId="2913C01F" w14:textId="77777777" w:rsidR="00580937" w:rsidRPr="00FD6C2E" w:rsidRDefault="00580937" w:rsidP="00580937">
            <w:pPr>
              <w:pStyle w:val="TAH"/>
              <w:rPr>
                <w:lang w:val="en-US"/>
              </w:rPr>
            </w:pPr>
            <w:r w:rsidRPr="00FD6C2E">
              <w:rPr>
                <w:lang w:val="en-US"/>
              </w:rPr>
              <w:t>Combination</w:t>
            </w:r>
          </w:p>
        </w:tc>
      </w:tr>
      <w:tr w:rsidR="00580937" w:rsidRPr="00FD6C2E" w14:paraId="5AB0A613" w14:textId="77777777" w:rsidTr="008A71BB">
        <w:trPr>
          <w:trHeight w:val="347"/>
          <w:jc w:val="center"/>
        </w:trPr>
        <w:tc>
          <w:tcPr>
            <w:tcW w:w="3196" w:type="dxa"/>
            <w:gridSpan w:val="2"/>
            <w:shd w:val="clear" w:color="auto" w:fill="FFFFFF"/>
            <w:vAlign w:val="center"/>
          </w:tcPr>
          <w:p w14:paraId="1A0CADB9" w14:textId="0D6D84C5" w:rsidR="00580937" w:rsidRPr="00FD6C2E" w:rsidRDefault="00580937" w:rsidP="00580937">
            <w:pPr>
              <w:pStyle w:val="TAH"/>
              <w:rPr>
                <w:lang w:val="en-US"/>
              </w:rPr>
            </w:pPr>
            <w:r w:rsidRPr="00FD6C2E">
              <w:rPr>
                <w:lang w:val="en-US"/>
              </w:rPr>
              <w:t xml:space="preserve">LTE </w:t>
            </w:r>
            <w:r>
              <w:rPr>
                <w:lang w:val="en-US"/>
              </w:rPr>
              <w:t>X B</w:t>
            </w:r>
            <w:r w:rsidRPr="00FD6C2E">
              <w:rPr>
                <w:lang w:val="en-US"/>
              </w:rPr>
              <w:t>ands</w:t>
            </w:r>
            <w:r>
              <w:rPr>
                <w:lang w:val="en-US"/>
              </w:rPr>
              <w:t xml:space="preserve"> (x=1,2,3,4) Combinations</w:t>
            </w:r>
          </w:p>
        </w:tc>
        <w:tc>
          <w:tcPr>
            <w:tcW w:w="2908" w:type="dxa"/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3713FFC" w14:textId="36E860BE" w:rsidR="00580937" w:rsidRPr="00FD6C2E" w:rsidRDefault="00580937" w:rsidP="0058093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NR 2 Bands Combinations </w:t>
            </w:r>
          </w:p>
        </w:tc>
      </w:tr>
      <w:tr w:rsidR="00580937" w:rsidRPr="00FD6C2E" w14:paraId="4094BF88" w14:textId="77777777" w:rsidTr="008A71BB">
        <w:trPr>
          <w:trHeight w:val="298"/>
          <w:jc w:val="center"/>
        </w:trPr>
        <w:tc>
          <w:tcPr>
            <w:tcW w:w="774" w:type="dxa"/>
            <w:shd w:val="clear" w:color="auto" w:fill="FFFFFF"/>
          </w:tcPr>
          <w:p w14:paraId="45E006BC" w14:textId="77777777" w:rsidR="00580937" w:rsidRPr="00CC3C12" w:rsidRDefault="00580937" w:rsidP="00580937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LTE 1 Band</w:t>
            </w:r>
          </w:p>
        </w:tc>
        <w:tc>
          <w:tcPr>
            <w:tcW w:w="2422" w:type="dxa"/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14:paraId="3E6F405A" w14:textId="77777777" w:rsidR="00580937" w:rsidRPr="005F2740" w:rsidRDefault="00580937" w:rsidP="00580937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Band x</w:t>
            </w:r>
          </w:p>
        </w:tc>
        <w:tc>
          <w:tcPr>
            <w:tcW w:w="2908" w:type="dxa"/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14:paraId="4D047F4E" w14:textId="77777777" w:rsidR="00580937" w:rsidRPr="005F2740" w:rsidRDefault="00580937" w:rsidP="00580937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CA_</w:t>
            </w:r>
            <w:r>
              <w:rPr>
                <w:rFonts w:eastAsia="맑은 고딕"/>
                <w:lang w:val="en-US" w:eastAsia="ko-KR"/>
              </w:rPr>
              <w:t>nY-nZ</w:t>
            </w:r>
          </w:p>
        </w:tc>
      </w:tr>
      <w:tr w:rsidR="00580937" w:rsidRPr="00FD6C2E" w14:paraId="7770E8E9" w14:textId="77777777" w:rsidTr="008A71BB">
        <w:trPr>
          <w:trHeight w:val="298"/>
          <w:jc w:val="center"/>
        </w:trPr>
        <w:tc>
          <w:tcPr>
            <w:tcW w:w="774" w:type="dxa"/>
            <w:shd w:val="clear" w:color="auto" w:fill="FFFFFF"/>
          </w:tcPr>
          <w:p w14:paraId="2584A956" w14:textId="77777777" w:rsidR="00580937" w:rsidRDefault="00580937" w:rsidP="00580937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LTE 2 Bands</w:t>
            </w:r>
          </w:p>
        </w:tc>
        <w:tc>
          <w:tcPr>
            <w:tcW w:w="2422" w:type="dxa"/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14:paraId="6D61156A" w14:textId="77777777" w:rsidR="00580937" w:rsidRPr="005F2740" w:rsidRDefault="00580937" w:rsidP="00580937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CA_w-x</w:t>
            </w:r>
          </w:p>
        </w:tc>
        <w:tc>
          <w:tcPr>
            <w:tcW w:w="2908" w:type="dxa"/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14:paraId="407F8728" w14:textId="77777777" w:rsidR="00580937" w:rsidRPr="005F2740" w:rsidRDefault="00580937" w:rsidP="00580937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CA_</w:t>
            </w:r>
            <w:r>
              <w:rPr>
                <w:rFonts w:eastAsia="맑은 고딕"/>
                <w:lang w:val="en-US" w:eastAsia="ko-KR"/>
              </w:rPr>
              <w:t>nY-nZ</w:t>
            </w:r>
          </w:p>
        </w:tc>
      </w:tr>
      <w:tr w:rsidR="00580937" w:rsidRPr="00FD6C2E" w14:paraId="7CD7698F" w14:textId="77777777" w:rsidTr="008A71BB">
        <w:trPr>
          <w:trHeight w:val="298"/>
          <w:jc w:val="center"/>
        </w:trPr>
        <w:tc>
          <w:tcPr>
            <w:tcW w:w="774" w:type="dxa"/>
            <w:shd w:val="clear" w:color="auto" w:fill="FFFFFF"/>
          </w:tcPr>
          <w:p w14:paraId="41A43B9D" w14:textId="77777777" w:rsidR="00580937" w:rsidRPr="00CC3C12" w:rsidRDefault="00580937" w:rsidP="00580937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LTE 3 Band</w:t>
            </w:r>
          </w:p>
        </w:tc>
        <w:tc>
          <w:tcPr>
            <w:tcW w:w="2422" w:type="dxa"/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14:paraId="548FD15F" w14:textId="77777777" w:rsidR="00580937" w:rsidRPr="005F2740" w:rsidRDefault="00580937" w:rsidP="00580937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CA_v-w-x</w:t>
            </w:r>
          </w:p>
        </w:tc>
        <w:tc>
          <w:tcPr>
            <w:tcW w:w="2908" w:type="dxa"/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14:paraId="2C601376" w14:textId="77777777" w:rsidR="00580937" w:rsidRPr="005F2740" w:rsidRDefault="00580937" w:rsidP="00580937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CA_</w:t>
            </w:r>
            <w:r>
              <w:rPr>
                <w:rFonts w:eastAsia="맑은 고딕"/>
                <w:lang w:val="en-US" w:eastAsia="ko-KR"/>
              </w:rPr>
              <w:t>nY-nZ</w:t>
            </w:r>
          </w:p>
        </w:tc>
      </w:tr>
      <w:tr w:rsidR="00580937" w:rsidRPr="00FD6C2E" w14:paraId="63C63827" w14:textId="77777777" w:rsidTr="008A71BB">
        <w:trPr>
          <w:trHeight w:val="298"/>
          <w:jc w:val="center"/>
        </w:trPr>
        <w:tc>
          <w:tcPr>
            <w:tcW w:w="774" w:type="dxa"/>
            <w:shd w:val="clear" w:color="auto" w:fill="FFFFFF"/>
          </w:tcPr>
          <w:p w14:paraId="6EF98F07" w14:textId="77777777" w:rsidR="00580937" w:rsidRDefault="00580937" w:rsidP="00580937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LTE 4 Bands</w:t>
            </w:r>
          </w:p>
        </w:tc>
        <w:tc>
          <w:tcPr>
            <w:tcW w:w="2422" w:type="dxa"/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14:paraId="76F0F7F3" w14:textId="77777777" w:rsidR="00580937" w:rsidRPr="005F2740" w:rsidRDefault="00580937" w:rsidP="00580937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CA_</w:t>
            </w:r>
            <w:r>
              <w:rPr>
                <w:rFonts w:eastAsia="맑은 고딕"/>
                <w:lang w:val="en-US" w:eastAsia="ko-KR"/>
              </w:rPr>
              <w:t>u-v-w-x</w:t>
            </w:r>
          </w:p>
        </w:tc>
        <w:tc>
          <w:tcPr>
            <w:tcW w:w="2908" w:type="dxa"/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14:paraId="15652196" w14:textId="77777777" w:rsidR="00580937" w:rsidRPr="005F2740" w:rsidRDefault="00580937" w:rsidP="00580937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CA_</w:t>
            </w:r>
            <w:r>
              <w:rPr>
                <w:rFonts w:eastAsia="맑은 고딕"/>
                <w:lang w:val="en-US" w:eastAsia="ko-KR"/>
              </w:rPr>
              <w:t>nY-nZ</w:t>
            </w:r>
          </w:p>
        </w:tc>
      </w:tr>
    </w:tbl>
    <w:p w14:paraId="46652701" w14:textId="77777777" w:rsidR="00580937" w:rsidRDefault="00580937" w:rsidP="00580937">
      <w:pPr>
        <w:rPr>
          <w:lang w:val="en-US"/>
        </w:rPr>
      </w:pPr>
    </w:p>
    <w:p w14:paraId="31962E5A" w14:textId="7B215F2B" w:rsidR="00580937" w:rsidRPr="004E56E0" w:rsidRDefault="00580937" w:rsidP="00580937">
      <w:pPr>
        <w:rPr>
          <w:lang w:val="en-US"/>
        </w:rPr>
      </w:pPr>
      <w:r w:rsidRPr="004E56E0">
        <w:rPr>
          <w:lang w:val="en-US"/>
        </w:rPr>
        <w:t>This TR contains a general part and band</w:t>
      </w:r>
      <w:r w:rsidR="00421D2D">
        <w:rPr>
          <w:lang w:val="en-US"/>
        </w:rPr>
        <w:t>-</w:t>
      </w:r>
      <w:r w:rsidRPr="004E56E0">
        <w:rPr>
          <w:lang w:val="en-US"/>
        </w:rPr>
        <w:t>specific combination part. The actual requirements are added to the corresponding technical specifications.</w:t>
      </w:r>
    </w:p>
    <w:p w14:paraId="794720D9" w14:textId="77777777" w:rsidR="00080512" w:rsidRPr="004D3578" w:rsidRDefault="00080512" w:rsidP="006C37D1">
      <w:pPr>
        <w:pStyle w:val="1"/>
      </w:pPr>
      <w:bookmarkStart w:id="23" w:name="_Toc120260684"/>
      <w:bookmarkStart w:id="24" w:name="_Toc135927581"/>
      <w:r w:rsidRPr="004D3578">
        <w:t>2</w:t>
      </w:r>
      <w:r w:rsidRPr="004D3578">
        <w:tab/>
        <w:t>References</w:t>
      </w:r>
      <w:bookmarkEnd w:id="23"/>
      <w:bookmarkEnd w:id="24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</w:t>
      </w:r>
      <w:r w:rsidR="00080512" w:rsidRPr="004D3578">
        <w:lastRenderedPageBreak/>
        <w:t>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041949A" w14:textId="77777777" w:rsidR="00580937" w:rsidRPr="00580937" w:rsidRDefault="00580937" w:rsidP="00580937">
      <w:pPr>
        <w:pStyle w:val="EX"/>
      </w:pPr>
      <w:r w:rsidRPr="00580937">
        <w:t>[1]</w:t>
      </w:r>
      <w:r w:rsidRPr="00580937">
        <w:tab/>
      </w:r>
      <w:r w:rsidRPr="00580937">
        <w:rPr>
          <w:rFonts w:hint="eastAsia"/>
        </w:rPr>
        <w:tab/>
      </w:r>
      <w:r w:rsidRPr="00580937">
        <w:t>3GPP TR 21.905: "Vocabulary for 3GPP Specifications".</w:t>
      </w:r>
    </w:p>
    <w:p w14:paraId="2EEE9C0E" w14:textId="77777777" w:rsidR="00580937" w:rsidRPr="00580937" w:rsidRDefault="00580937" w:rsidP="00580937">
      <w:pPr>
        <w:pStyle w:val="EX"/>
      </w:pPr>
      <w:r w:rsidRPr="00580937">
        <w:t>[2]</w:t>
      </w:r>
      <w:r w:rsidRPr="00580937">
        <w:tab/>
        <w:t>3GPP TR 30.007: “Guideline on WI/SI for new Operating Bands”</w:t>
      </w:r>
    </w:p>
    <w:p w14:paraId="12E5A333" w14:textId="77777777" w:rsidR="00580937" w:rsidRPr="00580937" w:rsidRDefault="00580937" w:rsidP="00580937">
      <w:pPr>
        <w:pStyle w:val="EX"/>
      </w:pPr>
      <w:r w:rsidRPr="00580937">
        <w:rPr>
          <w:rFonts w:hint="eastAsia"/>
        </w:rPr>
        <w:t>[3]</w:t>
      </w:r>
      <w:r w:rsidRPr="00580937">
        <w:rPr>
          <w:rFonts w:hint="eastAsia"/>
        </w:rPr>
        <w:tab/>
        <w:t>3GPP TS 3</w:t>
      </w:r>
      <w:r w:rsidRPr="00580937">
        <w:t>8</w:t>
      </w:r>
      <w:r w:rsidRPr="00580937">
        <w:rPr>
          <w:rFonts w:hint="eastAsia"/>
        </w:rPr>
        <w:t>.101</w:t>
      </w:r>
      <w:r w:rsidRPr="00580937">
        <w:t>-1</w:t>
      </w:r>
      <w:r w:rsidRPr="00580937">
        <w:rPr>
          <w:rFonts w:hint="eastAsia"/>
        </w:rPr>
        <w:t xml:space="preserve">: </w:t>
      </w:r>
      <w:r w:rsidRPr="00580937">
        <w:t>“NR; User Equipment (UE) radio transmission and reception; Part 1: Range 1 Standalone”</w:t>
      </w:r>
    </w:p>
    <w:p w14:paraId="0EB29467" w14:textId="77777777" w:rsidR="00580937" w:rsidRPr="00580937" w:rsidRDefault="00580937" w:rsidP="00580937">
      <w:pPr>
        <w:pStyle w:val="EX"/>
      </w:pPr>
      <w:r w:rsidRPr="00580937">
        <w:rPr>
          <w:rFonts w:hint="eastAsia"/>
        </w:rPr>
        <w:t>[4]</w:t>
      </w:r>
      <w:r w:rsidRPr="00580937">
        <w:rPr>
          <w:rFonts w:hint="eastAsia"/>
        </w:rPr>
        <w:tab/>
        <w:t>3GPP TS 3</w:t>
      </w:r>
      <w:r w:rsidRPr="00580937">
        <w:t>8</w:t>
      </w:r>
      <w:r w:rsidRPr="00580937">
        <w:rPr>
          <w:rFonts w:hint="eastAsia"/>
        </w:rPr>
        <w:t>.101</w:t>
      </w:r>
      <w:r w:rsidRPr="00580937">
        <w:t>-2</w:t>
      </w:r>
      <w:r w:rsidRPr="00580937">
        <w:rPr>
          <w:rFonts w:hint="eastAsia"/>
        </w:rPr>
        <w:t xml:space="preserve">: </w:t>
      </w:r>
      <w:r w:rsidRPr="00580937">
        <w:t>“NR; User Equipment (UE) radio transmission and reception; Part 2: Range 2 Standalone”</w:t>
      </w:r>
    </w:p>
    <w:p w14:paraId="73F3E1B9" w14:textId="77777777" w:rsidR="00580937" w:rsidRPr="00580937" w:rsidRDefault="00580937" w:rsidP="00580937">
      <w:pPr>
        <w:pStyle w:val="EX"/>
      </w:pPr>
      <w:r w:rsidRPr="00580937">
        <w:rPr>
          <w:rFonts w:hint="eastAsia"/>
        </w:rPr>
        <w:t>[5]</w:t>
      </w:r>
      <w:r w:rsidRPr="00580937">
        <w:rPr>
          <w:rFonts w:hint="eastAsia"/>
        </w:rPr>
        <w:tab/>
      </w:r>
      <w:r w:rsidRPr="00580937">
        <w:t>3GPP TS 38.101-3: “NR; User Equipment (UE) radio transmission and reception; Part 3: Range 1 and Range 2 Interworking operation with other radios”</w:t>
      </w:r>
    </w:p>
    <w:p w14:paraId="24ACB616" w14:textId="77777777" w:rsidR="00080512" w:rsidRPr="004D3578" w:rsidRDefault="00080512" w:rsidP="006C37D1">
      <w:pPr>
        <w:pStyle w:val="1"/>
      </w:pPr>
      <w:bookmarkStart w:id="25" w:name="definitions"/>
      <w:bookmarkStart w:id="26" w:name="_Toc120260685"/>
      <w:bookmarkStart w:id="27" w:name="_Toc135927582"/>
      <w:bookmarkEnd w:id="25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6"/>
      <w:bookmarkEnd w:id="27"/>
    </w:p>
    <w:p w14:paraId="6CBABCF9" w14:textId="77777777" w:rsidR="00080512" w:rsidRPr="004D3578" w:rsidRDefault="00080512">
      <w:pPr>
        <w:pStyle w:val="2"/>
      </w:pPr>
      <w:bookmarkStart w:id="28" w:name="_Toc120260686"/>
      <w:bookmarkStart w:id="29" w:name="_Toc135927583"/>
      <w:r w:rsidRPr="004D3578">
        <w:t>3.1</w:t>
      </w:r>
      <w:r w:rsidRPr="004D3578">
        <w:tab/>
      </w:r>
      <w:r w:rsidR="002B6339">
        <w:t>Terms</w:t>
      </w:r>
      <w:bookmarkEnd w:id="28"/>
      <w:bookmarkEnd w:id="29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535B1BEF" w14:textId="77777777" w:rsidR="00544FD7" w:rsidRPr="004D3578" w:rsidRDefault="00544FD7"/>
    <w:p w14:paraId="748FAD21" w14:textId="77777777" w:rsidR="00080512" w:rsidRPr="004D3578" w:rsidRDefault="00080512" w:rsidP="00147049">
      <w:pPr>
        <w:pStyle w:val="2"/>
      </w:pPr>
      <w:bookmarkStart w:id="30" w:name="_Toc120260687"/>
      <w:bookmarkStart w:id="31" w:name="_Toc135927584"/>
      <w:r w:rsidRPr="004D3578">
        <w:t>3.2</w:t>
      </w:r>
      <w:r w:rsidRPr="004D3578">
        <w:tab/>
        <w:t>Symbols</w:t>
      </w:r>
      <w:bookmarkEnd w:id="30"/>
      <w:bookmarkEnd w:id="31"/>
    </w:p>
    <w:p w14:paraId="46F1B0F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56FD5D7C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50F83E7B" w14:textId="77777777" w:rsidR="00080512" w:rsidRPr="004D3578" w:rsidRDefault="00080512">
      <w:pPr>
        <w:pStyle w:val="EW"/>
      </w:pPr>
    </w:p>
    <w:p w14:paraId="5E81C5C1" w14:textId="77777777" w:rsidR="00080512" w:rsidRPr="004D3578" w:rsidRDefault="00080512" w:rsidP="00147049">
      <w:pPr>
        <w:pStyle w:val="2"/>
      </w:pPr>
      <w:bookmarkStart w:id="32" w:name="_Toc120260688"/>
      <w:bookmarkStart w:id="33" w:name="_Toc135927585"/>
      <w:r w:rsidRPr="004D3578">
        <w:t>3.3</w:t>
      </w:r>
      <w:r w:rsidRPr="004D3578">
        <w:tab/>
        <w:t>Abbreviations</w:t>
      </w:r>
      <w:bookmarkEnd w:id="32"/>
      <w:bookmarkEnd w:id="33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663A15C0" w:rsidR="00080512" w:rsidRDefault="00080512" w:rsidP="006C37D1">
      <w:pPr>
        <w:pStyle w:val="1"/>
      </w:pPr>
      <w:bookmarkStart w:id="34" w:name="clause4"/>
      <w:bookmarkStart w:id="35" w:name="_Toc120260689"/>
      <w:bookmarkStart w:id="36" w:name="_Toc135927586"/>
      <w:bookmarkEnd w:id="34"/>
      <w:r w:rsidRPr="004D3578">
        <w:t>4</w:t>
      </w:r>
      <w:r w:rsidRPr="004D3578">
        <w:tab/>
      </w:r>
      <w:r w:rsidR="00580937">
        <w:t>Background</w:t>
      </w:r>
      <w:bookmarkEnd w:id="35"/>
      <w:bookmarkEnd w:id="36"/>
    </w:p>
    <w:p w14:paraId="2825BC52" w14:textId="565820B3" w:rsidR="00580937" w:rsidRDefault="00580937" w:rsidP="00580937">
      <w:r>
        <w:t xml:space="preserve">The present document is a technical report for </w:t>
      </w:r>
      <w:r>
        <w:rPr>
          <w:rFonts w:eastAsia="MS Mincho"/>
          <w:lang w:eastAsia="ja-JP"/>
        </w:rPr>
        <w:t xml:space="preserve">DC of </w:t>
      </w:r>
      <w:r w:rsidRPr="00580937">
        <w:rPr>
          <w:rFonts w:eastAsia="MS Mincho"/>
          <w:lang w:eastAsia="ja-JP"/>
        </w:rPr>
        <w:t>x bands (x=1,2,3,4) LTE inter-band CA (xDL/1UL) and 2 bands NR inter-band CA (2DL/1UL)</w:t>
      </w:r>
      <w:r>
        <w:rPr>
          <w:rFonts w:eastAsia="MS Mincho"/>
          <w:lang w:eastAsia="ja-JP"/>
        </w:rPr>
        <w:t xml:space="preserve"> </w:t>
      </w:r>
      <w:r>
        <w:t>under Rel-18 time frame. It covers both the UE and BS side. The document is divided in two different parts:</w:t>
      </w:r>
    </w:p>
    <w:p w14:paraId="4AB658ED" w14:textId="01369F80" w:rsidR="00580937" w:rsidRDefault="00580937" w:rsidP="00B5765D">
      <w:pPr>
        <w:pStyle w:val="B1"/>
      </w:pPr>
      <w:r>
        <w:t>-</w:t>
      </w:r>
      <w:r>
        <w:tab/>
        <w:t xml:space="preserve">General part: This part covers BS and UE specific requirements which are independent </w:t>
      </w:r>
      <w:r w:rsidR="00421D2D">
        <w:t>of</w:t>
      </w:r>
      <w:r>
        <w:t xml:space="preserve"> band combinations.</w:t>
      </w:r>
    </w:p>
    <w:p w14:paraId="507E4C58" w14:textId="2791A6ED" w:rsidR="00580937" w:rsidRDefault="00580937" w:rsidP="00B5765D">
      <w:pPr>
        <w:pStyle w:val="B1"/>
      </w:pPr>
      <w:r>
        <w:t>-</w:t>
      </w:r>
      <w:r>
        <w:tab/>
        <w:t>Sp</w:t>
      </w:r>
      <w:r>
        <w:lastRenderedPageBreak/>
        <w:t>ecific band combination part:  This part covers each band combination and its specific issues independently from each other (i.e. one subclause is defined per band combination)</w:t>
      </w:r>
    </w:p>
    <w:p w14:paraId="49682A92" w14:textId="7953444E" w:rsidR="00580937" w:rsidRPr="00580937" w:rsidRDefault="00580937" w:rsidP="00580937">
      <w:r>
        <w:t>The specific band combination parts are independent and therefore, the working speed also differs.</w:t>
      </w:r>
    </w:p>
    <w:p w14:paraId="480FB05A" w14:textId="66E603A9" w:rsidR="00080512" w:rsidRPr="004D3578" w:rsidRDefault="00080512" w:rsidP="00147049">
      <w:pPr>
        <w:pStyle w:val="2"/>
      </w:pPr>
      <w:bookmarkStart w:id="37" w:name="_Toc120260690"/>
      <w:bookmarkStart w:id="38" w:name="_Toc135927587"/>
      <w:r w:rsidRPr="004D3578">
        <w:t>4.1</w:t>
      </w:r>
      <w:r w:rsidRPr="004D3578">
        <w:tab/>
      </w:r>
      <w:r w:rsidR="00580937">
        <w:t>TR Maintenance</w:t>
      </w:r>
      <w:bookmarkEnd w:id="37"/>
      <w:bookmarkEnd w:id="38"/>
    </w:p>
    <w:p w14:paraId="5BF8D439" w14:textId="50F29A1B" w:rsidR="00580937" w:rsidRDefault="00580937" w:rsidP="00580937">
      <w:r w:rsidRPr="00C340E5">
        <w:t xml:space="preserve">A single company is responsible for introducing all approved TPs in the current TR, </w:t>
      </w:r>
      <w:r>
        <w:t xml:space="preserve">i.e. </w:t>
      </w:r>
      <w:r w:rsidRPr="00C340E5">
        <w:t xml:space="preserve">TR editor. However, it is the responsibility of the </w:t>
      </w:r>
      <w:r>
        <w:rPr>
          <w:rFonts w:hint="eastAsia"/>
          <w:lang w:eastAsia="zh-CN"/>
        </w:rPr>
        <w:t>contact person</w:t>
      </w:r>
      <w:r w:rsidRPr="00C340E5">
        <w:t xml:space="preserve"> of each </w:t>
      </w:r>
      <w:r>
        <w:rPr>
          <w:rFonts w:hint="eastAsia"/>
          <w:lang w:eastAsia="zh-CN"/>
        </w:rPr>
        <w:t>band combination</w:t>
      </w:r>
      <w:r w:rsidRPr="00C340E5">
        <w:t xml:space="preserve"> to ensure that the TPs related to the </w:t>
      </w:r>
      <w:r>
        <w:rPr>
          <w:rFonts w:hint="eastAsia"/>
          <w:lang w:eastAsia="zh-CN"/>
        </w:rPr>
        <w:t>band combination</w:t>
      </w:r>
      <w:r w:rsidRPr="00C340E5">
        <w:t xml:space="preserve"> have been implemented.</w:t>
      </w:r>
    </w:p>
    <w:p w14:paraId="1B2C0D74" w14:textId="310DEC3D" w:rsidR="009B213F" w:rsidRDefault="009B213F" w:rsidP="006C37D1">
      <w:pPr>
        <w:pStyle w:val="1"/>
        <w:rPr>
          <w:lang w:eastAsia="zh-CN"/>
        </w:rPr>
      </w:pPr>
      <w:bookmarkStart w:id="39" w:name="_Toc443593767"/>
      <w:bookmarkStart w:id="40" w:name="_Toc460338145"/>
      <w:bookmarkStart w:id="41" w:name="_Toc492043898"/>
      <w:bookmarkStart w:id="42" w:name="_Toc22735574"/>
      <w:bookmarkStart w:id="43" w:name="_Toc26972702"/>
      <w:bookmarkStart w:id="44" w:name="_Toc47704260"/>
      <w:bookmarkStart w:id="45" w:name="_Toc120260691"/>
      <w:bookmarkStart w:id="46" w:name="_Toc135927588"/>
      <w:r>
        <w:t>5</w:t>
      </w:r>
      <w:r>
        <w:tab/>
        <w:t xml:space="preserve">Rel-18 </w:t>
      </w:r>
      <w:r w:rsidRPr="001825D8">
        <w:rPr>
          <w:lang w:eastAsia="zh-CN"/>
        </w:rPr>
        <w:t xml:space="preserve">DC of </w:t>
      </w:r>
      <w:r w:rsidRPr="006C37D1">
        <w:t>x bands (x = 1,2,3,4) LTE inter-band CA (xDL/1UL) and 2 bands NR inter-band CA (2DL/1UL):</w:t>
      </w:r>
      <w:r>
        <w:t xml:space="preserve"> General P</w:t>
      </w:r>
      <w:r w:rsidRPr="00C340E5">
        <w:t>art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40CE46D" w14:textId="77777777" w:rsidR="009B213F" w:rsidRDefault="009B213F" w:rsidP="00147049">
      <w:pPr>
        <w:pStyle w:val="2"/>
      </w:pPr>
      <w:bookmarkStart w:id="47" w:name="_Toc513107088"/>
      <w:bookmarkStart w:id="48" w:name="_Toc515449253"/>
      <w:bookmarkStart w:id="49" w:name="_Toc515450024"/>
      <w:bookmarkStart w:id="50" w:name="_Toc515450237"/>
      <w:bookmarkStart w:id="51" w:name="_Toc515450538"/>
      <w:bookmarkStart w:id="52" w:name="_Toc515450764"/>
      <w:bookmarkStart w:id="53" w:name="_Toc22735575"/>
      <w:bookmarkStart w:id="54" w:name="_Toc26972703"/>
      <w:bookmarkStart w:id="55" w:name="_Toc47704261"/>
      <w:bookmarkStart w:id="56" w:name="_Toc120260692"/>
      <w:bookmarkStart w:id="57" w:name="_Toc135927589"/>
      <w:r>
        <w:t>5</w:t>
      </w:r>
      <w:r w:rsidRPr="00235394">
        <w:t>.1</w:t>
      </w:r>
      <w:r w:rsidRPr="00235394">
        <w:tab/>
      </w:r>
      <w:r>
        <w:t>UE RF architectures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DA3CF6F" w14:textId="774CFB1E" w:rsidR="009B213F" w:rsidRDefault="009B213F" w:rsidP="009B213F">
      <w:r>
        <w:t>RAN4 consider</w:t>
      </w:r>
      <w:r w:rsidR="00421D2D">
        <w:t>s</w:t>
      </w:r>
      <w:r>
        <w:t xml:space="preserve"> </w:t>
      </w:r>
      <w:r w:rsidR="00421D2D">
        <w:t xml:space="preserve">the </w:t>
      </w:r>
      <w:r>
        <w:t xml:space="preserve">same example RF architecture which </w:t>
      </w:r>
      <w:r w:rsidR="00421D2D">
        <w:t>is</w:t>
      </w:r>
      <w:r>
        <w:t xml:space="preserve"> described in section 5.1 in TR37.863-01-01.</w:t>
      </w:r>
      <w:r w:rsidRPr="00B02972">
        <w:t xml:space="preserve"> </w:t>
      </w:r>
      <w:r>
        <w:t xml:space="preserve"> One different point is that LTE and NR can be integrated into one chip solution from Rel-16.</w:t>
      </w:r>
    </w:p>
    <w:p w14:paraId="5FD1DFB1" w14:textId="4CF7E4C9" w:rsidR="009B213F" w:rsidRDefault="009B213F" w:rsidP="009B213F">
      <w:r>
        <w:t>To support multiple component carriers in LTE and NR, RAN4 considers specific RF components such as Diplexer, Triplexer, Quadplexer</w:t>
      </w:r>
      <w:r w:rsidR="00421D2D">
        <w:t>,</w:t>
      </w:r>
      <w:r>
        <w:t xml:space="preserve"> and Hexaplexer to derive self-interference issues according to the band combinations of x bands(x = 1,2,3,4) LTE inter-band CA(xDL/1UL) and 2 bands NR inter-band CA (2DL/1UL).</w:t>
      </w:r>
    </w:p>
    <w:p w14:paraId="117F6012" w14:textId="77777777" w:rsidR="009B213F" w:rsidRPr="002D67C7" w:rsidRDefault="009B213F" w:rsidP="00147049">
      <w:pPr>
        <w:pStyle w:val="2"/>
      </w:pPr>
      <w:bookmarkStart w:id="58" w:name="_Toc22735576"/>
      <w:bookmarkStart w:id="59" w:name="_Toc26972704"/>
      <w:bookmarkStart w:id="60" w:name="_Toc47704262"/>
      <w:bookmarkStart w:id="61" w:name="_Toc120260693"/>
      <w:bookmarkStart w:id="62" w:name="_Toc135927590"/>
      <w:r>
        <w:t>5.2</w:t>
      </w:r>
      <w:r>
        <w:tab/>
      </w:r>
      <w:r w:rsidRPr="002D67C7">
        <w:t>General treatment of ∆TIB and ∆RIB values</w:t>
      </w:r>
      <w:bookmarkEnd w:id="58"/>
      <w:bookmarkEnd w:id="59"/>
      <w:bookmarkEnd w:id="60"/>
      <w:bookmarkEnd w:id="61"/>
      <w:bookmarkEnd w:id="62"/>
    </w:p>
    <w:p w14:paraId="21A002A0" w14:textId="3F338F8D" w:rsidR="009B213F" w:rsidRPr="00B81E6E" w:rsidRDefault="009B213F" w:rsidP="009B213F">
      <w:pPr>
        <w:rPr>
          <w:rFonts w:ascii="Arial" w:hAnsi="Arial" w:cs="Arial"/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>
        <w:t>the</w:t>
      </w:r>
      <w:r w:rsidR="00BE5774">
        <w:t xml:space="preserve"> x bands(x = 1,2,3,4) LTE inter-band CA(xDL/1UL) and 2 bands NR inter-band CA (2DL/1UL)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RAN4 should consider reus</w:t>
      </w:r>
      <w:r w:rsidR="00BE5774">
        <w:rPr>
          <w:lang w:val="en-US" w:eastAsia="ko-KR"/>
        </w:rPr>
        <w:t>ing the</w:t>
      </w:r>
      <w:r>
        <w:rPr>
          <w:lang w:val="en-US" w:eastAsia="ko-KR"/>
        </w:rPr>
        <w:t xml:space="preserve"> agreed additional insertion losses for all </w:t>
      </w:r>
      <w:r w:rsidR="00BE5774">
        <w:rPr>
          <w:lang w:val="en-US" w:eastAsia="ko-KR"/>
        </w:rPr>
        <w:t>DC band combinations in R</w:t>
      </w:r>
      <w:r>
        <w:rPr>
          <w:lang w:val="en-US" w:eastAsia="ko-KR"/>
        </w:rPr>
        <w:t>el-16 when new RF components are not introduced to support this basket WI. If the new RF components are introduced, then more detail</w:t>
      </w:r>
      <w:r w:rsidR="00BE5774">
        <w:rPr>
          <w:lang w:val="en-US" w:eastAsia="ko-KR"/>
        </w:rPr>
        <w:t>ed</w:t>
      </w:r>
      <w:r>
        <w:rPr>
          <w:lang w:val="en-US" w:eastAsia="ko-KR"/>
        </w:rPr>
        <w:t xml:space="preserve"> </w:t>
      </w:r>
      <w:r w:rsidR="00BE5774">
        <w:rPr>
          <w:lang w:val="en-US" w:eastAsia="ko-KR"/>
        </w:rPr>
        <w:t>description</w:t>
      </w:r>
      <w:r>
        <w:rPr>
          <w:lang w:val="en-US" w:eastAsia="ko-KR"/>
        </w:rPr>
        <w:t xml:space="preserve"> will be captured </w:t>
      </w:r>
      <w:r w:rsidR="00BE5774">
        <w:rPr>
          <w:lang w:val="en-US" w:eastAsia="ko-KR"/>
        </w:rPr>
        <w:t>according to the</w:t>
      </w:r>
      <w:r>
        <w:rPr>
          <w:lang w:val="en-US" w:eastAsia="ko-KR"/>
        </w:rPr>
        <w:t xml:space="preserve"> specific DC band combinations.</w:t>
      </w:r>
    </w:p>
    <w:p w14:paraId="5C3BF6D0" w14:textId="77777777" w:rsidR="00601196" w:rsidRPr="006C37D1" w:rsidRDefault="00601196" w:rsidP="006C37D1">
      <w:pPr>
        <w:pStyle w:val="1"/>
      </w:pPr>
      <w:bookmarkStart w:id="63" w:name="_Toc22735578"/>
      <w:bookmarkStart w:id="64" w:name="_Toc26972706"/>
      <w:bookmarkStart w:id="65" w:name="_Toc47704264"/>
      <w:bookmarkStart w:id="66" w:name="_Toc120260694"/>
      <w:bookmarkStart w:id="67" w:name="_Toc135927591"/>
      <w:r w:rsidRPr="006C37D1">
        <w:lastRenderedPageBreak/>
        <w:t>6</w:t>
      </w:r>
      <w:r w:rsidRPr="006C37D1">
        <w:tab/>
        <w:t>Dual Connectivity band combinations of LTE 1 band DL/1UL + NR 2 bands DL/1UL: Specific Band Combination Part</w:t>
      </w:r>
      <w:bookmarkEnd w:id="63"/>
      <w:bookmarkEnd w:id="64"/>
      <w:bookmarkEnd w:id="65"/>
      <w:bookmarkEnd w:id="66"/>
      <w:bookmarkEnd w:id="67"/>
    </w:p>
    <w:p w14:paraId="5664C719" w14:textId="53AC3665" w:rsidR="00601196" w:rsidRDefault="00601196" w:rsidP="004F40B7">
      <w:pPr>
        <w:rPr>
          <w:lang w:eastAsia="ja-JP"/>
        </w:rPr>
      </w:pPr>
    </w:p>
    <w:p w14:paraId="78D023FA" w14:textId="21115F63" w:rsidR="009A793C" w:rsidRPr="00464490" w:rsidRDefault="009A793C" w:rsidP="00147049">
      <w:pPr>
        <w:pStyle w:val="2"/>
        <w:rPr>
          <w:lang w:val="en-US" w:eastAsia="zh-TW"/>
        </w:rPr>
      </w:pPr>
      <w:bookmarkStart w:id="68" w:name="_Toc28349089"/>
      <w:bookmarkStart w:id="69" w:name="_Toc120260695"/>
      <w:bookmarkStart w:id="70" w:name="_Toc135927592"/>
      <w:r>
        <w:rPr>
          <w:lang w:eastAsia="zh-TW"/>
        </w:rPr>
        <w:t>6.1</w:t>
      </w:r>
      <w:r>
        <w:rPr>
          <w:lang w:eastAsia="zh-TW"/>
        </w:rPr>
        <w:tab/>
      </w:r>
      <w:bookmarkEnd w:id="68"/>
      <w:r>
        <w:rPr>
          <w:lang w:eastAsia="zh-TW"/>
        </w:rPr>
        <w:t>DC_38_n28-n78</w:t>
      </w:r>
      <w:bookmarkEnd w:id="69"/>
      <w:bookmarkEnd w:id="70"/>
    </w:p>
    <w:p w14:paraId="640124BB" w14:textId="26BF00CA" w:rsidR="009A793C" w:rsidRPr="00F61207" w:rsidRDefault="009A793C">
      <w:pPr>
        <w:pStyle w:val="3"/>
        <w:rPr>
          <w:lang w:val="en-US" w:eastAsia="zh-CN"/>
        </w:rPr>
      </w:pPr>
      <w:bookmarkStart w:id="71" w:name="_Toc120260696"/>
      <w:bookmarkStart w:id="72" w:name="_Toc135927593"/>
      <w:r>
        <w:rPr>
          <w:lang w:val="en-US" w:eastAsia="zh-CN"/>
        </w:rPr>
        <w:t>6.1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1"/>
      <w:bookmarkEnd w:id="72"/>
    </w:p>
    <w:p w14:paraId="1AEAFDF7" w14:textId="77777777" w:rsidR="009A793C" w:rsidRDefault="009A793C" w:rsidP="009A793C">
      <w:pPr>
        <w:pStyle w:val="TH"/>
        <w:rPr>
          <w:lang w:eastAsia="ja-JP"/>
        </w:rPr>
      </w:pPr>
      <w:r>
        <w:t>Table 6.1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9A793C" w14:paraId="03B9CB97" w14:textId="77777777" w:rsidTr="00241C1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B303" w14:textId="77777777" w:rsidR="009A793C" w:rsidRDefault="009A793C" w:rsidP="00241C1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6277" w14:textId="77777777" w:rsidR="009A793C" w:rsidRDefault="009A793C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34A0B" w14:textId="77777777" w:rsidR="009A793C" w:rsidRDefault="009A793C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C6788" w14:textId="77777777" w:rsidR="009A793C" w:rsidRDefault="009A793C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9696" w14:textId="77777777" w:rsidR="009A793C" w:rsidRDefault="009A793C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A793C" w14:paraId="40BB14A5" w14:textId="77777777" w:rsidTr="00241C1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2432" w14:textId="77777777" w:rsidR="009A793C" w:rsidRDefault="009A793C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3874" w14:textId="77777777" w:rsidR="009A793C" w:rsidRDefault="009A793C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B8D03" w14:textId="77777777" w:rsidR="009A793C" w:rsidRDefault="009A793C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D81E3" w14:textId="77777777" w:rsidR="009A793C" w:rsidRDefault="009A793C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transmi</w:t>
            </w:r>
            <w:r>
              <w:rPr>
                <w:rFonts w:cs="Arial"/>
              </w:rPr>
              <w:lastRenderedPageBreak/>
              <w:t xml:space="preserve">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941D" w14:textId="77777777" w:rsidR="009A793C" w:rsidRDefault="009A793C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9A793C" w14:paraId="22E535E5" w14:textId="77777777" w:rsidTr="00241C1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DE4C" w14:textId="77777777" w:rsidR="009A793C" w:rsidRDefault="009A793C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FA13" w14:textId="77777777" w:rsidR="009A793C" w:rsidRDefault="009A793C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9D64" w14:textId="77777777" w:rsidR="009A793C" w:rsidRDefault="009A793C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F426" w14:textId="77777777" w:rsidR="009A793C" w:rsidRDefault="009A793C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2228" w14:textId="77777777" w:rsidR="009A793C" w:rsidRDefault="009A793C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9A793C" w14:paraId="45EB4F76" w14:textId="77777777" w:rsidTr="00241C1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521B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DC_38_n28-n78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AD54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28FD" w14:textId="77777777" w:rsidR="009A793C" w:rsidRDefault="009A793C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3199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A38F" w14:textId="77777777" w:rsidR="009A793C" w:rsidRDefault="009A793C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6ADB" w14:textId="77777777" w:rsidR="009A793C" w:rsidRDefault="009A793C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3F75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348F" w14:textId="77777777" w:rsidR="009A793C" w:rsidRDefault="009A793C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2F9B" w14:textId="77777777" w:rsidR="009A793C" w:rsidRDefault="009A793C" w:rsidP="00241C1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  <w:tr w:rsidR="009A793C" w14:paraId="2E944534" w14:textId="77777777" w:rsidTr="00241C1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28F9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C0C3" w14:textId="77777777" w:rsidR="009A793C" w:rsidRPr="00A76781" w:rsidRDefault="009A793C" w:rsidP="00241C1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A652" w14:textId="77777777" w:rsidR="009A793C" w:rsidRDefault="009A793C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703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7B71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8E38" w14:textId="77777777" w:rsidR="009A793C" w:rsidRDefault="009A793C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748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D0F7" w14:textId="77777777" w:rsidR="009A793C" w:rsidRDefault="009A793C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758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4650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0F7B" w14:textId="77777777" w:rsidR="009A793C" w:rsidRDefault="009A793C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803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FCC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9A793C" w14:paraId="1E1BE239" w14:textId="77777777" w:rsidTr="00241C1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AB8B" w14:textId="77777777" w:rsidR="009A793C" w:rsidRDefault="009A793C" w:rsidP="00241C1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AA33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0A91" w14:textId="77777777" w:rsidR="009A793C" w:rsidRDefault="009A793C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44AE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7F2E" w14:textId="77777777" w:rsidR="009A793C" w:rsidRDefault="009A793C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FBD9" w14:textId="77777777" w:rsidR="009A793C" w:rsidRDefault="009A793C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A280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ED47" w14:textId="77777777" w:rsidR="009A793C" w:rsidRDefault="009A793C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A265" w14:textId="77777777" w:rsidR="009A793C" w:rsidRDefault="009A793C" w:rsidP="00241C1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38A80653" w14:textId="77777777" w:rsidR="00682E36" w:rsidRDefault="00682E36" w:rsidP="00682E36"/>
    <w:p w14:paraId="2EC25CE8" w14:textId="5A1026A9" w:rsidR="009A793C" w:rsidRDefault="009A793C" w:rsidP="009A793C">
      <w:pPr>
        <w:pStyle w:val="TH"/>
      </w:pPr>
      <w:r>
        <w:t>Table 6.1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9A793C" w:rsidRPr="00877CC8" w14:paraId="32FA1E91" w14:textId="77777777" w:rsidTr="00241C1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EC99" w14:textId="77777777" w:rsidR="009A793C" w:rsidRPr="00877CC8" w:rsidRDefault="009A793C" w:rsidP="00241C1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60EB8BE3" w14:textId="77777777" w:rsidR="009A793C" w:rsidRPr="00877CC8" w:rsidRDefault="009A793C" w:rsidP="00241C1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694B" w14:textId="77777777" w:rsidR="009A793C" w:rsidRPr="00877CC8" w:rsidRDefault="009A793C" w:rsidP="00241C1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256E3651" w14:textId="77777777" w:rsidR="009A793C" w:rsidRPr="00877CC8" w:rsidRDefault="009A793C" w:rsidP="00241C1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102693A0" w14:textId="77777777" w:rsidR="009A793C" w:rsidRPr="00877CC8" w:rsidRDefault="009A793C" w:rsidP="00241C1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9A793C" w:rsidRPr="00877CC8" w14:paraId="1E98FA81" w14:textId="77777777" w:rsidTr="00241C1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3786B" w14:textId="77777777" w:rsidR="009A793C" w:rsidRPr="00877CC8" w:rsidRDefault="009A793C" w:rsidP="00241C16">
            <w:pPr>
              <w:pStyle w:val="TAC"/>
            </w:pPr>
            <w:r w:rsidRPr="00EC24FB">
              <w:rPr>
                <w:lang w:eastAsia="fi-FI"/>
              </w:rPr>
              <w:t>DC_38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_n28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-n78</w:t>
            </w:r>
            <w:r>
              <w:rPr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6F3F" w14:textId="77777777" w:rsidR="009A793C" w:rsidRPr="00877CC8" w:rsidRDefault="009A793C" w:rsidP="00241C1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38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1EBB9D94" w14:textId="77777777" w:rsidR="009A793C" w:rsidRPr="00877CC8" w:rsidRDefault="009A793C" w:rsidP="00241C16">
            <w:pPr>
              <w:pStyle w:val="TAC"/>
            </w:pPr>
            <w:r w:rsidRPr="00877CC8">
              <w:t>DC_3</w:t>
            </w:r>
            <w:r>
              <w:t>8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</w:tbl>
    <w:p w14:paraId="6DCEE221" w14:textId="77777777" w:rsidR="009A793C" w:rsidRPr="00EC24FB" w:rsidRDefault="009A793C" w:rsidP="009A793C"/>
    <w:p w14:paraId="34C5FFD4" w14:textId="2030F8E7" w:rsidR="009A793C" w:rsidRPr="00F61207" w:rsidRDefault="009A793C" w:rsidP="00147049">
      <w:pPr>
        <w:pStyle w:val="3"/>
        <w:rPr>
          <w:lang w:val="en-US" w:eastAsia="zh-CN"/>
        </w:rPr>
      </w:pPr>
      <w:bookmarkStart w:id="73" w:name="_Toc120260697"/>
      <w:bookmarkStart w:id="74" w:name="_Toc135927594"/>
      <w:r>
        <w:rPr>
          <w:lang w:val="en-US" w:eastAsia="zh-CN"/>
        </w:rPr>
        <w:t>6.1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Configuration for DC</w:t>
      </w:r>
      <w:bookmarkEnd w:id="73"/>
      <w:bookmarkEnd w:id="74"/>
    </w:p>
    <w:p w14:paraId="2AF43AF6" w14:textId="77777777" w:rsidR="009A793C" w:rsidRDefault="009A793C" w:rsidP="009A793C">
      <w:pPr>
        <w:pStyle w:val="TH"/>
        <w:rPr>
          <w:rFonts w:eastAsia="Yu Mincho"/>
          <w:sz w:val="28"/>
          <w:szCs w:val="28"/>
          <w:lang w:eastAsia="ja-JP"/>
        </w:rPr>
      </w:pPr>
      <w:r>
        <w:t>Table 6.1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9A793C" w14:paraId="5C79CA4C" w14:textId="77777777" w:rsidTr="00241C1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CC20" w14:textId="77777777" w:rsidR="009A793C" w:rsidRDefault="009A793C" w:rsidP="00241C1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E2E2" w14:textId="77777777" w:rsidR="009A793C" w:rsidRDefault="009A793C" w:rsidP="00241C1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9A793C" w14:paraId="3BA93172" w14:textId="77777777" w:rsidTr="00241C1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A96A" w14:textId="77777777" w:rsidR="009A793C" w:rsidRDefault="009A793C" w:rsidP="00241C1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1F40" w14:textId="77777777" w:rsidR="009A793C" w:rsidRDefault="009A793C" w:rsidP="00241C1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A8A0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4DCADBD0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A4A8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423CC907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DF18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5693757B" w14:textId="77777777" w:rsidR="009A793C" w:rsidRDefault="009A793C" w:rsidP="00241C1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E0BF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3FD10343" w14:textId="77777777" w:rsidR="009A793C" w:rsidRDefault="009A793C" w:rsidP="00241C1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EF31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7DC2FA12" w14:textId="77777777" w:rsidR="009A793C" w:rsidRDefault="009A793C" w:rsidP="00241C1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8B7C" w14:textId="77777777" w:rsidR="009A793C" w:rsidRDefault="009A793C" w:rsidP="00241C1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F321" w14:textId="77777777" w:rsidR="009A793C" w:rsidRDefault="009A793C" w:rsidP="00241C1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2615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5198DF73" w14:textId="77777777" w:rsidR="009A793C" w:rsidRDefault="009A793C" w:rsidP="00241C1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273A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3D0ABDDA" w14:textId="77777777" w:rsidR="009A793C" w:rsidRDefault="009A793C" w:rsidP="00241C1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2FAE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1A8C1E19" w14:textId="77777777" w:rsidR="009A793C" w:rsidRDefault="009A793C" w:rsidP="00241C1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708A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10C90E3D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052B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42B6EF47" w14:textId="77777777" w:rsidR="009A793C" w:rsidRDefault="009A793C" w:rsidP="00241C1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5A85" w14:textId="77777777" w:rsidR="009A793C" w:rsidRDefault="009A793C" w:rsidP="00241C1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9774" w14:textId="77777777" w:rsidR="009A793C" w:rsidRDefault="009A793C" w:rsidP="00241C1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0FC9" w14:textId="77777777" w:rsidR="009A793C" w:rsidRDefault="009A793C" w:rsidP="00241C16">
            <w:pPr>
              <w:pStyle w:val="TAH"/>
            </w:pPr>
            <w:r>
              <w:t>Maximum aggregated bandwidth</w:t>
            </w:r>
          </w:p>
          <w:p w14:paraId="01307946" w14:textId="77777777" w:rsidR="009A793C" w:rsidRDefault="009A793C" w:rsidP="00241C16">
            <w:pPr>
              <w:pStyle w:val="TAH"/>
            </w:pPr>
            <w:r>
              <w:t>[MHz]</w:t>
            </w:r>
          </w:p>
        </w:tc>
      </w:tr>
      <w:tr w:rsidR="009A793C" w14:paraId="788D3ED4" w14:textId="77777777" w:rsidTr="00241C1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B309" w14:textId="77777777" w:rsidR="009A793C" w:rsidRDefault="009A793C" w:rsidP="00241C16">
            <w:pPr>
              <w:pStyle w:val="TAC"/>
            </w:pPr>
            <w:bookmarkStart w:id="75" w:name="OLE_LINK52"/>
            <w:bookmarkStart w:id="76" w:name="OLE_LINK53"/>
            <w:bookmarkStart w:id="77" w:name="_Hlk84586446"/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38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2</w:t>
            </w:r>
            <w:r w:rsidRPr="0095706B">
              <w:rPr>
                <w:lang w:eastAsia="zh-TW"/>
              </w:rPr>
              <w:t>8A-n7</w:t>
            </w:r>
            <w:r>
              <w:rPr>
                <w:lang w:eastAsia="zh-TW"/>
              </w:rPr>
              <w:t>8</w:t>
            </w:r>
            <w:r w:rsidRPr="0095706B">
              <w:rPr>
                <w:lang w:eastAsia="zh-TW"/>
              </w:rPr>
              <w:t>A</w:t>
            </w:r>
            <w:bookmarkEnd w:id="75"/>
            <w:bookmarkEnd w:id="76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56A8" w14:textId="77777777" w:rsidR="009A793C" w:rsidRDefault="009A793C" w:rsidP="00241C1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4492" w14:textId="77777777" w:rsidR="009A793C" w:rsidRDefault="009A793C" w:rsidP="00241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7134" w14:textId="77777777" w:rsidR="009A793C" w:rsidRDefault="009A793C" w:rsidP="00241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9B68" w14:textId="77777777" w:rsidR="009A793C" w:rsidRDefault="009A793C" w:rsidP="00241C1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B26" w14:textId="77777777" w:rsidR="009A793C" w:rsidRDefault="009A793C" w:rsidP="00241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E448" w14:textId="77777777" w:rsidR="009A793C" w:rsidRDefault="009A793C" w:rsidP="00241C1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86D4" w14:textId="77777777" w:rsidR="009A793C" w:rsidRDefault="009A793C" w:rsidP="00241C1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333A" w14:textId="77777777" w:rsidR="009A793C" w:rsidRDefault="009A793C" w:rsidP="00241C1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2B76" w14:textId="77777777" w:rsidR="009A793C" w:rsidRDefault="009A793C" w:rsidP="00241C1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1D37" w14:textId="77777777" w:rsidR="009A793C" w:rsidRDefault="009A793C" w:rsidP="00241C1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AE88" w14:textId="77777777" w:rsidR="009A793C" w:rsidRDefault="009A793C" w:rsidP="00241C1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7272" w14:textId="77777777" w:rsidR="009A793C" w:rsidRDefault="009A793C" w:rsidP="00241C1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D7E" w14:textId="77777777" w:rsidR="009A793C" w:rsidRDefault="009A793C" w:rsidP="00241C1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897" w14:textId="77777777" w:rsidR="009A793C" w:rsidRDefault="009A793C" w:rsidP="00241C1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AD13" w14:textId="77777777" w:rsidR="009A793C" w:rsidRDefault="009A793C" w:rsidP="00241C1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9208" w14:textId="77777777" w:rsidR="009A793C" w:rsidRDefault="009A793C" w:rsidP="00241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150</w:t>
            </w:r>
          </w:p>
        </w:tc>
      </w:tr>
      <w:tr w:rsidR="009A793C" w14:paraId="59236E97" w14:textId="77777777" w:rsidTr="00241C1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4A05" w14:textId="77777777" w:rsidR="009A793C" w:rsidRDefault="009A793C" w:rsidP="00241C1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7729" w14:textId="77777777" w:rsidR="009A793C" w:rsidRDefault="009A793C" w:rsidP="00241C1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3576" w14:textId="77777777" w:rsidR="009A793C" w:rsidRDefault="009A793C" w:rsidP="00241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DA57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19B7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60B6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2126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9262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2CD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6D37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8930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9E61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B99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B71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63F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9A59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094C" w14:textId="77777777" w:rsidR="009A793C" w:rsidRDefault="009A793C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9A793C" w14:paraId="531328E2" w14:textId="77777777" w:rsidTr="00241C1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89B9" w14:textId="77777777" w:rsidR="009A793C" w:rsidRDefault="009A793C" w:rsidP="00241C1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4323" w14:textId="77777777" w:rsidR="009A793C" w:rsidRDefault="009A793C" w:rsidP="00241C1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9A1D" w14:textId="77777777" w:rsidR="009A793C" w:rsidRDefault="009A793C" w:rsidP="00241C1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2E1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CB22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B670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AD6C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CDB2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E7BF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9288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46E4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90B7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87EF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B24B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23F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1445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7ECC" w14:textId="77777777" w:rsidR="009A793C" w:rsidRDefault="009A793C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9A793C" w14:paraId="2117E130" w14:textId="77777777" w:rsidTr="00241C1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389A" w14:textId="77777777" w:rsidR="009A793C" w:rsidRDefault="009A793C" w:rsidP="00241C1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1EE6" w14:textId="77777777" w:rsidR="009A793C" w:rsidRDefault="009A793C" w:rsidP="00241C1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24CF" w14:textId="77777777" w:rsidR="009A793C" w:rsidRDefault="009A793C" w:rsidP="00241C1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F71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0771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4607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B6C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391E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098A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E494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B58A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5CAF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481D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769F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95CB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5308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1BEB" w14:textId="77777777" w:rsidR="009A793C" w:rsidRDefault="009A793C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9A793C" w14:paraId="11A4F5E3" w14:textId="77777777" w:rsidTr="00241C1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A79C" w14:textId="77777777" w:rsidR="009A793C" w:rsidRDefault="009A793C" w:rsidP="00241C16">
            <w:pPr>
              <w:pStyle w:val="TAC"/>
            </w:pPr>
            <w:bookmarkStart w:id="78" w:name="_Hlk84586360"/>
            <w:bookmarkEnd w:id="77"/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D5D9" w14:textId="77777777" w:rsidR="009A793C" w:rsidRDefault="009A793C" w:rsidP="00241C1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DF4B" w14:textId="77777777" w:rsidR="009A793C" w:rsidRDefault="009A793C" w:rsidP="00241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0495" w14:textId="77777777" w:rsidR="009A793C" w:rsidRDefault="009A793C" w:rsidP="00241C16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94C8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8F88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03D5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01C2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413A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0810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3E48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1C49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4FB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718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F07A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3C5B" w14:textId="77777777" w:rsidR="009A793C" w:rsidRPr="00E04269" w:rsidRDefault="009A793C" w:rsidP="00241C1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4633" w14:textId="77777777" w:rsidR="009A793C" w:rsidRDefault="009A793C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9A793C" w14:paraId="40E7AD14" w14:textId="77777777" w:rsidTr="00241C1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B366" w14:textId="77777777" w:rsidR="009A793C" w:rsidRDefault="009A793C" w:rsidP="00241C1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10CB" w14:textId="77777777" w:rsidR="009A793C" w:rsidRDefault="009A793C" w:rsidP="00241C1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1330" w14:textId="77777777" w:rsidR="009A793C" w:rsidRDefault="009A793C" w:rsidP="00241C1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CC4" w14:textId="77777777" w:rsidR="009A793C" w:rsidRDefault="009A793C" w:rsidP="00241C1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CD5C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1A51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4B60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7352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BA4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76CE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8777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B6C6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BE7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BBD2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2507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7128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EFDB" w14:textId="77777777" w:rsidR="009A793C" w:rsidRDefault="009A793C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9A793C" w14:paraId="23B0D1FE" w14:textId="77777777" w:rsidTr="00241C1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B04F" w14:textId="77777777" w:rsidR="009A793C" w:rsidRDefault="009A793C" w:rsidP="00241C1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8A95" w14:textId="77777777" w:rsidR="009A793C" w:rsidRDefault="009A793C" w:rsidP="00241C1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65B2" w14:textId="77777777" w:rsidR="009A793C" w:rsidRDefault="009A793C" w:rsidP="00241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4942" w14:textId="77777777" w:rsidR="009A793C" w:rsidRDefault="009A793C" w:rsidP="00241C1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62E4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6653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390C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95D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CCC2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FC41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11EC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4913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3C8A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3D6C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00E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CF49" w14:textId="77777777" w:rsidR="009A793C" w:rsidRPr="001C0CC4" w:rsidRDefault="009A793C" w:rsidP="00241C1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1A6F" w14:textId="77777777" w:rsidR="009A793C" w:rsidRDefault="009A793C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78"/>
    </w:tbl>
    <w:p w14:paraId="5174C38E" w14:textId="77777777" w:rsidR="009A793C" w:rsidRDefault="009A793C" w:rsidP="009A793C">
      <w:pPr>
        <w:rPr>
          <w:rFonts w:eastAsia="맑은 고딕"/>
          <w:lang w:eastAsia="ko-KR"/>
        </w:rPr>
      </w:pPr>
    </w:p>
    <w:p w14:paraId="077F06F7" w14:textId="7CA36D21" w:rsidR="009A793C" w:rsidRDefault="009A793C" w:rsidP="00147049">
      <w:pPr>
        <w:pStyle w:val="3"/>
        <w:rPr>
          <w:lang w:val="en-US" w:eastAsia="zh-CN"/>
        </w:rPr>
      </w:pPr>
      <w:bookmarkStart w:id="79" w:name="_Toc120260698"/>
      <w:bookmarkStart w:id="80" w:name="_Toc135927595"/>
      <w:r>
        <w:rPr>
          <w:lang w:val="en-US" w:eastAsia="zh-CN"/>
        </w:rPr>
        <w:t>6.1.3</w:t>
      </w:r>
      <w:r>
        <w:rPr>
          <w:lang w:val="en-US" w:eastAsia="zh-CN"/>
        </w:rPr>
        <w:tab/>
        <w:t>Co-existence studies</w:t>
      </w:r>
      <w:bookmarkEnd w:id="79"/>
      <w:bookmarkEnd w:id="80"/>
    </w:p>
    <w:p w14:paraId="2F3AE62E" w14:textId="77777777" w:rsidR="009A793C" w:rsidRDefault="009A793C" w:rsidP="009A793C">
      <w:pPr>
        <w:rPr>
          <w:lang w:eastAsia="ko-KR"/>
        </w:rPr>
      </w:pPr>
      <w:r>
        <w:rPr>
          <w:lang w:eastAsia="ko-KR"/>
        </w:rPr>
        <w:t>The harmonic and IMD products caused by UL DC_38_n28 are shown below.</w:t>
      </w:r>
    </w:p>
    <w:p w14:paraId="019D5240" w14:textId="77777777" w:rsidR="009A793C" w:rsidRDefault="009A793C" w:rsidP="004F40B7">
      <w:pPr>
        <w:pStyle w:val="TH"/>
      </w:pPr>
      <w:r>
        <w:lastRenderedPageBreak/>
        <w:t>Table 6.1</w:t>
      </w:r>
      <w:r>
        <w:rPr>
          <w:lang w:val="en-US"/>
        </w:rPr>
        <w:t>.3</w:t>
      </w:r>
      <w:r>
        <w:t xml:space="preserve">-1: </w:t>
      </w:r>
      <w:r w:rsidRPr="00117982">
        <w:t xml:space="preserve">The harmonic and IMD products caused by UL </w:t>
      </w:r>
      <w:r w:rsidRPr="00A018D2">
        <w:t>DC_</w:t>
      </w:r>
      <w:r>
        <w:t>38</w:t>
      </w:r>
      <w:r w:rsidRPr="00A018D2">
        <w:t>_n</w:t>
      </w:r>
      <w:r>
        <w:t>28</w:t>
      </w: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2617"/>
        <w:gridCol w:w="1694"/>
        <w:gridCol w:w="1749"/>
        <w:gridCol w:w="1694"/>
        <w:gridCol w:w="1749"/>
      </w:tblGrid>
      <w:tr w:rsidR="009A793C" w:rsidRPr="00EC24FB" w14:paraId="50F0BFAC" w14:textId="77777777" w:rsidTr="00241C16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0512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lastRenderedPageBreak/>
              <w:t>UE UL carriers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3045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fx_low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BD43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fx_high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B4F7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fy_low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C4ADC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fy_high</w:t>
            </w:r>
          </w:p>
        </w:tc>
      </w:tr>
      <w:tr w:rsidR="009A793C" w:rsidRPr="00EC24FB" w14:paraId="6307D724" w14:textId="77777777" w:rsidTr="00241C16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F61CF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2C16C9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16FE6A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CF0499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94339A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748</w:t>
            </w:r>
          </w:p>
        </w:tc>
      </w:tr>
      <w:tr w:rsidR="009A793C" w:rsidRPr="00EC24FB" w14:paraId="7095C93E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7C9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</w:t>
            </w:r>
            <w:r w:rsidRPr="00EC24FB">
              <w:rPr>
                <w:vertAlign w:val="superscript"/>
                <w:lang w:val="en-US" w:eastAsia="zh-CN"/>
              </w:rPr>
              <w:t>nd</w:t>
            </w:r>
            <w:r w:rsidRPr="00EC24FB">
              <w:rPr>
                <w:lang w:val="en-US" w:eastAsia="zh-CN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422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28C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A31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2* 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5C86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2* fy_high</w:t>
            </w:r>
          </w:p>
        </w:tc>
      </w:tr>
      <w:tr w:rsidR="009A793C" w:rsidRPr="00EC24FB" w14:paraId="7F857FA2" w14:textId="77777777" w:rsidTr="00241C16">
        <w:trPr>
          <w:trHeight w:val="8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3D5647C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</w:t>
            </w:r>
            <w:r w:rsidRPr="00EC24FB">
              <w:rPr>
                <w:vertAlign w:val="superscript"/>
                <w:lang w:val="en-US" w:eastAsia="zh-CN"/>
              </w:rPr>
              <w:t>nd</w:t>
            </w:r>
            <w:r w:rsidRPr="00EC24FB">
              <w:rPr>
                <w:lang w:val="en-US" w:eastAsia="zh-CN"/>
              </w:rPr>
              <w:t xml:space="preserve"> harmonics frequency limits (MHz)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320CB20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2C167F6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76214EA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76D25EA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1496</w:t>
            </w:r>
          </w:p>
        </w:tc>
      </w:tr>
      <w:tr w:rsidR="009A793C" w:rsidRPr="00EC24FB" w14:paraId="406A22FA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63C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</w:t>
            </w:r>
            <w:r w:rsidRPr="00EC24FB">
              <w:rPr>
                <w:vertAlign w:val="superscript"/>
                <w:lang w:val="en-US" w:eastAsia="zh-CN"/>
              </w:rPr>
              <w:t>rd</w:t>
            </w:r>
            <w:r w:rsidRPr="00EC24FB">
              <w:rPr>
                <w:lang w:val="en-US" w:eastAsia="zh-CN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F7B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48E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56E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3* 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FEB1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3* fy_high</w:t>
            </w:r>
          </w:p>
        </w:tc>
      </w:tr>
      <w:tr w:rsidR="009A793C" w:rsidRPr="00EC24FB" w14:paraId="58F6A732" w14:textId="77777777" w:rsidTr="00241C16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CC99F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</w:t>
            </w:r>
            <w:r w:rsidRPr="00EC24FB">
              <w:rPr>
                <w:vertAlign w:val="superscript"/>
                <w:lang w:val="en-US" w:eastAsia="zh-CN"/>
              </w:rPr>
              <w:t>rd</w:t>
            </w:r>
            <w:r w:rsidRPr="00EC24FB">
              <w:rPr>
                <w:lang w:val="en-US" w:eastAsia="zh-CN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E3AE3E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4612F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F51BBA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3D9A067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2244</w:t>
            </w:r>
          </w:p>
        </w:tc>
      </w:tr>
      <w:tr w:rsidR="009A793C" w:rsidRPr="00EC24FB" w14:paraId="729F8FF2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0A3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4th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02A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5B2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261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4* 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5ECF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4* fy_high</w:t>
            </w:r>
          </w:p>
        </w:tc>
      </w:tr>
      <w:tr w:rsidR="009A793C" w:rsidRPr="00EC24FB" w14:paraId="1F787A6D" w14:textId="77777777" w:rsidTr="00241C16">
        <w:trPr>
          <w:trHeight w:val="7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E62322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4th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82B9FB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9B38A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10480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DA0EB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73D32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2992</w:t>
            </w:r>
          </w:p>
        </w:tc>
      </w:tr>
      <w:tr w:rsidR="009A793C" w:rsidRPr="00EC24FB" w14:paraId="3CA8D86C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79B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5th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64A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432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DDD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5* 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1ADE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5* fy_high</w:t>
            </w:r>
          </w:p>
        </w:tc>
      </w:tr>
      <w:tr w:rsidR="009A793C" w:rsidRPr="00EC24FB" w14:paraId="5AFC560A" w14:textId="77777777" w:rsidTr="00241C16">
        <w:trPr>
          <w:trHeight w:val="7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48383E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5th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468C2A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12850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200A3A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D9280A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85F4C3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3740</w:t>
            </w:r>
          </w:p>
        </w:tc>
      </w:tr>
      <w:tr w:rsidR="009A793C" w:rsidRPr="00EC24FB" w14:paraId="295FB00C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98F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</w:t>
            </w:r>
            <w:r w:rsidRPr="00EC24FB">
              <w:rPr>
                <w:vertAlign w:val="superscript"/>
                <w:lang w:val="en-US" w:eastAsia="zh-CN"/>
              </w:rPr>
              <w:t>nd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4C0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15B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FD1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25AB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|fy_high + fx_high|</w:t>
            </w:r>
          </w:p>
        </w:tc>
      </w:tr>
      <w:tr w:rsidR="009A793C" w:rsidRPr="00EC24FB" w14:paraId="1D3942EE" w14:textId="77777777" w:rsidTr="00241C16">
        <w:trPr>
          <w:trHeight w:val="7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6F1765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8564B2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18E566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C94DC6B" w14:textId="77777777" w:rsidR="009A793C" w:rsidRPr="00EC24FB" w:rsidRDefault="009A793C" w:rsidP="00241C16">
            <w:pPr>
              <w:pStyle w:val="TAC"/>
              <w:rPr>
                <w:color w:val="FF0000"/>
                <w:lang w:val="en-US" w:eastAsia="zh-CN"/>
              </w:rPr>
            </w:pPr>
            <w:r w:rsidRPr="00EC24FB">
              <w:rPr>
                <w:color w:val="FF0000"/>
                <w:lang w:val="en-US" w:eastAsia="zh-CN"/>
              </w:rPr>
              <w:t>3273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75D8E795" w14:textId="77777777" w:rsidR="009A793C" w:rsidRPr="00EC24FB" w:rsidRDefault="009A793C" w:rsidP="00241C16">
            <w:pPr>
              <w:pStyle w:val="TAC"/>
              <w:rPr>
                <w:color w:val="FF0000"/>
                <w:lang w:val="en-US" w:eastAsia="zh-CN"/>
              </w:rPr>
            </w:pPr>
            <w:r w:rsidRPr="00EC24FB">
              <w:rPr>
                <w:color w:val="FF0000"/>
                <w:lang w:val="en-US" w:eastAsia="zh-CN"/>
              </w:rPr>
              <w:t>3368</w:t>
            </w:r>
          </w:p>
        </w:tc>
      </w:tr>
      <w:tr w:rsidR="009A793C" w:rsidRPr="00EC24FB" w14:paraId="095291DF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6B6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3</w:t>
            </w:r>
            <w:r w:rsidRPr="00EC24FB">
              <w:rPr>
                <w:vertAlign w:val="superscript"/>
                <w:lang w:val="en-US" w:eastAsia="zh-CN"/>
              </w:rPr>
              <w:t>rd</w:t>
            </w:r>
            <w:r w:rsidRPr="00EC24FB">
              <w:rPr>
                <w:lang w:val="en-US" w:eastAsia="zh-CN"/>
              </w:rPr>
              <w:t xml:space="preserve"> order IMD product</w:t>
            </w:r>
            <w:r w:rsidRPr="00EC24FB">
              <w:rPr>
                <w:lang w:val="en-US" w:eastAsia="zh-CN"/>
              </w:rPr>
              <w:lastRenderedPageBreak/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C23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53E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E80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1659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|2*fy_high – fx_low|</w:t>
            </w:r>
          </w:p>
        </w:tc>
      </w:tr>
      <w:tr w:rsidR="009A793C" w:rsidRPr="00EC24FB" w14:paraId="2683EF88" w14:textId="77777777" w:rsidTr="00241C16">
        <w:trPr>
          <w:trHeight w:val="8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3FB2C6D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883141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7A6F5C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B30707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5C5791D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1074</w:t>
            </w:r>
          </w:p>
        </w:tc>
      </w:tr>
      <w:tr w:rsidR="009A793C" w:rsidRPr="00EC24FB" w14:paraId="19F581D3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EDE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3</w:t>
            </w:r>
            <w:r w:rsidRPr="00EC24FB">
              <w:rPr>
                <w:vertAlign w:val="superscript"/>
                <w:lang w:val="en-US" w:eastAsia="zh-CN"/>
              </w:rPr>
              <w:t>rd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906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8E9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633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8D9B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|2*fy_high + fx_high|</w:t>
            </w:r>
          </w:p>
        </w:tc>
      </w:tr>
      <w:tr w:rsidR="009A793C" w:rsidRPr="00EC24FB" w14:paraId="0D04E0A6" w14:textId="77777777" w:rsidTr="00241C16">
        <w:trPr>
          <w:trHeight w:val="7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A82398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0E664A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1B169A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1E2F5B6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19D149B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4116</w:t>
            </w:r>
          </w:p>
        </w:tc>
      </w:tr>
      <w:tr w:rsidR="009A793C" w:rsidRPr="00EC24FB" w14:paraId="4E519F7E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EF8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4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38B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|3*fx_low –1*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092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|3*fx_high – 1*fy_low|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62F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|3*fy_low – 1*fx_high|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AD8F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|3*fy_high – 1*fx_low|</w:t>
            </w:r>
          </w:p>
        </w:tc>
      </w:tr>
      <w:tr w:rsidR="009A793C" w:rsidRPr="00EC24FB" w14:paraId="7DAC4F27" w14:textId="77777777" w:rsidTr="00241C16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C608E0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F36441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6962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FDE149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5C9E66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D9A25E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326</w:t>
            </w:r>
          </w:p>
        </w:tc>
      </w:tr>
      <w:tr w:rsidR="009A793C" w:rsidRPr="00EC24FB" w14:paraId="5772A68D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754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4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935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|3*fx_low +1*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17B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|3*fx_high + 1*fy_high|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C0A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|3*fy_low + 1*fx_low|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226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|3*fy_high + 1*fx_high|</w:t>
            </w:r>
          </w:p>
        </w:tc>
      </w:tr>
      <w:tr w:rsidR="009A793C" w:rsidRPr="00EC24FB" w14:paraId="6B85A07C" w14:textId="77777777" w:rsidTr="00241C16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46C66F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DB6A8E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8413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379C4C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8608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18029D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CD110F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4864</w:t>
            </w:r>
          </w:p>
        </w:tc>
      </w:tr>
      <w:tr w:rsidR="009A793C" w:rsidRPr="00EC24FB" w14:paraId="3E4D883B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B3F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4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DC3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–2*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4EF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–2*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8AB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+2*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B34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+2* fy_high|</w:t>
            </w:r>
          </w:p>
        </w:tc>
      </w:tr>
      <w:tr w:rsidR="009A793C" w:rsidRPr="00EC24FB" w14:paraId="199CE664" w14:textId="77777777" w:rsidTr="00241C16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F70066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7B204B1" w14:textId="77777777" w:rsidR="009A793C" w:rsidRPr="00EC24FB" w:rsidRDefault="009A793C" w:rsidP="00241C16">
            <w:pPr>
              <w:pStyle w:val="TAC"/>
              <w:rPr>
                <w:color w:val="FF0000"/>
                <w:lang w:val="en-US" w:eastAsia="zh-CN"/>
              </w:rPr>
            </w:pPr>
            <w:r w:rsidRPr="00EC24FB">
              <w:rPr>
                <w:color w:val="FF0000"/>
                <w:lang w:val="en-US" w:eastAsia="zh-CN"/>
              </w:rPr>
              <w:t>3644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36AD664" w14:textId="77777777" w:rsidR="009A793C" w:rsidRPr="00EC24FB" w:rsidRDefault="009A793C" w:rsidP="00241C16">
            <w:pPr>
              <w:pStyle w:val="TAC"/>
              <w:rPr>
                <w:color w:val="FF0000"/>
                <w:lang w:val="en-US" w:eastAsia="zh-CN"/>
              </w:rPr>
            </w:pPr>
            <w:r w:rsidRPr="00EC24FB">
              <w:rPr>
                <w:color w:val="FF0000"/>
                <w:lang w:val="en-US" w:eastAsia="zh-CN"/>
              </w:rPr>
              <w:t>3834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4AF76E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6546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A7019D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6736</w:t>
            </w:r>
          </w:p>
        </w:tc>
      </w:tr>
      <w:tr w:rsidR="009A793C" w:rsidRPr="00EC24FB" w14:paraId="078B4085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392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5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A18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846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F40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F7D0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|fy_high – 4*fx_low|</w:t>
            </w:r>
          </w:p>
        </w:tc>
      </w:tr>
      <w:tr w:rsidR="009A793C" w:rsidRPr="00EC24FB" w14:paraId="34EAFA88" w14:textId="77777777" w:rsidTr="00241C16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436E7C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966F01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D14CB8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1D04CC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9777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F1E9FF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9532</w:t>
            </w:r>
          </w:p>
        </w:tc>
      </w:tr>
      <w:tr w:rsidR="009A793C" w:rsidRPr="00EC24FB" w14:paraId="2187003B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F14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5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CBC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- 3*fy_high|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2D2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- 3*fy_low|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DA3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|2*fy_low - 3*fx_high|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AB7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|2*fy_high -3*fx_low|</w:t>
            </w:r>
          </w:p>
        </w:tc>
      </w:tr>
      <w:tr w:rsidR="009A793C" w:rsidRPr="00EC24FB" w14:paraId="0DDFBF1E" w14:textId="77777777" w:rsidTr="00241C16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32089C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lastRenderedPageBreak/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52C04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BA66E7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E8471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6454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BFCD76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6214</w:t>
            </w:r>
          </w:p>
        </w:tc>
      </w:tr>
      <w:tr w:rsidR="009A793C" w:rsidRPr="00EC24FB" w14:paraId="5FD61E44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A6A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5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57A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41F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855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D385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|fy_high + 4*fx_high|</w:t>
            </w:r>
          </w:p>
        </w:tc>
      </w:tr>
      <w:tr w:rsidR="009A793C" w:rsidRPr="00EC24FB" w14:paraId="43DDAA84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54024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5E9178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A38111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3F4C65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10983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06AFFA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11228</w:t>
            </w:r>
          </w:p>
        </w:tc>
      </w:tr>
      <w:tr w:rsidR="009A793C" w:rsidRPr="00EC24FB" w14:paraId="2733C0C9" w14:textId="77777777" w:rsidTr="00241C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5A6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5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E49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11E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9D3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64B4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|2*fy_high + 3*fx_high|</w:t>
            </w:r>
          </w:p>
        </w:tc>
      </w:tr>
      <w:tr w:rsidR="009A793C" w:rsidRPr="00EC24FB" w14:paraId="63096F3F" w14:textId="77777777" w:rsidTr="00241C1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777A39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3CB465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855A4A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89ABE5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9116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383D18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9356</w:t>
            </w:r>
          </w:p>
        </w:tc>
      </w:tr>
    </w:tbl>
    <w:p w14:paraId="7BFDA9DC" w14:textId="77777777" w:rsidR="009A793C" w:rsidRDefault="009A793C" w:rsidP="009A793C"/>
    <w:p w14:paraId="4D6A654A" w14:textId="77777777" w:rsidR="009A793C" w:rsidRDefault="009A793C" w:rsidP="009A793C">
      <w:pPr>
        <w:rPr>
          <w:lang w:eastAsia="ko-KR"/>
        </w:rPr>
      </w:pPr>
      <w:r>
        <w:rPr>
          <w:lang w:eastAsia="ko-KR"/>
        </w:rPr>
        <w:t>The harmonic and IMD products caused by UL DC_38_n78 are shown below.</w:t>
      </w:r>
    </w:p>
    <w:p w14:paraId="05BCB834" w14:textId="77777777" w:rsidR="009A793C" w:rsidRDefault="009A793C" w:rsidP="004F40B7">
      <w:pPr>
        <w:pStyle w:val="TH"/>
      </w:pPr>
      <w:r>
        <w:lastRenderedPageBreak/>
        <w:t>Table 6.1</w:t>
      </w:r>
      <w:r>
        <w:rPr>
          <w:lang w:val="en-US"/>
        </w:rPr>
        <w:t>.3</w:t>
      </w:r>
      <w:r>
        <w:t xml:space="preserve">-2: </w:t>
      </w:r>
      <w:r w:rsidRPr="00117982">
        <w:t xml:space="preserve">The harmonic and IMD products caused by UL </w:t>
      </w:r>
      <w:r w:rsidRPr="00A018D2">
        <w:t>DC_</w:t>
      </w:r>
      <w:r>
        <w:t>38</w:t>
      </w:r>
      <w:r w:rsidRPr="00A018D2">
        <w:t>_n</w:t>
      </w:r>
      <w:r>
        <w:t>78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2"/>
        <w:gridCol w:w="1663"/>
        <w:gridCol w:w="1663"/>
        <w:gridCol w:w="1570"/>
        <w:gridCol w:w="1803"/>
      </w:tblGrid>
      <w:tr w:rsidR="009A793C" w:rsidRPr="00EC24FB" w14:paraId="2C1351A7" w14:textId="77777777" w:rsidTr="00241C16">
        <w:trPr>
          <w:trHeight w:val="285"/>
        </w:trPr>
        <w:tc>
          <w:tcPr>
            <w:tcW w:w="15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6115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lastRenderedPageBreak/>
              <w:t>UE UL carriers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3354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fx_low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E90C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fx_high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286E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fy_low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5F134" w14:textId="77777777" w:rsidR="009A793C" w:rsidRPr="00EC24FB" w:rsidRDefault="009A793C" w:rsidP="00241C16">
            <w:pPr>
              <w:pStyle w:val="TAH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fy_high</w:t>
            </w:r>
          </w:p>
        </w:tc>
      </w:tr>
      <w:tr w:rsidR="009A793C" w:rsidRPr="00EC24FB" w14:paraId="052FD84B" w14:textId="77777777" w:rsidTr="00241C16">
        <w:trPr>
          <w:trHeight w:val="72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302D9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UL frequency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F51BCF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2570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CC2C8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2620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D4D8C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3300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C8C80A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3800</w:t>
            </w:r>
          </w:p>
        </w:tc>
      </w:tr>
      <w:tr w:rsidR="009A793C" w:rsidRPr="00EC24FB" w14:paraId="26265C03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580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</w:t>
            </w:r>
            <w:r w:rsidRPr="00EC24FB">
              <w:rPr>
                <w:vertAlign w:val="superscript"/>
                <w:lang w:val="en-US" w:eastAsia="zh-CN"/>
              </w:rPr>
              <w:t>nd</w:t>
            </w:r>
            <w:r w:rsidRPr="00EC24FB">
              <w:rPr>
                <w:lang w:val="en-US" w:eastAsia="zh-CN"/>
              </w:rPr>
              <w:t xml:space="preserve"> harmonics frequency limits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4FB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2*fx_low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1D8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2*fx_high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F1F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2* fy_low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9A18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2* fy_high</w:t>
            </w:r>
          </w:p>
        </w:tc>
      </w:tr>
      <w:tr w:rsidR="009A793C" w:rsidRPr="00EC24FB" w14:paraId="6F413842" w14:textId="77777777" w:rsidTr="00241C16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28A499C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</w:t>
            </w:r>
            <w:r w:rsidRPr="00EC24FB">
              <w:rPr>
                <w:vertAlign w:val="superscript"/>
                <w:lang w:val="en-US" w:eastAsia="zh-CN"/>
              </w:rPr>
              <w:t>nd</w:t>
            </w:r>
            <w:r w:rsidRPr="00EC24FB">
              <w:rPr>
                <w:lang w:val="en-US" w:eastAsia="zh-CN"/>
              </w:rPr>
              <w:t xml:space="preserve"> harmonics frequency limits (MHz)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4DAB89E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5140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48D7633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5240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A0673E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6600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3499118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7600</w:t>
            </w:r>
          </w:p>
        </w:tc>
      </w:tr>
      <w:tr w:rsidR="009A793C" w:rsidRPr="00EC24FB" w14:paraId="5587EB01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373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</w:t>
            </w:r>
            <w:r w:rsidRPr="00EC24FB">
              <w:rPr>
                <w:vertAlign w:val="superscript"/>
                <w:lang w:val="en-US" w:eastAsia="zh-CN"/>
              </w:rPr>
              <w:t>rd</w:t>
            </w:r>
            <w:r w:rsidRPr="00EC24FB">
              <w:rPr>
                <w:lang w:val="en-US" w:eastAsia="zh-CN"/>
              </w:rPr>
              <w:t xml:space="preserve"> harmonics frequency limits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CAF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3*fx_low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561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3*fx_high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150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3* fy_low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8BC2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3* fy_high</w:t>
            </w:r>
          </w:p>
        </w:tc>
      </w:tr>
      <w:tr w:rsidR="009A793C" w:rsidRPr="00EC24FB" w14:paraId="7CCF9EFC" w14:textId="77777777" w:rsidTr="00241C16">
        <w:trPr>
          <w:trHeight w:val="66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A4F6B5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</w:t>
            </w:r>
            <w:r w:rsidRPr="00EC24FB">
              <w:rPr>
                <w:vertAlign w:val="superscript"/>
                <w:lang w:val="en-US" w:eastAsia="zh-CN"/>
              </w:rPr>
              <w:t>rd</w:t>
            </w:r>
            <w:r w:rsidRPr="00EC24FB">
              <w:rPr>
                <w:lang w:val="en-US" w:eastAsia="zh-CN"/>
              </w:rPr>
              <w:t xml:space="preserve"> harmonics f</w:t>
            </w:r>
            <w:r w:rsidRPr="00EC24FB">
              <w:rPr>
                <w:lang w:val="en-US" w:eastAsia="zh-CN"/>
              </w:rPr>
              <w:lastRenderedPageBreak/>
              <w:t>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3D5CA9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7710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BCAB2F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7860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A41787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9900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5CB73DE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11400</w:t>
            </w:r>
          </w:p>
        </w:tc>
      </w:tr>
      <w:tr w:rsidR="009A793C" w:rsidRPr="00EC24FB" w14:paraId="301015A3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2D5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</w:t>
            </w:r>
            <w:r w:rsidRPr="00EC24FB">
              <w:rPr>
                <w:vertAlign w:val="superscript"/>
                <w:lang w:val="en-US" w:eastAsia="zh-CN"/>
              </w:rPr>
              <w:t>nd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764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|fy_low – fx_high|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CF4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|fy_high – fx_low|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7FF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A565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|fy_high + fx_high|</w:t>
            </w:r>
          </w:p>
        </w:tc>
      </w:tr>
      <w:tr w:rsidR="009A793C" w:rsidRPr="00EC24FB" w14:paraId="41E3E392" w14:textId="77777777" w:rsidTr="00241C16">
        <w:trPr>
          <w:trHeight w:val="70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41ADE9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5DB030E" w14:textId="77777777" w:rsidR="009A793C" w:rsidRPr="00EC24FB" w:rsidRDefault="009A793C" w:rsidP="00241C16">
            <w:pPr>
              <w:pStyle w:val="TAC"/>
              <w:rPr>
                <w:color w:val="FF0000"/>
                <w:lang w:val="en-US" w:eastAsia="zh-CN"/>
              </w:rPr>
            </w:pPr>
            <w:r w:rsidRPr="00EC24FB">
              <w:rPr>
                <w:color w:val="FF0000"/>
                <w:lang w:val="en-US" w:eastAsia="zh-CN"/>
              </w:rPr>
              <w:t>680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E10F7A4" w14:textId="77777777" w:rsidR="009A793C" w:rsidRPr="00EC24FB" w:rsidRDefault="009A793C" w:rsidP="00241C16">
            <w:pPr>
              <w:pStyle w:val="TAC"/>
              <w:rPr>
                <w:color w:val="FF0000"/>
                <w:lang w:val="en-US" w:eastAsia="zh-CN"/>
              </w:rPr>
            </w:pPr>
            <w:r w:rsidRPr="00EC24FB">
              <w:rPr>
                <w:color w:val="FF0000"/>
                <w:lang w:val="en-US" w:eastAsia="zh-CN"/>
              </w:rPr>
              <w:t>1230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BF93A5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5870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533F63C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6420</w:t>
            </w:r>
          </w:p>
        </w:tc>
      </w:tr>
      <w:tr w:rsidR="009A793C" w:rsidRPr="00EC24FB" w14:paraId="61F91B8C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31C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3</w:t>
            </w:r>
            <w:r w:rsidRPr="00EC24FB">
              <w:rPr>
                <w:vertAlign w:val="superscript"/>
                <w:lang w:val="en-US" w:eastAsia="zh-CN"/>
              </w:rPr>
              <w:t>rd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768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–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69A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–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ACC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|2*fy_low – 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BB70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|2*fy_high – fx_low|</w:t>
            </w:r>
          </w:p>
        </w:tc>
      </w:tr>
      <w:tr w:rsidR="009A793C" w:rsidRPr="00EC24FB" w14:paraId="74AE7ABB" w14:textId="77777777" w:rsidTr="00241C16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CA2B6C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94BDAB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1340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E12B58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1940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ECB29C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3980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330F800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5030</w:t>
            </w:r>
          </w:p>
        </w:tc>
      </w:tr>
      <w:tr w:rsidR="009A793C" w:rsidRPr="00EC24FB" w14:paraId="53E9C096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460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3</w:t>
            </w:r>
            <w:r w:rsidRPr="00EC24FB">
              <w:rPr>
                <w:vertAlign w:val="superscript"/>
                <w:lang w:val="en-US" w:eastAsia="zh-CN"/>
              </w:rPr>
              <w:t>rd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67C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+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5DB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+ 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E51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A1F9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|2*fy_high + fx_high|</w:t>
            </w:r>
          </w:p>
        </w:tc>
      </w:tr>
      <w:tr w:rsidR="009A793C" w:rsidRPr="00EC24FB" w14:paraId="421778A7" w14:textId="77777777" w:rsidTr="00241C16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98E1C3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BDCA4F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8440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AB1B32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9040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E31EEB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9170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3C9F309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10220</w:t>
            </w:r>
          </w:p>
        </w:tc>
      </w:tr>
      <w:tr w:rsidR="009A793C" w:rsidRPr="00EC24FB" w14:paraId="13F8086B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852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4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AF0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|3*fx_low –1*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C7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|3*fx_high – 1*fy_low|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186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|3*fy_low – 1*fx_high|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D2C4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|3*fy_high – 1*fx_low|</w:t>
            </w:r>
          </w:p>
        </w:tc>
      </w:tr>
      <w:tr w:rsidR="009A793C" w:rsidRPr="00EC24FB" w14:paraId="41E0C992" w14:textId="77777777" w:rsidTr="00241C16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D67B0F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DFBA64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3910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A26C96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4560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D089B7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7280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E41803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8830</w:t>
            </w:r>
          </w:p>
        </w:tc>
      </w:tr>
      <w:tr w:rsidR="009A793C" w:rsidRPr="00EC24FB" w14:paraId="0C08E251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CF1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4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722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|3*fx_low +1*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495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|3*fx_high + 1*fy_high|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5C2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|3*fy_low + 1*fx_low|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444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|3*fy_high + 1*fx_high|</w:t>
            </w:r>
          </w:p>
        </w:tc>
      </w:tr>
      <w:tr w:rsidR="009A793C" w:rsidRPr="00EC24FB" w14:paraId="133F6D48" w14:textId="77777777" w:rsidTr="00241C16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BDEF49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359794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11010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A8D81E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11660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1BCC20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12470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16D255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14020</w:t>
            </w:r>
          </w:p>
        </w:tc>
      </w:tr>
      <w:tr w:rsidR="009A793C" w:rsidRPr="00EC24FB" w14:paraId="75A062FE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1D6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4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CAE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–2*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263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–2*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860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+2* fy_low|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2676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+2* fy_high|</w:t>
            </w:r>
          </w:p>
        </w:tc>
      </w:tr>
      <w:tr w:rsidR="009A793C" w:rsidRPr="00EC24FB" w14:paraId="7A140BB7" w14:textId="77777777" w:rsidTr="00241C16">
        <w:trPr>
          <w:trHeight w:val="64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5029A3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FE3183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2460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624762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1360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FD4B7E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11740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EA0637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12840</w:t>
            </w:r>
          </w:p>
        </w:tc>
      </w:tr>
      <w:tr w:rsidR="009A793C" w:rsidRPr="00EC24FB" w14:paraId="23B3A0C4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5C9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5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2464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|fx_low – 4*fy_high|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E81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|fx_high – 4*fy_low|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C8E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|fy_low – 4*fx_high|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792B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|fy_high – 4*fx_low|</w:t>
            </w:r>
          </w:p>
        </w:tc>
      </w:tr>
      <w:tr w:rsidR="009A793C" w:rsidRPr="00EC24FB" w14:paraId="4160D65C" w14:textId="77777777" w:rsidTr="00241C16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D2B3A7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6F016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12630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396D21F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10580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C07BE17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7180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0142F2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6480</w:t>
            </w:r>
          </w:p>
        </w:tc>
      </w:tr>
      <w:tr w:rsidR="009A793C" w:rsidRPr="00EC24FB" w14:paraId="2355F93D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6B4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5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47A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- 3*fy_high|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CED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- 3*fy_low|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751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|2*fy_low - 3*fx_high|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266F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|2*fy_high -3*fx_low|</w:t>
            </w:r>
          </w:p>
        </w:tc>
      </w:tr>
      <w:tr w:rsidR="009A793C" w:rsidRPr="00EC24FB" w14:paraId="32181565" w14:textId="77777777" w:rsidTr="00241C16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47604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44F90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6260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116F3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4660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DE427E9" w14:textId="77777777" w:rsidR="009A793C" w:rsidRPr="00EC24FB" w:rsidRDefault="009A793C" w:rsidP="00241C16">
            <w:pPr>
              <w:pStyle w:val="TAC"/>
              <w:rPr>
                <w:color w:val="FF0000"/>
                <w:lang w:val="en-US" w:eastAsia="zh-CN"/>
              </w:rPr>
            </w:pPr>
            <w:r w:rsidRPr="00EC24FB">
              <w:rPr>
                <w:color w:val="FF0000"/>
                <w:lang w:val="en-US" w:eastAsia="zh-CN"/>
              </w:rPr>
              <w:t>1260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4DBDF72" w14:textId="77777777" w:rsidR="009A793C" w:rsidRPr="00EC24FB" w:rsidRDefault="009A793C" w:rsidP="00241C16">
            <w:pPr>
              <w:pStyle w:val="TAC"/>
              <w:rPr>
                <w:color w:val="FF0000"/>
                <w:lang w:val="en-US" w:eastAsia="zh-CN"/>
              </w:rPr>
            </w:pPr>
            <w:r w:rsidRPr="00EC24FB">
              <w:rPr>
                <w:color w:val="FF0000"/>
                <w:lang w:val="en-US" w:eastAsia="zh-CN"/>
              </w:rPr>
              <w:t>110</w:t>
            </w:r>
          </w:p>
        </w:tc>
      </w:tr>
      <w:tr w:rsidR="009A793C" w:rsidRPr="00EC24FB" w14:paraId="29C78909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9CA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5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BDA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|fx_low + 4*fy_low|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ADF8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|fx_high + 4*fy_high|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CCD3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|fy_low + 4*fx_low|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58A4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|fy_high + 4*fx_high|</w:t>
            </w:r>
          </w:p>
        </w:tc>
      </w:tr>
      <w:tr w:rsidR="009A793C" w:rsidRPr="00EC24FB" w14:paraId="4E946033" w14:textId="77777777" w:rsidTr="00241C16">
        <w:trPr>
          <w:trHeight w:val="67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E0E8A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D4AF67C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15770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FDED162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17820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2136A61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13580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DE4D38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14280</w:t>
            </w:r>
          </w:p>
        </w:tc>
      </w:tr>
      <w:tr w:rsidR="009A793C" w:rsidRPr="00EC24FB" w14:paraId="7214140A" w14:textId="77777777" w:rsidTr="00241C1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632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Two-tone 5</w:t>
            </w:r>
            <w:r w:rsidRPr="00EC24FB">
              <w:rPr>
                <w:vertAlign w:val="superscript"/>
                <w:lang w:val="en-US" w:eastAsia="zh-CN"/>
              </w:rPr>
              <w:t>th</w:t>
            </w:r>
            <w:r w:rsidRPr="00EC24FB">
              <w:rPr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058B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|2*fx_low + 3*fy_low|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83A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|2*fx_high + 3*fy_high|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906A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|2*fy_low + 3*fx_low|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A030E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|2*fy_high + 3*fx_high|</w:t>
            </w:r>
          </w:p>
        </w:tc>
      </w:tr>
      <w:tr w:rsidR="009A793C" w:rsidRPr="00EC24FB" w14:paraId="0A8BBC9D" w14:textId="77777777" w:rsidTr="00241C16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751A950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lastRenderedPageBreak/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2D9284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15040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FEAC079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16640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BE6C0E5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14310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E82C9FD" w14:textId="77777777" w:rsidR="009A793C" w:rsidRPr="00EC24FB" w:rsidRDefault="009A793C" w:rsidP="00241C16">
            <w:pPr>
              <w:pStyle w:val="TAC"/>
              <w:rPr>
                <w:lang w:val="en-US" w:eastAsia="zh-CN"/>
              </w:rPr>
            </w:pPr>
            <w:r w:rsidRPr="00EC24FB">
              <w:rPr>
                <w:lang w:val="en-US" w:eastAsia="zh-CN"/>
              </w:rPr>
              <w:t>15460</w:t>
            </w:r>
          </w:p>
        </w:tc>
      </w:tr>
    </w:tbl>
    <w:p w14:paraId="2DCF9460" w14:textId="77777777" w:rsidR="009A793C" w:rsidRPr="00EC24FB" w:rsidRDefault="009A793C" w:rsidP="009A793C"/>
    <w:p w14:paraId="0F7BE957" w14:textId="77777777" w:rsidR="009A793C" w:rsidRDefault="009A793C" w:rsidP="009A793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he IMD2 and IMD4 interference of UL DC_38_n28 may have an impact on the Rx of band n78.</w:t>
      </w:r>
    </w:p>
    <w:p w14:paraId="1FB36681" w14:textId="77777777" w:rsidR="009A793C" w:rsidRDefault="009A793C" w:rsidP="009A793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he IMD2 and IMD5 interference of UL DC_38_n78 may have an impact on the Rx of band n28.</w:t>
      </w:r>
    </w:p>
    <w:p w14:paraId="407029AC" w14:textId="77777777" w:rsidR="009A793C" w:rsidRPr="00EC24FB" w:rsidRDefault="009A793C" w:rsidP="009A793C">
      <w:pPr>
        <w:rPr>
          <w:rFonts w:eastAsia="SimSun"/>
          <w:lang w:val="en-US" w:eastAsia="zh-CN"/>
        </w:rPr>
      </w:pPr>
    </w:p>
    <w:p w14:paraId="29FB77EA" w14:textId="603DDD65" w:rsidR="009A793C" w:rsidRDefault="009A793C" w:rsidP="00147049">
      <w:pPr>
        <w:pStyle w:val="3"/>
        <w:rPr>
          <w:lang w:val="en-US" w:eastAsia="zh-CN"/>
        </w:rPr>
      </w:pPr>
      <w:bookmarkStart w:id="81" w:name="_Toc120260699"/>
      <w:bookmarkStart w:id="82" w:name="_Toc135927596"/>
      <w:r>
        <w:rPr>
          <w:lang w:val="en-US" w:eastAsia="zh-CN"/>
        </w:rPr>
        <w:t>6.1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  <w:t>∆T</w:t>
      </w:r>
      <w:r w:rsidRPr="00B94A68">
        <w:t>IB</w:t>
      </w:r>
      <w:r w:rsidRPr="00464490">
        <w:rPr>
          <w:lang w:val="en-US" w:eastAsia="zh-CN"/>
        </w:rPr>
        <w:t xml:space="preserve"> and ∆R</w:t>
      </w:r>
      <w:r w:rsidRPr="00B94A68">
        <w:t>IB</w:t>
      </w:r>
      <w:r w:rsidRPr="00464490">
        <w:rPr>
          <w:lang w:val="en-US" w:eastAsia="zh-CN"/>
        </w:rPr>
        <w:t xml:space="preserve"> values</w:t>
      </w:r>
      <w:bookmarkEnd w:id="81"/>
      <w:bookmarkEnd w:id="82"/>
    </w:p>
    <w:p w14:paraId="2F3409FA" w14:textId="77777777" w:rsidR="009A793C" w:rsidRPr="00B744F9" w:rsidRDefault="009A793C" w:rsidP="009A793C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DC_41_n28-n78,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7A6F779C" w14:textId="77777777" w:rsidR="009A793C" w:rsidRDefault="009A793C" w:rsidP="009A793C">
      <w:pPr>
        <w:pStyle w:val="TH"/>
      </w:pPr>
      <w:r>
        <w:t>Table 6.1</w:t>
      </w:r>
      <w:r>
        <w:rPr>
          <w:lang w:val="en-US"/>
        </w:rPr>
        <w:lastRenderedPageBreak/>
        <w:t>.4</w:t>
      </w:r>
      <w:r>
        <w:t>-1: ΔT</w:t>
      </w:r>
      <w:r>
        <w:rPr>
          <w:vertAlign w:val="subscript"/>
        </w:rPr>
        <w:t>IB,c</w:t>
      </w:r>
      <w: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D422D" w:rsidRPr="00EF5447" w14:paraId="5A768692" w14:textId="77777777" w:rsidTr="00ED422D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D65B7" w14:textId="77777777" w:rsidR="00ED422D" w:rsidRPr="00EF5447" w:rsidRDefault="00ED422D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DB72" w14:textId="77777777" w:rsidR="00ED422D" w:rsidRPr="00EF5447" w:rsidRDefault="00ED422D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ED422D" w:rsidRPr="00EF5447" w14:paraId="36CA4161" w14:textId="77777777" w:rsidTr="00ED422D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66EF" w14:textId="77777777" w:rsidR="00ED422D" w:rsidRPr="00EF5447" w:rsidRDefault="00ED422D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94C6" w14:textId="77777777" w:rsidR="00ED422D" w:rsidRPr="00EF5447" w:rsidRDefault="00ED422D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:rsidRPr="00EF5447" w14:paraId="20F7A6DD" w14:textId="77777777" w:rsidTr="00ED422D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ABA" w14:textId="77777777" w:rsidR="00ED422D" w:rsidRPr="00EF5447" w:rsidRDefault="00ED422D" w:rsidP="00E902DB">
            <w:pPr>
              <w:pStyle w:val="TAC"/>
            </w:pPr>
            <w:r>
              <w:t>DC_38_n28-n78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95CB" w14:textId="77777777" w:rsidR="00ED422D" w:rsidRPr="00EF5447" w:rsidRDefault="00ED422D" w:rsidP="00E902DB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7DBE" w14:textId="77777777" w:rsidR="00ED422D" w:rsidRDefault="00ED422D" w:rsidP="00E902DB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9233" w14:textId="77777777" w:rsidR="00ED422D" w:rsidRPr="00EF5447" w:rsidRDefault="00ED422D" w:rsidP="00E902DB">
            <w:pPr>
              <w:pStyle w:val="TAC"/>
            </w:pPr>
            <w:r>
              <w:t>0.8</w:t>
            </w:r>
          </w:p>
        </w:tc>
      </w:tr>
      <w:tr w:rsidR="00ED422D" w:rsidRPr="00EF5447" w14:paraId="45E6ABBE" w14:textId="77777777" w:rsidTr="00ED422D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3B55" w14:textId="77777777" w:rsidR="00ED422D" w:rsidRDefault="00ED422D" w:rsidP="000D7965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ΔT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5DF61DEB" w14:textId="77777777" w:rsidR="00ED422D" w:rsidRPr="00EF5447" w:rsidRDefault="00ED422D" w:rsidP="000D7965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79794586" w14:textId="77777777" w:rsidR="009A793C" w:rsidRPr="00ED422D" w:rsidRDefault="009A793C" w:rsidP="009A793C"/>
    <w:p w14:paraId="3C6D3192" w14:textId="77777777" w:rsidR="009A793C" w:rsidRDefault="009A793C" w:rsidP="004F40B7">
      <w:pPr>
        <w:pStyle w:val="TH"/>
      </w:pPr>
      <w:r>
        <w:t>Table 6.1.4-2: ΔR</w:t>
      </w:r>
      <w:r w:rsidRPr="00B744F9">
        <w:rPr>
          <w:vertAlign w:val="subscript"/>
        </w:rPr>
        <w:t>IB,c</w:t>
      </w:r>
      <w: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D422D" w:rsidRPr="002A58AD" w14:paraId="3085F6A9" w14:textId="77777777" w:rsidTr="00ED422D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18924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1BE5" w14:textId="77777777" w:rsidR="00ED422D" w:rsidRPr="000D7965" w:rsidRDefault="00ED422D" w:rsidP="000D7965">
            <w:pPr>
              <w:pStyle w:val="TAH"/>
              <w:keepNext w:val="0"/>
              <w:rPr>
                <w:rFonts w:eastAsia="MS Mincho" w:cs="Arial"/>
                <w:b w:val="0"/>
                <w:color w:val="000000" w:themeColor="text1"/>
                <w:kern w:val="2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:rsidRPr="009E2E4F" w14:paraId="544F44A2" w14:textId="77777777" w:rsidTr="00ED422D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7C66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2814" w14:textId="77777777" w:rsidR="00ED422D" w:rsidRPr="000D7965" w:rsidRDefault="00ED422D" w:rsidP="000D7965">
            <w:pPr>
              <w:pStyle w:val="TAH"/>
              <w:keepNext w:val="0"/>
              <w:rPr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ED422D" w:rsidRPr="00C96590" w14:paraId="1BC846C3" w14:textId="77777777" w:rsidTr="00ED422D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CBA1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</w:t>
            </w:r>
            <w:r w:rsidRPr="00C96590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n28-n7</w:t>
            </w:r>
            <w:r w:rsidRPr="00C9659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8B9E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2C13" w14:textId="77777777" w:rsidR="00ED422D" w:rsidRPr="000D7965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D04F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6590">
              <w:rPr>
                <w:rFonts w:ascii="Arial" w:eastAsia="맑은 고딕" w:hAnsi="Arial"/>
                <w:sz w:val="18"/>
                <w:lang w:eastAsia="ko-KR"/>
              </w:rPr>
              <w:t>0.</w:t>
            </w:r>
            <w:r>
              <w:rPr>
                <w:rFonts w:ascii="Arial" w:eastAsia="맑은 고딕" w:hAnsi="Arial"/>
                <w:sz w:val="18"/>
                <w:lang w:eastAsia="ko-KR"/>
              </w:rPr>
              <w:t>5</w:t>
            </w:r>
          </w:p>
        </w:tc>
      </w:tr>
      <w:tr w:rsidR="00ED422D" w:rsidRPr="00C96590" w14:paraId="0EFE4F21" w14:textId="77777777" w:rsidTr="00ED422D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511" w14:textId="77777777" w:rsidR="00ED422D" w:rsidRDefault="00ED422D" w:rsidP="000D7965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177F7027" w14:textId="77777777" w:rsidR="00ED422D" w:rsidRPr="00C96590" w:rsidRDefault="00ED422D" w:rsidP="000D7965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3FC6FE2B" w14:textId="77777777" w:rsidR="00ED422D" w:rsidRPr="000D7965" w:rsidRDefault="00ED422D" w:rsidP="000D7965">
      <w:pPr>
        <w:rPr>
          <w:lang w:eastAsia="zh-CN"/>
        </w:rPr>
      </w:pPr>
    </w:p>
    <w:p w14:paraId="1DBCC87B" w14:textId="57BCFAEF" w:rsidR="009A793C" w:rsidRPr="00464490" w:rsidRDefault="009A793C" w:rsidP="00147049">
      <w:pPr>
        <w:pStyle w:val="3"/>
        <w:rPr>
          <w:lang w:val="en-US" w:eastAsia="zh-CN"/>
        </w:rPr>
      </w:pPr>
      <w:bookmarkStart w:id="83" w:name="_Toc120260700"/>
      <w:bookmarkStart w:id="84" w:name="_Toc135927597"/>
      <w:r>
        <w:rPr>
          <w:lang w:val="en-US" w:eastAsia="zh-CN"/>
        </w:rPr>
        <w:t>6.1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 requirements</w:t>
      </w:r>
      <w:bookmarkEnd w:id="83"/>
      <w:bookmarkEnd w:id="84"/>
    </w:p>
    <w:p w14:paraId="6E63E0B6" w14:textId="77777777" w:rsidR="009A793C" w:rsidRDefault="009A793C" w:rsidP="009A793C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Since </w:t>
      </w:r>
      <w:r>
        <w:rPr>
          <w:rFonts w:ascii="Arial" w:hAnsi="Arial" w:cs="Arial"/>
          <w:sz w:val="18"/>
        </w:rPr>
        <w:t xml:space="preserve">DC_38_n28-n78 share the similar RF architecture of </w:t>
      </w:r>
      <w:r w:rsidRPr="008C4FBC">
        <w:rPr>
          <w:rFonts w:ascii="Arial" w:hAnsi="Arial" w:cs="Arial"/>
          <w:sz w:val="18"/>
        </w:rPr>
        <w:t>DC_</w:t>
      </w:r>
      <w:r>
        <w:rPr>
          <w:rFonts w:ascii="Arial" w:hAnsi="Arial" w:cs="Arial"/>
          <w:sz w:val="18"/>
        </w:rPr>
        <w:t>41</w:t>
      </w:r>
      <w:r w:rsidRPr="008C4FBC">
        <w:rPr>
          <w:rFonts w:ascii="Arial" w:hAnsi="Arial" w:cs="Arial"/>
          <w:sz w:val="18"/>
        </w:rPr>
        <w:t>_n28-n78</w:t>
      </w:r>
      <w:r>
        <w:rPr>
          <w:rFonts w:ascii="Arial" w:hAnsi="Arial" w:cs="Arial"/>
          <w:sz w:val="18"/>
        </w:rPr>
        <w:t xml:space="preserve">, the MSD requirements can be specified as below, </w:t>
      </w:r>
      <w:r w:rsidRPr="008C4FBC">
        <w:rPr>
          <w:lang w:val="en-US" w:eastAsia="zh-CN"/>
        </w:rPr>
        <w:t>r</w:t>
      </w:r>
      <w:r>
        <w:rPr>
          <w:lang w:val="en-US" w:eastAsia="zh-CN"/>
        </w:rPr>
        <w:t>eferring to DC_41A_n28A-n78A.</w:t>
      </w:r>
    </w:p>
    <w:p w14:paraId="08B091A5" w14:textId="77777777" w:rsidR="009A793C" w:rsidRPr="008C4FBC" w:rsidRDefault="009A793C" w:rsidP="004F40B7">
      <w:pPr>
        <w:pStyle w:val="TH"/>
      </w:pPr>
      <w:r>
        <w:t xml:space="preserve">Table 6.1.4-1: </w:t>
      </w:r>
      <w:r w:rsidRPr="008C4FBC">
        <w:t>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9A793C" w:rsidRPr="00EF5447" w14:paraId="6098634D" w14:textId="77777777" w:rsidTr="00241C1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8D00D3A" w14:textId="77777777" w:rsidR="009A793C" w:rsidRPr="00EF5447" w:rsidRDefault="009A793C" w:rsidP="00241C16">
            <w:pPr>
              <w:pStyle w:val="TAH"/>
            </w:pPr>
            <w:r w:rsidRPr="00EF5447">
              <w:t>NR or E-UTRA Band / Channel bandwidth / N</w:t>
            </w:r>
            <w:r w:rsidRPr="000D7965">
              <w:rPr>
                <w:vertAlign w:val="subscript"/>
              </w:rPr>
              <w:t>RB</w:t>
            </w:r>
            <w:r w:rsidRPr="00EF5447">
              <w:t xml:space="preserve"> / MSD</w:t>
            </w:r>
          </w:p>
        </w:tc>
      </w:tr>
      <w:tr w:rsidR="009A793C" w:rsidRPr="00EF5447" w14:paraId="5C403768" w14:textId="77777777" w:rsidTr="00241C1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51267D47" w14:textId="77777777" w:rsidR="009A793C" w:rsidRPr="00EF5447" w:rsidRDefault="009A793C" w:rsidP="00241C16">
            <w:pPr>
              <w:pStyle w:val="TAH"/>
              <w:rPr>
                <w:rFonts w:eastAsia="MS Mincho"/>
              </w:rPr>
            </w:pPr>
            <w:r w:rsidRPr="00EF5447">
              <w:rPr>
                <w:rFonts w:eastAsia="MS Mincho"/>
              </w:rPr>
              <w:t xml:space="preserve">EN-DC </w:t>
            </w:r>
            <w:r w:rsidRPr="00EF5447">
              <w:t>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CA0F3BE" w14:textId="77777777" w:rsidR="009A793C" w:rsidRPr="00EF5447" w:rsidRDefault="009A793C" w:rsidP="00241C16">
            <w:pPr>
              <w:pStyle w:val="TAH"/>
            </w:pPr>
            <w:r w:rsidRPr="00EF5447">
              <w:t xml:space="preserve">EUTRA </w:t>
            </w:r>
            <w:r w:rsidRPr="00EF5447">
              <w:rPr>
                <w:rFonts w:eastAsia="MS Mincho"/>
              </w:rPr>
              <w:t>/ NR</w:t>
            </w:r>
            <w:r w:rsidRPr="00EF5447">
              <w:t xml:space="preserve">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5B3AFE4" w14:textId="77777777" w:rsidR="009A793C" w:rsidRPr="00EF5447" w:rsidRDefault="009A793C" w:rsidP="00241C16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696F9EEF" w14:textId="77777777" w:rsidR="009A793C" w:rsidRPr="00EF5447" w:rsidRDefault="009A793C" w:rsidP="00241C16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7A31203F" w14:textId="77777777" w:rsidR="009A793C" w:rsidRPr="00EF5447" w:rsidRDefault="009A793C" w:rsidP="00241C16">
            <w:pPr>
              <w:pStyle w:val="TAH"/>
            </w:pPr>
            <w:r w:rsidRPr="00EF5447">
              <w:t>UL</w:t>
            </w:r>
          </w:p>
          <w:p w14:paraId="49AF0088" w14:textId="77777777" w:rsidR="009A793C" w:rsidRPr="00EF5447" w:rsidRDefault="009A793C" w:rsidP="00241C16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9B42DC2" w14:textId="77777777" w:rsidR="009A793C" w:rsidRPr="00EF5447" w:rsidRDefault="009A793C" w:rsidP="00241C16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704C48D6" w14:textId="77777777" w:rsidR="009A793C" w:rsidRPr="00EF5447" w:rsidRDefault="009A793C" w:rsidP="00241C16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9932005" w14:textId="77777777" w:rsidR="009A793C" w:rsidRPr="00EF5447" w:rsidRDefault="009A793C" w:rsidP="00241C16">
            <w:pPr>
              <w:pStyle w:val="TAH"/>
            </w:pPr>
            <w:r w:rsidRPr="00EF5447">
              <w:t>IMD order</w:t>
            </w:r>
          </w:p>
        </w:tc>
      </w:tr>
      <w:tr w:rsidR="009A793C" w:rsidRPr="00EF5447" w14:paraId="482C4572" w14:textId="77777777" w:rsidTr="00241C16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269A7796" w14:textId="77777777" w:rsidR="009A793C" w:rsidRPr="00EF5447" w:rsidRDefault="009A793C" w:rsidP="00241C16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</w:tcPr>
          <w:p w14:paraId="0EEA7110" w14:textId="77777777" w:rsidR="009A793C" w:rsidRPr="00EF5447" w:rsidRDefault="009A793C" w:rsidP="00241C16">
            <w:pPr>
              <w:pStyle w:val="TAC"/>
            </w:pPr>
            <w:r>
              <w:t>38</w:t>
            </w:r>
          </w:p>
        </w:tc>
        <w:tc>
          <w:tcPr>
            <w:tcW w:w="1066" w:type="dxa"/>
            <w:shd w:val="clear" w:color="auto" w:fill="auto"/>
            <w:noWrap/>
          </w:tcPr>
          <w:p w14:paraId="530035CC" w14:textId="77777777" w:rsidR="009A793C" w:rsidRPr="00EF5447" w:rsidRDefault="009A793C" w:rsidP="00241C16">
            <w:pPr>
              <w:pStyle w:val="TAC"/>
            </w:pPr>
            <w:r>
              <w:t>2615</w:t>
            </w:r>
          </w:p>
        </w:tc>
        <w:tc>
          <w:tcPr>
            <w:tcW w:w="747" w:type="dxa"/>
            <w:shd w:val="clear" w:color="auto" w:fill="auto"/>
            <w:noWrap/>
          </w:tcPr>
          <w:p w14:paraId="4A1CBBC9" w14:textId="77777777" w:rsidR="009A793C" w:rsidRPr="00EF5447" w:rsidRDefault="009A793C" w:rsidP="00241C16">
            <w:pPr>
              <w:pStyle w:val="TAC"/>
            </w:pPr>
            <w:r w:rsidRPr="00EF5447"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4B5CDE58" w14:textId="77777777" w:rsidR="009A793C" w:rsidRPr="00EF5447" w:rsidRDefault="009A793C" w:rsidP="00241C16">
            <w:pPr>
              <w:pStyle w:val="TAC"/>
            </w:pPr>
            <w:r w:rsidRPr="00EF5447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4CAA505" w14:textId="77777777" w:rsidR="009A793C" w:rsidRPr="00EF5447" w:rsidRDefault="009A793C" w:rsidP="00241C16">
            <w:pPr>
              <w:pStyle w:val="TAC"/>
            </w:pPr>
            <w:r w:rsidRPr="004C5D9F">
              <w:t>2615</w:t>
            </w:r>
          </w:p>
        </w:tc>
        <w:tc>
          <w:tcPr>
            <w:tcW w:w="752" w:type="dxa"/>
            <w:shd w:val="clear" w:color="auto" w:fill="auto"/>
          </w:tcPr>
          <w:p w14:paraId="2D297C7F" w14:textId="77777777" w:rsidR="009A793C" w:rsidRPr="00EF5447" w:rsidRDefault="009A793C" w:rsidP="00241C16">
            <w:pPr>
              <w:pStyle w:val="TAC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2B99D926" w14:textId="77777777" w:rsidR="009A793C" w:rsidRPr="00EF5447" w:rsidRDefault="009A793C" w:rsidP="00241C16">
            <w:pPr>
              <w:pStyle w:val="TAC"/>
            </w:pPr>
            <w:r w:rsidRPr="00EF5447">
              <w:t>N/A</w:t>
            </w:r>
          </w:p>
        </w:tc>
      </w:tr>
      <w:tr w:rsidR="009A793C" w:rsidRPr="00EF5447" w14:paraId="4C5A6C8A" w14:textId="77777777" w:rsidTr="00241C1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570FA8E" w14:textId="77777777" w:rsidR="009A793C" w:rsidRPr="00EF5447" w:rsidRDefault="009A793C" w:rsidP="00241C16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</w:tcPr>
          <w:p w14:paraId="3A49191D" w14:textId="77777777" w:rsidR="009A793C" w:rsidRPr="00EF5447" w:rsidRDefault="009A793C" w:rsidP="00241C16">
            <w:pPr>
              <w:pStyle w:val="TAC"/>
            </w:pPr>
            <w:r w:rsidRPr="00EF5447">
              <w:t>n28</w:t>
            </w:r>
          </w:p>
        </w:tc>
        <w:tc>
          <w:tcPr>
            <w:tcW w:w="1066" w:type="dxa"/>
            <w:shd w:val="clear" w:color="auto" w:fill="auto"/>
            <w:noWrap/>
          </w:tcPr>
          <w:p w14:paraId="21554D39" w14:textId="77777777" w:rsidR="009A793C" w:rsidRPr="00EF5447" w:rsidRDefault="009A793C" w:rsidP="00241C16">
            <w:pPr>
              <w:pStyle w:val="TAC"/>
            </w:pPr>
            <w:r w:rsidRPr="00EF5447">
              <w:t>7</w:t>
            </w:r>
            <w:r>
              <w:t>45</w:t>
            </w:r>
          </w:p>
        </w:tc>
        <w:tc>
          <w:tcPr>
            <w:tcW w:w="747" w:type="dxa"/>
            <w:shd w:val="clear" w:color="auto" w:fill="auto"/>
            <w:noWrap/>
          </w:tcPr>
          <w:p w14:paraId="60803575" w14:textId="77777777" w:rsidR="009A793C" w:rsidRPr="00EF5447" w:rsidRDefault="009A793C" w:rsidP="00241C16">
            <w:pPr>
              <w:pStyle w:val="TAC"/>
            </w:pPr>
            <w:r w:rsidRPr="00EF5447"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318FBAB9" w14:textId="77777777" w:rsidR="009A793C" w:rsidRPr="00EF5447" w:rsidRDefault="009A793C" w:rsidP="00241C16">
            <w:pPr>
              <w:pStyle w:val="TAC"/>
            </w:pPr>
            <w:r w:rsidRPr="00EF5447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1FB104A" w14:textId="77777777" w:rsidR="009A793C" w:rsidRPr="00EF5447" w:rsidRDefault="009A793C" w:rsidP="00241C16">
            <w:pPr>
              <w:pStyle w:val="TAC"/>
            </w:pPr>
            <w:r>
              <w:t>798</w:t>
            </w:r>
          </w:p>
        </w:tc>
        <w:tc>
          <w:tcPr>
            <w:tcW w:w="752" w:type="dxa"/>
            <w:shd w:val="clear" w:color="auto" w:fill="auto"/>
          </w:tcPr>
          <w:p w14:paraId="47ACD2DB" w14:textId="77777777" w:rsidR="009A793C" w:rsidRPr="00EF5447" w:rsidRDefault="009A793C" w:rsidP="00241C16">
            <w:pPr>
              <w:pStyle w:val="TAC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4C21EBA8" w14:textId="77777777" w:rsidR="009A793C" w:rsidRPr="00EF5447" w:rsidRDefault="009A793C" w:rsidP="00241C16">
            <w:pPr>
              <w:pStyle w:val="TAC"/>
            </w:pPr>
            <w:r w:rsidRPr="00EF5447">
              <w:t>N/A</w:t>
            </w:r>
          </w:p>
        </w:tc>
      </w:tr>
      <w:tr w:rsidR="009A793C" w:rsidRPr="00EF5447" w14:paraId="658D4486" w14:textId="77777777" w:rsidTr="00241C1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4402C22C" w14:textId="77777777" w:rsidR="009A793C" w:rsidRPr="00EF5447" w:rsidRDefault="009A793C" w:rsidP="00241C16">
            <w:pPr>
              <w:pStyle w:val="TAC"/>
              <w:rPr>
                <w:rFonts w:eastAsia="MS Mincho"/>
              </w:rPr>
            </w:pPr>
            <w:r w:rsidRPr="004C5D9F">
              <w:rPr>
                <w:rFonts w:eastAsia="MS Mincho"/>
              </w:rPr>
              <w:t>DC_38A_n28A-n78A</w:t>
            </w:r>
          </w:p>
        </w:tc>
        <w:tc>
          <w:tcPr>
            <w:tcW w:w="867" w:type="dxa"/>
            <w:shd w:val="clear" w:color="auto" w:fill="auto"/>
          </w:tcPr>
          <w:p w14:paraId="38DFFC3C" w14:textId="77777777" w:rsidR="009A793C" w:rsidRPr="00EF5447" w:rsidRDefault="009A793C" w:rsidP="00241C16">
            <w:pPr>
              <w:pStyle w:val="TAC"/>
            </w:pPr>
            <w: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03DC5301" w14:textId="77777777" w:rsidR="009A793C" w:rsidRPr="00EF5447" w:rsidRDefault="009A793C" w:rsidP="00241C16">
            <w:pPr>
              <w:pStyle w:val="TAC"/>
            </w:pPr>
            <w:r>
              <w:t>3360</w:t>
            </w:r>
          </w:p>
        </w:tc>
        <w:tc>
          <w:tcPr>
            <w:tcW w:w="747" w:type="dxa"/>
            <w:shd w:val="clear" w:color="auto" w:fill="auto"/>
            <w:noWrap/>
          </w:tcPr>
          <w:p w14:paraId="36691299" w14:textId="77777777" w:rsidR="009A793C" w:rsidRPr="00EF5447" w:rsidRDefault="009A793C" w:rsidP="00241C16">
            <w:pPr>
              <w:pStyle w:val="TAC"/>
            </w:pPr>
            <w: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77FB4B20" w14:textId="77777777" w:rsidR="009A793C" w:rsidRPr="00EF5447" w:rsidRDefault="009A793C" w:rsidP="00241C16">
            <w:pPr>
              <w:pStyle w:val="TAC"/>
            </w:pPr>
            <w:r w:rsidRPr="00EF5447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E7DF8C4" w14:textId="77777777" w:rsidR="009A793C" w:rsidRPr="00EF5447" w:rsidRDefault="009A793C" w:rsidP="00241C16">
            <w:pPr>
              <w:pStyle w:val="TAC"/>
            </w:pPr>
            <w:r>
              <w:t>3360</w:t>
            </w:r>
          </w:p>
        </w:tc>
        <w:tc>
          <w:tcPr>
            <w:tcW w:w="752" w:type="dxa"/>
            <w:shd w:val="clear" w:color="auto" w:fill="auto"/>
          </w:tcPr>
          <w:p w14:paraId="41BD7801" w14:textId="77777777" w:rsidR="009A793C" w:rsidRPr="00EF5447" w:rsidRDefault="009A793C" w:rsidP="00241C16">
            <w:pPr>
              <w:pStyle w:val="TAC"/>
            </w:pPr>
            <w:r>
              <w:t>28.2</w:t>
            </w:r>
          </w:p>
        </w:tc>
        <w:tc>
          <w:tcPr>
            <w:tcW w:w="1248" w:type="dxa"/>
            <w:shd w:val="clear" w:color="auto" w:fill="auto"/>
          </w:tcPr>
          <w:p w14:paraId="1CB1A17F" w14:textId="77777777" w:rsidR="009A793C" w:rsidRPr="00144BFF" w:rsidRDefault="009A793C" w:rsidP="00241C16">
            <w:pPr>
              <w:pStyle w:val="TAC"/>
              <w:rPr>
                <w:vertAlign w:val="superscript"/>
              </w:rPr>
            </w:pPr>
            <w:r w:rsidRPr="00EF5447">
              <w:t>IMD</w:t>
            </w:r>
            <w:r>
              <w:t>2</w:t>
            </w:r>
            <w:r>
              <w:rPr>
                <w:vertAlign w:val="superscript"/>
              </w:rPr>
              <w:t>9</w:t>
            </w:r>
          </w:p>
        </w:tc>
      </w:tr>
      <w:tr w:rsidR="009A793C" w:rsidRPr="00EF5447" w14:paraId="3CB330ED" w14:textId="77777777" w:rsidTr="00241C1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78ABC24" w14:textId="77777777" w:rsidR="009A793C" w:rsidRPr="00EF5447" w:rsidRDefault="009A793C" w:rsidP="00241C16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</w:tcPr>
          <w:p w14:paraId="2060ADC3" w14:textId="77777777" w:rsidR="009A793C" w:rsidRPr="00EF5447" w:rsidRDefault="009A793C" w:rsidP="00241C16">
            <w:pPr>
              <w:pStyle w:val="TAC"/>
            </w:pPr>
            <w:r>
              <w:t>38</w:t>
            </w:r>
          </w:p>
        </w:tc>
        <w:tc>
          <w:tcPr>
            <w:tcW w:w="1066" w:type="dxa"/>
            <w:shd w:val="clear" w:color="auto" w:fill="auto"/>
            <w:noWrap/>
          </w:tcPr>
          <w:p w14:paraId="37F6CEE8" w14:textId="77777777" w:rsidR="009A793C" w:rsidRPr="00EF5447" w:rsidRDefault="009A793C" w:rsidP="00241C16">
            <w:pPr>
              <w:pStyle w:val="TAC"/>
            </w:pPr>
            <w:r>
              <w:t>2615</w:t>
            </w:r>
          </w:p>
        </w:tc>
        <w:tc>
          <w:tcPr>
            <w:tcW w:w="747" w:type="dxa"/>
            <w:shd w:val="clear" w:color="auto" w:fill="auto"/>
            <w:noWrap/>
          </w:tcPr>
          <w:p w14:paraId="126C758C" w14:textId="77777777" w:rsidR="009A793C" w:rsidRPr="00EF5447" w:rsidRDefault="009A793C" w:rsidP="00241C16">
            <w:pPr>
              <w:pStyle w:val="TAC"/>
            </w:pPr>
            <w:r w:rsidRPr="00EF5447"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65E63879" w14:textId="77777777" w:rsidR="009A793C" w:rsidRPr="00EF5447" w:rsidRDefault="009A793C" w:rsidP="00241C16">
            <w:pPr>
              <w:pStyle w:val="TAC"/>
            </w:pPr>
            <w:r w:rsidRPr="00EF5447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C117823" w14:textId="77777777" w:rsidR="009A793C" w:rsidRPr="00EF5447" w:rsidRDefault="009A793C" w:rsidP="00241C16">
            <w:pPr>
              <w:pStyle w:val="TAC"/>
            </w:pPr>
            <w:r w:rsidRPr="004C5D9F">
              <w:t>2615</w:t>
            </w:r>
          </w:p>
        </w:tc>
        <w:tc>
          <w:tcPr>
            <w:tcW w:w="752" w:type="dxa"/>
            <w:shd w:val="clear" w:color="auto" w:fill="auto"/>
          </w:tcPr>
          <w:p w14:paraId="553AAC0F" w14:textId="77777777" w:rsidR="009A793C" w:rsidRPr="00EF5447" w:rsidRDefault="009A793C" w:rsidP="00241C16">
            <w:pPr>
              <w:pStyle w:val="TAC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46E79104" w14:textId="77777777" w:rsidR="009A793C" w:rsidRPr="00EF5447" w:rsidRDefault="009A793C" w:rsidP="00241C16">
            <w:pPr>
              <w:pStyle w:val="TAC"/>
            </w:pPr>
            <w:r w:rsidRPr="00EF5447">
              <w:t>N/A</w:t>
            </w:r>
          </w:p>
        </w:tc>
      </w:tr>
      <w:tr w:rsidR="009A793C" w:rsidRPr="00EF5447" w14:paraId="2B435006" w14:textId="77777777" w:rsidTr="00241C1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4168D235" w14:textId="77777777" w:rsidR="009A793C" w:rsidRPr="00EF5447" w:rsidRDefault="009A793C" w:rsidP="00241C16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</w:tcPr>
          <w:p w14:paraId="6D551A7C" w14:textId="77777777" w:rsidR="009A793C" w:rsidRPr="00EF5447" w:rsidRDefault="009A793C" w:rsidP="00241C16">
            <w:pPr>
              <w:pStyle w:val="TAC"/>
            </w:pPr>
            <w:r w:rsidRPr="00EF5447">
              <w:t>n28</w:t>
            </w:r>
          </w:p>
        </w:tc>
        <w:tc>
          <w:tcPr>
            <w:tcW w:w="1066" w:type="dxa"/>
            <w:shd w:val="clear" w:color="auto" w:fill="auto"/>
            <w:noWrap/>
          </w:tcPr>
          <w:p w14:paraId="74E60214" w14:textId="77777777" w:rsidR="009A793C" w:rsidRPr="00EF5447" w:rsidRDefault="009A793C" w:rsidP="00241C16">
            <w:pPr>
              <w:pStyle w:val="TAC"/>
            </w:pPr>
            <w:r>
              <w:t>730</w:t>
            </w:r>
          </w:p>
        </w:tc>
        <w:tc>
          <w:tcPr>
            <w:tcW w:w="747" w:type="dxa"/>
            <w:shd w:val="clear" w:color="auto" w:fill="auto"/>
            <w:noWrap/>
          </w:tcPr>
          <w:p w14:paraId="36EA9CFF" w14:textId="77777777" w:rsidR="009A793C" w:rsidRPr="00EF5447" w:rsidRDefault="009A793C" w:rsidP="00241C16">
            <w:pPr>
              <w:pStyle w:val="TAC"/>
            </w:pPr>
            <w:r w:rsidRPr="00EF5447"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6195B37C" w14:textId="77777777" w:rsidR="009A793C" w:rsidRPr="00EF5447" w:rsidRDefault="009A793C" w:rsidP="00241C16">
            <w:pPr>
              <w:pStyle w:val="TAC"/>
            </w:pPr>
            <w:r w:rsidRPr="00EF5447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7137583" w14:textId="77777777" w:rsidR="009A793C" w:rsidRPr="00EF5447" w:rsidRDefault="009A793C" w:rsidP="00241C16">
            <w:pPr>
              <w:pStyle w:val="TAC"/>
            </w:pPr>
            <w:r>
              <w:t>785</w:t>
            </w:r>
          </w:p>
        </w:tc>
        <w:tc>
          <w:tcPr>
            <w:tcW w:w="752" w:type="dxa"/>
            <w:shd w:val="clear" w:color="auto" w:fill="auto"/>
          </w:tcPr>
          <w:p w14:paraId="508FF7C8" w14:textId="77777777" w:rsidR="009A793C" w:rsidRPr="00EF5447" w:rsidRDefault="009A793C" w:rsidP="00241C16">
            <w:pPr>
              <w:pStyle w:val="TAC"/>
            </w:pPr>
            <w:r>
              <w:t>30.8</w:t>
            </w:r>
          </w:p>
        </w:tc>
        <w:tc>
          <w:tcPr>
            <w:tcW w:w="1248" w:type="dxa"/>
            <w:shd w:val="clear" w:color="auto" w:fill="auto"/>
          </w:tcPr>
          <w:p w14:paraId="3E21A1A7" w14:textId="77777777" w:rsidR="009A793C" w:rsidRPr="00144BFF" w:rsidRDefault="009A793C" w:rsidP="00241C16">
            <w:pPr>
              <w:pStyle w:val="TAC"/>
              <w:rPr>
                <w:vertAlign w:val="superscript"/>
              </w:rPr>
            </w:pPr>
            <w:r w:rsidRPr="00EF5447">
              <w:t>IMD</w:t>
            </w:r>
            <w:r>
              <w:t>2</w:t>
            </w:r>
            <w:r>
              <w:rPr>
                <w:vertAlign w:val="superscript"/>
              </w:rPr>
              <w:t>4</w:t>
            </w:r>
          </w:p>
        </w:tc>
      </w:tr>
      <w:tr w:rsidR="009A793C" w:rsidRPr="00EF5447" w14:paraId="2F1267A8" w14:textId="77777777" w:rsidTr="00241C16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61AD2D" w14:textId="77777777" w:rsidR="009A793C" w:rsidRPr="00EF5447" w:rsidRDefault="009A793C" w:rsidP="00241C16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</w:tcPr>
          <w:p w14:paraId="4E3D7DA0" w14:textId="77777777" w:rsidR="009A793C" w:rsidRPr="00EF5447" w:rsidRDefault="009A793C" w:rsidP="00241C16">
            <w:pPr>
              <w:pStyle w:val="TAC"/>
            </w:pPr>
            <w: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28093AA5" w14:textId="77777777" w:rsidR="009A793C" w:rsidRPr="00EF5447" w:rsidRDefault="009A793C" w:rsidP="00241C16">
            <w:pPr>
              <w:pStyle w:val="TAC"/>
            </w:pPr>
            <w:r>
              <w:t>3400</w:t>
            </w:r>
          </w:p>
        </w:tc>
        <w:tc>
          <w:tcPr>
            <w:tcW w:w="747" w:type="dxa"/>
            <w:shd w:val="clear" w:color="auto" w:fill="auto"/>
            <w:noWrap/>
          </w:tcPr>
          <w:p w14:paraId="051B856A" w14:textId="77777777" w:rsidR="009A793C" w:rsidRPr="00EF5447" w:rsidRDefault="009A793C" w:rsidP="00241C16">
            <w:pPr>
              <w:pStyle w:val="TAC"/>
            </w:pPr>
            <w: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0BD9F333" w14:textId="77777777" w:rsidR="009A793C" w:rsidRPr="00EF5447" w:rsidRDefault="009A793C" w:rsidP="00241C16">
            <w:pPr>
              <w:pStyle w:val="TAC"/>
            </w:pPr>
            <w:r w:rsidRPr="00EF5447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353AE24" w14:textId="77777777" w:rsidR="009A793C" w:rsidRPr="00EF5447" w:rsidRDefault="009A793C" w:rsidP="00241C16">
            <w:pPr>
              <w:pStyle w:val="TAC"/>
            </w:pPr>
            <w:r>
              <w:t>3400</w:t>
            </w:r>
          </w:p>
        </w:tc>
        <w:tc>
          <w:tcPr>
            <w:tcW w:w="752" w:type="dxa"/>
            <w:shd w:val="clear" w:color="auto" w:fill="auto"/>
          </w:tcPr>
          <w:p w14:paraId="7C4C60E8" w14:textId="77777777" w:rsidR="009A793C" w:rsidRPr="00EF5447" w:rsidRDefault="009A793C" w:rsidP="00241C16">
            <w:pPr>
              <w:pStyle w:val="TAC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192EAF93" w14:textId="77777777" w:rsidR="009A793C" w:rsidRPr="00EF5447" w:rsidRDefault="009A793C" w:rsidP="00241C16">
            <w:pPr>
              <w:pStyle w:val="TAC"/>
            </w:pPr>
            <w:r w:rsidRPr="00EF5447">
              <w:t>N/A</w:t>
            </w:r>
          </w:p>
        </w:tc>
      </w:tr>
      <w:tr w:rsidR="009A793C" w:rsidRPr="00EF5447" w14:paraId="395F4ED2" w14:textId="77777777" w:rsidTr="00241C16">
        <w:trPr>
          <w:trHeight w:val="54"/>
          <w:jc w:val="center"/>
        </w:trPr>
        <w:tc>
          <w:tcPr>
            <w:tcW w:w="937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F55EB" w14:textId="77777777" w:rsidR="009A793C" w:rsidRPr="00EF5447" w:rsidRDefault="009A793C" w:rsidP="00241C16">
            <w:pPr>
              <w:pStyle w:val="TAN"/>
              <w:rPr>
                <w:rFonts w:cs="Arial"/>
                <w:lang w:eastAsia="ja-JP"/>
              </w:rPr>
            </w:pPr>
            <w:r w:rsidRPr="00EF5447">
              <w:rPr>
                <w:rFonts w:cs="Arial"/>
              </w:rPr>
              <w:t>NOTE 4:</w:t>
            </w:r>
            <w:r w:rsidRPr="00EF5447">
              <w:rPr>
                <w:rFonts w:cs="Arial"/>
              </w:rPr>
              <w:tab/>
            </w:r>
            <w:r w:rsidRPr="00EF5447">
              <w:rPr>
                <w:rFonts w:cs="Arial"/>
                <w:lang w:eastAsia="ja-JP"/>
              </w:rPr>
              <w:t>This band is subject to IMD5 also which MSD is not specified.</w:t>
            </w:r>
          </w:p>
          <w:p w14:paraId="7D3019EB" w14:textId="77777777" w:rsidR="009A793C" w:rsidRPr="00144BFF" w:rsidRDefault="009A793C" w:rsidP="00241C16">
            <w:pPr>
              <w:pStyle w:val="TAN"/>
              <w:rPr>
                <w:lang w:eastAsia="ja-JP"/>
              </w:rPr>
            </w:pPr>
            <w:r w:rsidRPr="00EF5447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9</w:t>
            </w:r>
            <w:r w:rsidRPr="00EF5447">
              <w:rPr>
                <w:rFonts w:cs="Arial"/>
              </w:rPr>
              <w:t>:</w:t>
            </w:r>
            <w:r w:rsidRPr="00EF5447">
              <w:rPr>
                <w:rFonts w:cs="Arial"/>
              </w:rPr>
              <w:tab/>
            </w:r>
            <w:r w:rsidRPr="00EF5447">
              <w:rPr>
                <w:rFonts w:cs="Arial"/>
                <w:lang w:eastAsia="ja-JP"/>
              </w:rPr>
              <w:t>This band is subject to IMD</w:t>
            </w:r>
            <w:r>
              <w:rPr>
                <w:rFonts w:cs="Arial"/>
                <w:lang w:eastAsia="ja-JP"/>
              </w:rPr>
              <w:t>4</w:t>
            </w:r>
            <w:r w:rsidRPr="00EF5447">
              <w:rPr>
                <w:rFonts w:cs="Arial"/>
                <w:lang w:eastAsia="ja-JP"/>
              </w:rPr>
              <w:t xml:space="preserve"> also which MSD is not specified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3DAF1C34" w14:textId="77777777" w:rsidR="00682E36" w:rsidRDefault="00682E36" w:rsidP="00682E36">
      <w:bookmarkStart w:id="85" w:name="_Toc73365717"/>
      <w:bookmarkStart w:id="86" w:name="_Toc81302051"/>
      <w:bookmarkStart w:id="87" w:name="_Toc81480089"/>
      <w:bookmarkStart w:id="88" w:name="_Toc103687686"/>
      <w:bookmarkStart w:id="89" w:name="_Toc120260701"/>
    </w:p>
    <w:p w14:paraId="185FB146" w14:textId="1437D9E7" w:rsidR="009A793C" w:rsidRPr="009F1754" w:rsidRDefault="009A793C" w:rsidP="00147049">
      <w:pPr>
        <w:pStyle w:val="2"/>
        <w:rPr>
          <w:rFonts w:cs="Arial"/>
          <w:lang w:eastAsia="ja-JP"/>
        </w:rPr>
      </w:pPr>
      <w:bookmarkStart w:id="90" w:name="_Toc135927598"/>
      <w:r>
        <w:rPr>
          <w:rFonts w:cs="Arial"/>
        </w:rPr>
        <w:lastRenderedPageBreak/>
        <w:t>6.2</w:t>
      </w:r>
      <w:r w:rsidRPr="009F1754">
        <w:rPr>
          <w:rFonts w:cs="Arial"/>
        </w:rPr>
        <w:tab/>
      </w:r>
      <w:bookmarkEnd w:id="85"/>
      <w:bookmarkEnd w:id="86"/>
      <w:bookmarkEnd w:id="87"/>
      <w:bookmarkEnd w:id="88"/>
      <w:r w:rsidRPr="009F1754">
        <w:rPr>
          <w:lang w:val="en-US" w:eastAsia="zh-CN"/>
        </w:rPr>
        <w:t>DC_(n)3</w:t>
      </w:r>
      <w:r>
        <w:rPr>
          <w:lang w:val="en-US" w:eastAsia="zh-CN"/>
        </w:rPr>
        <w:t>-</w:t>
      </w:r>
      <w:r w:rsidRPr="009F1754">
        <w:rPr>
          <w:lang w:val="en-US" w:eastAsia="zh-CN"/>
        </w:rPr>
        <w:t>n8</w:t>
      </w:r>
      <w:bookmarkEnd w:id="89"/>
      <w:bookmarkEnd w:id="90"/>
    </w:p>
    <w:p w14:paraId="2A207BE2" w14:textId="77777777" w:rsidR="009A793C" w:rsidRPr="009F1754" w:rsidRDefault="009A793C" w:rsidP="00147049">
      <w:pPr>
        <w:pStyle w:val="3"/>
        <w:rPr>
          <w:lang w:eastAsia="ja-JP"/>
        </w:rPr>
      </w:pPr>
      <w:bookmarkStart w:id="91" w:name="_Toc73365718"/>
      <w:bookmarkStart w:id="92" w:name="_Toc81302052"/>
      <w:bookmarkStart w:id="93" w:name="_Toc81480090"/>
      <w:bookmarkStart w:id="94" w:name="_Toc103687687"/>
      <w:bookmarkStart w:id="95" w:name="_Toc120260702"/>
      <w:bookmarkStart w:id="96" w:name="_Toc135927599"/>
      <w:r>
        <w:t>6.2</w:t>
      </w:r>
      <w:r w:rsidRPr="009F1754">
        <w:t>.1</w:t>
      </w:r>
      <w:r w:rsidRPr="009F1754">
        <w:tab/>
        <w:t xml:space="preserve">Operating bands for </w:t>
      </w:r>
      <w:r w:rsidRPr="009F1754">
        <w:rPr>
          <w:lang w:eastAsia="ja-JP"/>
        </w:rPr>
        <w:t>DC</w:t>
      </w:r>
      <w:bookmarkEnd w:id="91"/>
      <w:bookmarkEnd w:id="92"/>
      <w:bookmarkEnd w:id="93"/>
      <w:bookmarkEnd w:id="94"/>
      <w:bookmarkEnd w:id="95"/>
      <w:bookmarkEnd w:id="96"/>
    </w:p>
    <w:p w14:paraId="3B3D6272" w14:textId="77777777" w:rsidR="009A793C" w:rsidRPr="009F1754" w:rsidRDefault="009A793C" w:rsidP="009A793C">
      <w:pPr>
        <w:pStyle w:val="TH"/>
        <w:rPr>
          <w:color w:val="000000" w:themeColor="text1"/>
        </w:rPr>
      </w:pPr>
      <w:r w:rsidRPr="009F1754">
        <w:rPr>
          <w:color w:val="000000" w:themeColor="text1"/>
        </w:rPr>
        <w:t xml:space="preserve">Table </w:t>
      </w:r>
      <w:r>
        <w:rPr>
          <w:color w:val="000000" w:themeColor="text1"/>
        </w:rPr>
        <w:t>6.2</w:t>
      </w:r>
      <w:r w:rsidRPr="009F1754">
        <w:rPr>
          <w:color w:val="000000" w:themeColor="text1"/>
        </w:rPr>
        <w:t>.1-1: DC band combination of LTE 1DL/1UL + inter-band NR 2DL/1UL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9A793C" w:rsidRPr="009F1754" w14:paraId="229176DE" w14:textId="77777777" w:rsidTr="00241C16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14:paraId="3CF684FC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E-UTRA and NR DC Band combination</w:t>
            </w:r>
          </w:p>
        </w:tc>
        <w:tc>
          <w:tcPr>
            <w:tcW w:w="1270" w:type="dxa"/>
            <w:vMerge w:val="restart"/>
            <w:vAlign w:val="center"/>
          </w:tcPr>
          <w:p w14:paraId="58587BA8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E-UTRA and NR DC Band</w:t>
            </w:r>
          </w:p>
        </w:tc>
        <w:tc>
          <w:tcPr>
            <w:tcW w:w="2920" w:type="dxa"/>
            <w:gridSpan w:val="3"/>
            <w:vAlign w:val="center"/>
          </w:tcPr>
          <w:p w14:paraId="558CBA24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14:paraId="12CDD651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14:paraId="7DA38FBA" w14:textId="77777777" w:rsidR="009A793C" w:rsidRPr="009F1754" w:rsidRDefault="009A793C" w:rsidP="00241C1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F175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06CDDC84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mode</w:t>
            </w:r>
          </w:p>
        </w:tc>
      </w:tr>
      <w:tr w:rsidR="009A793C" w:rsidRPr="009F1754" w14:paraId="1EE821CF" w14:textId="77777777" w:rsidTr="00241C16">
        <w:trPr>
          <w:trHeight w:val="231"/>
          <w:jc w:val="center"/>
        </w:trPr>
        <w:tc>
          <w:tcPr>
            <w:tcW w:w="1521" w:type="dxa"/>
            <w:vMerge/>
          </w:tcPr>
          <w:p w14:paraId="4189DDFE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270" w:type="dxa"/>
            <w:vMerge/>
          </w:tcPr>
          <w:p w14:paraId="61162DB7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AE4BA85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BS receive / UE transmit</w:t>
            </w:r>
          </w:p>
        </w:tc>
        <w:tc>
          <w:tcPr>
            <w:tcW w:w="3046" w:type="dxa"/>
            <w:gridSpan w:val="3"/>
          </w:tcPr>
          <w:p w14:paraId="23D44F85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14:paraId="22FB5492" w14:textId="77777777" w:rsidR="009A793C" w:rsidRPr="009F1754" w:rsidRDefault="009A793C" w:rsidP="00241C1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A793C" w:rsidRPr="009F1754" w14:paraId="4F09C04A" w14:textId="77777777" w:rsidTr="00241C16">
        <w:trPr>
          <w:trHeight w:val="231"/>
          <w:jc w:val="center"/>
        </w:trPr>
        <w:tc>
          <w:tcPr>
            <w:tcW w:w="1521" w:type="dxa"/>
            <w:vMerge/>
          </w:tcPr>
          <w:p w14:paraId="4A65C197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270" w:type="dxa"/>
            <w:vMerge/>
          </w:tcPr>
          <w:p w14:paraId="3CC08AF5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19FAF52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F</w:t>
            </w:r>
            <w:r w:rsidRPr="009F1754">
              <w:rPr>
                <w:color w:val="000000" w:themeColor="text1"/>
                <w:vertAlign w:val="subscript"/>
              </w:rPr>
              <w:t>UL_low</w:t>
            </w:r>
            <w:r w:rsidRPr="009F1754">
              <w:rPr>
                <w:color w:val="000000" w:themeColor="text1"/>
              </w:rPr>
              <w:t xml:space="preserve"> – F</w:t>
            </w:r>
            <w:r w:rsidRPr="009F1754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3046" w:type="dxa"/>
            <w:gridSpan w:val="3"/>
            <w:vAlign w:val="center"/>
          </w:tcPr>
          <w:p w14:paraId="2615C039" w14:textId="77777777" w:rsidR="009A793C" w:rsidRPr="009F1754" w:rsidRDefault="009A793C" w:rsidP="00241C16">
            <w:pPr>
              <w:pStyle w:val="TAH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F</w:t>
            </w:r>
            <w:r w:rsidRPr="009F1754">
              <w:rPr>
                <w:color w:val="000000" w:themeColor="text1"/>
                <w:vertAlign w:val="subscript"/>
              </w:rPr>
              <w:t>DL_low</w:t>
            </w:r>
            <w:r w:rsidRPr="009F1754">
              <w:rPr>
                <w:color w:val="000000" w:themeColor="text1"/>
              </w:rPr>
              <w:t xml:space="preserve"> – F</w:t>
            </w:r>
            <w:r w:rsidRPr="009F1754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313" w:type="dxa"/>
            <w:vMerge/>
            <w:vAlign w:val="center"/>
          </w:tcPr>
          <w:p w14:paraId="2B7BFF9C" w14:textId="77777777" w:rsidR="009A793C" w:rsidRPr="009F1754" w:rsidRDefault="009A793C" w:rsidP="00241C1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A793C" w:rsidRPr="009F1754" w14:paraId="5C9EE2DB" w14:textId="77777777" w:rsidTr="00241C16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14:paraId="4422AEB3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DC_(n)3AA-n8A</w:t>
            </w:r>
          </w:p>
        </w:tc>
        <w:tc>
          <w:tcPr>
            <w:tcW w:w="1270" w:type="dxa"/>
            <w:vAlign w:val="center"/>
          </w:tcPr>
          <w:p w14:paraId="0194DE60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4723B814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059C1BD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4E6A593C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60EE2A03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2BCE9F6A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0C675AF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489D7BB0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FDD</w:t>
            </w:r>
          </w:p>
        </w:tc>
      </w:tr>
      <w:tr w:rsidR="009A793C" w:rsidRPr="009F1754" w14:paraId="0F1531FA" w14:textId="77777777" w:rsidTr="00241C1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5671D62E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270" w:type="dxa"/>
            <w:vAlign w:val="center"/>
          </w:tcPr>
          <w:p w14:paraId="68328EC1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n3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69B7F77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675F403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61EF3A1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C75277A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157851CF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3E7278C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15E50C4A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FDD</w:t>
            </w:r>
          </w:p>
        </w:tc>
      </w:tr>
      <w:tr w:rsidR="009A793C" w:rsidRPr="009F1754" w14:paraId="6187DE8C" w14:textId="77777777" w:rsidTr="00241C1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3B2AF50C" w14:textId="77777777" w:rsidR="009A793C" w:rsidRPr="009F1754" w:rsidRDefault="009A793C" w:rsidP="00241C16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7A07B428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n8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4976AD4" w14:textId="77777777" w:rsidR="009A793C" w:rsidRPr="009F1754" w:rsidRDefault="009A793C" w:rsidP="00241C16">
            <w:pPr>
              <w:pStyle w:val="TAR"/>
              <w:jc w:val="center"/>
              <w:rPr>
                <w:color w:val="000000" w:themeColor="text1"/>
              </w:rPr>
            </w:pPr>
            <w:r w:rsidRPr="009F1754">
              <w:rPr>
                <w:color w:val="000000" w:themeColor="text1"/>
                <w:lang w:eastAsia="zh-TW"/>
              </w:rPr>
              <w:t>880</w:t>
            </w:r>
            <w:r w:rsidRPr="009F1754">
              <w:rPr>
                <w:color w:val="000000" w:themeColor="text1"/>
              </w:rP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0FEA0A14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0916A8C" w14:textId="77777777" w:rsidR="009A793C" w:rsidRPr="009F1754" w:rsidRDefault="009A793C" w:rsidP="00241C16">
            <w:pPr>
              <w:pStyle w:val="TAL"/>
              <w:jc w:val="center"/>
              <w:rPr>
                <w:color w:val="000000" w:themeColor="text1"/>
              </w:rPr>
            </w:pPr>
            <w:r w:rsidRPr="009F1754">
              <w:rPr>
                <w:color w:val="000000" w:themeColor="text1"/>
                <w:lang w:eastAsia="zh-TW"/>
              </w:rPr>
              <w:t>915</w:t>
            </w:r>
            <w:r w:rsidRPr="009F1754">
              <w:rPr>
                <w:color w:val="000000" w:themeColor="text1"/>
              </w:rP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5B14911" w14:textId="77777777" w:rsidR="009A793C" w:rsidRPr="009F1754" w:rsidRDefault="009A793C" w:rsidP="00241C16">
            <w:pPr>
              <w:pStyle w:val="TAR"/>
              <w:jc w:val="center"/>
              <w:rPr>
                <w:color w:val="000000" w:themeColor="text1"/>
              </w:rPr>
            </w:pPr>
            <w:r w:rsidRPr="009F1754">
              <w:rPr>
                <w:color w:val="000000" w:themeColor="text1"/>
                <w:lang w:eastAsia="zh-TW"/>
              </w:rPr>
              <w:t>925</w:t>
            </w:r>
            <w:r w:rsidRPr="009F1754">
              <w:rPr>
                <w:color w:val="000000" w:themeColor="text1"/>
              </w:rPr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7D4CBA3C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03917E52" w14:textId="77777777" w:rsidR="009A793C" w:rsidRPr="009F1754" w:rsidRDefault="009A793C" w:rsidP="00241C16">
            <w:pPr>
              <w:pStyle w:val="TAL"/>
              <w:jc w:val="center"/>
              <w:rPr>
                <w:color w:val="000000" w:themeColor="text1"/>
              </w:rPr>
            </w:pPr>
            <w:r w:rsidRPr="009F1754">
              <w:rPr>
                <w:color w:val="000000" w:themeColor="text1"/>
                <w:lang w:eastAsia="zh-TW"/>
              </w:rPr>
              <w:t>960</w:t>
            </w:r>
            <w:r w:rsidRPr="009F1754">
              <w:rPr>
                <w:color w:val="000000" w:themeColor="text1"/>
              </w:rP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7FA7C044" w14:textId="77777777" w:rsidR="009A793C" w:rsidRPr="009F1754" w:rsidRDefault="009A793C" w:rsidP="00241C1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FDD</w:t>
            </w:r>
          </w:p>
        </w:tc>
      </w:tr>
    </w:tbl>
    <w:p w14:paraId="65490105" w14:textId="77777777" w:rsidR="00682E36" w:rsidRDefault="00682E36" w:rsidP="00682E36"/>
    <w:p w14:paraId="31141324" w14:textId="1B9604F6" w:rsidR="00ED422D" w:rsidRPr="00561BB6" w:rsidRDefault="00ED422D" w:rsidP="00ED422D">
      <w:pPr>
        <w:pStyle w:val="TH"/>
        <w:rPr>
          <w:b w:val="0"/>
        </w:rPr>
      </w:pPr>
      <w:r>
        <w:t>Table 6.2</w:t>
      </w:r>
      <w:r w:rsidRPr="00561BB6">
        <w:t>.1-2: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D422D" w:rsidRPr="00561BB6" w14:paraId="3E95D70D" w14:textId="77777777" w:rsidTr="00E902DB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06BF" w14:textId="77777777" w:rsidR="00ED422D" w:rsidRPr="00561BB6" w:rsidRDefault="00ED422D" w:rsidP="00E902DB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EN-DC</w:t>
            </w:r>
          </w:p>
          <w:p w14:paraId="2922AFD8" w14:textId="77777777" w:rsidR="00ED422D" w:rsidRPr="00561BB6" w:rsidRDefault="00ED422D" w:rsidP="00E902DB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BEDF" w14:textId="77777777" w:rsidR="00ED422D" w:rsidRPr="00561BB6" w:rsidRDefault="00ED422D" w:rsidP="00E902DB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Uplink EN-DC</w:t>
            </w:r>
          </w:p>
          <w:p w14:paraId="27673CD7" w14:textId="77777777" w:rsidR="00ED422D" w:rsidRPr="00561BB6" w:rsidRDefault="00ED422D" w:rsidP="00E902DB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configuration</w:t>
            </w:r>
          </w:p>
        </w:tc>
      </w:tr>
      <w:tr w:rsidR="00ED422D" w:rsidRPr="00561BB6" w14:paraId="3B88CEAC" w14:textId="77777777" w:rsidTr="00E902D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67EA7D" w14:textId="77777777" w:rsidR="00ED422D" w:rsidRPr="00561BB6" w:rsidRDefault="00ED422D" w:rsidP="00E902DB">
            <w:pPr>
              <w:pStyle w:val="TAC"/>
              <w:rPr>
                <w:lang w:eastAsia="fi-FI"/>
              </w:rPr>
            </w:pPr>
            <w:r w:rsidRPr="009F1754">
              <w:rPr>
                <w:color w:val="000000" w:themeColor="text1"/>
              </w:rPr>
              <w:t>DC_(n)3AA-n8A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6BF1" w14:textId="77777777" w:rsidR="00ED422D" w:rsidRPr="00561BB6" w:rsidRDefault="00ED422D" w:rsidP="00E902DB">
            <w:pPr>
              <w:pStyle w:val="TAC"/>
              <w:rPr>
                <w:lang w:eastAsia="fi-FI"/>
              </w:rPr>
            </w:pPr>
            <w:r w:rsidRPr="00B80FFB">
              <w:t>DC_(n)3AA</w:t>
            </w:r>
            <w:r w:rsidRPr="00794B62">
              <w:rPr>
                <w:vertAlign w:val="superscript"/>
              </w:rPr>
              <w:t>1</w:t>
            </w:r>
            <w:r w:rsidRPr="00B80FFB">
              <w:br/>
              <w:t>DC_3A_n8A</w:t>
            </w:r>
          </w:p>
        </w:tc>
      </w:tr>
      <w:tr w:rsidR="00ED422D" w:rsidRPr="00561BB6" w14:paraId="24D41AA7" w14:textId="77777777" w:rsidTr="00ED422D">
        <w:trPr>
          <w:trHeight w:val="187"/>
          <w:jc w:val="center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D7953" w14:textId="77777777" w:rsidR="00ED422D" w:rsidRPr="00561BB6" w:rsidRDefault="00ED422D" w:rsidP="00ED422D">
            <w:pPr>
              <w:pStyle w:val="TAC"/>
              <w:jc w:val="left"/>
              <w:rPr>
                <w:lang w:eastAsia="fi-FI"/>
              </w:rPr>
            </w:pPr>
            <w:r w:rsidRPr="00B80FFB">
              <w:t>NOTE1:</w:t>
            </w:r>
            <w:r w:rsidRPr="00B80FFB">
              <w:tab/>
              <w:t>Only single switched UL is supported.</w:t>
            </w:r>
          </w:p>
        </w:tc>
      </w:tr>
    </w:tbl>
    <w:p w14:paraId="347185CA" w14:textId="77777777" w:rsidR="009A793C" w:rsidRPr="00ED422D" w:rsidRDefault="009A793C" w:rsidP="009A793C">
      <w:pPr>
        <w:rPr>
          <w:color w:val="000000" w:themeColor="text1"/>
          <w:lang w:eastAsia="zh-CN"/>
        </w:rPr>
      </w:pPr>
    </w:p>
    <w:p w14:paraId="02266390" w14:textId="6D5FCF61" w:rsidR="00682E36" w:rsidRDefault="00682E36">
      <w:pPr>
        <w:overflowPunct/>
        <w:autoSpaceDE/>
        <w:autoSpaceDN/>
        <w:adjustRightInd/>
        <w:spacing w:after="0"/>
        <w:textAlignment w:val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15C6423D" w14:textId="77777777" w:rsidR="009A793C" w:rsidRPr="009F1754" w:rsidRDefault="009A793C" w:rsidP="00147049">
      <w:pPr>
        <w:pStyle w:val="3"/>
        <w:rPr>
          <w:lang w:eastAsia="ja-JP"/>
        </w:rPr>
      </w:pPr>
      <w:bookmarkStart w:id="97" w:name="_Toc73365719"/>
      <w:bookmarkStart w:id="98" w:name="_Toc81302053"/>
      <w:bookmarkStart w:id="99" w:name="_Toc81480091"/>
      <w:bookmarkStart w:id="100" w:name="_Toc103687688"/>
      <w:bookmarkStart w:id="101" w:name="_Toc120260703"/>
      <w:bookmarkStart w:id="102" w:name="_Toc135927600"/>
      <w:r>
        <w:lastRenderedPageBreak/>
        <w:t>6.2</w:t>
      </w:r>
      <w:r w:rsidRPr="009F1754">
        <w:t>.2</w:t>
      </w:r>
      <w:r w:rsidRPr="009F1754">
        <w:tab/>
        <w:t xml:space="preserve">Channel bandwidths per operating band for </w:t>
      </w:r>
      <w:r w:rsidRPr="009F1754">
        <w:rPr>
          <w:lang w:eastAsia="ja-JP"/>
        </w:rPr>
        <w:t>DC</w:t>
      </w:r>
      <w:bookmarkEnd w:id="97"/>
      <w:bookmarkEnd w:id="98"/>
      <w:bookmarkEnd w:id="99"/>
      <w:bookmarkEnd w:id="100"/>
      <w:bookmarkEnd w:id="101"/>
      <w:bookmarkEnd w:id="102"/>
    </w:p>
    <w:p w14:paraId="71E7D71B" w14:textId="77777777" w:rsidR="009A793C" w:rsidRPr="009F1754" w:rsidRDefault="009A793C" w:rsidP="009A793C">
      <w:pPr>
        <w:pStyle w:val="TH"/>
        <w:rPr>
          <w:color w:val="000000" w:themeColor="text1"/>
        </w:rPr>
      </w:pPr>
      <w:r w:rsidRPr="009F1754">
        <w:rPr>
          <w:color w:val="000000" w:themeColor="text1"/>
        </w:rPr>
        <w:t xml:space="preserve">Table </w:t>
      </w:r>
      <w:r>
        <w:rPr>
          <w:color w:val="000000" w:themeColor="text1"/>
          <w:lang w:eastAsia="zh-CN"/>
        </w:rPr>
        <w:t>6.2</w:t>
      </w:r>
      <w:r w:rsidRPr="009F1754">
        <w:rPr>
          <w:color w:val="000000" w:themeColor="text1"/>
        </w:rPr>
        <w:t>.</w:t>
      </w:r>
      <w:r w:rsidRPr="009F1754">
        <w:rPr>
          <w:color w:val="000000" w:themeColor="text1"/>
          <w:lang w:eastAsia="zh-CN"/>
        </w:rPr>
        <w:t>2</w:t>
      </w:r>
      <w:r w:rsidRPr="009F1754">
        <w:rPr>
          <w:color w:val="000000" w:themeColor="text1"/>
        </w:rPr>
        <w:t xml:space="preserve">-1: Supported bandwidths per </w:t>
      </w:r>
      <w:r w:rsidRPr="009F1754">
        <w:rPr>
          <w:color w:val="000000" w:themeColor="text1"/>
          <w:lang w:eastAsia="zh-CN"/>
        </w:rPr>
        <w:t xml:space="preserve">DC </w:t>
      </w:r>
      <w:r w:rsidRPr="009F1754">
        <w:rPr>
          <w:color w:val="000000" w:themeColor="text1"/>
        </w:rPr>
        <w:t>LTE 1DL/1UL + inter-band NR 2DL/1UL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571"/>
        <w:gridCol w:w="857"/>
        <w:gridCol w:w="479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908"/>
      </w:tblGrid>
      <w:tr w:rsidR="00952772" w14:paraId="24E11847" w14:textId="77777777" w:rsidTr="00952772">
        <w:trPr>
          <w:trHeight w:val="586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630" w14:textId="0BA0431B" w:rsidR="00952772" w:rsidRPr="00362714" w:rsidRDefault="00952772" w:rsidP="00E902DB">
            <w:pPr>
              <w:pStyle w:val="TAH"/>
            </w:pPr>
            <w:bookmarkStart w:id="103" w:name="_Toc73365720"/>
            <w:bookmarkStart w:id="104" w:name="_Toc81302054"/>
            <w:bookmarkStart w:id="105" w:name="_Toc81480092"/>
            <w:bookmarkStart w:id="106" w:name="_Toc103687689"/>
            <w:r w:rsidRPr="00362714">
              <w:rPr>
                <w:lang w:eastAsia="zh-CN"/>
              </w:rPr>
              <w:t>DC operating / channel bandwidth</w:t>
            </w:r>
          </w:p>
        </w:tc>
      </w:tr>
      <w:tr w:rsidR="00ED422D" w14:paraId="11659582" w14:textId="77777777" w:rsidTr="00952772">
        <w:trPr>
          <w:trHeight w:val="586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FD9C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E-UTRA and NR DC Configuration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351E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E-UTRA and NR Band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AC05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Subcarrier spacing</w:t>
            </w:r>
          </w:p>
          <w:p w14:paraId="482219C7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[kHz]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B897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5</w:t>
            </w:r>
          </w:p>
          <w:p w14:paraId="440D55C4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2308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10</w:t>
            </w:r>
          </w:p>
          <w:p w14:paraId="706CDA25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C165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15</w:t>
            </w:r>
          </w:p>
          <w:p w14:paraId="7A7CEE38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D2D5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20</w:t>
            </w:r>
          </w:p>
          <w:p w14:paraId="1763EBDB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E60E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25</w:t>
            </w:r>
            <w:r w:rsidRPr="00362714">
              <w:rPr>
                <w:lang w:eastAsia="ja-JP"/>
              </w:rPr>
              <w:br/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9B73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30</w:t>
            </w:r>
            <w:r w:rsidRPr="00362714">
              <w:rPr>
                <w:lang w:eastAsia="ja-JP"/>
              </w:rPr>
              <w:br/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6811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40</w:t>
            </w:r>
          </w:p>
          <w:p w14:paraId="059A0D20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39E7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50</w:t>
            </w:r>
          </w:p>
          <w:p w14:paraId="5E180C03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B8AA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60</w:t>
            </w:r>
          </w:p>
          <w:p w14:paraId="00663FFB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B13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70</w:t>
            </w:r>
          </w:p>
          <w:p w14:paraId="43343F44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E334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80</w:t>
            </w:r>
          </w:p>
          <w:p w14:paraId="33F81104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9919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90</w:t>
            </w:r>
            <w:r w:rsidRPr="00362714">
              <w:rPr>
                <w:lang w:eastAsia="ja-JP"/>
              </w:rPr>
              <w:br/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3B56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100 MHz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1141" w14:textId="77777777" w:rsidR="00ED422D" w:rsidRPr="00362714" w:rsidRDefault="00ED422D" w:rsidP="00E902DB">
            <w:pPr>
              <w:pStyle w:val="TAH"/>
            </w:pPr>
            <w:r w:rsidRPr="00362714">
              <w:t>Maximum aggregated bandwidth</w:t>
            </w:r>
          </w:p>
          <w:p w14:paraId="0A12E19A" w14:textId="77777777" w:rsidR="00ED422D" w:rsidRPr="00362714" w:rsidRDefault="00ED422D" w:rsidP="00E902DB">
            <w:pPr>
              <w:pStyle w:val="TAH"/>
            </w:pPr>
            <w:r w:rsidRPr="00362714">
              <w:t>[MHz]</w:t>
            </w:r>
          </w:p>
        </w:tc>
      </w:tr>
      <w:tr w:rsidR="00ED422D" w:rsidRPr="00362714" w14:paraId="24CB5968" w14:textId="77777777" w:rsidTr="00952772">
        <w:trPr>
          <w:trHeight w:val="152"/>
          <w:jc w:val="center"/>
        </w:trPr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576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9F1754">
              <w:rPr>
                <w:color w:val="000000" w:themeColor="text1"/>
              </w:rPr>
              <w:t>DC_(n)3AA-n8A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90BF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9FF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A80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AFC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5843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E7D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0E49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9CF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C205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200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05D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3D1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6F36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2CA1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74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248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  <w:r w:rsidRPr="00362714">
              <w:rPr>
                <w:lang w:eastAsia="zh-TW"/>
              </w:rPr>
              <w:t>0</w:t>
            </w:r>
          </w:p>
        </w:tc>
      </w:tr>
      <w:tr w:rsidR="00ED422D" w:rsidRPr="00362714" w14:paraId="2E2DA6C9" w14:textId="77777777" w:rsidTr="00952772">
        <w:trPr>
          <w:trHeight w:val="152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BDE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251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168E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1875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164B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3AA0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DDE0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945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CA9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DB87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280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04C7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1CAF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FF8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DA9A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02EF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857B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36D673B0" w14:textId="77777777" w:rsidTr="00952772">
        <w:trPr>
          <w:trHeight w:val="152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447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3BB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5F1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30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7769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C081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C1AB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AEC9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43E9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B41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FEE3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0EE1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7AF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576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4721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B8D8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A0C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278F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66C8B250" w14:textId="77777777" w:rsidTr="00952772">
        <w:trPr>
          <w:trHeight w:val="152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FF8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C629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0BF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60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40B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4E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5FD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090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2B09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E703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49C3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986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7E97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3D65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4407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8F97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85E6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8D8F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129F7EDE" w14:textId="77777777" w:rsidTr="00952772">
        <w:trPr>
          <w:trHeight w:val="173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A19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3734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 w:rsidRPr="00362714">
              <w:rPr>
                <w:lang w:eastAsia="zh-TW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A594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D085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492C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E211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9226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8BD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D8F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ACBF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054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A82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4DE3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B05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3238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590C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FEDF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21EC6055" w14:textId="77777777" w:rsidTr="00952772">
        <w:trPr>
          <w:trHeight w:val="36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B39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5589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216A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30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C5A3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C7DF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EB2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2D7B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  <w:r w:rsidRPr="00952772">
              <w:rPr>
                <w:sz w:val="16"/>
                <w:szCs w:val="16"/>
                <w:lang w:eastAsia="zh-TW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B81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9C6D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CE2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603F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512A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9C5D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690A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6287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89DD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E5AA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1DC85817" w14:textId="77777777" w:rsidTr="00952772">
        <w:trPr>
          <w:trHeight w:val="36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71DA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6AE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B874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60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00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93F0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0BE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9254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48AE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FC79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8FD1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00F1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0A58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C847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44BA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73DA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5BB2" w14:textId="77777777" w:rsidR="00ED422D" w:rsidRPr="00952772" w:rsidRDefault="00ED422D" w:rsidP="00E902DB">
            <w:pPr>
              <w:pStyle w:val="TAC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8BEA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</w:tbl>
    <w:p w14:paraId="585FF744" w14:textId="23DE8259" w:rsidR="009A793C" w:rsidRDefault="009A793C" w:rsidP="009A793C"/>
    <w:p w14:paraId="749DD067" w14:textId="77777777" w:rsidR="009A793C" w:rsidRPr="009F1754" w:rsidRDefault="009A793C" w:rsidP="00147049">
      <w:pPr>
        <w:pStyle w:val="3"/>
      </w:pPr>
      <w:bookmarkStart w:id="107" w:name="_Toc120260704"/>
      <w:bookmarkStart w:id="108" w:name="_Toc135927601"/>
      <w:r>
        <w:t>6.2</w:t>
      </w:r>
      <w:r w:rsidRPr="009F1754">
        <w:t>.3</w:t>
      </w:r>
      <w:r w:rsidRPr="009F1754">
        <w:tab/>
        <w:t>Co-existence studies</w:t>
      </w:r>
      <w:bookmarkEnd w:id="103"/>
      <w:bookmarkEnd w:id="104"/>
      <w:bookmarkEnd w:id="105"/>
      <w:bookmarkEnd w:id="106"/>
      <w:bookmarkEnd w:id="107"/>
      <w:bookmarkEnd w:id="108"/>
    </w:p>
    <w:p w14:paraId="6551046A" w14:textId="77777777" w:rsidR="009A793C" w:rsidRPr="009F1754" w:rsidRDefault="009A793C" w:rsidP="009A793C">
      <w:pPr>
        <w:rPr>
          <w:color w:val="000000" w:themeColor="text1"/>
        </w:rPr>
      </w:pPr>
      <w:r w:rsidRPr="009F1754">
        <w:rPr>
          <w:color w:val="000000" w:themeColor="text1"/>
          <w:szCs w:val="21"/>
        </w:rPr>
        <w:t xml:space="preserve">The studies are already performed for DC_(n)3AA and DC_3A_n8A, in TR 37.717-11-11 and </w:t>
      </w:r>
      <w:r w:rsidRPr="009F1754">
        <w:rPr>
          <w:color w:val="000000" w:themeColor="text1"/>
          <w:lang w:val="fi-FI" w:eastAsia="zh-CN"/>
        </w:rPr>
        <w:t>TR 37.716-11-11, respectively.</w:t>
      </w:r>
    </w:p>
    <w:p w14:paraId="7023403B" w14:textId="77777777" w:rsidR="009A793C" w:rsidRPr="009F1754" w:rsidRDefault="009A793C" w:rsidP="00147049">
      <w:pPr>
        <w:pStyle w:val="3"/>
      </w:pPr>
      <w:bookmarkStart w:id="109" w:name="_Toc73365721"/>
      <w:bookmarkStart w:id="110" w:name="_Toc81302055"/>
      <w:bookmarkStart w:id="111" w:name="_Toc81480093"/>
      <w:bookmarkStart w:id="112" w:name="_Toc103687690"/>
      <w:bookmarkStart w:id="113" w:name="_Toc120260705"/>
      <w:bookmarkStart w:id="114" w:name="_Toc135927602"/>
      <w:r>
        <w:t>6.2</w:t>
      </w:r>
      <w:r w:rsidRPr="009F1754">
        <w:t>.4</w:t>
      </w:r>
      <w:r w:rsidRPr="009F1754">
        <w:rPr>
          <w:lang w:eastAsia="sv-SE"/>
        </w:rPr>
        <w:tab/>
      </w:r>
      <w:r w:rsidRPr="009F1754">
        <w:t>∆T</w:t>
      </w:r>
      <w:r w:rsidRPr="00B94A68">
        <w:t>IB</w:t>
      </w:r>
      <w:r w:rsidRPr="009F1754">
        <w:t xml:space="preserve"> and ∆R</w:t>
      </w:r>
      <w:r w:rsidRPr="00B94A68">
        <w:t>IB</w:t>
      </w:r>
      <w:r w:rsidRPr="009F1754">
        <w:t xml:space="preserve"> values</w:t>
      </w:r>
      <w:bookmarkEnd w:id="109"/>
      <w:bookmarkEnd w:id="110"/>
      <w:bookmarkEnd w:id="111"/>
      <w:bookmarkEnd w:id="112"/>
      <w:bookmarkEnd w:id="113"/>
      <w:bookmarkEnd w:id="114"/>
    </w:p>
    <w:p w14:paraId="1363FC97" w14:textId="77777777" w:rsidR="009A793C" w:rsidRPr="009F1754" w:rsidRDefault="009A793C" w:rsidP="009A793C">
      <w:pPr>
        <w:rPr>
          <w:color w:val="000000" w:themeColor="text1"/>
          <w:szCs w:val="21"/>
        </w:rPr>
      </w:pPr>
      <w:r w:rsidRPr="009F1754">
        <w:rPr>
          <w:color w:val="000000" w:themeColor="text1"/>
          <w:szCs w:val="21"/>
        </w:rPr>
        <w:t>For DC_(n)3</w:t>
      </w:r>
      <w:r>
        <w:rPr>
          <w:color w:val="000000" w:themeColor="text1"/>
          <w:szCs w:val="21"/>
        </w:rPr>
        <w:t>-</w:t>
      </w:r>
      <w:r w:rsidRPr="009F1754">
        <w:rPr>
          <w:color w:val="000000" w:themeColor="text1"/>
          <w:szCs w:val="21"/>
        </w:rPr>
        <w:t xml:space="preserve">n8, the </w:t>
      </w:r>
      <w:r w:rsidRPr="009F1754">
        <w:rPr>
          <w:color w:val="000000" w:themeColor="text1"/>
          <w:szCs w:val="21"/>
        </w:rPr>
        <w:sym w:font="Symbol" w:char="F044"/>
      </w:r>
      <w:r w:rsidRPr="009F1754">
        <w:rPr>
          <w:color w:val="000000" w:themeColor="text1"/>
          <w:szCs w:val="21"/>
        </w:rPr>
        <w:t>T</w:t>
      </w:r>
      <w:r w:rsidRPr="009F1754">
        <w:rPr>
          <w:color w:val="000000" w:themeColor="text1"/>
          <w:szCs w:val="21"/>
          <w:vertAlign w:val="subscript"/>
        </w:rPr>
        <w:t>IB,c</w:t>
      </w:r>
      <w:r w:rsidRPr="009F1754">
        <w:rPr>
          <w:color w:val="000000" w:themeColor="text1"/>
          <w:szCs w:val="21"/>
        </w:rPr>
        <w:t xml:space="preserve"> and </w:t>
      </w:r>
      <w:r w:rsidRPr="009F1754">
        <w:rPr>
          <w:color w:val="000000" w:themeColor="text1"/>
          <w:szCs w:val="21"/>
        </w:rPr>
        <w:sym w:font="Symbol" w:char="F044"/>
      </w:r>
      <w:r w:rsidRPr="009F1754">
        <w:rPr>
          <w:color w:val="000000" w:themeColor="text1"/>
          <w:szCs w:val="21"/>
        </w:rPr>
        <w:t>R</w:t>
      </w:r>
      <w:r w:rsidRPr="009F1754">
        <w:rPr>
          <w:color w:val="000000" w:themeColor="text1"/>
          <w:szCs w:val="21"/>
          <w:vertAlign w:val="subscript"/>
        </w:rPr>
        <w:t>IB,c</w:t>
      </w:r>
      <w:r w:rsidRPr="009F1754">
        <w:rPr>
          <w:color w:val="000000" w:themeColor="text1"/>
          <w:szCs w:val="21"/>
        </w:rPr>
        <w:t xml:space="preserve"> values are given in the tables below.</w:t>
      </w:r>
    </w:p>
    <w:p w14:paraId="7DDDE8B8" w14:textId="77777777" w:rsidR="009A793C" w:rsidRPr="009F1754" w:rsidRDefault="009A793C" w:rsidP="009A793C">
      <w:pPr>
        <w:pStyle w:val="TH"/>
        <w:rPr>
          <w:color w:val="000000" w:themeColor="text1"/>
        </w:rPr>
      </w:pPr>
      <w:r w:rsidRPr="009F1754">
        <w:rPr>
          <w:color w:val="000000" w:themeColor="text1"/>
        </w:rPr>
        <w:t xml:space="preserve">Table </w:t>
      </w:r>
      <w:r>
        <w:rPr>
          <w:color w:val="000000" w:themeColor="text1"/>
        </w:rPr>
        <w:t>6.2</w:t>
      </w:r>
      <w:r w:rsidRPr="009F1754">
        <w:rPr>
          <w:color w:val="000000" w:themeColor="text1"/>
        </w:rPr>
        <w:t>.4</w:t>
      </w:r>
      <w:r w:rsidRPr="009F1754">
        <w:rPr>
          <w:color w:val="000000" w:themeColor="text1"/>
          <w:lang w:eastAsia="zh-CN"/>
        </w:rPr>
        <w:t>-</w:t>
      </w:r>
      <w:r w:rsidRPr="009F1754">
        <w:rPr>
          <w:color w:val="000000" w:themeColor="text1"/>
        </w:rPr>
        <w:t>1: ΔT</w:t>
      </w:r>
      <w:r w:rsidRPr="009F1754">
        <w:rPr>
          <w:color w:val="000000" w:themeColor="text1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D422D" w:rsidRPr="00EF5447" w14:paraId="1E54D9CA" w14:textId="77777777" w:rsidTr="00ED422D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4B8A3" w14:textId="77777777" w:rsidR="00ED422D" w:rsidRPr="00EF5447" w:rsidRDefault="00ED422D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1816" w14:textId="77777777" w:rsidR="00ED422D" w:rsidRPr="00EF5447" w:rsidRDefault="00ED422D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ED422D" w:rsidRPr="00EF5447" w14:paraId="5B9A0DCF" w14:textId="77777777" w:rsidTr="00ED422D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CD09" w14:textId="77777777" w:rsidR="00ED422D" w:rsidRPr="00EF5447" w:rsidRDefault="00ED422D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A404" w14:textId="77777777" w:rsidR="00ED422D" w:rsidRPr="00EF5447" w:rsidRDefault="00ED422D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:rsidRPr="00EF5447" w14:paraId="630A864C" w14:textId="77777777" w:rsidTr="00ED422D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AEAB" w14:textId="77777777" w:rsidR="00ED422D" w:rsidRPr="00EF5447" w:rsidRDefault="00ED422D" w:rsidP="00E902DB">
            <w:pPr>
              <w:pStyle w:val="TAC"/>
            </w:pPr>
            <w:r w:rsidRPr="00575F28">
              <w:t>DC_(n)3-n8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A23F" w14:textId="77777777" w:rsidR="00ED422D" w:rsidRPr="00EF5447" w:rsidRDefault="00ED422D" w:rsidP="00E902DB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39B5" w14:textId="77777777" w:rsidR="00ED422D" w:rsidRDefault="00ED422D" w:rsidP="00E902DB">
            <w:pPr>
              <w:pStyle w:val="TAC"/>
            </w:pPr>
            <w: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A108" w14:textId="77777777" w:rsidR="00ED422D" w:rsidRPr="00EF5447" w:rsidRDefault="00ED422D" w:rsidP="00E902DB">
            <w:pPr>
              <w:pStyle w:val="TAC"/>
            </w:pPr>
            <w:r>
              <w:t>0.3</w:t>
            </w:r>
          </w:p>
        </w:tc>
      </w:tr>
      <w:tr w:rsidR="00ED422D" w:rsidRPr="00EF5447" w14:paraId="65B5BB00" w14:textId="77777777" w:rsidTr="00ED422D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FC02" w14:textId="77777777" w:rsidR="00ED422D" w:rsidRDefault="00ED422D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10A6AFDF" w14:textId="77777777" w:rsidR="00ED422D" w:rsidRPr="00EF5447" w:rsidRDefault="00ED422D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FF0B62E" w14:textId="77777777" w:rsidR="009A793C" w:rsidRPr="009F1754" w:rsidRDefault="009A793C" w:rsidP="009A793C">
      <w:pPr>
        <w:rPr>
          <w:color w:val="000000" w:themeColor="text1"/>
        </w:rPr>
      </w:pPr>
    </w:p>
    <w:p w14:paraId="2089CF97" w14:textId="77777777" w:rsidR="009A793C" w:rsidRPr="009F1754" w:rsidRDefault="009A793C" w:rsidP="009A793C">
      <w:pPr>
        <w:pStyle w:val="TH"/>
        <w:rPr>
          <w:color w:val="000000" w:themeColor="text1"/>
        </w:rPr>
      </w:pPr>
      <w:r w:rsidRPr="009F1754">
        <w:rPr>
          <w:color w:val="000000" w:themeColor="text1"/>
        </w:rPr>
        <w:t xml:space="preserve">Table </w:t>
      </w:r>
      <w:r>
        <w:rPr>
          <w:color w:val="000000" w:themeColor="text1"/>
        </w:rPr>
        <w:t>6.2</w:t>
      </w:r>
      <w:r w:rsidRPr="009F1754">
        <w:rPr>
          <w:color w:val="000000" w:themeColor="text1"/>
        </w:rPr>
        <w:t>.4-2: ΔR</w:t>
      </w:r>
      <w:r w:rsidRPr="009F1754">
        <w:rPr>
          <w:color w:val="000000" w:themeColor="text1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D422D" w:rsidRPr="00EF6781" w14:paraId="11123F67" w14:textId="77777777" w:rsidTr="00ED422D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43645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DF6E" w14:textId="77777777" w:rsidR="00ED422D" w:rsidRPr="00EF6781" w:rsidRDefault="00ED422D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:rsidRPr="00EF6781" w14:paraId="6FD1EADD" w14:textId="77777777" w:rsidTr="00ED422D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DFD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65E6" w14:textId="77777777" w:rsidR="00ED422D" w:rsidRPr="00EF6781" w:rsidRDefault="00ED422D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ED422D" w:rsidRPr="00C96590" w14:paraId="14C247E4" w14:textId="77777777" w:rsidTr="00ED422D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16F8" w14:textId="77777777" w:rsidR="00ED422D" w:rsidRPr="00C96590" w:rsidRDefault="00ED422D" w:rsidP="000D7965">
            <w:pPr>
              <w:pStyle w:val="TAC"/>
            </w:pPr>
            <w:r w:rsidRPr="00575F28">
              <w:t>DC_(n)3-n8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1D82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CFE8" w14:textId="77777777" w:rsidR="00ED422D" w:rsidRPr="00EF6781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BC4A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</w:tr>
      <w:tr w:rsidR="00ED422D" w:rsidRPr="00C96590" w14:paraId="214EA194" w14:textId="77777777" w:rsidTr="00ED422D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A39B" w14:textId="77777777" w:rsidR="00ED422D" w:rsidRDefault="00ED422D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232D70D7" w14:textId="77777777" w:rsidR="00ED422D" w:rsidRPr="00C96590" w:rsidRDefault="00ED422D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1D31A28" w14:textId="77777777" w:rsidR="009A793C" w:rsidRPr="00ED422D" w:rsidRDefault="009A793C" w:rsidP="009A793C">
      <w:pPr>
        <w:rPr>
          <w:color w:val="000000" w:themeColor="text1"/>
        </w:rPr>
      </w:pPr>
    </w:p>
    <w:p w14:paraId="1A9F292E" w14:textId="77777777" w:rsidR="009A793C" w:rsidRPr="009F1754" w:rsidRDefault="009A793C" w:rsidP="00B94A68">
      <w:bookmarkStart w:id="115" w:name="_Toc73365722"/>
      <w:bookmarkStart w:id="116" w:name="_Toc81302056"/>
      <w:bookmarkStart w:id="117" w:name="_Toc81480094"/>
      <w:bookmarkStart w:id="118" w:name="_Toc103687691"/>
      <w:bookmarkStart w:id="119" w:name="_Toc120260706"/>
      <w:r>
        <w:t>6.2</w:t>
      </w:r>
      <w:r w:rsidRPr="009F1754">
        <w:t>.5</w:t>
      </w:r>
      <w:r w:rsidRPr="009F1754">
        <w:rPr>
          <w:sz w:val="22"/>
          <w:lang w:eastAsia="sv-SE"/>
        </w:rPr>
        <w:tab/>
      </w:r>
      <w:r w:rsidRPr="009F1754">
        <w:t>MSD</w:t>
      </w:r>
      <w:bookmarkEnd w:id="115"/>
      <w:bookmarkEnd w:id="116"/>
      <w:bookmarkEnd w:id="117"/>
      <w:bookmarkEnd w:id="118"/>
      <w:bookmarkEnd w:id="119"/>
    </w:p>
    <w:tbl>
      <w:tblPr>
        <w:tblW w:w="93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9A793C" w14:paraId="5AD5EDE7" w14:textId="77777777" w:rsidTr="00241C16">
        <w:trPr>
          <w:trHeight w:val="231"/>
          <w:tblHeader/>
        </w:trPr>
        <w:tc>
          <w:tcPr>
            <w:tcW w:w="93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B897A" w14:textId="77777777" w:rsidR="009A793C" w:rsidRDefault="009A793C" w:rsidP="00241C16">
            <w:pPr>
              <w:pStyle w:val="TAH"/>
              <w:rPr>
                <w:sz w:val="20"/>
                <w:lang w:eastAsia="sv-SE"/>
              </w:rPr>
            </w:pPr>
            <w:r>
              <w:rPr>
                <w:lang w:eastAsia="sv-SE"/>
              </w:rPr>
              <w:lastRenderedPageBreak/>
              <w:t>NR or E-UTRA Band / Channel bandwidth / N</w:t>
            </w:r>
            <w:r w:rsidRPr="000D7965">
              <w:rPr>
                <w:vertAlign w:val="subscript"/>
                <w:lang w:eastAsia="sv-SE"/>
              </w:rPr>
              <w:t>RB</w:t>
            </w:r>
            <w:r>
              <w:rPr>
                <w:lang w:eastAsia="sv-SE"/>
              </w:rPr>
              <w:t xml:space="preserve"> / MSD</w:t>
            </w:r>
          </w:p>
        </w:tc>
      </w:tr>
      <w:tr w:rsidR="009A793C" w14:paraId="00305036" w14:textId="77777777" w:rsidTr="00241C16">
        <w:trPr>
          <w:trHeight w:val="231"/>
          <w:tblHeader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95ED" w14:textId="77777777" w:rsidR="009A793C" w:rsidRDefault="009A793C" w:rsidP="00241C1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EN-DC Configuration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88B3A" w14:textId="77777777" w:rsidR="009A793C" w:rsidRDefault="009A793C" w:rsidP="00241C1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EUTRA / NR band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1F9A6" w14:textId="77777777" w:rsidR="009A793C" w:rsidRDefault="009A793C" w:rsidP="00241C1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UL F</w:t>
            </w:r>
            <w:r>
              <w:rPr>
                <w:vertAlign w:val="subscript"/>
                <w:lang w:eastAsia="sv-SE"/>
              </w:rPr>
              <w:t>c</w:t>
            </w:r>
            <w:r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br/>
              <w:t>(MHz)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3D60" w14:textId="77777777" w:rsidR="009A793C" w:rsidRDefault="009A793C" w:rsidP="00241C1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 xml:space="preserve">UL/DL BW </w:t>
            </w:r>
            <w:r>
              <w:rPr>
                <w:lang w:eastAsia="sv-SE"/>
              </w:rPr>
              <w:br/>
              <w:t>(MHz)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6978C" w14:textId="77777777" w:rsidR="009A793C" w:rsidRDefault="009A793C" w:rsidP="00241C1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UL</w:t>
            </w:r>
          </w:p>
          <w:p w14:paraId="60207926" w14:textId="77777777" w:rsidR="009A793C" w:rsidRDefault="009A793C" w:rsidP="00241C1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L</w:t>
            </w:r>
            <w:r>
              <w:rPr>
                <w:vertAlign w:val="subscript"/>
                <w:lang w:eastAsia="sv-SE"/>
              </w:rPr>
              <w:t>CRB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495D9" w14:textId="77777777" w:rsidR="009A793C" w:rsidRDefault="009A793C" w:rsidP="00241C1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DL F</w:t>
            </w:r>
            <w:r>
              <w:rPr>
                <w:vertAlign w:val="subscript"/>
                <w:lang w:eastAsia="sv-SE"/>
              </w:rPr>
              <w:t>c</w:t>
            </w:r>
            <w:r>
              <w:rPr>
                <w:lang w:eastAsia="sv-SE"/>
              </w:rPr>
              <w:t xml:space="preserve"> (MHz)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58703" w14:textId="77777777" w:rsidR="009A793C" w:rsidRDefault="009A793C" w:rsidP="00241C1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 xml:space="preserve">MSD </w:t>
            </w:r>
            <w:r>
              <w:rPr>
                <w:lang w:eastAsia="sv-SE"/>
              </w:rPr>
              <w:br/>
              <w:t>(dB)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96E7C" w14:textId="77777777" w:rsidR="009A793C" w:rsidRDefault="009A793C" w:rsidP="00241C1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IMD order</w:t>
            </w:r>
          </w:p>
        </w:tc>
      </w:tr>
      <w:tr w:rsidR="009A793C" w14:paraId="281E1442" w14:textId="77777777" w:rsidTr="00241C16">
        <w:trPr>
          <w:trHeight w:val="54"/>
        </w:trPr>
        <w:tc>
          <w:tcPr>
            <w:tcW w:w="225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1CDD4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zh-CN"/>
              </w:rPr>
              <w:t>DC_(n)3AA</w:t>
            </w:r>
            <w:r>
              <w:rPr>
                <w:b/>
                <w:bCs/>
                <w:lang w:eastAsia="zh-CN"/>
              </w:rPr>
              <w:t>-</w:t>
            </w:r>
            <w:r>
              <w:rPr>
                <w:lang w:eastAsia="zh-CN"/>
              </w:rPr>
              <w:t>n8A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23049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32274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897.5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659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57FC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14EDE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942.5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B58EA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EE0AC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N/A</w:t>
            </w:r>
          </w:p>
        </w:tc>
      </w:tr>
      <w:tr w:rsidR="009A793C" w14:paraId="24F5C17A" w14:textId="77777777" w:rsidTr="00241C16">
        <w:trPr>
          <w:trHeight w:val="54"/>
        </w:trPr>
        <w:tc>
          <w:tcPr>
            <w:tcW w:w="225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BDF6D" w14:textId="77777777" w:rsidR="009A793C" w:rsidRDefault="009A793C" w:rsidP="00241C16">
            <w:pPr>
              <w:pStyle w:val="TAC"/>
              <w:rPr>
                <w:lang w:eastAsia="sv-S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71BF5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86B29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3BFC3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07AB4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FFD39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1837.5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21F2A" w14:textId="77777777" w:rsidR="009A793C" w:rsidRPr="000D7965" w:rsidRDefault="009A793C" w:rsidP="00241C16">
            <w:pPr>
              <w:pStyle w:val="TAC"/>
              <w:rPr>
                <w:bCs/>
                <w:lang w:eastAsia="sv-SE"/>
              </w:rPr>
            </w:pPr>
            <w:r w:rsidRPr="000D7965">
              <w:rPr>
                <w:bCs/>
                <w:lang w:eastAsia="sv-SE"/>
              </w:rPr>
              <w:t>[6.4]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7597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IMD5</w:t>
            </w:r>
          </w:p>
        </w:tc>
      </w:tr>
      <w:tr w:rsidR="009A793C" w14:paraId="1237BCA0" w14:textId="77777777" w:rsidTr="00241C16">
        <w:trPr>
          <w:trHeight w:val="54"/>
        </w:trPr>
        <w:tc>
          <w:tcPr>
            <w:tcW w:w="22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31D4" w14:textId="77777777" w:rsidR="009A793C" w:rsidRDefault="009A793C" w:rsidP="00241C16">
            <w:pPr>
              <w:pStyle w:val="TAC"/>
              <w:rPr>
                <w:lang w:eastAsia="sv-S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3C17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n3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E04AF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1747.5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65085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BD1EC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156ED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1842.5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0963E" w14:textId="77777777" w:rsidR="009A793C" w:rsidRPr="000D7965" w:rsidRDefault="009A793C" w:rsidP="00241C16">
            <w:pPr>
              <w:pStyle w:val="TAC"/>
              <w:rPr>
                <w:bCs/>
                <w:lang w:eastAsia="sv-SE"/>
              </w:rPr>
            </w:pPr>
            <w:r w:rsidRPr="000D7965">
              <w:rPr>
                <w:bCs/>
                <w:lang w:eastAsia="sv-SE"/>
              </w:rPr>
              <w:t>[6.4]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0A1B1" w14:textId="77777777" w:rsidR="009A793C" w:rsidRDefault="009A793C" w:rsidP="00241C16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IMD5</w:t>
            </w:r>
          </w:p>
        </w:tc>
      </w:tr>
    </w:tbl>
    <w:p w14:paraId="7F4BF7E0" w14:textId="77777777" w:rsidR="009A793C" w:rsidRPr="00976106" w:rsidRDefault="009A793C" w:rsidP="00147049">
      <w:pPr>
        <w:pStyle w:val="2"/>
        <w:rPr>
          <w:rFonts w:cs="Arial"/>
          <w:lang w:eastAsia="ja-JP"/>
        </w:rPr>
      </w:pPr>
      <w:bookmarkStart w:id="120" w:name="_Toc120260707"/>
      <w:bookmarkStart w:id="121" w:name="_Toc135927603"/>
      <w:r>
        <w:rPr>
          <w:rFonts w:cs="Arial"/>
        </w:rPr>
        <w:t>6.3</w:t>
      </w:r>
      <w:r w:rsidRPr="00976106">
        <w:rPr>
          <w:rFonts w:cs="Arial"/>
        </w:rPr>
        <w:tab/>
      </w:r>
      <w:r w:rsidRPr="00976106">
        <w:rPr>
          <w:lang w:val="en-US" w:eastAsia="zh-CN"/>
        </w:rPr>
        <w:t>DC_(n)3</w:t>
      </w:r>
      <w:r>
        <w:rPr>
          <w:lang w:val="en-US" w:eastAsia="zh-CN"/>
        </w:rPr>
        <w:t>-</w:t>
      </w:r>
      <w:r w:rsidRPr="00976106">
        <w:rPr>
          <w:lang w:val="en-US" w:eastAsia="zh-CN"/>
        </w:rPr>
        <w:t>n77</w:t>
      </w:r>
      <w:bookmarkEnd w:id="120"/>
      <w:bookmarkEnd w:id="121"/>
    </w:p>
    <w:p w14:paraId="20713D98" w14:textId="77777777" w:rsidR="009A793C" w:rsidRPr="00976106" w:rsidRDefault="009A793C" w:rsidP="00147049">
      <w:pPr>
        <w:pStyle w:val="3"/>
        <w:rPr>
          <w:lang w:eastAsia="ja-JP"/>
        </w:rPr>
      </w:pPr>
      <w:bookmarkStart w:id="122" w:name="_Toc120260708"/>
      <w:bookmarkStart w:id="123" w:name="_Toc135927604"/>
      <w:r>
        <w:t>6.3</w:t>
      </w:r>
      <w:r w:rsidRPr="00976106">
        <w:t>.1</w:t>
      </w:r>
      <w:r w:rsidRPr="00976106">
        <w:tab/>
        <w:t xml:space="preserve">Operating bands for </w:t>
      </w:r>
      <w:r w:rsidRPr="00976106">
        <w:rPr>
          <w:lang w:eastAsia="ja-JP"/>
        </w:rPr>
        <w:t>DC</w:t>
      </w:r>
      <w:bookmarkEnd w:id="122"/>
      <w:bookmarkEnd w:id="123"/>
    </w:p>
    <w:p w14:paraId="3354B561" w14:textId="77777777" w:rsidR="009A793C" w:rsidRPr="00976106" w:rsidRDefault="009A793C" w:rsidP="009A793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6.3</w:t>
      </w:r>
      <w:r w:rsidRPr="00976106">
        <w:rPr>
          <w:color w:val="000000" w:themeColor="text1"/>
        </w:rPr>
        <w:t>.1-1: DC band combination of LTE 1DL/1UL + inter-band NR 2DL/1UL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9A793C" w:rsidRPr="00976106" w14:paraId="3BD8F2DC" w14:textId="77777777" w:rsidTr="00241C16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14:paraId="53BF16D0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 combination</w:t>
            </w:r>
          </w:p>
        </w:tc>
        <w:tc>
          <w:tcPr>
            <w:tcW w:w="1270" w:type="dxa"/>
            <w:vMerge w:val="restart"/>
            <w:vAlign w:val="center"/>
          </w:tcPr>
          <w:p w14:paraId="64DB1BD4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920" w:type="dxa"/>
            <w:gridSpan w:val="3"/>
            <w:vAlign w:val="center"/>
          </w:tcPr>
          <w:p w14:paraId="44C76DEE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14:paraId="31D11C1A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14:paraId="3E2FE6B7" w14:textId="77777777" w:rsidR="009A793C" w:rsidRPr="00976106" w:rsidRDefault="009A793C" w:rsidP="00241C1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4EB2C914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9A793C" w:rsidRPr="00976106" w14:paraId="3C37FD8F" w14:textId="77777777" w:rsidTr="00241C16">
        <w:trPr>
          <w:trHeight w:val="231"/>
          <w:jc w:val="center"/>
        </w:trPr>
        <w:tc>
          <w:tcPr>
            <w:tcW w:w="1521" w:type="dxa"/>
            <w:vMerge/>
          </w:tcPr>
          <w:p w14:paraId="0CE9BFA9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270" w:type="dxa"/>
            <w:vMerge/>
          </w:tcPr>
          <w:p w14:paraId="7E6A72C9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54C2724B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3046" w:type="dxa"/>
            <w:gridSpan w:val="3"/>
          </w:tcPr>
          <w:p w14:paraId="42A78907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14:paraId="3040ACF5" w14:textId="77777777" w:rsidR="009A793C" w:rsidRPr="00976106" w:rsidRDefault="009A793C" w:rsidP="00241C1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A793C" w:rsidRPr="00976106" w14:paraId="4F6AA9D4" w14:textId="77777777" w:rsidTr="00241C16">
        <w:trPr>
          <w:trHeight w:val="231"/>
          <w:jc w:val="center"/>
        </w:trPr>
        <w:tc>
          <w:tcPr>
            <w:tcW w:w="1521" w:type="dxa"/>
            <w:vMerge/>
          </w:tcPr>
          <w:p w14:paraId="4B072686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270" w:type="dxa"/>
            <w:vMerge/>
          </w:tcPr>
          <w:p w14:paraId="6C5DB8C5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2865274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3046" w:type="dxa"/>
            <w:gridSpan w:val="3"/>
            <w:vAlign w:val="center"/>
          </w:tcPr>
          <w:p w14:paraId="561613C4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313" w:type="dxa"/>
            <w:vMerge/>
            <w:vAlign w:val="center"/>
          </w:tcPr>
          <w:p w14:paraId="28012810" w14:textId="77777777" w:rsidR="009A793C" w:rsidRPr="00976106" w:rsidRDefault="009A793C" w:rsidP="00241C1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A793C" w:rsidRPr="00976106" w14:paraId="454652E3" w14:textId="77777777" w:rsidTr="00241C16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14:paraId="4A0216D0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DC_(n)3AA</w:t>
            </w:r>
            <w:r>
              <w:rPr>
                <w:color w:val="000000" w:themeColor="text1"/>
              </w:rPr>
              <w:t>-</w:t>
            </w:r>
            <w:r w:rsidRPr="00976106">
              <w:rPr>
                <w:color w:val="000000" w:themeColor="text1"/>
              </w:rPr>
              <w:t>n77A</w:t>
            </w:r>
          </w:p>
        </w:tc>
        <w:tc>
          <w:tcPr>
            <w:tcW w:w="1270" w:type="dxa"/>
            <w:vAlign w:val="center"/>
          </w:tcPr>
          <w:p w14:paraId="4D31F983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13DE92A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F26AA2E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95B69D8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22F87A15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31703FB6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A48F8EB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1C821402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9A793C" w:rsidRPr="00976106" w14:paraId="2762C585" w14:textId="77777777" w:rsidTr="00241C1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35E6B737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270" w:type="dxa"/>
            <w:vAlign w:val="center"/>
          </w:tcPr>
          <w:p w14:paraId="6F0F9045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n3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431E985C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7C7CD7A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172282CF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22010F99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1DC0369A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1FB7980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57710F3F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9A793C" w:rsidRPr="00976106" w14:paraId="4AD322F7" w14:textId="77777777" w:rsidTr="00241C1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13404CCC" w14:textId="77777777" w:rsidR="009A793C" w:rsidRPr="00976106" w:rsidRDefault="009A793C" w:rsidP="00241C16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24CEDA8B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n77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2EA2D552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3300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37DE87ED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F116078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4200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8AEBF7A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3300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32F463BE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4A3413E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4200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60AE3D4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TDD</w:t>
            </w:r>
          </w:p>
        </w:tc>
      </w:tr>
    </w:tbl>
    <w:p w14:paraId="3878EFFC" w14:textId="77777777" w:rsidR="00ED422D" w:rsidRPr="00561BB6" w:rsidRDefault="00ED422D" w:rsidP="00ED422D">
      <w:pPr>
        <w:pStyle w:val="TH"/>
        <w:rPr>
          <w:b w:val="0"/>
        </w:rPr>
      </w:pPr>
      <w:r>
        <w:t>Table 6.3</w:t>
      </w:r>
      <w:r w:rsidRPr="00561BB6">
        <w:t>.1-2: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D422D" w:rsidRPr="00561BB6" w14:paraId="3E218B8F" w14:textId="77777777" w:rsidTr="00E902DB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7170" w14:textId="77777777" w:rsidR="00ED422D" w:rsidRPr="00561BB6" w:rsidRDefault="00ED422D" w:rsidP="00E902DB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EN-DC</w:t>
            </w:r>
          </w:p>
          <w:p w14:paraId="705B95D3" w14:textId="77777777" w:rsidR="00ED422D" w:rsidRPr="00561BB6" w:rsidRDefault="00ED422D" w:rsidP="00E902DB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AC14" w14:textId="77777777" w:rsidR="00ED422D" w:rsidRPr="00561BB6" w:rsidRDefault="00ED422D" w:rsidP="00E902DB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Uplink EN-DC</w:t>
            </w:r>
          </w:p>
          <w:p w14:paraId="16C92873" w14:textId="77777777" w:rsidR="00ED422D" w:rsidRPr="00561BB6" w:rsidRDefault="00ED422D" w:rsidP="00E902DB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configuration</w:t>
            </w:r>
          </w:p>
        </w:tc>
      </w:tr>
      <w:tr w:rsidR="00ED422D" w:rsidRPr="00561BB6" w14:paraId="065B3ED3" w14:textId="77777777" w:rsidTr="00E902D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F3C73D" w14:textId="77777777" w:rsidR="00ED422D" w:rsidRPr="00561BB6" w:rsidRDefault="00ED422D" w:rsidP="00E902DB">
            <w:pPr>
              <w:pStyle w:val="TAC"/>
              <w:rPr>
                <w:lang w:eastAsia="fi-FI"/>
              </w:rPr>
            </w:pPr>
            <w:r w:rsidRPr="00FF7017">
              <w:rPr>
                <w:color w:val="000000" w:themeColor="text1"/>
              </w:rPr>
              <w:t>DC_(n)3AA-n77A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4447" w14:textId="77777777" w:rsidR="00ED422D" w:rsidRPr="00561BB6" w:rsidRDefault="00ED422D" w:rsidP="00E902DB">
            <w:pPr>
              <w:pStyle w:val="TAC"/>
              <w:rPr>
                <w:lang w:eastAsia="fi-FI"/>
              </w:rPr>
            </w:pPr>
            <w:r w:rsidRPr="00B80FFB">
              <w:t>DC_(n)3AA</w:t>
            </w:r>
            <w:r w:rsidRPr="00794B62">
              <w:rPr>
                <w:vertAlign w:val="superscript"/>
              </w:rPr>
              <w:t>1</w:t>
            </w:r>
            <w:r>
              <w:br/>
              <w:t>DC_3A_n77</w:t>
            </w:r>
            <w:r w:rsidRPr="00B80FFB">
              <w:t>A</w:t>
            </w:r>
          </w:p>
        </w:tc>
      </w:tr>
      <w:tr w:rsidR="00ED422D" w:rsidRPr="00561BB6" w14:paraId="79B8E786" w14:textId="77777777" w:rsidTr="00E902D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5CEC2" w14:textId="77777777" w:rsidR="00ED422D" w:rsidRPr="00FF7017" w:rsidRDefault="00ED422D" w:rsidP="00E902DB">
            <w:pPr>
              <w:pStyle w:val="TAC"/>
              <w:rPr>
                <w:color w:val="000000" w:themeColor="text1"/>
              </w:rPr>
            </w:pPr>
            <w:r w:rsidRPr="003B5467">
              <w:t>DC_(n)3AA-n77(2A)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BD4" w14:textId="77777777" w:rsidR="00ED422D" w:rsidRPr="00B80FFB" w:rsidRDefault="00ED422D" w:rsidP="00E902DB">
            <w:pPr>
              <w:pStyle w:val="TAC"/>
            </w:pPr>
            <w:r w:rsidRPr="003B5467">
              <w:t>DC_(n)3AA</w:t>
            </w:r>
            <w:r w:rsidRPr="00EE5720">
              <w:rPr>
                <w:vertAlign w:val="superscript"/>
              </w:rPr>
              <w:t>1</w:t>
            </w:r>
            <w:r w:rsidRPr="003B5467">
              <w:br/>
              <w:t>DC_3A_n77A</w:t>
            </w:r>
          </w:p>
        </w:tc>
      </w:tr>
      <w:tr w:rsidR="00ED422D" w:rsidRPr="00561BB6" w14:paraId="4AEC4968" w14:textId="77777777" w:rsidTr="00E902DB">
        <w:trPr>
          <w:trHeight w:val="187"/>
          <w:jc w:val="center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6F2C5" w14:textId="77777777" w:rsidR="00ED422D" w:rsidRPr="00561BB6" w:rsidRDefault="00ED422D" w:rsidP="00E902DB">
            <w:pPr>
              <w:pStyle w:val="TAC"/>
              <w:jc w:val="left"/>
              <w:rPr>
                <w:lang w:eastAsia="fi-FI"/>
              </w:rPr>
            </w:pPr>
            <w:r w:rsidRPr="00B80FFB">
              <w:t>NOTE1:</w:t>
            </w:r>
            <w:r w:rsidRPr="00B80FFB">
              <w:tab/>
              <w:t>Only single switched UL is supported.</w:t>
            </w:r>
          </w:p>
        </w:tc>
      </w:tr>
    </w:tbl>
    <w:p w14:paraId="20F14D9A" w14:textId="77777777" w:rsidR="009A793C" w:rsidRPr="00ED422D" w:rsidRDefault="009A793C" w:rsidP="009A793C">
      <w:pPr>
        <w:rPr>
          <w:color w:val="000000" w:themeColor="text1"/>
          <w:lang w:eastAsia="zh-CN"/>
        </w:rPr>
      </w:pPr>
    </w:p>
    <w:p w14:paraId="643AC7B0" w14:textId="77777777" w:rsidR="009A793C" w:rsidRPr="00976106" w:rsidRDefault="009A793C" w:rsidP="00147049">
      <w:pPr>
        <w:pStyle w:val="3"/>
        <w:rPr>
          <w:lang w:eastAsia="ja-JP"/>
        </w:rPr>
      </w:pPr>
      <w:bookmarkStart w:id="124" w:name="_Toc120260709"/>
      <w:bookmarkStart w:id="125" w:name="_Toc135927605"/>
      <w:r>
        <w:t>6.3</w:t>
      </w:r>
      <w:r w:rsidRPr="00976106">
        <w:t>.2</w:t>
      </w:r>
      <w:r w:rsidRPr="00976106">
        <w:tab/>
        <w:t xml:space="preserve">Channel bandwidths per operating band for </w:t>
      </w:r>
      <w:r w:rsidRPr="00976106">
        <w:rPr>
          <w:lang w:eastAsia="ja-JP"/>
        </w:rPr>
        <w:t>DC</w:t>
      </w:r>
      <w:bookmarkEnd w:id="124"/>
      <w:bookmarkEnd w:id="125"/>
    </w:p>
    <w:p w14:paraId="3E0B945D" w14:textId="77777777" w:rsidR="009A793C" w:rsidRPr="00976106" w:rsidRDefault="009A793C" w:rsidP="009A793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  <w:lang w:eastAsia="zh-CN"/>
        </w:rPr>
        <w:t>6.3</w:t>
      </w:r>
      <w:r w:rsidRPr="00976106">
        <w:rPr>
          <w:color w:val="000000" w:themeColor="text1"/>
        </w:rPr>
        <w:t>.</w:t>
      </w:r>
      <w:r w:rsidRPr="00976106">
        <w:rPr>
          <w:color w:val="000000" w:themeColor="text1"/>
          <w:lang w:eastAsia="zh-CN"/>
        </w:rPr>
        <w:t>2</w:t>
      </w:r>
      <w:r w:rsidRPr="00976106">
        <w:rPr>
          <w:color w:val="000000" w:themeColor="text1"/>
        </w:rPr>
        <w:t xml:space="preserve">-1: Supported bandwidths per </w:t>
      </w:r>
      <w:r w:rsidRPr="00976106">
        <w:rPr>
          <w:color w:val="000000" w:themeColor="text1"/>
          <w:lang w:eastAsia="zh-CN"/>
        </w:rPr>
        <w:t xml:space="preserve">DC </w:t>
      </w:r>
      <w:r w:rsidRPr="00976106">
        <w:rPr>
          <w:color w:val="000000" w:themeColor="text1"/>
        </w:rPr>
        <w:t>LTE 1DL/1UL + inter-band NR 2DL/1UL</w:t>
      </w:r>
    </w:p>
    <w:tbl>
      <w:tblPr>
        <w:tblW w:w="14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283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  <w:gridCol w:w="2465"/>
      </w:tblGrid>
      <w:tr w:rsidR="00ED422D" w14:paraId="2741FD6B" w14:textId="77777777" w:rsidTr="00ED422D">
        <w:trPr>
          <w:gridBefore w:val="1"/>
          <w:wBefore w:w="113" w:type="dxa"/>
          <w:trHeight w:val="152"/>
          <w:jc w:val="center"/>
        </w:trPr>
        <w:tc>
          <w:tcPr>
            <w:tcW w:w="141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E1EB" w14:textId="77777777" w:rsidR="00ED422D" w:rsidRPr="00362714" w:rsidRDefault="00ED422D" w:rsidP="00ED422D">
            <w:pPr>
              <w:pStyle w:val="TAN"/>
              <w:rPr>
                <w:lang w:eastAsia="zh-CN"/>
              </w:rPr>
            </w:pPr>
            <w:r w:rsidRPr="00362714">
              <w:rPr>
                <w:lang w:eastAsia="zh-CN"/>
              </w:rPr>
              <w:t>DC operating / channel bandwidth</w:t>
            </w:r>
          </w:p>
        </w:tc>
      </w:tr>
      <w:tr w:rsidR="00ED422D" w14:paraId="3356A70E" w14:textId="77777777" w:rsidTr="00ED422D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ADE4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E-UTRA and NR DC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CA44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E-UTRA and NR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3C4B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Subcarrier spacing</w:t>
            </w:r>
          </w:p>
          <w:p w14:paraId="6BE3B574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036D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5</w:t>
            </w:r>
          </w:p>
          <w:p w14:paraId="50512FCF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EF6A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10</w:t>
            </w:r>
          </w:p>
          <w:p w14:paraId="0D249FD6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7E8D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15</w:t>
            </w:r>
          </w:p>
          <w:p w14:paraId="1A47CEB4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7CF2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20</w:t>
            </w:r>
          </w:p>
          <w:p w14:paraId="32B33A8A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85D1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25</w:t>
            </w:r>
            <w:r w:rsidRPr="00362714">
              <w:rPr>
                <w:lang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79EB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30</w:t>
            </w:r>
            <w:r w:rsidRPr="00362714">
              <w:rPr>
                <w:lang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01CB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40</w:t>
            </w:r>
          </w:p>
          <w:p w14:paraId="17C27EEC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E3BA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50</w:t>
            </w:r>
          </w:p>
          <w:p w14:paraId="60AC0EB1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7803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60</w:t>
            </w:r>
          </w:p>
          <w:p w14:paraId="3054F185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3A68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70</w:t>
            </w:r>
          </w:p>
          <w:p w14:paraId="47477F5F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4651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80</w:t>
            </w:r>
          </w:p>
          <w:p w14:paraId="7C0C4CFE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959E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90</w:t>
            </w:r>
            <w:r w:rsidRPr="00362714">
              <w:rPr>
                <w:lang w:eastAsia="ja-JP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DD96" w14:textId="77777777" w:rsidR="00ED422D" w:rsidRPr="00362714" w:rsidRDefault="00ED422D" w:rsidP="00E902DB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100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A1D3" w14:textId="77777777" w:rsidR="00ED422D" w:rsidRPr="00362714" w:rsidRDefault="00ED422D" w:rsidP="00E902DB">
            <w:pPr>
              <w:pStyle w:val="TAH"/>
            </w:pPr>
            <w:r w:rsidRPr="00362714">
              <w:t>Maximum aggregated bandwidth</w:t>
            </w:r>
          </w:p>
          <w:p w14:paraId="36DC0FCB" w14:textId="77777777" w:rsidR="00ED422D" w:rsidRPr="00362714" w:rsidRDefault="00ED422D" w:rsidP="00E902DB">
            <w:pPr>
              <w:pStyle w:val="TAH"/>
            </w:pPr>
            <w:r w:rsidRPr="00362714">
              <w:t>[MHz]</w:t>
            </w:r>
          </w:p>
        </w:tc>
      </w:tr>
      <w:tr w:rsidR="00ED422D" w:rsidRPr="00362714" w14:paraId="5D6D6C1F" w14:textId="77777777" w:rsidTr="000D7965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826E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FF7017">
              <w:rPr>
                <w:color w:val="000000" w:themeColor="text1"/>
              </w:rPr>
              <w:t>DC_(n)3AA-n77A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6E3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B71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7ED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D7C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AC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8BC8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3DF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089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573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2608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C6F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C534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1CB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03C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A438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BC88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15</w:t>
            </w:r>
            <w:r w:rsidRPr="00362714">
              <w:rPr>
                <w:lang w:eastAsia="zh-TW"/>
              </w:rPr>
              <w:t>0</w:t>
            </w:r>
          </w:p>
        </w:tc>
      </w:tr>
      <w:tr w:rsidR="00ED422D" w:rsidRPr="00362714" w14:paraId="10A0185E" w14:textId="77777777" w:rsidTr="000D7965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BC6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83E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AE6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868F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D24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955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9A4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586F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79B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F75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FC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7F6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C4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AEF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0BC8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A729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AFE1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05E35A56" w14:textId="77777777" w:rsidTr="000D7965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8884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1CE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817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966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E84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818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BF14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489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F5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856E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23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9709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9C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85A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3C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41C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551F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1C990E2C" w14:textId="77777777" w:rsidTr="000D7965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411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59B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C8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28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E54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EF8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F268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01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AD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59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69F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AA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DBE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59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C8C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26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C3E6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01F8DBD6" w14:textId="77777777" w:rsidTr="000D7965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69A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0F7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469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790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0D4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40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DAE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1694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17E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5B5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034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84E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37AE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D0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E84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95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0E85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7E62353F" w14:textId="77777777" w:rsidTr="000D7965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5A3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AFA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3319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93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25F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239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45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42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3AE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F97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623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46C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15D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36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97CE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9B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D6B8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20E34A9A" w14:textId="77777777" w:rsidTr="000D7965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9B04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95F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D57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997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70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07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2FD4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62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601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EC49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5A2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556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02A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5C1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A489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E3A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5263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2BA7DCFD" w14:textId="77777777" w:rsidTr="00ED422D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1B6F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DC_(n)3AA-n77(2A)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AE80" w14:textId="77777777" w:rsidR="00ED422D" w:rsidRPr="00362714" w:rsidRDefault="00ED422D" w:rsidP="00E902DB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2CE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F6A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59A8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C0E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FBF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A58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EAD5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A054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A424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B997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BEC2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D758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0DA7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B2D5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97630" w14:textId="77777777" w:rsidR="00ED422D" w:rsidRPr="00362714" w:rsidRDefault="00ED422D" w:rsidP="000D7965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50</w:t>
            </w:r>
          </w:p>
        </w:tc>
      </w:tr>
      <w:tr w:rsidR="00ED422D" w:rsidRPr="00362714" w14:paraId="1A6EDDC3" w14:textId="77777777" w:rsidTr="00ED422D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5AFA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14A8D" w14:textId="77777777" w:rsidR="00ED422D" w:rsidRPr="00362714" w:rsidRDefault="00ED422D" w:rsidP="00E902DB">
            <w:pPr>
              <w:pStyle w:val="TAC"/>
            </w:pPr>
            <w: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E0B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5A2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3314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66D9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1D8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B3C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66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8F3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4795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FFC8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A80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C3B8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AC3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51A3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4AB5D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2743DAF1" w14:textId="77777777" w:rsidTr="00ED422D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E468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5585B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95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9CD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EBB3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98E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908E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24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11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7A3C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42D1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870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901D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A7EB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8DC1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0578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ABD10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4AE8F5D4" w14:textId="77777777" w:rsidTr="00ED422D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3180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D101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E9E7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3B40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FB83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4B2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DDE9" w14:textId="77777777" w:rsidR="00ED422D" w:rsidRPr="003B5467" w:rsidRDefault="00ED422D" w:rsidP="00E902DB">
            <w:pPr>
              <w:pStyle w:val="TAC"/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3E43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6BAE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  <w:r w:rsidRPr="003B5467"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5CD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26CD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28F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AB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BE4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3027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1618" w14:textId="77777777" w:rsidR="00ED422D" w:rsidRPr="003B5467" w:rsidRDefault="00ED422D" w:rsidP="00E902DB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6CF7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ED422D" w:rsidRPr="00362714" w14:paraId="72A12ECB" w14:textId="77777777" w:rsidTr="00ED422D">
        <w:tblPrEx>
          <w:tblLook w:val="01E0" w:firstRow="1" w:lastRow="1" w:firstColumn="1" w:lastColumn="1" w:noHBand="0" w:noVBand="0"/>
        </w:tblPrEx>
        <w:trPr>
          <w:gridAfter w:val="1"/>
          <w:wAfter w:w="2465" w:type="dxa"/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A566" w14:textId="77777777" w:rsidR="00ED422D" w:rsidRPr="00362714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1CA9" w14:textId="77777777" w:rsidR="00ED422D" w:rsidRPr="00362714" w:rsidRDefault="00ED422D" w:rsidP="00E902DB">
            <w:pPr>
              <w:pStyle w:val="TAC"/>
            </w:pPr>
            <w:r>
              <w:t>n77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5ABC" w14:textId="77777777" w:rsidR="00ED422D" w:rsidRPr="003B5467" w:rsidRDefault="00ED422D" w:rsidP="00E902DB">
            <w:pPr>
              <w:pStyle w:val="TAC"/>
            </w:pPr>
            <w:r w:rsidRPr="003B5467">
              <w:t>See CA_n77(2A) Bandwidth Combination Set 0 in Table 5.5A.2-1 in TS38.101-1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A1E1" w14:textId="77777777" w:rsidR="00ED422D" w:rsidRPr="00362714" w:rsidRDefault="00ED422D" w:rsidP="00E902DB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</w:tbl>
    <w:p w14:paraId="6AFD5FA3" w14:textId="77777777" w:rsidR="009A793C" w:rsidRPr="00976106" w:rsidRDefault="009A793C" w:rsidP="009A793C">
      <w:pPr>
        <w:rPr>
          <w:color w:val="000000" w:themeColor="text1"/>
        </w:rPr>
      </w:pPr>
    </w:p>
    <w:p w14:paraId="154ADFA3" w14:textId="77777777" w:rsidR="009A793C" w:rsidRPr="00976106" w:rsidRDefault="009A793C" w:rsidP="00147049">
      <w:pPr>
        <w:pStyle w:val="3"/>
      </w:pPr>
      <w:bookmarkStart w:id="126" w:name="_Toc120260710"/>
      <w:bookmarkStart w:id="127" w:name="_Toc135927606"/>
      <w:r>
        <w:t>6.3</w:t>
      </w:r>
      <w:r w:rsidRPr="00976106">
        <w:t>.3</w:t>
      </w:r>
      <w:r w:rsidRPr="00976106">
        <w:tab/>
        <w:t>Co-existence studies</w:t>
      </w:r>
      <w:bookmarkEnd w:id="126"/>
      <w:bookmarkEnd w:id="127"/>
    </w:p>
    <w:p w14:paraId="74722795" w14:textId="77777777" w:rsidR="009A793C" w:rsidRPr="00976106" w:rsidRDefault="009A793C" w:rsidP="009A793C">
      <w:pPr>
        <w:rPr>
          <w:color w:val="000000" w:themeColor="text1"/>
        </w:rPr>
      </w:pPr>
      <w:r w:rsidRPr="00976106">
        <w:rPr>
          <w:color w:val="000000" w:themeColor="text1"/>
          <w:szCs w:val="21"/>
        </w:rPr>
        <w:t xml:space="preserve">The studies are already performed for DC_(n)3AA and DC_3A_n77A, in TR 37.717-11-11 and </w:t>
      </w:r>
      <w:r w:rsidRPr="00976106">
        <w:rPr>
          <w:color w:val="000000" w:themeColor="text1"/>
          <w:lang w:val="fi-FI" w:eastAsia="zh-CN"/>
        </w:rPr>
        <w:t>TR 37.863-01-01, respectively.</w:t>
      </w:r>
    </w:p>
    <w:p w14:paraId="5A65883F" w14:textId="77777777" w:rsidR="009A793C" w:rsidRPr="00976106" w:rsidRDefault="009A793C" w:rsidP="00147049">
      <w:pPr>
        <w:pStyle w:val="3"/>
      </w:pPr>
      <w:bookmarkStart w:id="128" w:name="_Toc120260711"/>
      <w:bookmarkStart w:id="129" w:name="_Toc135927607"/>
      <w:r>
        <w:t>6.3</w:t>
      </w:r>
      <w:r w:rsidRPr="00976106">
        <w:t>.4</w:t>
      </w:r>
      <w:r w:rsidRPr="00976106">
        <w:rPr>
          <w:lang w:eastAsia="sv-SE"/>
        </w:rPr>
        <w:tab/>
      </w:r>
      <w:r w:rsidRPr="00976106">
        <w:t>∆T</w:t>
      </w:r>
      <w:r w:rsidRPr="00B94A68">
        <w:t>IB</w:t>
      </w:r>
      <w:r w:rsidRPr="00976106">
        <w:t xml:space="preserve"> and ∆R</w:t>
      </w:r>
      <w:r w:rsidRPr="00B94A68">
        <w:t>IB</w:t>
      </w:r>
      <w:r w:rsidRPr="00976106">
        <w:t xml:space="preserve"> values</w:t>
      </w:r>
      <w:bookmarkEnd w:id="128"/>
      <w:bookmarkEnd w:id="129"/>
    </w:p>
    <w:p w14:paraId="0428C251" w14:textId="77777777" w:rsidR="009A793C" w:rsidRPr="00976106" w:rsidRDefault="009A793C" w:rsidP="009A793C">
      <w:pPr>
        <w:rPr>
          <w:color w:val="000000" w:themeColor="text1"/>
          <w:szCs w:val="21"/>
        </w:rPr>
      </w:pPr>
      <w:r w:rsidRPr="00976106">
        <w:rPr>
          <w:color w:val="000000" w:themeColor="text1"/>
          <w:szCs w:val="21"/>
        </w:rPr>
        <w:t xml:space="preserve">For DC_(n)3_n77, the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T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and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R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values are given in the tables below.</w:t>
      </w:r>
    </w:p>
    <w:p w14:paraId="2AB34058" w14:textId="77777777" w:rsidR="009A793C" w:rsidRPr="00976106" w:rsidRDefault="009A793C" w:rsidP="009A793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lastRenderedPageBreak/>
        <w:t xml:space="preserve">Table </w:t>
      </w:r>
      <w:r>
        <w:rPr>
          <w:color w:val="000000" w:themeColor="text1"/>
        </w:rPr>
        <w:t>6.3</w:t>
      </w:r>
      <w:r w:rsidRPr="00976106">
        <w:rPr>
          <w:color w:val="000000" w:themeColor="text1"/>
        </w:rPr>
        <w:t>.4</w:t>
      </w:r>
      <w:r w:rsidRPr="00976106">
        <w:rPr>
          <w:color w:val="000000" w:themeColor="text1"/>
          <w:lang w:eastAsia="zh-CN"/>
        </w:rPr>
        <w:t>-</w:t>
      </w:r>
      <w:r w:rsidRPr="00976106">
        <w:rPr>
          <w:color w:val="000000" w:themeColor="text1"/>
        </w:rPr>
        <w:t>1: ΔT</w:t>
      </w:r>
      <w:r w:rsidRPr="00976106">
        <w:rPr>
          <w:color w:val="000000" w:themeColor="text1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D422D" w:rsidRPr="00EF5447" w14:paraId="527245E2" w14:textId="77777777" w:rsidTr="00ED422D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6A629" w14:textId="77777777" w:rsidR="00ED422D" w:rsidRPr="00EF5447" w:rsidRDefault="00ED422D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20C0" w14:textId="77777777" w:rsidR="00ED422D" w:rsidRPr="00EF5447" w:rsidRDefault="00ED422D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ED422D" w:rsidRPr="00EF5447" w14:paraId="4695C295" w14:textId="77777777" w:rsidTr="00ED422D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CAAB" w14:textId="77777777" w:rsidR="00ED422D" w:rsidRPr="00EF5447" w:rsidRDefault="00ED422D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B43F" w14:textId="77777777" w:rsidR="00ED422D" w:rsidRPr="00EF5447" w:rsidRDefault="00ED422D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:rsidRPr="00EF5447" w14:paraId="6D136530" w14:textId="77777777" w:rsidTr="00ED422D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A4F8" w14:textId="77777777" w:rsidR="00ED422D" w:rsidRPr="00EF5447" w:rsidRDefault="00ED422D" w:rsidP="00E902DB">
            <w:pPr>
              <w:pStyle w:val="TAC"/>
            </w:pPr>
            <w:r w:rsidRPr="00575F28">
              <w:t>DC_(n)3-n</w:t>
            </w:r>
            <w:r>
              <w:t>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ABF0" w14:textId="77777777" w:rsidR="00ED422D" w:rsidRPr="00EF5447" w:rsidRDefault="00ED422D" w:rsidP="00E902DB">
            <w:pPr>
              <w:pStyle w:val="TAC"/>
            </w:pPr>
            <w: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FB1E" w14:textId="77777777" w:rsidR="00ED422D" w:rsidRPr="00ED422D" w:rsidRDefault="00ED422D" w:rsidP="00E902D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7B12" w14:textId="77777777" w:rsidR="00ED422D" w:rsidRPr="00EF5447" w:rsidRDefault="00ED422D" w:rsidP="00E902DB">
            <w:pPr>
              <w:pStyle w:val="TAC"/>
            </w:pPr>
            <w:r>
              <w:t>0.8</w:t>
            </w:r>
          </w:p>
        </w:tc>
      </w:tr>
      <w:tr w:rsidR="00ED422D" w:rsidRPr="00EF5447" w14:paraId="19844767" w14:textId="77777777" w:rsidTr="00ED422D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C1D3" w14:textId="77777777" w:rsidR="00ED422D" w:rsidRDefault="00ED422D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3CA177F8" w14:textId="77777777" w:rsidR="00ED422D" w:rsidRPr="00EF5447" w:rsidRDefault="00ED422D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F17DACE" w14:textId="77777777" w:rsidR="009A793C" w:rsidRPr="00976106" w:rsidRDefault="009A793C" w:rsidP="009A793C">
      <w:pPr>
        <w:rPr>
          <w:color w:val="000000" w:themeColor="text1"/>
        </w:rPr>
      </w:pPr>
    </w:p>
    <w:p w14:paraId="2131C6C9" w14:textId="77777777" w:rsidR="009A793C" w:rsidRPr="00976106" w:rsidRDefault="009A793C" w:rsidP="009A793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6.3</w:t>
      </w:r>
      <w:r w:rsidRPr="00976106">
        <w:rPr>
          <w:color w:val="000000" w:themeColor="text1"/>
        </w:rPr>
        <w:t>.4-2: ΔR</w:t>
      </w:r>
      <w:r w:rsidRPr="00976106">
        <w:rPr>
          <w:color w:val="000000" w:themeColor="text1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D422D" w:rsidRPr="00EF6781" w14:paraId="4F940958" w14:textId="77777777" w:rsidTr="00ED422D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D68EF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671F" w14:textId="77777777" w:rsidR="00ED422D" w:rsidRPr="00EF6781" w:rsidRDefault="00ED422D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:rsidRPr="00EF6781" w14:paraId="7DB1C2CF" w14:textId="77777777" w:rsidTr="00ED422D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632F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09B2" w14:textId="77777777" w:rsidR="00ED422D" w:rsidRPr="00EF6781" w:rsidRDefault="00ED422D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ED422D" w:rsidRPr="00C96590" w14:paraId="175866C4" w14:textId="77777777" w:rsidTr="00ED422D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748A" w14:textId="77777777" w:rsidR="00ED422D" w:rsidRPr="00C96590" w:rsidRDefault="00ED422D" w:rsidP="00E902DB">
            <w:pPr>
              <w:pStyle w:val="TAC"/>
            </w:pPr>
            <w:r w:rsidRPr="00575F28">
              <w:t>DC_(n)3-n</w:t>
            </w:r>
            <w:r>
              <w:t>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96FE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6556" w14:textId="77777777" w:rsidR="00ED422D" w:rsidRPr="00EF6781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96FD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0.5</w:t>
            </w:r>
          </w:p>
        </w:tc>
      </w:tr>
      <w:tr w:rsidR="00ED422D" w:rsidRPr="00C96590" w14:paraId="3B0DB268" w14:textId="77777777" w:rsidTr="00ED422D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49C" w14:textId="77777777" w:rsidR="00ED422D" w:rsidRDefault="00ED422D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6CCE227B" w14:textId="77777777" w:rsidR="00ED422D" w:rsidRPr="00C96590" w:rsidRDefault="00ED422D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23032A0" w14:textId="77777777" w:rsidR="009A793C" w:rsidRPr="00976106" w:rsidRDefault="009A793C" w:rsidP="009A793C">
      <w:pPr>
        <w:rPr>
          <w:color w:val="000000" w:themeColor="text1"/>
        </w:rPr>
      </w:pPr>
    </w:p>
    <w:p w14:paraId="0E12CC84" w14:textId="77777777" w:rsidR="009A793C" w:rsidRPr="00976106" w:rsidRDefault="009A793C" w:rsidP="00147049">
      <w:pPr>
        <w:pStyle w:val="3"/>
      </w:pPr>
      <w:bookmarkStart w:id="130" w:name="_Toc120260712"/>
      <w:bookmarkStart w:id="131" w:name="_Toc135927608"/>
      <w:r>
        <w:t>6.3</w:t>
      </w:r>
      <w:r w:rsidRPr="00976106">
        <w:t>.5</w:t>
      </w:r>
      <w:r w:rsidRPr="00976106">
        <w:rPr>
          <w:sz w:val="22"/>
          <w:lang w:eastAsia="sv-SE"/>
        </w:rPr>
        <w:tab/>
      </w:r>
      <w:r w:rsidRPr="00976106">
        <w:t>MSD</w:t>
      </w:r>
      <w:bookmarkEnd w:id="130"/>
      <w:bookmarkEnd w:id="131"/>
    </w:p>
    <w:p w14:paraId="023C93C4" w14:textId="77777777" w:rsidR="009A793C" w:rsidRPr="00976106" w:rsidRDefault="009A793C" w:rsidP="009A793C">
      <w:pPr>
        <w:rPr>
          <w:color w:val="000000" w:themeColor="text1"/>
        </w:rPr>
      </w:pPr>
      <w:r w:rsidRPr="00976106">
        <w:rPr>
          <w:rFonts w:eastAsia="DengXian"/>
          <w:color w:val="000000" w:themeColor="text1"/>
          <w:lang w:eastAsia="zh-CN"/>
        </w:rPr>
        <w:t xml:space="preserve">MSD analysis is already available </w:t>
      </w:r>
      <w:r w:rsidRPr="00976106">
        <w:rPr>
          <w:color w:val="000000" w:themeColor="text1"/>
          <w:szCs w:val="21"/>
        </w:rPr>
        <w:t xml:space="preserve">for DC_(n)3AA and DC_3A_n77A, in TR 37.717-11-11 and </w:t>
      </w:r>
      <w:r w:rsidRPr="00976106">
        <w:rPr>
          <w:color w:val="000000" w:themeColor="text1"/>
          <w:lang w:val="fi-FI" w:eastAsia="zh-CN"/>
        </w:rPr>
        <w:t>TR 37.863-01-01, respectively.</w:t>
      </w:r>
    </w:p>
    <w:p w14:paraId="68FD65F8" w14:textId="0A3D0506" w:rsidR="009A793C" w:rsidRPr="00976106" w:rsidRDefault="009A793C" w:rsidP="00147049">
      <w:pPr>
        <w:pStyle w:val="2"/>
        <w:rPr>
          <w:rFonts w:cs="Arial"/>
          <w:lang w:eastAsia="ja-JP"/>
        </w:rPr>
      </w:pPr>
      <w:bookmarkStart w:id="132" w:name="_Toc120260713"/>
      <w:bookmarkStart w:id="133" w:name="_Toc135927609"/>
      <w:r>
        <w:rPr>
          <w:rFonts w:cs="Arial"/>
        </w:rPr>
        <w:t>6.4</w:t>
      </w:r>
      <w:r w:rsidRPr="00976106">
        <w:rPr>
          <w:rFonts w:cs="Arial"/>
        </w:rPr>
        <w:tab/>
      </w:r>
      <w:r>
        <w:rPr>
          <w:lang w:val="en-US" w:eastAsia="zh-CN"/>
        </w:rPr>
        <w:t>DC_(n)3-</w:t>
      </w:r>
      <w:r w:rsidRPr="00976106">
        <w:rPr>
          <w:lang w:val="en-US" w:eastAsia="zh-CN"/>
        </w:rPr>
        <w:t>n</w:t>
      </w:r>
      <w:r>
        <w:rPr>
          <w:lang w:val="en-US" w:eastAsia="zh-CN"/>
        </w:rPr>
        <w:t>257</w:t>
      </w:r>
      <w:bookmarkEnd w:id="132"/>
      <w:bookmarkEnd w:id="133"/>
    </w:p>
    <w:p w14:paraId="5C3DDBE5" w14:textId="77777777" w:rsidR="009A793C" w:rsidRPr="00976106" w:rsidRDefault="009A793C" w:rsidP="00147049">
      <w:pPr>
        <w:pStyle w:val="3"/>
        <w:rPr>
          <w:lang w:eastAsia="ja-JP"/>
        </w:rPr>
      </w:pPr>
      <w:bookmarkStart w:id="134" w:name="_Toc120260714"/>
      <w:bookmarkStart w:id="135" w:name="_Toc135927610"/>
      <w:r>
        <w:t>6.4</w:t>
      </w:r>
      <w:r w:rsidRPr="00976106">
        <w:t>.1</w:t>
      </w:r>
      <w:r w:rsidRPr="00976106">
        <w:tab/>
        <w:t xml:space="preserve">Operating bands for </w:t>
      </w:r>
      <w:r w:rsidRPr="00976106">
        <w:rPr>
          <w:lang w:eastAsia="ja-JP"/>
        </w:rPr>
        <w:t>DC</w:t>
      </w:r>
      <w:bookmarkEnd w:id="134"/>
      <w:bookmarkEnd w:id="135"/>
    </w:p>
    <w:p w14:paraId="4C29DA40" w14:textId="77777777" w:rsidR="009A793C" w:rsidRPr="00976106" w:rsidRDefault="009A793C" w:rsidP="009A793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6.4</w:t>
      </w:r>
      <w:r w:rsidRPr="00976106">
        <w:rPr>
          <w:color w:val="000000" w:themeColor="text1"/>
        </w:rPr>
        <w:t>.1-1: DC band combination of LTE 1DL/1UL + inter-band NR 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9A793C" w:rsidRPr="00976106" w14:paraId="60BA345D" w14:textId="77777777" w:rsidTr="00241C16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7CA69EF7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 combination</w:t>
            </w:r>
          </w:p>
        </w:tc>
        <w:tc>
          <w:tcPr>
            <w:tcW w:w="1178" w:type="dxa"/>
            <w:vMerge w:val="restart"/>
            <w:vAlign w:val="center"/>
          </w:tcPr>
          <w:p w14:paraId="1F2D6224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2B1AD506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3F6B07C5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0815DA13" w14:textId="77777777" w:rsidR="009A793C" w:rsidRPr="00976106" w:rsidRDefault="009A793C" w:rsidP="00241C1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495BC5A5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9A793C" w:rsidRPr="00976106" w14:paraId="58A73FE7" w14:textId="77777777" w:rsidTr="00241C16">
        <w:trPr>
          <w:trHeight w:val="104"/>
          <w:jc w:val="center"/>
        </w:trPr>
        <w:tc>
          <w:tcPr>
            <w:tcW w:w="1411" w:type="dxa"/>
            <w:vMerge/>
          </w:tcPr>
          <w:p w14:paraId="6277C36D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27911F2A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05655DB0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1CC7CABC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37B93EB4" w14:textId="77777777" w:rsidR="009A793C" w:rsidRPr="00976106" w:rsidRDefault="009A793C" w:rsidP="00241C1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A793C" w:rsidRPr="00976106" w14:paraId="2AEBFACD" w14:textId="77777777" w:rsidTr="00241C16">
        <w:trPr>
          <w:trHeight w:val="404"/>
          <w:jc w:val="center"/>
        </w:trPr>
        <w:tc>
          <w:tcPr>
            <w:tcW w:w="1411" w:type="dxa"/>
            <w:vMerge/>
          </w:tcPr>
          <w:p w14:paraId="234B69D2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1F275C28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44072D38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625E8A25" w14:textId="77777777" w:rsidR="009A793C" w:rsidRPr="00976106" w:rsidRDefault="009A793C" w:rsidP="00241C1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5FE68E3F" w14:textId="77777777" w:rsidR="009A793C" w:rsidRPr="00976106" w:rsidRDefault="009A793C" w:rsidP="00241C1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A793C" w:rsidRPr="00976106" w14:paraId="22868C75" w14:textId="77777777" w:rsidTr="00241C16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3A01643D" w14:textId="77777777" w:rsidR="009A793C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DC_(n)3-n</w:t>
            </w:r>
            <w:r>
              <w:rPr>
                <w:color w:val="000000" w:themeColor="text1"/>
              </w:rPr>
              <w:t>257</w:t>
            </w:r>
          </w:p>
          <w:p w14:paraId="626F42DD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6164F5CB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793660F5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1710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6328CA4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4C4A504F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1785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9F7D3A5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1805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137F3ED4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139A1559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1880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1931B201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9A793C" w:rsidRPr="00976106" w14:paraId="504E4618" w14:textId="77777777" w:rsidTr="00241C16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1EC731E8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5AD25D1B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n3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534ACE1E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1710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7D231A8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5C7F54A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1785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319EA14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1805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4435E512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62A1BB47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1880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719A8787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9A793C" w:rsidRPr="00976106" w14:paraId="359F7108" w14:textId="77777777" w:rsidTr="00241C16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65E3F0E4" w14:textId="77777777" w:rsidR="009A793C" w:rsidRPr="00976106" w:rsidRDefault="009A793C" w:rsidP="00241C16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749D436D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  <w:szCs w:val="18"/>
              </w:rPr>
              <w:t>n</w:t>
            </w:r>
            <w:r>
              <w:rPr>
                <w:color w:val="000000" w:themeColor="text1"/>
                <w:szCs w:val="18"/>
              </w:rPr>
              <w:t>257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50309C51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73E9A2AB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651272C1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0FC9410A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36D0D7D4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04F4A687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38A53999" w14:textId="77777777" w:rsidR="009A793C" w:rsidRPr="00976106" w:rsidRDefault="009A793C" w:rsidP="00241C16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40C02090" w14:textId="77777777" w:rsidR="009A793C" w:rsidRPr="00976106" w:rsidRDefault="009A793C" w:rsidP="009A793C">
      <w:pPr>
        <w:rPr>
          <w:color w:val="000000" w:themeColor="text1"/>
          <w:lang w:eastAsia="zh-CN"/>
        </w:rPr>
      </w:pPr>
    </w:p>
    <w:p w14:paraId="25AE1A4B" w14:textId="77777777" w:rsidR="009A793C" w:rsidRPr="00976106" w:rsidRDefault="009A793C" w:rsidP="00147049">
      <w:pPr>
        <w:pStyle w:val="3"/>
        <w:rPr>
          <w:lang w:eastAsia="ja-JP"/>
        </w:rPr>
      </w:pPr>
      <w:bookmarkStart w:id="136" w:name="_Toc120260715"/>
      <w:bookmarkStart w:id="137" w:name="_Toc135927611"/>
      <w:r>
        <w:t>6.4</w:t>
      </w:r>
      <w:r w:rsidRPr="00976106">
        <w:t>.2</w:t>
      </w:r>
      <w:r w:rsidRPr="00976106">
        <w:tab/>
      </w:r>
      <w:r>
        <w:t>Configuration</w:t>
      </w:r>
      <w:r w:rsidRPr="00976106">
        <w:t xml:space="preserve"> for </w:t>
      </w:r>
      <w:r w:rsidRPr="00976106">
        <w:rPr>
          <w:lang w:eastAsia="ja-JP"/>
        </w:rPr>
        <w:t>DC</w:t>
      </w:r>
      <w:bookmarkEnd w:id="136"/>
      <w:bookmarkEnd w:id="137"/>
    </w:p>
    <w:p w14:paraId="23336AE4" w14:textId="77777777" w:rsidR="009A793C" w:rsidRPr="00791978" w:rsidRDefault="009A793C" w:rsidP="009A793C">
      <w:pPr>
        <w:pStyle w:val="TH"/>
        <w:rPr>
          <w:sz w:val="16"/>
          <w:lang w:eastAsia="zh-CN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  <w:lang w:eastAsia="zh-CN"/>
        </w:rPr>
        <w:t>6.4</w:t>
      </w:r>
      <w:r w:rsidRPr="00976106">
        <w:rPr>
          <w:color w:val="000000" w:themeColor="text1"/>
        </w:rPr>
        <w:t>.</w:t>
      </w:r>
      <w:r w:rsidRPr="00976106">
        <w:rPr>
          <w:color w:val="000000" w:themeColor="text1"/>
          <w:lang w:eastAsia="zh-CN"/>
        </w:rPr>
        <w:t>2</w:t>
      </w:r>
      <w:r w:rsidRPr="00976106">
        <w:rPr>
          <w:color w:val="000000" w:themeColor="text1"/>
        </w:rPr>
        <w:t xml:space="preserve">-1: </w:t>
      </w:r>
      <w:r w:rsidRPr="00791978">
        <w:t>Inter-band EN-DC configurations (three bands)</w:t>
      </w:r>
      <w:r w:rsidRPr="00791978">
        <w:rPr>
          <w:sz w:val="16"/>
          <w:lang w:eastAsia="zh-CN"/>
        </w:rPr>
        <w:t xml:space="preserve"> 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9A793C" w:rsidRPr="00E242A5" w14:paraId="7A00CD25" w14:textId="77777777" w:rsidTr="00241C1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76C9" w14:textId="77777777" w:rsidR="009A793C" w:rsidRPr="00791978" w:rsidRDefault="009A793C" w:rsidP="00241C16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EN-DC</w:t>
            </w:r>
          </w:p>
          <w:p w14:paraId="2211BB36" w14:textId="77777777" w:rsidR="009A793C" w:rsidRPr="00791978" w:rsidRDefault="009A793C" w:rsidP="00241C16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D751" w14:textId="77777777" w:rsidR="009A793C" w:rsidRPr="006431AA" w:rsidRDefault="009A793C" w:rsidP="00241C16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Uplink EN-DC</w:t>
            </w:r>
          </w:p>
          <w:p w14:paraId="681C09F4" w14:textId="77777777" w:rsidR="009A793C" w:rsidRPr="006431AA" w:rsidRDefault="009A793C" w:rsidP="00241C16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configuration</w:t>
            </w:r>
          </w:p>
          <w:p w14:paraId="16B6B314" w14:textId="77777777" w:rsidR="009A793C" w:rsidRPr="00277330" w:rsidRDefault="009A793C" w:rsidP="00241C16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(NOTE 1)</w:t>
            </w:r>
          </w:p>
        </w:tc>
      </w:tr>
      <w:tr w:rsidR="009A793C" w:rsidRPr="00791978" w14:paraId="15EA7734" w14:textId="77777777" w:rsidTr="00241C16">
        <w:trPr>
          <w:trHeight w:val="1772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E34" w14:textId="77777777" w:rsidR="009A793C" w:rsidRDefault="009A793C" w:rsidP="00241C16">
            <w:pPr>
              <w:pStyle w:val="TAC"/>
              <w:rPr>
                <w:szCs w:val="18"/>
                <w:lang w:val="en-US" w:eastAsia="ja-JP"/>
              </w:rPr>
            </w:pPr>
            <w:r w:rsidRPr="003D010C">
              <w:rPr>
                <w:szCs w:val="18"/>
                <w:lang w:val="en-US" w:eastAsia="ja-JP"/>
              </w:rPr>
              <w:t>DC_(n)3AA-n257A</w:t>
            </w:r>
          </w:p>
          <w:p w14:paraId="0586CAD0" w14:textId="77777777" w:rsidR="009A793C" w:rsidRDefault="009A793C" w:rsidP="00241C16">
            <w:pPr>
              <w:pStyle w:val="TAC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DC_(n)3AA-n257G</w:t>
            </w:r>
          </w:p>
          <w:p w14:paraId="1F1F50B3" w14:textId="77777777" w:rsidR="009A793C" w:rsidRDefault="009A793C" w:rsidP="00241C16">
            <w:pPr>
              <w:pStyle w:val="TAC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DC_(n)3AA-n257H</w:t>
            </w:r>
          </w:p>
          <w:p w14:paraId="0F67B347" w14:textId="77777777" w:rsidR="009A793C" w:rsidRDefault="009A793C" w:rsidP="00241C16">
            <w:pPr>
              <w:pStyle w:val="TAC"/>
              <w:rPr>
                <w:szCs w:val="18"/>
                <w:lang w:val="en-US" w:eastAsia="ja-JP"/>
              </w:rPr>
            </w:pPr>
            <w:r w:rsidRPr="003D010C">
              <w:rPr>
                <w:szCs w:val="18"/>
                <w:lang w:val="en-US" w:eastAsia="ja-JP"/>
              </w:rPr>
              <w:t>DC_(n)3AA-n257</w:t>
            </w:r>
            <w:r>
              <w:rPr>
                <w:szCs w:val="18"/>
                <w:lang w:val="en-US" w:eastAsia="ja-JP"/>
              </w:rPr>
              <w:t>I</w:t>
            </w:r>
          </w:p>
          <w:p w14:paraId="185572E0" w14:textId="77777777" w:rsidR="009A793C" w:rsidRDefault="009A793C" w:rsidP="00241C16">
            <w:pPr>
              <w:pStyle w:val="TAC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DC_(n)3AA-n257J</w:t>
            </w:r>
          </w:p>
          <w:p w14:paraId="2124CB2D" w14:textId="77777777" w:rsidR="009A793C" w:rsidRDefault="009A793C" w:rsidP="00241C16">
            <w:pPr>
              <w:pStyle w:val="TAC"/>
              <w:rPr>
                <w:szCs w:val="18"/>
                <w:lang w:val="en-US" w:eastAsia="ja-JP"/>
              </w:rPr>
            </w:pPr>
            <w:r w:rsidRPr="003D010C">
              <w:rPr>
                <w:szCs w:val="18"/>
                <w:lang w:val="en-US" w:eastAsia="ja-JP"/>
              </w:rPr>
              <w:t>DC_(n)3AA-n257</w:t>
            </w:r>
            <w:r>
              <w:rPr>
                <w:szCs w:val="18"/>
                <w:lang w:val="en-US" w:eastAsia="ja-JP"/>
              </w:rPr>
              <w:t>K</w:t>
            </w:r>
          </w:p>
          <w:p w14:paraId="1B9341FC" w14:textId="77777777" w:rsidR="009A793C" w:rsidRDefault="009A793C" w:rsidP="00241C16">
            <w:pPr>
              <w:pStyle w:val="TAC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DC_(n)3AA-n257L</w:t>
            </w:r>
          </w:p>
          <w:p w14:paraId="7B5722B5" w14:textId="77777777" w:rsidR="009A793C" w:rsidRPr="00791978" w:rsidRDefault="009A793C" w:rsidP="00241C16">
            <w:pPr>
              <w:pStyle w:val="TAC"/>
              <w:rPr>
                <w:szCs w:val="18"/>
                <w:lang w:val="en-US" w:eastAsia="ja-JP"/>
              </w:rPr>
            </w:pPr>
            <w:r w:rsidRPr="003D010C">
              <w:rPr>
                <w:szCs w:val="18"/>
                <w:lang w:val="en-US" w:eastAsia="ja-JP"/>
              </w:rPr>
              <w:t>DC_(n)3AA-n257</w:t>
            </w:r>
            <w:r>
              <w:rPr>
                <w:szCs w:val="18"/>
                <w:lang w:val="en-US" w:eastAsia="ja-JP"/>
              </w:rPr>
              <w:t>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6281" w14:textId="77777777" w:rsidR="009A793C" w:rsidRDefault="009A793C" w:rsidP="00241C1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 w:rsidRPr="00A7526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DC_3A_n257A</w:t>
            </w:r>
          </w:p>
          <w:p w14:paraId="735EC64D" w14:textId="77777777" w:rsidR="009A793C" w:rsidRPr="00206E1E" w:rsidRDefault="009A793C" w:rsidP="00241C1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fi-FI" w:eastAsia="fi-FI" w:bidi="ar"/>
              </w:rPr>
            </w:pPr>
          </w:p>
        </w:tc>
      </w:tr>
      <w:tr w:rsidR="009A793C" w:rsidRPr="00791978" w14:paraId="16AB805F" w14:textId="77777777" w:rsidTr="00241C16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C9D9" w14:textId="77777777" w:rsidR="009A793C" w:rsidRDefault="009A793C" w:rsidP="000D7965">
            <w:pPr>
              <w:pStyle w:val="TAN"/>
              <w:rPr>
                <w:color w:val="000000"/>
                <w:szCs w:val="18"/>
              </w:rPr>
            </w:pPr>
            <w:r>
              <w:rPr>
                <w:lang w:eastAsia="zh-CN"/>
              </w:rPr>
              <w:t>NOTE1:</w:t>
            </w:r>
            <w:r>
              <w:rPr>
                <w:lang w:eastAsia="zh-CN"/>
              </w:rPr>
              <w:tab/>
              <w:t>Only single switched UL is supported.</w:t>
            </w:r>
          </w:p>
        </w:tc>
      </w:tr>
    </w:tbl>
    <w:p w14:paraId="4C687DA0" w14:textId="77777777" w:rsidR="009A793C" w:rsidRPr="00976106" w:rsidRDefault="009A793C" w:rsidP="009A793C">
      <w:pPr>
        <w:rPr>
          <w:color w:val="000000" w:themeColor="text1"/>
        </w:rPr>
      </w:pPr>
    </w:p>
    <w:p w14:paraId="57C9CCEE" w14:textId="77777777" w:rsidR="00BB18D2" w:rsidRPr="00976106" w:rsidRDefault="00BB18D2" w:rsidP="00147049">
      <w:pPr>
        <w:pStyle w:val="3"/>
      </w:pPr>
      <w:bookmarkStart w:id="138" w:name="_Toc120260716"/>
      <w:bookmarkStart w:id="139" w:name="_Toc135927612"/>
      <w:r>
        <w:t>6.4</w:t>
      </w:r>
      <w:r w:rsidRPr="00976106">
        <w:t>.3</w:t>
      </w:r>
      <w:r w:rsidRPr="00976106">
        <w:tab/>
        <w:t>Co-existence studies</w:t>
      </w:r>
      <w:bookmarkEnd w:id="138"/>
      <w:bookmarkEnd w:id="139"/>
    </w:p>
    <w:p w14:paraId="73C7B760" w14:textId="77777777" w:rsidR="00BB18D2" w:rsidRDefault="00BB18D2" w:rsidP="00BB18D2">
      <w:pPr>
        <w:rPr>
          <w:color w:val="000000" w:themeColor="text1"/>
          <w:lang w:val="fi-FI" w:eastAsia="zh-CN"/>
        </w:rPr>
      </w:pPr>
      <w:r w:rsidRPr="00976106">
        <w:rPr>
          <w:color w:val="000000" w:themeColor="text1"/>
          <w:szCs w:val="21"/>
        </w:rPr>
        <w:t>The studies are already performed for DC_(n)3AA in TR 37.717-11-11</w:t>
      </w:r>
      <w:r w:rsidRPr="00976106">
        <w:rPr>
          <w:color w:val="000000" w:themeColor="text1"/>
          <w:lang w:val="fi-FI" w:eastAsia="zh-CN"/>
        </w:rPr>
        <w:t>.</w:t>
      </w:r>
    </w:p>
    <w:p w14:paraId="4FD2D3D0" w14:textId="77777777" w:rsidR="00BB18D2" w:rsidRPr="003D1D2F" w:rsidRDefault="00BB18D2" w:rsidP="00BB18D2">
      <w:pPr>
        <w:rPr>
          <w:color w:val="000000" w:themeColor="text1"/>
          <w:lang w:val="fi-FI" w:eastAsia="zh-CN"/>
        </w:rPr>
      </w:pPr>
      <w:r>
        <w:rPr>
          <w:color w:val="000000" w:themeColor="text1"/>
          <w:lang w:val="fi-FI" w:eastAsia="zh-CN"/>
        </w:rPr>
        <w:t xml:space="preserve">No study is needed for </w:t>
      </w:r>
      <w:r w:rsidRPr="00277330">
        <w:rPr>
          <w:color w:val="000000" w:themeColor="text1"/>
          <w:lang w:val="fi-FI" w:eastAsia="zh-CN"/>
        </w:rPr>
        <w:t>DC_3A_n257A</w:t>
      </w:r>
      <w:r>
        <w:rPr>
          <w:color w:val="000000" w:themeColor="text1"/>
          <w:lang w:val="fi-FI" w:eastAsia="zh-CN"/>
        </w:rPr>
        <w:t>, due to large frequency separation.</w:t>
      </w:r>
    </w:p>
    <w:p w14:paraId="731FA467" w14:textId="77777777" w:rsidR="009A793C" w:rsidRPr="00976106" w:rsidRDefault="009A793C" w:rsidP="00147049">
      <w:pPr>
        <w:pStyle w:val="3"/>
      </w:pPr>
      <w:bookmarkStart w:id="140" w:name="_Toc120260717"/>
      <w:bookmarkStart w:id="141" w:name="_Toc135927613"/>
      <w:r>
        <w:lastRenderedPageBreak/>
        <w:t>6.4</w:t>
      </w:r>
      <w:r w:rsidRPr="00976106">
        <w:t>.4</w:t>
      </w:r>
      <w:r w:rsidRPr="00976106">
        <w:rPr>
          <w:lang w:eastAsia="sv-SE"/>
        </w:rPr>
        <w:tab/>
      </w:r>
      <w:r w:rsidRPr="00976106">
        <w:t>∆T</w:t>
      </w:r>
      <w:r w:rsidRPr="00B94A68">
        <w:t>IB</w:t>
      </w:r>
      <w:r w:rsidRPr="00976106">
        <w:t xml:space="preserve"> and ∆R</w:t>
      </w:r>
      <w:r w:rsidRPr="00B94A68">
        <w:t>IB</w:t>
      </w:r>
      <w:r w:rsidRPr="00976106">
        <w:t xml:space="preserve"> values</w:t>
      </w:r>
      <w:bookmarkEnd w:id="140"/>
      <w:bookmarkEnd w:id="141"/>
    </w:p>
    <w:p w14:paraId="1FF2FF47" w14:textId="77777777" w:rsidR="009A793C" w:rsidRPr="00976106" w:rsidRDefault="009A793C" w:rsidP="009A793C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For DC_(n)3-</w:t>
      </w:r>
      <w:r w:rsidRPr="00976106">
        <w:rPr>
          <w:color w:val="000000" w:themeColor="text1"/>
          <w:szCs w:val="21"/>
        </w:rPr>
        <w:t>n</w:t>
      </w:r>
      <w:r>
        <w:rPr>
          <w:color w:val="000000" w:themeColor="text1"/>
          <w:szCs w:val="21"/>
        </w:rPr>
        <w:t>25</w:t>
      </w:r>
      <w:r w:rsidRPr="00976106">
        <w:rPr>
          <w:color w:val="000000" w:themeColor="text1"/>
          <w:szCs w:val="21"/>
        </w:rPr>
        <w:t xml:space="preserve">7, the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T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and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R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values are given in the tables below.</w:t>
      </w:r>
    </w:p>
    <w:p w14:paraId="48380402" w14:textId="77777777" w:rsidR="009A793C" w:rsidRPr="00976106" w:rsidRDefault="009A793C" w:rsidP="009A793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6.4</w:t>
      </w:r>
      <w:r w:rsidRPr="00976106">
        <w:rPr>
          <w:color w:val="000000" w:themeColor="text1"/>
        </w:rPr>
        <w:t>.4</w:t>
      </w:r>
      <w:r w:rsidRPr="00976106">
        <w:rPr>
          <w:color w:val="000000" w:themeColor="text1"/>
          <w:lang w:eastAsia="zh-CN"/>
        </w:rPr>
        <w:t>-</w:t>
      </w:r>
      <w:r w:rsidRPr="00976106">
        <w:rPr>
          <w:color w:val="000000" w:themeColor="text1"/>
        </w:rPr>
        <w:t>1: ΔT</w:t>
      </w:r>
      <w:r w:rsidRPr="00976106">
        <w:rPr>
          <w:color w:val="000000" w:themeColor="text1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D422D" w:rsidRPr="00EF5447" w14:paraId="54DA630D" w14:textId="77777777" w:rsidTr="00ED422D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48259" w14:textId="77777777" w:rsidR="00ED422D" w:rsidRPr="00EF5447" w:rsidRDefault="00ED422D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9448" w14:textId="77777777" w:rsidR="00ED422D" w:rsidRPr="00EF5447" w:rsidRDefault="00ED422D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ED422D" w:rsidRPr="00EF5447" w14:paraId="7130CE32" w14:textId="77777777" w:rsidTr="00ED422D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BD8" w14:textId="77777777" w:rsidR="00ED422D" w:rsidRPr="00EF5447" w:rsidRDefault="00ED422D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A4E" w14:textId="77777777" w:rsidR="00ED422D" w:rsidRPr="00EF5447" w:rsidRDefault="00ED422D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:rsidRPr="00EF5447" w14:paraId="456BCF3B" w14:textId="77777777" w:rsidTr="00ED422D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886" w14:textId="77777777" w:rsidR="00ED422D" w:rsidRPr="00EF5447" w:rsidRDefault="00ED422D" w:rsidP="00E902DB">
            <w:pPr>
              <w:pStyle w:val="TAC"/>
            </w:pPr>
            <w:r w:rsidRPr="00575F28">
              <w:t>DC_(n)3-n</w:t>
            </w:r>
            <w:r>
              <w:t>257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4055" w14:textId="77777777" w:rsidR="00ED422D" w:rsidRPr="00EF5447" w:rsidRDefault="00ED422D" w:rsidP="00E902DB">
            <w:pPr>
              <w:pStyle w:val="TAC"/>
            </w:pPr>
            <w: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B5E6" w14:textId="77777777" w:rsidR="00ED422D" w:rsidRPr="00E137BF" w:rsidRDefault="00ED422D" w:rsidP="00E902D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1B2A" w14:textId="77777777" w:rsidR="00ED422D" w:rsidRPr="00EF5447" w:rsidRDefault="00ED422D" w:rsidP="00E902DB">
            <w:pPr>
              <w:pStyle w:val="TAC"/>
            </w:pPr>
            <w:r>
              <w:t>-</w:t>
            </w:r>
          </w:p>
        </w:tc>
      </w:tr>
      <w:tr w:rsidR="00ED422D" w:rsidRPr="00EF5447" w14:paraId="0DED6455" w14:textId="77777777" w:rsidTr="00ED422D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9F462" w14:textId="77777777" w:rsidR="00ED422D" w:rsidRDefault="00ED422D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3721274C" w14:textId="77777777" w:rsidR="00ED422D" w:rsidRPr="00EF5447" w:rsidRDefault="00ED422D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51E738CC" w14:textId="77777777" w:rsidR="009A793C" w:rsidRPr="00976106" w:rsidRDefault="009A793C" w:rsidP="009A793C">
      <w:pPr>
        <w:rPr>
          <w:color w:val="000000" w:themeColor="text1"/>
        </w:rPr>
      </w:pPr>
    </w:p>
    <w:p w14:paraId="2E7ABD82" w14:textId="77777777" w:rsidR="009A793C" w:rsidRPr="00976106" w:rsidRDefault="009A793C" w:rsidP="009A793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6.4</w:t>
      </w:r>
      <w:r w:rsidRPr="00976106">
        <w:rPr>
          <w:color w:val="000000" w:themeColor="text1"/>
        </w:rPr>
        <w:t>.4-2: ΔR</w:t>
      </w:r>
      <w:r w:rsidRPr="00976106">
        <w:rPr>
          <w:color w:val="000000" w:themeColor="text1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D422D" w:rsidRPr="00EF6781" w14:paraId="36E497B5" w14:textId="77777777" w:rsidTr="00ED422D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053DC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1190" w14:textId="77777777" w:rsidR="00ED422D" w:rsidRPr="00EF6781" w:rsidRDefault="00ED422D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:rsidRPr="00EF6781" w14:paraId="1F49521D" w14:textId="77777777" w:rsidTr="00ED422D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BEC9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2286" w14:textId="77777777" w:rsidR="00ED422D" w:rsidRPr="00EF6781" w:rsidRDefault="00ED422D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ED422D" w:rsidRPr="00C96590" w14:paraId="67FD3828" w14:textId="77777777" w:rsidTr="00ED422D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D76F" w14:textId="77777777" w:rsidR="00ED422D" w:rsidRPr="00C96590" w:rsidRDefault="00ED422D" w:rsidP="00E902DB">
            <w:pPr>
              <w:pStyle w:val="TAC"/>
            </w:pPr>
            <w:r w:rsidRPr="00575F28">
              <w:t>DC_(n)3-n</w:t>
            </w:r>
            <w:r>
              <w:t>257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A04E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A827" w14:textId="77777777" w:rsidR="00ED422D" w:rsidRPr="00EF6781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B583" w14:textId="77777777" w:rsidR="00ED422D" w:rsidRPr="00C96590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</w:tr>
      <w:tr w:rsidR="00ED422D" w:rsidRPr="00C96590" w14:paraId="70017E30" w14:textId="77777777" w:rsidTr="00ED422D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4100" w14:textId="77777777" w:rsidR="00ED422D" w:rsidRDefault="00ED422D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1FAAA17A" w14:textId="77777777" w:rsidR="00ED422D" w:rsidRPr="00C96590" w:rsidRDefault="00ED422D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1D05A9E6" w14:textId="77777777" w:rsidR="009A793C" w:rsidRPr="00ED422D" w:rsidRDefault="009A793C" w:rsidP="009A793C">
      <w:pPr>
        <w:rPr>
          <w:color w:val="000000" w:themeColor="text1"/>
        </w:rPr>
      </w:pPr>
    </w:p>
    <w:p w14:paraId="7D538D7B" w14:textId="77777777" w:rsidR="009A793C" w:rsidRPr="00976106" w:rsidRDefault="009A793C" w:rsidP="00147049">
      <w:pPr>
        <w:pStyle w:val="3"/>
      </w:pPr>
      <w:bookmarkStart w:id="142" w:name="_Toc120260718"/>
      <w:bookmarkStart w:id="143" w:name="_Toc135927614"/>
      <w:r>
        <w:t>6.4</w:t>
      </w:r>
      <w:r w:rsidRPr="00976106">
        <w:t>.5</w:t>
      </w:r>
      <w:r w:rsidRPr="00976106">
        <w:rPr>
          <w:lang w:eastAsia="sv-SE"/>
        </w:rPr>
        <w:tab/>
      </w:r>
      <w:r w:rsidRPr="00976106">
        <w:t>MSD</w:t>
      </w:r>
      <w:bookmarkEnd w:id="142"/>
      <w:bookmarkEnd w:id="143"/>
    </w:p>
    <w:p w14:paraId="096798FB" w14:textId="77777777" w:rsidR="009A793C" w:rsidRDefault="009A793C" w:rsidP="009A793C">
      <w:pPr>
        <w:rPr>
          <w:color w:val="000000" w:themeColor="text1"/>
          <w:lang w:val="fi-FI" w:eastAsia="zh-CN"/>
        </w:rPr>
      </w:pPr>
      <w:r w:rsidRPr="00976106">
        <w:rPr>
          <w:rFonts w:eastAsia="DengXian"/>
          <w:color w:val="000000" w:themeColor="text1"/>
          <w:lang w:eastAsia="zh-CN"/>
        </w:rPr>
        <w:t xml:space="preserve">MSD analysis is already available </w:t>
      </w:r>
      <w:r w:rsidRPr="00976106">
        <w:rPr>
          <w:color w:val="000000" w:themeColor="text1"/>
          <w:szCs w:val="21"/>
        </w:rPr>
        <w:t>for DC_(n)3AA in TR 37.717-11-11</w:t>
      </w:r>
      <w:r>
        <w:rPr>
          <w:color w:val="000000" w:themeColor="text1"/>
          <w:szCs w:val="21"/>
        </w:rPr>
        <w:t>.</w:t>
      </w:r>
    </w:p>
    <w:p w14:paraId="66647ADF" w14:textId="77777777" w:rsidR="009A793C" w:rsidRPr="00976106" w:rsidRDefault="009A793C" w:rsidP="009A793C">
      <w:pPr>
        <w:rPr>
          <w:color w:val="000000" w:themeColor="text1"/>
        </w:rPr>
      </w:pPr>
      <w:r>
        <w:rPr>
          <w:color w:val="000000" w:themeColor="text1"/>
          <w:lang w:val="fi-FI" w:eastAsia="zh-CN"/>
        </w:rPr>
        <w:t xml:space="preserve">No MSD analysis is needed for </w:t>
      </w:r>
      <w:r w:rsidRPr="00277330">
        <w:rPr>
          <w:color w:val="000000" w:themeColor="text1"/>
          <w:lang w:val="fi-FI" w:eastAsia="zh-CN"/>
        </w:rPr>
        <w:t>DC_3A_n257A</w:t>
      </w:r>
      <w:r>
        <w:rPr>
          <w:color w:val="000000" w:themeColor="text1"/>
          <w:lang w:val="fi-FI" w:eastAsia="zh-CN"/>
        </w:rPr>
        <w:t>, as there is no coexistence issue.</w:t>
      </w:r>
    </w:p>
    <w:p w14:paraId="043B77F6" w14:textId="100B7E6E" w:rsidR="00280F5C" w:rsidRPr="00976106" w:rsidRDefault="00280F5C" w:rsidP="00147049">
      <w:pPr>
        <w:pStyle w:val="2"/>
        <w:rPr>
          <w:rFonts w:cs="Arial"/>
          <w:lang w:eastAsia="ja-JP"/>
        </w:rPr>
      </w:pPr>
      <w:bookmarkStart w:id="144" w:name="_Toc120260719"/>
      <w:bookmarkStart w:id="145" w:name="_Toc135927615"/>
      <w:r>
        <w:rPr>
          <w:rFonts w:cs="Arial"/>
        </w:rPr>
        <w:t>6.5</w:t>
      </w:r>
      <w:r w:rsidRPr="00976106">
        <w:rPr>
          <w:rFonts w:cs="Arial"/>
        </w:rPr>
        <w:tab/>
      </w:r>
      <w:r w:rsidRPr="00661122">
        <w:rPr>
          <w:lang w:val="en-US" w:eastAsia="zh-CN"/>
        </w:rPr>
        <w:t>DC_1_n8-n257</w:t>
      </w:r>
      <w:bookmarkEnd w:id="144"/>
      <w:bookmarkEnd w:id="145"/>
    </w:p>
    <w:p w14:paraId="7875BF54" w14:textId="19052906" w:rsidR="00280F5C" w:rsidRPr="00976106" w:rsidRDefault="00280F5C" w:rsidP="00147049">
      <w:pPr>
        <w:pStyle w:val="3"/>
        <w:rPr>
          <w:lang w:eastAsia="ja-JP"/>
        </w:rPr>
      </w:pPr>
      <w:bookmarkStart w:id="146" w:name="_Toc120260720"/>
      <w:bookmarkStart w:id="147" w:name="_Toc135927616"/>
      <w:r>
        <w:t>6.5</w:t>
      </w:r>
      <w:r w:rsidRPr="00976106">
        <w:t>.1</w:t>
      </w:r>
      <w:r w:rsidRPr="00976106">
        <w:tab/>
        <w:t xml:space="preserve">Operating bands for </w:t>
      </w:r>
      <w:r w:rsidRPr="00976106">
        <w:rPr>
          <w:lang w:eastAsia="ja-JP"/>
        </w:rPr>
        <w:t>DC</w:t>
      </w:r>
      <w:bookmarkEnd w:id="146"/>
      <w:bookmarkEnd w:id="147"/>
    </w:p>
    <w:p w14:paraId="5839E4BD" w14:textId="0323D669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6.5</w:t>
      </w:r>
      <w:r w:rsidRPr="00976106">
        <w:rPr>
          <w:color w:val="000000" w:themeColor="text1"/>
        </w:rPr>
        <w:t>.1-1: DC band combination of LTE 1DL/1UL + inter-band NR 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280F5C" w:rsidRPr="00976106" w14:paraId="30B10F30" w14:textId="77777777" w:rsidTr="00E902DB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4008FDCD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 combination</w:t>
            </w:r>
          </w:p>
        </w:tc>
        <w:tc>
          <w:tcPr>
            <w:tcW w:w="1178" w:type="dxa"/>
            <w:vMerge w:val="restart"/>
            <w:vAlign w:val="center"/>
          </w:tcPr>
          <w:p w14:paraId="33FD84D4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1FDD8D50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1182F6CE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6842EDE9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6AAE02DF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280F5C" w:rsidRPr="00976106" w14:paraId="2B1AAD35" w14:textId="77777777" w:rsidTr="00E902DB">
        <w:trPr>
          <w:trHeight w:val="104"/>
          <w:jc w:val="center"/>
        </w:trPr>
        <w:tc>
          <w:tcPr>
            <w:tcW w:w="1411" w:type="dxa"/>
            <w:vMerge/>
          </w:tcPr>
          <w:p w14:paraId="13A066AD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0B8FC435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2566D210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74957B1D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25A0F66E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80F5C" w:rsidRPr="00976106" w14:paraId="09E419AD" w14:textId="77777777" w:rsidTr="00E902DB">
        <w:trPr>
          <w:trHeight w:val="404"/>
          <w:jc w:val="center"/>
        </w:trPr>
        <w:tc>
          <w:tcPr>
            <w:tcW w:w="1411" w:type="dxa"/>
            <w:vMerge/>
          </w:tcPr>
          <w:p w14:paraId="39739C87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2348AB74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35E654C3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604E8B96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404DF606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80F5C" w:rsidRPr="00976106" w14:paraId="406E7270" w14:textId="77777777" w:rsidTr="00E902DB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0EB9BEFE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E05320">
              <w:rPr>
                <w:color w:val="000000" w:themeColor="text1"/>
              </w:rPr>
              <w:t>DC_1_n</w:t>
            </w:r>
            <w:r>
              <w:rPr>
                <w:color w:val="000000" w:themeColor="text1"/>
              </w:rPr>
              <w:t>8</w:t>
            </w:r>
            <w:r w:rsidRPr="00E05320">
              <w:rPr>
                <w:color w:val="000000" w:themeColor="text1"/>
              </w:rPr>
              <w:t>-n257</w:t>
            </w:r>
          </w:p>
        </w:tc>
        <w:tc>
          <w:tcPr>
            <w:tcW w:w="1178" w:type="dxa"/>
            <w:vAlign w:val="center"/>
          </w:tcPr>
          <w:p w14:paraId="06E0D225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79EA8DEF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1920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6540861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0D24322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1980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2D665DA6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2110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4B236B2B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28D31D80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2170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461F78EA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280F5C" w:rsidRPr="00976106" w14:paraId="7715CC7E" w14:textId="77777777" w:rsidTr="00E902DB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68290CD3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09DDE833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n8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2121B56F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880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53A330D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44C53764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915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CEABD9C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925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3478F20C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1EEA912D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27D02485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280F5C" w:rsidRPr="00976106" w14:paraId="5049F901" w14:textId="77777777" w:rsidTr="00E902DB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1A52F73C" w14:textId="77777777" w:rsidR="00280F5C" w:rsidRPr="00976106" w:rsidRDefault="00280F5C" w:rsidP="00E902DB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7BE37D34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  <w:szCs w:val="18"/>
              </w:rPr>
              <w:t>n</w:t>
            </w:r>
            <w:r>
              <w:rPr>
                <w:color w:val="000000" w:themeColor="text1"/>
                <w:szCs w:val="18"/>
              </w:rPr>
              <w:t>257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61472DDF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02B7B921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D45D6CB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B4DFF3E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5A45C1AB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41239649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0D494E35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40E28C95" w14:textId="77777777" w:rsidR="00280F5C" w:rsidRPr="00976106" w:rsidRDefault="00280F5C" w:rsidP="00280F5C">
      <w:pPr>
        <w:rPr>
          <w:color w:val="000000" w:themeColor="text1"/>
          <w:lang w:eastAsia="zh-CN"/>
        </w:rPr>
      </w:pPr>
    </w:p>
    <w:p w14:paraId="4E37F536" w14:textId="40621D79" w:rsidR="00280F5C" w:rsidRPr="00976106" w:rsidRDefault="00280F5C" w:rsidP="00147049">
      <w:pPr>
        <w:pStyle w:val="3"/>
        <w:rPr>
          <w:lang w:eastAsia="ja-JP"/>
        </w:rPr>
      </w:pPr>
      <w:bookmarkStart w:id="148" w:name="_Toc120260721"/>
      <w:bookmarkStart w:id="149" w:name="_Toc135927617"/>
      <w:r>
        <w:lastRenderedPageBreak/>
        <w:t>6.5</w:t>
      </w:r>
      <w:r w:rsidRPr="00976106">
        <w:t>.2</w:t>
      </w:r>
      <w:r w:rsidRPr="00976106">
        <w:tab/>
      </w:r>
      <w:r>
        <w:t>Configuration</w:t>
      </w:r>
      <w:r w:rsidRPr="00976106">
        <w:t xml:space="preserve"> for </w:t>
      </w:r>
      <w:r w:rsidRPr="00976106">
        <w:rPr>
          <w:lang w:eastAsia="ja-JP"/>
        </w:rPr>
        <w:t>DC</w:t>
      </w:r>
      <w:bookmarkEnd w:id="148"/>
      <w:bookmarkEnd w:id="149"/>
    </w:p>
    <w:p w14:paraId="53C70497" w14:textId="303F9F57" w:rsidR="00280F5C" w:rsidRPr="00791978" w:rsidRDefault="00280F5C" w:rsidP="00280F5C">
      <w:pPr>
        <w:pStyle w:val="TH"/>
        <w:rPr>
          <w:sz w:val="16"/>
          <w:lang w:eastAsia="zh-CN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  <w:lang w:eastAsia="zh-CN"/>
        </w:rPr>
        <w:t>6.5</w:t>
      </w:r>
      <w:r w:rsidRPr="00976106">
        <w:rPr>
          <w:color w:val="000000" w:themeColor="text1"/>
        </w:rPr>
        <w:t>.</w:t>
      </w:r>
      <w:r w:rsidRPr="00976106">
        <w:rPr>
          <w:color w:val="000000" w:themeColor="text1"/>
          <w:lang w:eastAsia="zh-CN"/>
        </w:rPr>
        <w:t>2</w:t>
      </w:r>
      <w:r w:rsidRPr="00976106">
        <w:rPr>
          <w:color w:val="000000" w:themeColor="text1"/>
        </w:rPr>
        <w:t xml:space="preserve">-1: </w:t>
      </w:r>
      <w:r w:rsidRPr="00791978">
        <w:t>Inter-band EN-DC configurations (three bands)</w:t>
      </w:r>
      <w:r w:rsidRPr="00791978">
        <w:rPr>
          <w:sz w:val="16"/>
          <w:lang w:eastAsia="zh-CN"/>
        </w:rPr>
        <w:t xml:space="preserve"> 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280F5C" w:rsidRPr="008C4D60" w14:paraId="68333ED4" w14:textId="77777777" w:rsidTr="00E902DB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E4E2" w14:textId="77777777" w:rsidR="00280F5C" w:rsidRPr="00791978" w:rsidRDefault="00280F5C" w:rsidP="00E902DB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EN-DC</w:t>
            </w:r>
          </w:p>
          <w:p w14:paraId="6AE46546" w14:textId="77777777" w:rsidR="00280F5C" w:rsidRPr="00791978" w:rsidRDefault="00280F5C" w:rsidP="00E902DB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30F4" w14:textId="77777777" w:rsidR="00280F5C" w:rsidRPr="006431AA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Uplink EN-DC</w:t>
            </w:r>
          </w:p>
          <w:p w14:paraId="5678EAAA" w14:textId="77777777" w:rsidR="00280F5C" w:rsidRPr="006431AA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configuration</w:t>
            </w:r>
          </w:p>
          <w:p w14:paraId="77CF566B" w14:textId="77777777" w:rsidR="00280F5C" w:rsidRPr="00277330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(NOTE 1)</w:t>
            </w:r>
          </w:p>
        </w:tc>
      </w:tr>
      <w:tr w:rsidR="00280F5C" w:rsidRPr="00791978" w14:paraId="5F640AB7" w14:textId="77777777" w:rsidTr="00E902DB">
        <w:trPr>
          <w:trHeight w:val="1772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43E1" w14:textId="77777777" w:rsidR="00280F5C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</w:t>
            </w:r>
            <w:r>
              <w:rPr>
                <w:szCs w:val="18"/>
                <w:lang w:val="en-US" w:eastAsia="ja-JP"/>
              </w:rPr>
              <w:t>8</w:t>
            </w:r>
            <w:r w:rsidRPr="00C9762D">
              <w:rPr>
                <w:szCs w:val="18"/>
                <w:lang w:val="en-US" w:eastAsia="ja-JP"/>
              </w:rPr>
              <w:t>A-n257A</w:t>
            </w:r>
          </w:p>
          <w:p w14:paraId="057EC1B2" w14:textId="77777777" w:rsidR="00280F5C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</w:t>
            </w:r>
            <w:r>
              <w:rPr>
                <w:szCs w:val="18"/>
                <w:lang w:val="en-US" w:eastAsia="ja-JP"/>
              </w:rPr>
              <w:t>8</w:t>
            </w:r>
            <w:r w:rsidRPr="00C9762D">
              <w:rPr>
                <w:szCs w:val="18"/>
                <w:lang w:val="en-US" w:eastAsia="ja-JP"/>
              </w:rPr>
              <w:t>A-n257</w:t>
            </w:r>
            <w:r>
              <w:rPr>
                <w:szCs w:val="18"/>
                <w:lang w:val="en-US" w:eastAsia="ja-JP"/>
              </w:rPr>
              <w:t>G</w:t>
            </w:r>
          </w:p>
          <w:p w14:paraId="6AD96A8E" w14:textId="77777777" w:rsidR="00280F5C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</w:t>
            </w:r>
            <w:r>
              <w:rPr>
                <w:szCs w:val="18"/>
                <w:lang w:val="en-US" w:eastAsia="ja-JP"/>
              </w:rPr>
              <w:t>8</w:t>
            </w:r>
            <w:r w:rsidRPr="00C9762D">
              <w:rPr>
                <w:szCs w:val="18"/>
                <w:lang w:val="en-US" w:eastAsia="ja-JP"/>
              </w:rPr>
              <w:t>A-n257</w:t>
            </w:r>
            <w:r>
              <w:rPr>
                <w:szCs w:val="18"/>
                <w:lang w:val="en-US" w:eastAsia="ja-JP"/>
              </w:rPr>
              <w:t>H</w:t>
            </w:r>
          </w:p>
          <w:p w14:paraId="31D9BFD3" w14:textId="77777777" w:rsidR="00280F5C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</w:t>
            </w:r>
            <w:r>
              <w:rPr>
                <w:szCs w:val="18"/>
                <w:lang w:val="en-US" w:eastAsia="ja-JP"/>
              </w:rPr>
              <w:t>8</w:t>
            </w:r>
            <w:r w:rsidRPr="00C9762D">
              <w:rPr>
                <w:szCs w:val="18"/>
                <w:lang w:val="en-US" w:eastAsia="ja-JP"/>
              </w:rPr>
              <w:t>A-n257</w:t>
            </w:r>
            <w:r>
              <w:rPr>
                <w:szCs w:val="18"/>
                <w:lang w:val="en-US" w:eastAsia="ja-JP"/>
              </w:rPr>
              <w:t>I</w:t>
            </w:r>
          </w:p>
          <w:p w14:paraId="09A0CD69" w14:textId="77777777" w:rsidR="00280F5C" w:rsidRPr="00C9762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</w:t>
            </w:r>
            <w:r>
              <w:rPr>
                <w:szCs w:val="18"/>
                <w:lang w:val="en-US" w:eastAsia="ja-JP"/>
              </w:rPr>
              <w:t>8</w:t>
            </w:r>
            <w:r w:rsidRPr="00C9762D">
              <w:rPr>
                <w:szCs w:val="18"/>
                <w:lang w:val="en-US" w:eastAsia="ja-JP"/>
              </w:rPr>
              <w:t>A-n257J</w:t>
            </w:r>
          </w:p>
          <w:p w14:paraId="78F4DAC1" w14:textId="77777777" w:rsidR="00280F5C" w:rsidRPr="00C9762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</w:t>
            </w:r>
            <w:r>
              <w:rPr>
                <w:szCs w:val="18"/>
                <w:lang w:val="en-US" w:eastAsia="ja-JP"/>
              </w:rPr>
              <w:t>8</w:t>
            </w:r>
            <w:r w:rsidRPr="00C9762D">
              <w:rPr>
                <w:szCs w:val="18"/>
                <w:lang w:val="en-US" w:eastAsia="ja-JP"/>
              </w:rPr>
              <w:t>A-n257K</w:t>
            </w:r>
          </w:p>
          <w:p w14:paraId="6479255B" w14:textId="77777777" w:rsidR="00280F5C" w:rsidRPr="00C9762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</w:t>
            </w:r>
            <w:r>
              <w:rPr>
                <w:szCs w:val="18"/>
                <w:lang w:val="en-US" w:eastAsia="ja-JP"/>
              </w:rPr>
              <w:t>8</w:t>
            </w:r>
            <w:r w:rsidRPr="00C9762D">
              <w:rPr>
                <w:szCs w:val="18"/>
                <w:lang w:val="en-US" w:eastAsia="ja-JP"/>
              </w:rPr>
              <w:t>A-n257L</w:t>
            </w:r>
          </w:p>
          <w:p w14:paraId="169B0F05" w14:textId="77777777" w:rsidR="00280F5C" w:rsidRPr="00766885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</w:t>
            </w:r>
            <w:r>
              <w:rPr>
                <w:szCs w:val="18"/>
                <w:lang w:val="en-US" w:eastAsia="ja-JP"/>
              </w:rPr>
              <w:t>8</w:t>
            </w:r>
            <w:r w:rsidRPr="00C9762D">
              <w:rPr>
                <w:szCs w:val="18"/>
                <w:lang w:val="en-US" w:eastAsia="ja-JP"/>
              </w:rPr>
              <w:t>A-n257M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910" w14:textId="77777777" w:rsidR="00280F5C" w:rsidRDefault="00280F5C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DC_1A_n257A</w:t>
            </w:r>
          </w:p>
          <w:p w14:paraId="5948F822" w14:textId="77777777" w:rsidR="00280F5C" w:rsidRPr="00206E1E" w:rsidRDefault="00280F5C" w:rsidP="00E902DB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fi-FI" w:eastAsia="fi-FI" w:bidi="ar"/>
              </w:rPr>
            </w:pPr>
          </w:p>
        </w:tc>
      </w:tr>
    </w:tbl>
    <w:p w14:paraId="1BFBEA92" w14:textId="44BF69E8" w:rsidR="00280F5C" w:rsidRPr="00976106" w:rsidRDefault="00280F5C" w:rsidP="00147049">
      <w:pPr>
        <w:pStyle w:val="3"/>
      </w:pPr>
      <w:bookmarkStart w:id="150" w:name="_Toc120260722"/>
      <w:bookmarkStart w:id="151" w:name="_Toc135927618"/>
      <w:r>
        <w:t>6.5</w:t>
      </w:r>
      <w:r w:rsidRPr="00976106">
        <w:t>.3</w:t>
      </w:r>
      <w:r w:rsidRPr="00976106">
        <w:tab/>
        <w:t>Co-existence studies</w:t>
      </w:r>
      <w:bookmarkEnd w:id="150"/>
      <w:bookmarkEnd w:id="151"/>
    </w:p>
    <w:p w14:paraId="2A629F95" w14:textId="77777777" w:rsidR="00280F5C" w:rsidRDefault="00280F5C" w:rsidP="00280F5C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For </w:t>
      </w:r>
      <w:r w:rsidRPr="00EA2156">
        <w:rPr>
          <w:color w:val="000000" w:themeColor="text1"/>
          <w:szCs w:val="21"/>
        </w:rPr>
        <w:t>DC_1A_n257A</w:t>
      </w:r>
      <w:r>
        <w:rPr>
          <w:color w:val="000000" w:themeColor="text1"/>
          <w:szCs w:val="21"/>
        </w:rPr>
        <w:t xml:space="preserve"> there is no coexistence issue, as frequency separation is high.</w:t>
      </w:r>
    </w:p>
    <w:p w14:paraId="2490E7FB" w14:textId="77777777" w:rsidR="00280F5C" w:rsidRPr="003D1D2F" w:rsidRDefault="00280F5C" w:rsidP="00280F5C">
      <w:pPr>
        <w:rPr>
          <w:color w:val="000000" w:themeColor="text1"/>
          <w:lang w:val="fi-FI" w:eastAsia="zh-CN"/>
        </w:rPr>
      </w:pPr>
      <w:r>
        <w:rPr>
          <w:color w:val="000000" w:themeColor="text1"/>
          <w:szCs w:val="21"/>
        </w:rPr>
        <w:t xml:space="preserve">The coexistence studies of DC_1A_n8A is already </w:t>
      </w:r>
      <w:r w:rsidRPr="00331077">
        <w:rPr>
          <w:color w:val="000000" w:themeColor="text1"/>
          <w:szCs w:val="21"/>
        </w:rPr>
        <w:t>given in TR 37.</w:t>
      </w:r>
      <w:r>
        <w:rPr>
          <w:color w:val="000000" w:themeColor="text1"/>
          <w:szCs w:val="21"/>
        </w:rPr>
        <w:t>716</w:t>
      </w:r>
      <w:r w:rsidRPr="00331077">
        <w:rPr>
          <w:color w:val="000000" w:themeColor="text1"/>
          <w:szCs w:val="21"/>
        </w:rPr>
        <w:t>-</w:t>
      </w:r>
      <w:r>
        <w:rPr>
          <w:color w:val="000000" w:themeColor="text1"/>
          <w:szCs w:val="21"/>
        </w:rPr>
        <w:t>1</w:t>
      </w:r>
      <w:r w:rsidRPr="00331077">
        <w:rPr>
          <w:color w:val="000000" w:themeColor="text1"/>
          <w:szCs w:val="21"/>
        </w:rPr>
        <w:t>1-</w:t>
      </w:r>
      <w:r>
        <w:rPr>
          <w:color w:val="000000" w:themeColor="text1"/>
          <w:szCs w:val="21"/>
        </w:rPr>
        <w:t>11.</w:t>
      </w:r>
    </w:p>
    <w:p w14:paraId="66203B48" w14:textId="30411B2F" w:rsidR="00280F5C" w:rsidRPr="00976106" w:rsidRDefault="00280F5C" w:rsidP="00147049">
      <w:pPr>
        <w:pStyle w:val="3"/>
      </w:pPr>
      <w:bookmarkStart w:id="152" w:name="_Toc120260723"/>
      <w:bookmarkStart w:id="153" w:name="_Toc135927619"/>
      <w:r>
        <w:t>6.5</w:t>
      </w:r>
      <w:r w:rsidRPr="00976106">
        <w:t>.4</w:t>
      </w:r>
      <w:r w:rsidRPr="00976106">
        <w:rPr>
          <w:lang w:eastAsia="sv-SE"/>
        </w:rPr>
        <w:tab/>
      </w:r>
      <w:r w:rsidRPr="00976106">
        <w:t>∆T</w:t>
      </w:r>
      <w:r w:rsidRPr="00B94A68">
        <w:t>IB</w:t>
      </w:r>
      <w:r w:rsidRPr="00976106">
        <w:t xml:space="preserve"> and ∆R</w:t>
      </w:r>
      <w:r w:rsidRPr="00B94A68">
        <w:t>IB</w:t>
      </w:r>
      <w:r w:rsidRPr="00976106">
        <w:t xml:space="preserve"> values</w:t>
      </w:r>
      <w:bookmarkEnd w:id="152"/>
      <w:bookmarkEnd w:id="153"/>
    </w:p>
    <w:p w14:paraId="7D8F34B6" w14:textId="77777777" w:rsidR="00280F5C" w:rsidRPr="00976106" w:rsidRDefault="00280F5C" w:rsidP="00280F5C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For </w:t>
      </w:r>
      <w:r w:rsidRPr="001979BC">
        <w:rPr>
          <w:color w:val="000000" w:themeColor="text1"/>
          <w:szCs w:val="21"/>
        </w:rPr>
        <w:t>DC_1_n</w:t>
      </w:r>
      <w:r>
        <w:rPr>
          <w:color w:val="000000" w:themeColor="text1"/>
          <w:szCs w:val="21"/>
        </w:rPr>
        <w:t>8</w:t>
      </w:r>
      <w:r w:rsidRPr="001979BC">
        <w:rPr>
          <w:color w:val="000000" w:themeColor="text1"/>
          <w:szCs w:val="21"/>
        </w:rPr>
        <w:t>-n257</w:t>
      </w:r>
      <w:r w:rsidRPr="00976106">
        <w:rPr>
          <w:color w:val="000000" w:themeColor="text1"/>
          <w:szCs w:val="21"/>
        </w:rPr>
        <w:t xml:space="preserve">, the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T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and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R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values are given in the tables below.</w:t>
      </w:r>
    </w:p>
    <w:p w14:paraId="79E6181C" w14:textId="79E37A66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6.5</w:t>
      </w:r>
      <w:r w:rsidRPr="00976106">
        <w:rPr>
          <w:color w:val="000000" w:themeColor="text1"/>
        </w:rPr>
        <w:t>.4</w:t>
      </w:r>
      <w:r w:rsidRPr="00976106">
        <w:rPr>
          <w:color w:val="000000" w:themeColor="text1"/>
          <w:lang w:eastAsia="zh-CN"/>
        </w:rPr>
        <w:t>-</w:t>
      </w:r>
      <w:r w:rsidRPr="00976106">
        <w:rPr>
          <w:color w:val="000000" w:themeColor="text1"/>
        </w:rPr>
        <w:t>1: ΔT</w:t>
      </w:r>
      <w:r w:rsidRPr="00976106">
        <w:rPr>
          <w:color w:val="000000" w:themeColor="text1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92D9B" w:rsidRPr="00EF5447" w14:paraId="2790F659" w14:textId="77777777" w:rsidTr="00E902D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0EEAB" w14:textId="77777777" w:rsidR="00692D9B" w:rsidRPr="00EF5447" w:rsidRDefault="00692D9B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095D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692D9B" w:rsidRPr="00EF5447" w14:paraId="50BA031A" w14:textId="77777777" w:rsidTr="00E902DB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BB2" w14:textId="77777777" w:rsidR="00692D9B" w:rsidRPr="00EF5447" w:rsidRDefault="00692D9B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23EC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5447" w14:paraId="23B03AD5" w14:textId="77777777" w:rsidTr="00E902D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EBB8" w14:textId="7B420630" w:rsidR="00692D9B" w:rsidRPr="00EF5447" w:rsidRDefault="00692D9B" w:rsidP="00E902DB">
            <w:pPr>
              <w:pStyle w:val="TAC"/>
            </w:pPr>
            <w:r w:rsidRPr="00692D9B">
              <w:t>DC_1_n8-n257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9B34" w14:textId="1EA75BF8" w:rsidR="00692D9B" w:rsidRPr="00EF5447" w:rsidRDefault="00692D9B" w:rsidP="00E902D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FDEC" w14:textId="6B0D4765" w:rsidR="00692D9B" w:rsidRPr="00E137BF" w:rsidRDefault="00692D9B" w:rsidP="00692D9B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0D04" w14:textId="77777777" w:rsidR="00692D9B" w:rsidRPr="00EF5447" w:rsidRDefault="00692D9B" w:rsidP="00E902DB">
            <w:pPr>
              <w:pStyle w:val="TAC"/>
            </w:pPr>
            <w:r>
              <w:t>-</w:t>
            </w:r>
          </w:p>
        </w:tc>
      </w:tr>
      <w:tr w:rsidR="00692D9B" w:rsidRPr="00EF5447" w14:paraId="30DE7867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B1D4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002BF18E" w14:textId="77777777" w:rsidR="00692D9B" w:rsidRPr="00EF5447" w:rsidRDefault="00692D9B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7B89944A" w14:textId="77777777" w:rsidR="00280F5C" w:rsidRPr="00692D9B" w:rsidRDefault="00280F5C" w:rsidP="00280F5C">
      <w:pPr>
        <w:rPr>
          <w:color w:val="000000" w:themeColor="text1"/>
        </w:rPr>
      </w:pPr>
    </w:p>
    <w:p w14:paraId="680AE0DA" w14:textId="45AD3E77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6.5</w:t>
      </w:r>
      <w:r w:rsidRPr="00976106">
        <w:rPr>
          <w:color w:val="000000" w:themeColor="text1"/>
        </w:rPr>
        <w:t>.4-2: ΔR</w:t>
      </w:r>
      <w:r w:rsidRPr="00976106">
        <w:rPr>
          <w:color w:val="000000" w:themeColor="text1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92D9B" w:rsidRPr="00EF6781" w14:paraId="258BF1D7" w14:textId="77777777" w:rsidTr="00E902D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30E4A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F843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6781" w14:paraId="29B3DC85" w14:textId="77777777" w:rsidTr="00E902DB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943C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6E14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92D9B" w:rsidRPr="00C96590" w14:paraId="43C82D20" w14:textId="77777777" w:rsidTr="00E902DB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9954" w14:textId="10152A00" w:rsidR="00692D9B" w:rsidRPr="00C96590" w:rsidRDefault="00692D9B" w:rsidP="00E902DB">
            <w:pPr>
              <w:pStyle w:val="TAC"/>
            </w:pPr>
            <w:r w:rsidRPr="00692D9B">
              <w:t>DC_1_n8-n257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2280" w14:textId="1035D004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36C" w14:textId="0F9B8B6D" w:rsidR="00692D9B" w:rsidRPr="00EF6781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D7DE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</w:tr>
      <w:tr w:rsidR="00692D9B" w:rsidRPr="00C96590" w14:paraId="33D75196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F76B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225BB910" w14:textId="77777777" w:rsidR="00692D9B" w:rsidRPr="00C96590" w:rsidRDefault="00692D9B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7A8E37A2" w14:textId="77777777" w:rsidR="00280F5C" w:rsidRPr="00692D9B" w:rsidRDefault="00280F5C" w:rsidP="00280F5C">
      <w:pPr>
        <w:rPr>
          <w:color w:val="000000" w:themeColor="text1"/>
        </w:rPr>
      </w:pPr>
    </w:p>
    <w:p w14:paraId="3CF94726" w14:textId="637EA83D" w:rsidR="00280F5C" w:rsidRPr="00976106" w:rsidRDefault="00280F5C" w:rsidP="00147049">
      <w:pPr>
        <w:pStyle w:val="3"/>
      </w:pPr>
      <w:bookmarkStart w:id="154" w:name="_Toc120260724"/>
      <w:bookmarkStart w:id="155" w:name="_Toc135927620"/>
      <w:r>
        <w:t>6.5</w:t>
      </w:r>
      <w:r w:rsidRPr="00976106">
        <w:t>.5</w:t>
      </w:r>
      <w:r w:rsidRPr="00976106">
        <w:rPr>
          <w:lang w:eastAsia="sv-SE"/>
        </w:rPr>
        <w:tab/>
      </w:r>
      <w:r w:rsidRPr="00976106">
        <w:t>MSD</w:t>
      </w:r>
      <w:bookmarkEnd w:id="154"/>
      <w:bookmarkEnd w:id="155"/>
    </w:p>
    <w:p w14:paraId="422B5C0A" w14:textId="77777777" w:rsidR="00280F5C" w:rsidRDefault="00280F5C" w:rsidP="00280F5C">
      <w:pPr>
        <w:rPr>
          <w:color w:val="000000" w:themeColor="text1"/>
          <w:lang w:val="fi-FI" w:eastAsia="zh-CN"/>
        </w:rPr>
      </w:pPr>
      <w:r w:rsidRPr="00976106">
        <w:rPr>
          <w:rFonts w:eastAsia="DengXian"/>
          <w:color w:val="000000" w:themeColor="text1"/>
          <w:lang w:eastAsia="zh-CN"/>
        </w:rPr>
        <w:t xml:space="preserve">MSD analysis is already available </w:t>
      </w:r>
      <w:r w:rsidRPr="00976106">
        <w:rPr>
          <w:color w:val="000000" w:themeColor="text1"/>
          <w:szCs w:val="21"/>
        </w:rPr>
        <w:t xml:space="preserve">for </w:t>
      </w:r>
      <w:r>
        <w:rPr>
          <w:color w:val="000000" w:themeColor="text1"/>
          <w:szCs w:val="21"/>
        </w:rPr>
        <w:t xml:space="preserve">DC_1A_n8A is already </w:t>
      </w:r>
      <w:r w:rsidRPr="00331077">
        <w:rPr>
          <w:color w:val="000000" w:themeColor="text1"/>
          <w:szCs w:val="21"/>
        </w:rPr>
        <w:t>given in TR 37.</w:t>
      </w:r>
      <w:r>
        <w:rPr>
          <w:color w:val="000000" w:themeColor="text1"/>
          <w:szCs w:val="21"/>
        </w:rPr>
        <w:t>716</w:t>
      </w:r>
      <w:r w:rsidRPr="00331077">
        <w:rPr>
          <w:color w:val="000000" w:themeColor="text1"/>
          <w:szCs w:val="21"/>
        </w:rPr>
        <w:t>-</w:t>
      </w:r>
      <w:r>
        <w:rPr>
          <w:color w:val="000000" w:themeColor="text1"/>
          <w:szCs w:val="21"/>
        </w:rPr>
        <w:t>1</w:t>
      </w:r>
      <w:r w:rsidRPr="00331077">
        <w:rPr>
          <w:color w:val="000000" w:themeColor="text1"/>
          <w:szCs w:val="21"/>
        </w:rPr>
        <w:t>1-</w:t>
      </w:r>
      <w:r>
        <w:rPr>
          <w:color w:val="000000" w:themeColor="text1"/>
          <w:szCs w:val="21"/>
        </w:rPr>
        <w:t>11.</w:t>
      </w:r>
    </w:p>
    <w:p w14:paraId="1476C04E" w14:textId="77777777" w:rsidR="00280F5C" w:rsidRPr="00976106" w:rsidRDefault="00280F5C" w:rsidP="00280F5C">
      <w:pPr>
        <w:rPr>
          <w:color w:val="000000" w:themeColor="text1"/>
        </w:rPr>
      </w:pPr>
      <w:r>
        <w:rPr>
          <w:color w:val="000000" w:themeColor="text1"/>
          <w:lang w:val="fi-FI" w:eastAsia="zh-CN"/>
        </w:rPr>
        <w:t xml:space="preserve">No MSD analysis is needed for </w:t>
      </w:r>
      <w:r w:rsidRPr="00277330">
        <w:rPr>
          <w:color w:val="000000" w:themeColor="text1"/>
          <w:lang w:val="fi-FI" w:eastAsia="zh-CN"/>
        </w:rPr>
        <w:t>DC_</w:t>
      </w:r>
      <w:r>
        <w:rPr>
          <w:color w:val="000000" w:themeColor="text1"/>
          <w:lang w:val="fi-FI" w:eastAsia="zh-CN"/>
        </w:rPr>
        <w:t>1</w:t>
      </w:r>
      <w:r w:rsidRPr="00277330">
        <w:rPr>
          <w:color w:val="000000" w:themeColor="text1"/>
          <w:lang w:val="fi-FI" w:eastAsia="zh-CN"/>
        </w:rPr>
        <w:t>A_n257A</w:t>
      </w:r>
      <w:r>
        <w:rPr>
          <w:color w:val="000000" w:themeColor="text1"/>
          <w:lang w:val="fi-FI" w:eastAsia="zh-CN"/>
        </w:rPr>
        <w:t>, as there is no coexistence issue.</w:t>
      </w:r>
    </w:p>
    <w:p w14:paraId="3723E751" w14:textId="214892E9" w:rsidR="00280F5C" w:rsidRPr="00976106" w:rsidRDefault="00280F5C" w:rsidP="00147049">
      <w:pPr>
        <w:pStyle w:val="2"/>
        <w:rPr>
          <w:rFonts w:cs="Arial"/>
          <w:lang w:eastAsia="ja-JP"/>
        </w:rPr>
      </w:pPr>
      <w:bookmarkStart w:id="156" w:name="_Toc120260725"/>
      <w:bookmarkStart w:id="157" w:name="_Toc135927621"/>
      <w:r>
        <w:rPr>
          <w:rFonts w:cs="Arial"/>
        </w:rPr>
        <w:lastRenderedPageBreak/>
        <w:t>6.6</w:t>
      </w:r>
      <w:r w:rsidRPr="00976106">
        <w:rPr>
          <w:rFonts w:cs="Arial"/>
        </w:rPr>
        <w:tab/>
      </w:r>
      <w:r w:rsidRPr="00661122">
        <w:rPr>
          <w:lang w:val="en-US" w:eastAsia="zh-CN"/>
        </w:rPr>
        <w:t>DC_1_n77-n257</w:t>
      </w:r>
      <w:bookmarkEnd w:id="156"/>
      <w:bookmarkEnd w:id="157"/>
    </w:p>
    <w:p w14:paraId="776DED82" w14:textId="54BA5069" w:rsidR="00280F5C" w:rsidRPr="00976106" w:rsidRDefault="00280F5C" w:rsidP="00147049">
      <w:pPr>
        <w:pStyle w:val="3"/>
        <w:rPr>
          <w:lang w:eastAsia="ja-JP"/>
        </w:rPr>
      </w:pPr>
      <w:bookmarkStart w:id="158" w:name="_Toc120260726"/>
      <w:bookmarkStart w:id="159" w:name="_Toc135927622"/>
      <w:r>
        <w:t>6.6</w:t>
      </w:r>
      <w:r w:rsidRPr="00976106">
        <w:t>.1</w:t>
      </w:r>
      <w:r w:rsidRPr="00976106">
        <w:tab/>
        <w:t xml:space="preserve">Operating bands for </w:t>
      </w:r>
      <w:r w:rsidRPr="00976106">
        <w:rPr>
          <w:lang w:eastAsia="ja-JP"/>
        </w:rPr>
        <w:t>DC</w:t>
      </w:r>
      <w:bookmarkEnd w:id="158"/>
      <w:bookmarkEnd w:id="159"/>
    </w:p>
    <w:p w14:paraId="4F3D8152" w14:textId="7997DD59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6.6</w:t>
      </w:r>
      <w:r w:rsidRPr="00976106">
        <w:rPr>
          <w:color w:val="000000" w:themeColor="text1"/>
        </w:rPr>
        <w:t>.1-1: DC band combination of LTE 1DL/1UL + inter-band NR 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280F5C" w:rsidRPr="00976106" w14:paraId="6B2E0D09" w14:textId="77777777" w:rsidTr="00E902DB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0597129D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 combination</w:t>
            </w:r>
          </w:p>
        </w:tc>
        <w:tc>
          <w:tcPr>
            <w:tcW w:w="1178" w:type="dxa"/>
            <w:vMerge w:val="restart"/>
            <w:vAlign w:val="center"/>
          </w:tcPr>
          <w:p w14:paraId="0FB1D320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33FD2E0B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12DC3769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254681B3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1CEA7F9B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280F5C" w:rsidRPr="00976106" w14:paraId="6B557426" w14:textId="77777777" w:rsidTr="00E902DB">
        <w:trPr>
          <w:trHeight w:val="104"/>
          <w:jc w:val="center"/>
        </w:trPr>
        <w:tc>
          <w:tcPr>
            <w:tcW w:w="1411" w:type="dxa"/>
            <w:vMerge/>
          </w:tcPr>
          <w:p w14:paraId="60B70728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689A7128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07F3ED64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33E6D159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38FA09C4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80F5C" w:rsidRPr="00976106" w14:paraId="73DDC18A" w14:textId="77777777" w:rsidTr="00E902DB">
        <w:trPr>
          <w:trHeight w:val="404"/>
          <w:jc w:val="center"/>
        </w:trPr>
        <w:tc>
          <w:tcPr>
            <w:tcW w:w="1411" w:type="dxa"/>
            <w:vMerge/>
          </w:tcPr>
          <w:p w14:paraId="4855CEBD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1EE90918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6D0EAECA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675469C0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2C69DA05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80F5C" w:rsidRPr="00976106" w14:paraId="4C87FACE" w14:textId="77777777" w:rsidTr="00E902DB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1D56AF2A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E05320">
              <w:rPr>
                <w:color w:val="000000" w:themeColor="text1"/>
              </w:rPr>
              <w:t>DC_1_n77-n257</w:t>
            </w:r>
          </w:p>
        </w:tc>
        <w:tc>
          <w:tcPr>
            <w:tcW w:w="1178" w:type="dxa"/>
            <w:vAlign w:val="center"/>
          </w:tcPr>
          <w:p w14:paraId="218AA49E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5EDA0A61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1920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DCD01EE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6CCFE75E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1980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EEBEE2A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2110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3C1CCC8D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37E00A79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2170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28FEA836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280F5C" w:rsidRPr="00976106" w14:paraId="3C032757" w14:textId="77777777" w:rsidTr="00E902DB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17AD8CDA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78013CC4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n77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62852689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3300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9242F03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6C2C4660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994CB3B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3300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5C458819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7283160C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29F1CAF0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280F5C" w:rsidRPr="00976106" w14:paraId="7A824F7C" w14:textId="77777777" w:rsidTr="00E902DB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6008F963" w14:textId="77777777" w:rsidR="00280F5C" w:rsidRPr="00976106" w:rsidRDefault="00280F5C" w:rsidP="00E902DB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5354416D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  <w:szCs w:val="18"/>
              </w:rPr>
              <w:t>n</w:t>
            </w:r>
            <w:r>
              <w:rPr>
                <w:color w:val="000000" w:themeColor="text1"/>
                <w:szCs w:val="18"/>
              </w:rPr>
              <w:t>257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625ED31B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6AD58AD9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1D3C9115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37969BFC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27EAE5B8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797B8F25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142F6D57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743040AE" w14:textId="77777777" w:rsidR="00280F5C" w:rsidRPr="00976106" w:rsidRDefault="00280F5C" w:rsidP="00280F5C">
      <w:pPr>
        <w:rPr>
          <w:color w:val="000000" w:themeColor="text1"/>
          <w:lang w:eastAsia="zh-CN"/>
        </w:rPr>
      </w:pPr>
    </w:p>
    <w:p w14:paraId="7A2E3E21" w14:textId="561B59AC" w:rsidR="00280F5C" w:rsidRPr="00976106" w:rsidRDefault="00280F5C" w:rsidP="00147049">
      <w:pPr>
        <w:pStyle w:val="3"/>
        <w:rPr>
          <w:lang w:eastAsia="ja-JP"/>
        </w:rPr>
      </w:pPr>
      <w:bookmarkStart w:id="160" w:name="_Toc120260727"/>
      <w:bookmarkStart w:id="161" w:name="_Toc135927623"/>
      <w:r>
        <w:t>6.6</w:t>
      </w:r>
      <w:r w:rsidRPr="00976106">
        <w:t>.2</w:t>
      </w:r>
      <w:r w:rsidRPr="00976106">
        <w:tab/>
      </w:r>
      <w:r>
        <w:t>Configuration</w:t>
      </w:r>
      <w:r w:rsidRPr="00976106">
        <w:t xml:space="preserve"> for </w:t>
      </w:r>
      <w:r w:rsidRPr="00976106">
        <w:rPr>
          <w:lang w:eastAsia="ja-JP"/>
        </w:rPr>
        <w:t>DC</w:t>
      </w:r>
      <w:bookmarkEnd w:id="160"/>
      <w:bookmarkEnd w:id="161"/>
    </w:p>
    <w:p w14:paraId="5B127FFB" w14:textId="65F2AFA0" w:rsidR="00280F5C" w:rsidRPr="00791978" w:rsidRDefault="00280F5C" w:rsidP="00280F5C">
      <w:pPr>
        <w:pStyle w:val="TH"/>
        <w:rPr>
          <w:sz w:val="16"/>
          <w:lang w:eastAsia="zh-CN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  <w:lang w:eastAsia="zh-CN"/>
        </w:rPr>
        <w:t>6.6</w:t>
      </w:r>
      <w:r w:rsidRPr="00976106">
        <w:rPr>
          <w:color w:val="000000" w:themeColor="text1"/>
        </w:rPr>
        <w:t>.</w:t>
      </w:r>
      <w:r w:rsidRPr="00976106">
        <w:rPr>
          <w:color w:val="000000" w:themeColor="text1"/>
          <w:lang w:eastAsia="zh-CN"/>
        </w:rPr>
        <w:t>2</w:t>
      </w:r>
      <w:r w:rsidRPr="00976106">
        <w:rPr>
          <w:color w:val="000000" w:themeColor="text1"/>
        </w:rPr>
        <w:t xml:space="preserve">-1: </w:t>
      </w:r>
      <w:r w:rsidRPr="00791978">
        <w:t>Inter-band EN-DC configurations (three bands)</w:t>
      </w:r>
      <w:r w:rsidRPr="00791978">
        <w:rPr>
          <w:sz w:val="16"/>
          <w:lang w:eastAsia="zh-CN"/>
        </w:rPr>
        <w:t xml:space="preserve"> 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280F5C" w:rsidRPr="00117C1A" w14:paraId="5F2A8868" w14:textId="77777777" w:rsidTr="00E902DB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B418" w14:textId="77777777" w:rsidR="00280F5C" w:rsidRPr="00791978" w:rsidRDefault="00280F5C" w:rsidP="00E902DB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EN-DC</w:t>
            </w:r>
          </w:p>
          <w:p w14:paraId="683DFCD8" w14:textId="77777777" w:rsidR="00280F5C" w:rsidRPr="00791978" w:rsidRDefault="00280F5C" w:rsidP="00E902DB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DBB0" w14:textId="77777777" w:rsidR="00280F5C" w:rsidRPr="006431AA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Uplink EN-DC</w:t>
            </w:r>
          </w:p>
          <w:p w14:paraId="540DB405" w14:textId="77777777" w:rsidR="00280F5C" w:rsidRPr="006431AA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configuration</w:t>
            </w:r>
          </w:p>
          <w:p w14:paraId="2CC00FCA" w14:textId="77777777" w:rsidR="00280F5C" w:rsidRPr="00277330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(NOTE 1)</w:t>
            </w:r>
          </w:p>
        </w:tc>
      </w:tr>
      <w:tr w:rsidR="00280F5C" w:rsidRPr="00791978" w14:paraId="0FDD610E" w14:textId="77777777" w:rsidTr="00E902DB">
        <w:trPr>
          <w:trHeight w:val="1772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D751" w14:textId="77777777" w:rsidR="00280F5C" w:rsidRPr="00C9762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DC_1A_n77A-n257J</w:t>
            </w:r>
          </w:p>
          <w:p w14:paraId="43B440F3" w14:textId="77777777" w:rsidR="00280F5C" w:rsidRPr="00C9762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DC_1A_n77A-n257K</w:t>
            </w:r>
          </w:p>
          <w:p w14:paraId="752C944C" w14:textId="77777777" w:rsidR="00280F5C" w:rsidRPr="00C9762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DC_1A_n77A-n257L</w:t>
            </w:r>
          </w:p>
          <w:p w14:paraId="4A4228A3" w14:textId="77777777" w:rsidR="00280F5C" w:rsidRPr="00C9762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DC_1A_n77A-n257M</w:t>
            </w:r>
          </w:p>
          <w:p w14:paraId="671DC6F6" w14:textId="77777777" w:rsidR="00280F5C" w:rsidRPr="00791978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C9762D">
              <w:rPr>
                <w:szCs w:val="18"/>
                <w:lang w:val="en-US" w:eastAsia="ja-JP"/>
              </w:rPr>
              <w:t>DC_1A_n77A-n257A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ABB9" w14:textId="77777777" w:rsidR="00280F5C" w:rsidRDefault="00280F5C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DC_1A_n257A</w:t>
            </w:r>
          </w:p>
          <w:p w14:paraId="09D6C8AE" w14:textId="77777777" w:rsidR="00280F5C" w:rsidRPr="00206E1E" w:rsidRDefault="00280F5C" w:rsidP="00E902DB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fi-FI" w:eastAsia="fi-FI" w:bidi="ar"/>
              </w:rPr>
            </w:pPr>
          </w:p>
        </w:tc>
      </w:tr>
    </w:tbl>
    <w:p w14:paraId="3280E928" w14:textId="77777777" w:rsidR="00952772" w:rsidRDefault="00952772" w:rsidP="00952772">
      <w:bookmarkStart w:id="162" w:name="_Toc120260728"/>
    </w:p>
    <w:p w14:paraId="3AE0FF26" w14:textId="74711D60" w:rsidR="00280F5C" w:rsidRPr="00976106" w:rsidRDefault="00280F5C" w:rsidP="00147049">
      <w:pPr>
        <w:pStyle w:val="3"/>
      </w:pPr>
      <w:bookmarkStart w:id="163" w:name="_Toc135927624"/>
      <w:r>
        <w:t>6.6</w:t>
      </w:r>
      <w:r w:rsidRPr="00976106">
        <w:t>.3</w:t>
      </w:r>
      <w:r w:rsidRPr="00976106">
        <w:tab/>
        <w:t>Co-existence studies</w:t>
      </w:r>
      <w:bookmarkEnd w:id="162"/>
      <w:bookmarkEnd w:id="163"/>
    </w:p>
    <w:p w14:paraId="64A91CF5" w14:textId="77777777" w:rsidR="00280F5C" w:rsidRDefault="00280F5C" w:rsidP="00280F5C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For </w:t>
      </w:r>
      <w:r w:rsidRPr="00EA2156">
        <w:rPr>
          <w:color w:val="000000" w:themeColor="text1"/>
          <w:szCs w:val="21"/>
        </w:rPr>
        <w:t>DC_1A_n257A</w:t>
      </w:r>
      <w:r>
        <w:rPr>
          <w:color w:val="000000" w:themeColor="text1"/>
          <w:szCs w:val="21"/>
        </w:rPr>
        <w:t xml:space="preserve"> there is no coexistence issue, as frequency separation is high.</w:t>
      </w:r>
    </w:p>
    <w:p w14:paraId="46C8E022" w14:textId="77777777" w:rsidR="00280F5C" w:rsidRPr="003D1D2F" w:rsidRDefault="00280F5C" w:rsidP="00280F5C">
      <w:pPr>
        <w:rPr>
          <w:color w:val="000000" w:themeColor="text1"/>
          <w:lang w:val="fi-FI" w:eastAsia="zh-CN"/>
        </w:rPr>
      </w:pPr>
      <w:r>
        <w:rPr>
          <w:color w:val="000000" w:themeColor="text1"/>
          <w:szCs w:val="21"/>
        </w:rPr>
        <w:t xml:space="preserve">The coexistence studies of DC_1A_n77A is already </w:t>
      </w:r>
      <w:r w:rsidRPr="00331077">
        <w:rPr>
          <w:color w:val="000000" w:themeColor="text1"/>
          <w:szCs w:val="21"/>
        </w:rPr>
        <w:t>given in TR 37.863-01-</w:t>
      </w:r>
      <w:r>
        <w:rPr>
          <w:color w:val="000000" w:themeColor="text1"/>
          <w:szCs w:val="21"/>
        </w:rPr>
        <w:t>01.</w:t>
      </w:r>
    </w:p>
    <w:p w14:paraId="234B5F3B" w14:textId="4B01774F" w:rsidR="00280F5C" w:rsidRPr="00976106" w:rsidRDefault="00280F5C" w:rsidP="00147049">
      <w:pPr>
        <w:pStyle w:val="3"/>
      </w:pPr>
      <w:bookmarkStart w:id="164" w:name="_Toc120260729"/>
      <w:bookmarkStart w:id="165" w:name="_Toc135927625"/>
      <w:r>
        <w:t>6.6</w:t>
      </w:r>
      <w:r w:rsidRPr="00976106">
        <w:t>.4</w:t>
      </w:r>
      <w:r w:rsidRPr="00976106">
        <w:rPr>
          <w:lang w:eastAsia="sv-SE"/>
        </w:rPr>
        <w:tab/>
      </w:r>
      <w:r w:rsidRPr="00976106">
        <w:t>∆T</w:t>
      </w:r>
      <w:r w:rsidRPr="00B94A68">
        <w:t>IB</w:t>
      </w:r>
      <w:r w:rsidRPr="00976106">
        <w:t xml:space="preserve"> and ∆R</w:t>
      </w:r>
      <w:r w:rsidRPr="00B94A68">
        <w:t>IB</w:t>
      </w:r>
      <w:r w:rsidRPr="00976106">
        <w:t xml:space="preserve"> values</w:t>
      </w:r>
      <w:bookmarkEnd w:id="164"/>
      <w:bookmarkEnd w:id="165"/>
    </w:p>
    <w:p w14:paraId="1D911CF9" w14:textId="77777777" w:rsidR="00280F5C" w:rsidRPr="00976106" w:rsidRDefault="00280F5C" w:rsidP="00280F5C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For </w:t>
      </w:r>
      <w:r w:rsidRPr="001979BC">
        <w:rPr>
          <w:color w:val="000000" w:themeColor="text1"/>
          <w:szCs w:val="21"/>
        </w:rPr>
        <w:t>DC_1_n77-n257</w:t>
      </w:r>
      <w:r w:rsidRPr="00976106">
        <w:rPr>
          <w:color w:val="000000" w:themeColor="text1"/>
          <w:szCs w:val="21"/>
        </w:rPr>
        <w:t xml:space="preserve">, the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T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and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R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values are given in the tables below.</w:t>
      </w:r>
    </w:p>
    <w:p w14:paraId="63113B52" w14:textId="4CD0F7CB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6.6</w:t>
      </w:r>
      <w:r w:rsidRPr="00976106">
        <w:rPr>
          <w:color w:val="000000" w:themeColor="text1"/>
        </w:rPr>
        <w:t>.4</w:t>
      </w:r>
      <w:r w:rsidRPr="00976106">
        <w:rPr>
          <w:color w:val="000000" w:themeColor="text1"/>
          <w:lang w:eastAsia="zh-CN"/>
        </w:rPr>
        <w:t>-</w:t>
      </w:r>
      <w:r w:rsidRPr="00976106">
        <w:rPr>
          <w:color w:val="000000" w:themeColor="text1"/>
        </w:rPr>
        <w:t>1: ΔT</w:t>
      </w:r>
      <w:r w:rsidRPr="00976106">
        <w:rPr>
          <w:color w:val="000000" w:themeColor="text1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92D9B" w:rsidRPr="00EF5447" w14:paraId="75F096D7" w14:textId="77777777" w:rsidTr="00E902D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289D2" w14:textId="77777777" w:rsidR="00692D9B" w:rsidRPr="00EF5447" w:rsidRDefault="00692D9B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091D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692D9B" w:rsidRPr="00EF5447" w14:paraId="4E7BE561" w14:textId="77777777" w:rsidTr="00E902DB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B93B" w14:textId="77777777" w:rsidR="00692D9B" w:rsidRPr="00EF5447" w:rsidRDefault="00692D9B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E17A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5447" w14:paraId="1163D37F" w14:textId="77777777" w:rsidTr="00E902D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8ED6" w14:textId="2796E97E" w:rsidR="00692D9B" w:rsidRPr="00EF5447" w:rsidRDefault="00692D9B" w:rsidP="00E902DB">
            <w:pPr>
              <w:pStyle w:val="TAC"/>
            </w:pPr>
            <w:r w:rsidRPr="00692D9B">
              <w:t>DC_1_n77-n257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5DFD" w14:textId="5E065248" w:rsidR="00692D9B" w:rsidRPr="00EF5447" w:rsidRDefault="00692D9B" w:rsidP="00E902D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03C" w14:textId="24B7508E" w:rsidR="00692D9B" w:rsidRPr="00E137BF" w:rsidRDefault="00692D9B" w:rsidP="00692D9B">
            <w:pPr>
              <w:pStyle w:val="TAC"/>
            </w:pPr>
            <w:r>
              <w:t>0.8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E8CE" w14:textId="77777777" w:rsidR="00692D9B" w:rsidRPr="00EF5447" w:rsidRDefault="00692D9B" w:rsidP="00E902DB">
            <w:pPr>
              <w:pStyle w:val="TAC"/>
            </w:pPr>
            <w:r>
              <w:t>-</w:t>
            </w:r>
          </w:p>
        </w:tc>
      </w:tr>
      <w:tr w:rsidR="00692D9B" w:rsidRPr="00EF5447" w14:paraId="36F0F502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6C81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741078A3" w14:textId="77777777" w:rsidR="00692D9B" w:rsidRPr="00EF5447" w:rsidRDefault="00692D9B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82903A4" w14:textId="77777777" w:rsidR="00280F5C" w:rsidRPr="00692D9B" w:rsidRDefault="00280F5C" w:rsidP="00280F5C">
      <w:pPr>
        <w:rPr>
          <w:color w:val="000000" w:themeColor="text1"/>
        </w:rPr>
      </w:pPr>
    </w:p>
    <w:p w14:paraId="687D7B59" w14:textId="4837DB6A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6.6</w:t>
      </w:r>
      <w:r w:rsidRPr="00976106">
        <w:rPr>
          <w:color w:val="000000" w:themeColor="text1"/>
        </w:rPr>
        <w:t>.4-2: ΔR</w:t>
      </w:r>
      <w:r w:rsidRPr="00976106">
        <w:rPr>
          <w:color w:val="000000" w:themeColor="text1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92D9B" w:rsidRPr="00EF6781" w14:paraId="60B81424" w14:textId="77777777" w:rsidTr="00E902D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352F8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AD1D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6781" w14:paraId="64A91C32" w14:textId="77777777" w:rsidTr="00E902DB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846B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C074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92D9B" w:rsidRPr="00C96590" w14:paraId="4237F225" w14:textId="77777777" w:rsidTr="00E902DB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A63F" w14:textId="31BCEB63" w:rsidR="00692D9B" w:rsidRPr="00C96590" w:rsidRDefault="00692D9B" w:rsidP="00E902DB">
            <w:pPr>
              <w:pStyle w:val="TAC"/>
            </w:pPr>
            <w:r w:rsidRPr="00692D9B">
              <w:t>DC_1_n77-n257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90EF" w14:textId="57EBDEFE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F6B1" w14:textId="593DF061" w:rsidR="00692D9B" w:rsidRPr="00EF6781" w:rsidRDefault="00692D9B" w:rsidP="00692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C448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</w:tr>
      <w:tr w:rsidR="00692D9B" w:rsidRPr="00C96590" w14:paraId="3C3A027F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562C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0663C2EF" w14:textId="77777777" w:rsidR="00692D9B" w:rsidRPr="00C96590" w:rsidRDefault="00692D9B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55A71A29" w14:textId="77777777" w:rsidR="00280F5C" w:rsidRPr="00692D9B" w:rsidRDefault="00280F5C" w:rsidP="00280F5C">
      <w:pPr>
        <w:rPr>
          <w:color w:val="000000" w:themeColor="text1"/>
        </w:rPr>
      </w:pPr>
    </w:p>
    <w:p w14:paraId="06A371B6" w14:textId="0BDA3F94" w:rsidR="00280F5C" w:rsidRPr="00976106" w:rsidRDefault="00280F5C" w:rsidP="00147049">
      <w:pPr>
        <w:pStyle w:val="3"/>
      </w:pPr>
      <w:bookmarkStart w:id="166" w:name="_Toc120260730"/>
      <w:bookmarkStart w:id="167" w:name="_Toc135927626"/>
      <w:r>
        <w:lastRenderedPageBreak/>
        <w:t>6.6</w:t>
      </w:r>
      <w:r w:rsidRPr="00976106">
        <w:t>.5</w:t>
      </w:r>
      <w:r w:rsidRPr="00976106">
        <w:rPr>
          <w:lang w:eastAsia="sv-SE"/>
        </w:rPr>
        <w:tab/>
      </w:r>
      <w:r w:rsidRPr="00976106">
        <w:t>MSD</w:t>
      </w:r>
      <w:bookmarkEnd w:id="166"/>
      <w:bookmarkEnd w:id="167"/>
    </w:p>
    <w:p w14:paraId="474E0C4A" w14:textId="77777777" w:rsidR="00280F5C" w:rsidRDefault="00280F5C" w:rsidP="00280F5C">
      <w:pPr>
        <w:rPr>
          <w:color w:val="000000" w:themeColor="text1"/>
          <w:lang w:val="fi-FI" w:eastAsia="zh-CN"/>
        </w:rPr>
      </w:pPr>
      <w:r w:rsidRPr="00976106">
        <w:rPr>
          <w:rFonts w:eastAsia="DengXian"/>
          <w:color w:val="000000" w:themeColor="text1"/>
          <w:lang w:eastAsia="zh-CN"/>
        </w:rPr>
        <w:t xml:space="preserve">MSD analysis is already available </w:t>
      </w:r>
      <w:r w:rsidRPr="00976106">
        <w:rPr>
          <w:color w:val="000000" w:themeColor="text1"/>
          <w:szCs w:val="21"/>
        </w:rPr>
        <w:t xml:space="preserve">for </w:t>
      </w:r>
      <w:r>
        <w:rPr>
          <w:color w:val="000000" w:themeColor="text1"/>
          <w:szCs w:val="21"/>
        </w:rPr>
        <w:t xml:space="preserve">DC_1A_n77A is already </w:t>
      </w:r>
      <w:r w:rsidRPr="00331077">
        <w:rPr>
          <w:color w:val="000000" w:themeColor="text1"/>
          <w:szCs w:val="21"/>
        </w:rPr>
        <w:t>given in TR 37.863-01-</w:t>
      </w:r>
      <w:r>
        <w:rPr>
          <w:color w:val="000000" w:themeColor="text1"/>
          <w:szCs w:val="21"/>
        </w:rPr>
        <w:t>01.</w:t>
      </w:r>
    </w:p>
    <w:p w14:paraId="12E9874C" w14:textId="183A3D11" w:rsidR="00601196" w:rsidRDefault="00280F5C" w:rsidP="00280F5C">
      <w:pPr>
        <w:rPr>
          <w:color w:val="000000" w:themeColor="text1"/>
          <w:lang w:val="fi-FI" w:eastAsia="zh-CN"/>
        </w:rPr>
      </w:pPr>
      <w:r>
        <w:rPr>
          <w:color w:val="000000" w:themeColor="text1"/>
          <w:lang w:val="fi-FI" w:eastAsia="zh-CN"/>
        </w:rPr>
        <w:t xml:space="preserve">No MSD analysis is needed for </w:t>
      </w:r>
      <w:r w:rsidRPr="00277330">
        <w:rPr>
          <w:color w:val="000000" w:themeColor="text1"/>
          <w:lang w:val="fi-FI" w:eastAsia="zh-CN"/>
        </w:rPr>
        <w:t>DC_</w:t>
      </w:r>
      <w:r>
        <w:rPr>
          <w:color w:val="000000" w:themeColor="text1"/>
          <w:lang w:val="fi-FI" w:eastAsia="zh-CN"/>
        </w:rPr>
        <w:t>1</w:t>
      </w:r>
      <w:r w:rsidRPr="00277330">
        <w:rPr>
          <w:color w:val="000000" w:themeColor="text1"/>
          <w:lang w:val="fi-FI" w:eastAsia="zh-CN"/>
        </w:rPr>
        <w:t>A_n257A</w:t>
      </w:r>
      <w:r>
        <w:rPr>
          <w:color w:val="000000" w:themeColor="text1"/>
          <w:lang w:val="fi-FI" w:eastAsia="zh-CN"/>
        </w:rPr>
        <w:t>, as there is no coexistence issue.</w:t>
      </w:r>
    </w:p>
    <w:p w14:paraId="3B714E5D" w14:textId="699082C6" w:rsidR="00280F5C" w:rsidRPr="00976106" w:rsidRDefault="00280F5C" w:rsidP="00147049">
      <w:pPr>
        <w:pStyle w:val="2"/>
        <w:rPr>
          <w:rFonts w:cs="Arial"/>
          <w:lang w:eastAsia="ja-JP"/>
        </w:rPr>
      </w:pPr>
      <w:bookmarkStart w:id="168" w:name="_Toc120260731"/>
      <w:bookmarkStart w:id="169" w:name="_Toc135927627"/>
      <w:r>
        <w:rPr>
          <w:rFonts w:cs="Arial"/>
        </w:rPr>
        <w:t>6.7</w:t>
      </w:r>
      <w:r w:rsidRPr="00976106">
        <w:rPr>
          <w:rFonts w:cs="Arial"/>
        </w:rPr>
        <w:tab/>
      </w:r>
      <w:r w:rsidRPr="00661122">
        <w:rPr>
          <w:lang w:val="en-US" w:eastAsia="zh-CN"/>
        </w:rPr>
        <w:t>DC_3_n77-n257</w:t>
      </w:r>
      <w:bookmarkEnd w:id="168"/>
      <w:bookmarkEnd w:id="169"/>
    </w:p>
    <w:p w14:paraId="04D81297" w14:textId="77777777" w:rsidR="00280F5C" w:rsidRPr="00976106" w:rsidRDefault="00280F5C" w:rsidP="00147049">
      <w:pPr>
        <w:pStyle w:val="3"/>
        <w:rPr>
          <w:lang w:eastAsia="ja-JP"/>
        </w:rPr>
      </w:pPr>
      <w:bookmarkStart w:id="170" w:name="_Toc120260732"/>
      <w:bookmarkStart w:id="171" w:name="_Toc135927628"/>
      <w:r>
        <w:t>6.7</w:t>
      </w:r>
      <w:r w:rsidRPr="00976106">
        <w:t>.1</w:t>
      </w:r>
      <w:r w:rsidRPr="00976106">
        <w:tab/>
        <w:t xml:space="preserve">Operating bands for </w:t>
      </w:r>
      <w:r w:rsidRPr="00976106">
        <w:rPr>
          <w:lang w:eastAsia="ja-JP"/>
        </w:rPr>
        <w:t>DC</w:t>
      </w:r>
      <w:bookmarkEnd w:id="170"/>
      <w:bookmarkEnd w:id="171"/>
    </w:p>
    <w:p w14:paraId="704DE54C" w14:textId="77777777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6.7</w:t>
      </w:r>
      <w:r w:rsidRPr="00976106">
        <w:rPr>
          <w:color w:val="000000" w:themeColor="text1"/>
        </w:rPr>
        <w:t>.1-1: DC band combination of LTE 1DL/1UL + inter-band NR 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280F5C" w:rsidRPr="00976106" w14:paraId="73289180" w14:textId="77777777" w:rsidTr="00E902DB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77628885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 combination</w:t>
            </w:r>
          </w:p>
        </w:tc>
        <w:tc>
          <w:tcPr>
            <w:tcW w:w="1178" w:type="dxa"/>
            <w:vMerge w:val="restart"/>
            <w:vAlign w:val="center"/>
          </w:tcPr>
          <w:p w14:paraId="1A1C5685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4C2FFE10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68328C2B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76383E16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66B2C47B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280F5C" w:rsidRPr="00976106" w14:paraId="78D23B98" w14:textId="77777777" w:rsidTr="00E902DB">
        <w:trPr>
          <w:trHeight w:val="104"/>
          <w:jc w:val="center"/>
        </w:trPr>
        <w:tc>
          <w:tcPr>
            <w:tcW w:w="1411" w:type="dxa"/>
            <w:vMerge/>
          </w:tcPr>
          <w:p w14:paraId="7662CE23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478B119F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3D2FD2CF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6EB72511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0315DD2A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80F5C" w:rsidRPr="00976106" w14:paraId="7DB24E3B" w14:textId="77777777" w:rsidTr="00E902DB">
        <w:trPr>
          <w:trHeight w:val="404"/>
          <w:jc w:val="center"/>
        </w:trPr>
        <w:tc>
          <w:tcPr>
            <w:tcW w:w="1411" w:type="dxa"/>
            <w:vMerge/>
          </w:tcPr>
          <w:p w14:paraId="34451DEC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5A99C046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57721997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4F4C9FBB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499895A9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80F5C" w:rsidRPr="00976106" w14:paraId="336500EA" w14:textId="77777777" w:rsidTr="00E902DB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3C702578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E05320">
              <w:rPr>
                <w:color w:val="000000" w:themeColor="text1"/>
              </w:rPr>
              <w:t>DC_1_n77-n257</w:t>
            </w:r>
          </w:p>
        </w:tc>
        <w:tc>
          <w:tcPr>
            <w:tcW w:w="1178" w:type="dxa"/>
            <w:vAlign w:val="center"/>
          </w:tcPr>
          <w:p w14:paraId="355A4622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63416283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1710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E6D2576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1C4312F6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1785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43B1AD8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E206FC">
              <w:rPr>
                <w:color w:val="000000"/>
                <w:szCs w:val="18"/>
              </w:rPr>
              <w:t xml:space="preserve">1805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7A81A223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5A361877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1880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685581E4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280F5C" w:rsidRPr="00976106" w14:paraId="70101C92" w14:textId="77777777" w:rsidTr="00E902DB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44E0D8DD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00EC778C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n77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0AB2E07F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3300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B5B292E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43477BCD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28653E81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3300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4F1BA08C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71EAF1D9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5D4D0D9D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280F5C" w:rsidRPr="00976106" w14:paraId="294F8B2F" w14:textId="77777777" w:rsidTr="00E902DB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3524F364" w14:textId="77777777" w:rsidR="00280F5C" w:rsidRPr="00976106" w:rsidRDefault="00280F5C" w:rsidP="00E902DB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659A21F6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  <w:szCs w:val="18"/>
              </w:rPr>
              <w:t>n</w:t>
            </w:r>
            <w:r>
              <w:rPr>
                <w:color w:val="000000" w:themeColor="text1"/>
                <w:szCs w:val="18"/>
              </w:rPr>
              <w:t>257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6515C404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0F0DABA4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1A7E726B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FF8436A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723F43D3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0019DB7C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7B05D1D3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6B9B512E" w14:textId="77777777" w:rsidR="00280F5C" w:rsidRPr="00976106" w:rsidRDefault="00280F5C" w:rsidP="00280F5C">
      <w:pPr>
        <w:rPr>
          <w:color w:val="000000" w:themeColor="text1"/>
          <w:lang w:eastAsia="zh-CN"/>
        </w:rPr>
      </w:pPr>
    </w:p>
    <w:p w14:paraId="40863A03" w14:textId="77777777" w:rsidR="00280F5C" w:rsidRPr="00976106" w:rsidRDefault="00280F5C" w:rsidP="00147049">
      <w:pPr>
        <w:pStyle w:val="3"/>
        <w:rPr>
          <w:lang w:eastAsia="ja-JP"/>
        </w:rPr>
      </w:pPr>
      <w:bookmarkStart w:id="172" w:name="_Toc120260733"/>
      <w:bookmarkStart w:id="173" w:name="_Toc135927629"/>
      <w:r>
        <w:t>6.7</w:t>
      </w:r>
      <w:r w:rsidRPr="00976106">
        <w:t>.2</w:t>
      </w:r>
      <w:r w:rsidRPr="00976106">
        <w:tab/>
      </w:r>
      <w:r>
        <w:t>Configuration</w:t>
      </w:r>
      <w:r w:rsidRPr="00976106">
        <w:t xml:space="preserve"> for </w:t>
      </w:r>
      <w:r w:rsidRPr="00976106">
        <w:rPr>
          <w:lang w:eastAsia="ja-JP"/>
        </w:rPr>
        <w:t>DC</w:t>
      </w:r>
      <w:bookmarkEnd w:id="172"/>
      <w:bookmarkEnd w:id="173"/>
    </w:p>
    <w:p w14:paraId="786C58EE" w14:textId="77777777" w:rsidR="00280F5C" w:rsidRPr="00791978" w:rsidRDefault="00280F5C" w:rsidP="00280F5C">
      <w:pPr>
        <w:pStyle w:val="TH"/>
        <w:rPr>
          <w:sz w:val="16"/>
          <w:lang w:eastAsia="zh-CN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  <w:lang w:eastAsia="zh-CN"/>
        </w:rPr>
        <w:t>6.7</w:t>
      </w:r>
      <w:r w:rsidRPr="00976106">
        <w:rPr>
          <w:color w:val="000000" w:themeColor="text1"/>
        </w:rPr>
        <w:t>.</w:t>
      </w:r>
      <w:r w:rsidRPr="00976106">
        <w:rPr>
          <w:color w:val="000000" w:themeColor="text1"/>
          <w:lang w:eastAsia="zh-CN"/>
        </w:rPr>
        <w:t>2</w:t>
      </w:r>
      <w:r w:rsidRPr="00976106">
        <w:rPr>
          <w:color w:val="000000" w:themeColor="text1"/>
        </w:rPr>
        <w:t xml:space="preserve">-1: </w:t>
      </w:r>
      <w:r w:rsidRPr="00791978">
        <w:t>Inter-band EN-DC configurations (three bands)</w:t>
      </w:r>
      <w:r w:rsidRPr="00791978">
        <w:rPr>
          <w:sz w:val="16"/>
          <w:lang w:eastAsia="zh-CN"/>
        </w:rPr>
        <w:t xml:space="preserve"> 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280F5C" w:rsidRPr="00EF5EEA" w14:paraId="0F41A026" w14:textId="77777777" w:rsidTr="00E902DB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AC7A" w14:textId="77777777" w:rsidR="00280F5C" w:rsidRPr="00791978" w:rsidRDefault="00280F5C" w:rsidP="00E902DB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EN-DC</w:t>
            </w:r>
          </w:p>
          <w:p w14:paraId="6891B4A3" w14:textId="77777777" w:rsidR="00280F5C" w:rsidRPr="00791978" w:rsidRDefault="00280F5C" w:rsidP="00E902DB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B5D8" w14:textId="77777777" w:rsidR="00280F5C" w:rsidRPr="006431AA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Uplink EN-DC</w:t>
            </w:r>
          </w:p>
          <w:p w14:paraId="7A0BF722" w14:textId="77777777" w:rsidR="00280F5C" w:rsidRPr="006431AA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configuration</w:t>
            </w:r>
          </w:p>
          <w:p w14:paraId="3814C11F" w14:textId="77777777" w:rsidR="00280F5C" w:rsidRPr="00277330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(NOTE 1)</w:t>
            </w:r>
          </w:p>
        </w:tc>
      </w:tr>
      <w:tr w:rsidR="00280F5C" w:rsidRPr="00791978" w14:paraId="78356160" w14:textId="77777777" w:rsidTr="00E902DB">
        <w:trPr>
          <w:trHeight w:val="1772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9C22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DC_3A_n77A-n257G</w:t>
            </w:r>
          </w:p>
          <w:p w14:paraId="7CD7A561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DC_3A_n77A-n257H</w:t>
            </w:r>
          </w:p>
          <w:p w14:paraId="77F0830E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DC_3A_n77A-n257I</w:t>
            </w:r>
          </w:p>
          <w:p w14:paraId="60E0A400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DC_3A_n77A-n257J</w:t>
            </w:r>
          </w:p>
          <w:p w14:paraId="25006DD7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DC_3A_n77A-n257K</w:t>
            </w:r>
          </w:p>
          <w:p w14:paraId="1C82A2C8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DC_3A_n77A-n257L</w:t>
            </w:r>
          </w:p>
          <w:p w14:paraId="5AAB85AE" w14:textId="77777777" w:rsidR="00280F5C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DC_3A_n77A-n257M</w:t>
            </w:r>
          </w:p>
          <w:p w14:paraId="013458CE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DC_3A_n77(2A)-n257A</w:t>
            </w:r>
          </w:p>
          <w:p w14:paraId="503F7C39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DC_3A_n77(2A)-n257G</w:t>
            </w:r>
          </w:p>
          <w:p w14:paraId="2E8D890D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DC_3A_n77(2A)-n257H</w:t>
            </w:r>
          </w:p>
          <w:p w14:paraId="06CF7DB6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DC_3A_n77(2A)-n257I</w:t>
            </w:r>
          </w:p>
          <w:p w14:paraId="61165541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DC_3A_n77(2A)-n257J</w:t>
            </w:r>
          </w:p>
          <w:p w14:paraId="30D189E9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DC_3A_n77(2A)-n257K</w:t>
            </w:r>
          </w:p>
          <w:p w14:paraId="71A48DAD" w14:textId="77777777" w:rsidR="00280F5C" w:rsidRPr="00B721F6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DC_3A_n77(2A)-n257L</w:t>
            </w:r>
          </w:p>
          <w:p w14:paraId="50DC247A" w14:textId="77777777" w:rsidR="00280F5C" w:rsidRPr="00791978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B721F6">
              <w:rPr>
                <w:szCs w:val="18"/>
                <w:lang w:val="en-US" w:eastAsia="ja-JP"/>
              </w:rPr>
              <w:t>DC_3A_n77(2A)-n257M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543" w14:textId="77777777" w:rsidR="00280F5C" w:rsidRDefault="00280F5C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DC_3A_n257A</w:t>
            </w:r>
          </w:p>
          <w:p w14:paraId="73B8161E" w14:textId="77777777" w:rsidR="00280F5C" w:rsidRPr="00206E1E" w:rsidRDefault="00280F5C" w:rsidP="00E902DB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fi-FI" w:eastAsia="fi-FI" w:bidi="ar"/>
              </w:rPr>
            </w:pPr>
          </w:p>
        </w:tc>
      </w:tr>
    </w:tbl>
    <w:p w14:paraId="32E5900B" w14:textId="77777777" w:rsidR="00280F5C" w:rsidRPr="00976106" w:rsidRDefault="00280F5C" w:rsidP="00147049">
      <w:pPr>
        <w:pStyle w:val="3"/>
      </w:pPr>
      <w:bookmarkStart w:id="174" w:name="_Toc120260734"/>
      <w:bookmarkStart w:id="175" w:name="_Toc135927630"/>
      <w:r>
        <w:t>6.7</w:t>
      </w:r>
      <w:r w:rsidRPr="00976106">
        <w:t>.3</w:t>
      </w:r>
      <w:r w:rsidRPr="00976106">
        <w:tab/>
        <w:t>Co-existence studies</w:t>
      </w:r>
      <w:bookmarkEnd w:id="174"/>
      <w:bookmarkEnd w:id="175"/>
    </w:p>
    <w:p w14:paraId="2BD3CCB1" w14:textId="77777777" w:rsidR="00280F5C" w:rsidRDefault="00280F5C" w:rsidP="00280F5C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For </w:t>
      </w:r>
      <w:r w:rsidRPr="00EA2156">
        <w:rPr>
          <w:color w:val="000000" w:themeColor="text1"/>
          <w:szCs w:val="21"/>
        </w:rPr>
        <w:t>DC_</w:t>
      </w:r>
      <w:r>
        <w:rPr>
          <w:color w:val="000000" w:themeColor="text1"/>
          <w:szCs w:val="21"/>
        </w:rPr>
        <w:t>3</w:t>
      </w:r>
      <w:r w:rsidRPr="00EA2156">
        <w:rPr>
          <w:color w:val="000000" w:themeColor="text1"/>
          <w:szCs w:val="21"/>
        </w:rPr>
        <w:t>A_n257A</w:t>
      </w:r>
      <w:r>
        <w:rPr>
          <w:color w:val="000000" w:themeColor="text1"/>
          <w:szCs w:val="21"/>
        </w:rPr>
        <w:t xml:space="preserve"> there is no coexistence issue, as frequency separation is high.</w:t>
      </w:r>
    </w:p>
    <w:p w14:paraId="77605BD8" w14:textId="77777777" w:rsidR="00280F5C" w:rsidRPr="003D1D2F" w:rsidRDefault="00280F5C" w:rsidP="00280F5C">
      <w:pPr>
        <w:rPr>
          <w:color w:val="000000" w:themeColor="text1"/>
          <w:lang w:val="fi-FI" w:eastAsia="zh-CN"/>
        </w:rPr>
      </w:pPr>
      <w:r>
        <w:rPr>
          <w:color w:val="000000" w:themeColor="text1"/>
          <w:szCs w:val="21"/>
        </w:rPr>
        <w:t xml:space="preserve">The coexistence studies of DC_3A_n77A is already </w:t>
      </w:r>
      <w:r w:rsidRPr="00331077">
        <w:rPr>
          <w:color w:val="000000" w:themeColor="text1"/>
          <w:szCs w:val="21"/>
        </w:rPr>
        <w:t>given in TR 37.863-01-</w:t>
      </w:r>
      <w:r>
        <w:rPr>
          <w:color w:val="000000" w:themeColor="text1"/>
          <w:szCs w:val="21"/>
        </w:rPr>
        <w:t>01.</w:t>
      </w:r>
    </w:p>
    <w:p w14:paraId="46B05A7D" w14:textId="77777777" w:rsidR="00280F5C" w:rsidRPr="00976106" w:rsidRDefault="00280F5C" w:rsidP="00147049">
      <w:pPr>
        <w:pStyle w:val="3"/>
      </w:pPr>
      <w:bookmarkStart w:id="176" w:name="_Toc120260735"/>
      <w:bookmarkStart w:id="177" w:name="_Toc135927631"/>
      <w:r>
        <w:t>6.7</w:t>
      </w:r>
      <w:r w:rsidRPr="00976106">
        <w:t>.4</w:t>
      </w:r>
      <w:r w:rsidRPr="00976106">
        <w:rPr>
          <w:lang w:eastAsia="sv-SE"/>
        </w:rPr>
        <w:tab/>
      </w:r>
      <w:r w:rsidRPr="00976106">
        <w:t>∆T</w:t>
      </w:r>
      <w:r w:rsidRPr="00B94A68">
        <w:t>IB</w:t>
      </w:r>
      <w:r w:rsidRPr="00976106">
        <w:t xml:space="preserve"> and ∆R</w:t>
      </w:r>
      <w:r w:rsidRPr="00B94A68">
        <w:t>IB</w:t>
      </w:r>
      <w:r w:rsidRPr="00976106">
        <w:t xml:space="preserve"> values</w:t>
      </w:r>
      <w:bookmarkEnd w:id="176"/>
      <w:bookmarkEnd w:id="177"/>
    </w:p>
    <w:p w14:paraId="768C5256" w14:textId="77777777" w:rsidR="00280F5C" w:rsidRPr="00976106" w:rsidRDefault="00280F5C" w:rsidP="00280F5C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For </w:t>
      </w:r>
      <w:r w:rsidRPr="001979BC">
        <w:rPr>
          <w:color w:val="000000" w:themeColor="text1"/>
          <w:szCs w:val="21"/>
        </w:rPr>
        <w:t>DC_</w:t>
      </w:r>
      <w:r>
        <w:rPr>
          <w:color w:val="000000" w:themeColor="text1"/>
          <w:szCs w:val="21"/>
        </w:rPr>
        <w:t>3</w:t>
      </w:r>
      <w:r w:rsidRPr="001979BC">
        <w:rPr>
          <w:color w:val="000000" w:themeColor="text1"/>
          <w:szCs w:val="21"/>
        </w:rPr>
        <w:t>_n77-n257</w:t>
      </w:r>
      <w:r w:rsidRPr="00976106">
        <w:rPr>
          <w:color w:val="000000" w:themeColor="text1"/>
          <w:szCs w:val="21"/>
        </w:rPr>
        <w:t xml:space="preserve">, the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T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and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R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values are given in the tables below.</w:t>
      </w:r>
    </w:p>
    <w:p w14:paraId="003FA0C9" w14:textId="77777777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6.7</w:t>
      </w:r>
      <w:r w:rsidRPr="00976106">
        <w:rPr>
          <w:color w:val="000000" w:themeColor="text1"/>
        </w:rPr>
        <w:t>.4</w:t>
      </w:r>
      <w:r w:rsidRPr="00976106">
        <w:rPr>
          <w:color w:val="000000" w:themeColor="text1"/>
          <w:lang w:eastAsia="zh-CN"/>
        </w:rPr>
        <w:t>-</w:t>
      </w:r>
      <w:r w:rsidRPr="00976106">
        <w:rPr>
          <w:color w:val="000000" w:themeColor="text1"/>
        </w:rPr>
        <w:t>1: ΔT</w:t>
      </w:r>
      <w:r w:rsidRPr="00976106">
        <w:rPr>
          <w:color w:val="000000" w:themeColor="text1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92D9B" w:rsidRPr="00EF5447" w14:paraId="34C62633" w14:textId="77777777" w:rsidTr="00E902D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9967B" w14:textId="77777777" w:rsidR="00692D9B" w:rsidRPr="00EF5447" w:rsidRDefault="00692D9B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BC2F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692D9B" w:rsidRPr="00EF5447" w14:paraId="2580332D" w14:textId="77777777" w:rsidTr="00E902DB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452D" w14:textId="77777777" w:rsidR="00692D9B" w:rsidRPr="00EF5447" w:rsidRDefault="00692D9B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903D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5447" w14:paraId="13705A51" w14:textId="77777777" w:rsidTr="00E902D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15F8" w14:textId="276B9A9A" w:rsidR="00692D9B" w:rsidRPr="00EF5447" w:rsidRDefault="00692D9B" w:rsidP="00E902DB">
            <w:pPr>
              <w:pStyle w:val="TAC"/>
            </w:pPr>
            <w:r w:rsidRPr="00692D9B">
              <w:t>DC_1_n77-n257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B603" w14:textId="2AA40830" w:rsidR="00692D9B" w:rsidRPr="00EF5447" w:rsidRDefault="00692D9B" w:rsidP="00E902D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902" w14:textId="76BC8795" w:rsidR="00692D9B" w:rsidRPr="00E137BF" w:rsidRDefault="00692D9B" w:rsidP="00692D9B">
            <w:pPr>
              <w:pStyle w:val="TAC"/>
            </w:pPr>
            <w:r>
              <w:t>0.8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CEBF" w14:textId="5965829F" w:rsidR="00692D9B" w:rsidRPr="00EF5447" w:rsidRDefault="00692D9B" w:rsidP="00E902DB">
            <w:pPr>
              <w:pStyle w:val="TAC"/>
            </w:pPr>
            <w:r>
              <w:t>0</w:t>
            </w:r>
          </w:p>
        </w:tc>
      </w:tr>
      <w:tr w:rsidR="00692D9B" w:rsidRPr="00EF5447" w14:paraId="623075BE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5A29A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027BCB3C" w14:textId="77777777" w:rsidR="00692D9B" w:rsidRPr="00EF5447" w:rsidRDefault="00692D9B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522AB15E" w14:textId="77777777" w:rsidR="00280F5C" w:rsidRPr="00692D9B" w:rsidRDefault="00280F5C" w:rsidP="00280F5C">
      <w:pPr>
        <w:rPr>
          <w:color w:val="000000" w:themeColor="text1"/>
        </w:rPr>
      </w:pPr>
    </w:p>
    <w:p w14:paraId="4AE339EA" w14:textId="77777777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lastRenderedPageBreak/>
        <w:t xml:space="preserve">Table </w:t>
      </w:r>
      <w:r>
        <w:rPr>
          <w:color w:val="000000" w:themeColor="text1"/>
        </w:rPr>
        <w:t>6.7</w:t>
      </w:r>
      <w:r w:rsidRPr="00976106">
        <w:rPr>
          <w:color w:val="000000" w:themeColor="text1"/>
        </w:rPr>
        <w:t>.4-2: ΔR</w:t>
      </w:r>
      <w:r w:rsidRPr="00976106">
        <w:rPr>
          <w:color w:val="000000" w:themeColor="text1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92D9B" w:rsidRPr="00EF6781" w14:paraId="57D709BD" w14:textId="77777777" w:rsidTr="00E902D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4571C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BD0A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6781" w14:paraId="7CF433C7" w14:textId="77777777" w:rsidTr="00E902DB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115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F247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92D9B" w:rsidRPr="00C96590" w14:paraId="6C02A321" w14:textId="77777777" w:rsidTr="00E902DB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5D04" w14:textId="4D42F2D8" w:rsidR="00692D9B" w:rsidRPr="00C96590" w:rsidRDefault="00692D9B" w:rsidP="00E902DB">
            <w:pPr>
              <w:pStyle w:val="TAC"/>
            </w:pPr>
            <w:r w:rsidRPr="00692D9B">
              <w:t>DC_1_n77-n257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48E1" w14:textId="52153D19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C531" w14:textId="0BE1BC60" w:rsidR="00692D9B" w:rsidRPr="00EF6781" w:rsidRDefault="00692D9B" w:rsidP="00692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C064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</w:tr>
      <w:tr w:rsidR="00692D9B" w:rsidRPr="00C96590" w14:paraId="7B91D563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AEC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7364C2CB" w14:textId="77777777" w:rsidR="00692D9B" w:rsidRPr="00C96590" w:rsidRDefault="00692D9B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2D5AFD81" w14:textId="77777777" w:rsidR="00280F5C" w:rsidRPr="00692D9B" w:rsidRDefault="00280F5C" w:rsidP="00280F5C">
      <w:pPr>
        <w:rPr>
          <w:color w:val="000000" w:themeColor="text1"/>
        </w:rPr>
      </w:pPr>
    </w:p>
    <w:p w14:paraId="16BC099E" w14:textId="77777777" w:rsidR="00280F5C" w:rsidRPr="00976106" w:rsidRDefault="00280F5C" w:rsidP="00147049">
      <w:pPr>
        <w:pStyle w:val="3"/>
      </w:pPr>
      <w:bookmarkStart w:id="178" w:name="_Toc120260736"/>
      <w:bookmarkStart w:id="179" w:name="_Toc135927632"/>
      <w:r>
        <w:t>6.7</w:t>
      </w:r>
      <w:r w:rsidRPr="00976106">
        <w:t>.5</w:t>
      </w:r>
      <w:r w:rsidRPr="00976106">
        <w:rPr>
          <w:lang w:eastAsia="sv-SE"/>
        </w:rPr>
        <w:tab/>
      </w:r>
      <w:r w:rsidRPr="00976106">
        <w:t>MSD</w:t>
      </w:r>
      <w:bookmarkEnd w:id="178"/>
      <w:bookmarkEnd w:id="179"/>
    </w:p>
    <w:p w14:paraId="46C9BE60" w14:textId="77777777" w:rsidR="00280F5C" w:rsidRDefault="00280F5C" w:rsidP="00280F5C">
      <w:pPr>
        <w:rPr>
          <w:color w:val="000000" w:themeColor="text1"/>
          <w:lang w:val="fi-FI" w:eastAsia="zh-CN"/>
        </w:rPr>
      </w:pPr>
      <w:r w:rsidRPr="00976106">
        <w:rPr>
          <w:rFonts w:eastAsia="DengXian"/>
          <w:color w:val="000000" w:themeColor="text1"/>
          <w:lang w:eastAsia="zh-CN"/>
        </w:rPr>
        <w:t xml:space="preserve">MSD analysis is already available </w:t>
      </w:r>
      <w:r w:rsidRPr="00976106">
        <w:rPr>
          <w:color w:val="000000" w:themeColor="text1"/>
          <w:szCs w:val="21"/>
        </w:rPr>
        <w:t xml:space="preserve">for </w:t>
      </w:r>
      <w:r>
        <w:rPr>
          <w:color w:val="000000" w:themeColor="text1"/>
          <w:szCs w:val="21"/>
        </w:rPr>
        <w:t xml:space="preserve">DC_3A_n77A is already </w:t>
      </w:r>
      <w:r w:rsidRPr="00331077">
        <w:rPr>
          <w:color w:val="000000" w:themeColor="text1"/>
          <w:szCs w:val="21"/>
        </w:rPr>
        <w:t>given in TR 37.863-01-</w:t>
      </w:r>
      <w:r>
        <w:rPr>
          <w:color w:val="000000" w:themeColor="text1"/>
          <w:szCs w:val="21"/>
        </w:rPr>
        <w:t>01.</w:t>
      </w:r>
    </w:p>
    <w:p w14:paraId="449949C2" w14:textId="77777777" w:rsidR="00280F5C" w:rsidRPr="00976106" w:rsidRDefault="00280F5C" w:rsidP="00280F5C">
      <w:pPr>
        <w:rPr>
          <w:color w:val="000000" w:themeColor="text1"/>
        </w:rPr>
      </w:pPr>
      <w:r>
        <w:rPr>
          <w:color w:val="000000" w:themeColor="text1"/>
          <w:lang w:val="fi-FI" w:eastAsia="zh-CN"/>
        </w:rPr>
        <w:t xml:space="preserve">No MSD analysis is needed for </w:t>
      </w:r>
      <w:r w:rsidRPr="00277330">
        <w:rPr>
          <w:color w:val="000000" w:themeColor="text1"/>
          <w:lang w:val="fi-FI" w:eastAsia="zh-CN"/>
        </w:rPr>
        <w:t>DC_</w:t>
      </w:r>
      <w:r>
        <w:rPr>
          <w:color w:val="000000" w:themeColor="text1"/>
          <w:lang w:val="fi-FI" w:eastAsia="zh-CN"/>
        </w:rPr>
        <w:t>3</w:t>
      </w:r>
      <w:r w:rsidRPr="00277330">
        <w:rPr>
          <w:color w:val="000000" w:themeColor="text1"/>
          <w:lang w:val="fi-FI" w:eastAsia="zh-CN"/>
        </w:rPr>
        <w:t>A_n257A</w:t>
      </w:r>
      <w:r>
        <w:rPr>
          <w:color w:val="000000" w:themeColor="text1"/>
          <w:lang w:val="fi-FI" w:eastAsia="zh-CN"/>
        </w:rPr>
        <w:t>, as there is no coexistence issue.</w:t>
      </w:r>
    </w:p>
    <w:p w14:paraId="4C222A95" w14:textId="77BB4BF4" w:rsidR="00280F5C" w:rsidRPr="00976106" w:rsidRDefault="00280F5C" w:rsidP="00147049">
      <w:pPr>
        <w:pStyle w:val="2"/>
        <w:rPr>
          <w:rFonts w:cs="Arial"/>
          <w:lang w:eastAsia="ja-JP"/>
        </w:rPr>
      </w:pPr>
      <w:bookmarkStart w:id="180" w:name="_Toc120260737"/>
      <w:bookmarkStart w:id="181" w:name="_Toc135927633"/>
      <w:r>
        <w:rPr>
          <w:rFonts w:cs="Arial"/>
        </w:rPr>
        <w:t>6.8</w:t>
      </w:r>
      <w:r w:rsidRPr="00976106">
        <w:rPr>
          <w:rFonts w:cs="Arial"/>
        </w:rPr>
        <w:tab/>
      </w:r>
      <w:r w:rsidRPr="00661122">
        <w:rPr>
          <w:lang w:val="en-US" w:eastAsia="zh-CN"/>
        </w:rPr>
        <w:t>DC_8_n3-n257</w:t>
      </w:r>
      <w:bookmarkEnd w:id="180"/>
      <w:bookmarkEnd w:id="181"/>
    </w:p>
    <w:p w14:paraId="55C870A4" w14:textId="77777777" w:rsidR="00280F5C" w:rsidRPr="00976106" w:rsidRDefault="00280F5C" w:rsidP="00147049">
      <w:pPr>
        <w:pStyle w:val="3"/>
        <w:rPr>
          <w:lang w:eastAsia="ja-JP"/>
        </w:rPr>
      </w:pPr>
      <w:bookmarkStart w:id="182" w:name="_Toc120260738"/>
      <w:bookmarkStart w:id="183" w:name="_Toc135927634"/>
      <w:r>
        <w:t>6.8</w:t>
      </w:r>
      <w:r w:rsidRPr="00976106">
        <w:t>.1</w:t>
      </w:r>
      <w:r w:rsidRPr="00976106">
        <w:tab/>
        <w:t xml:space="preserve">Operating bands for </w:t>
      </w:r>
      <w:r w:rsidRPr="00976106">
        <w:rPr>
          <w:lang w:eastAsia="ja-JP"/>
        </w:rPr>
        <w:t>DC</w:t>
      </w:r>
      <w:bookmarkEnd w:id="182"/>
      <w:bookmarkEnd w:id="183"/>
    </w:p>
    <w:p w14:paraId="05962D9B" w14:textId="77777777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6.8</w:t>
      </w:r>
      <w:r w:rsidRPr="00976106">
        <w:rPr>
          <w:color w:val="000000" w:themeColor="text1"/>
        </w:rPr>
        <w:t>.1-1: DC band combination of LTE 1DL/1UL + inter-band NR 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280F5C" w:rsidRPr="00976106" w14:paraId="56AF5B17" w14:textId="77777777" w:rsidTr="00E902DB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6D60479B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 combination</w:t>
            </w:r>
          </w:p>
        </w:tc>
        <w:tc>
          <w:tcPr>
            <w:tcW w:w="1178" w:type="dxa"/>
            <w:vMerge w:val="restart"/>
            <w:vAlign w:val="center"/>
          </w:tcPr>
          <w:p w14:paraId="21A7FD45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44AC1290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1850F7A1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7538A2BE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18C84943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280F5C" w:rsidRPr="00976106" w14:paraId="12157093" w14:textId="77777777" w:rsidTr="00E902DB">
        <w:trPr>
          <w:trHeight w:val="104"/>
          <w:jc w:val="center"/>
        </w:trPr>
        <w:tc>
          <w:tcPr>
            <w:tcW w:w="1411" w:type="dxa"/>
            <w:vMerge/>
          </w:tcPr>
          <w:p w14:paraId="204673B3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49D1548C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7EA55360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277C85E2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6F28FA41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80F5C" w:rsidRPr="00976106" w14:paraId="4C5C690F" w14:textId="77777777" w:rsidTr="00E902DB">
        <w:trPr>
          <w:trHeight w:val="404"/>
          <w:jc w:val="center"/>
        </w:trPr>
        <w:tc>
          <w:tcPr>
            <w:tcW w:w="1411" w:type="dxa"/>
            <w:vMerge/>
          </w:tcPr>
          <w:p w14:paraId="5B8C6CAD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3532084F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5B7581E9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46059EDC" w14:textId="77777777" w:rsidR="00280F5C" w:rsidRPr="00976106" w:rsidRDefault="00280F5C" w:rsidP="00E902DB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60AC483E" w14:textId="77777777" w:rsidR="00280F5C" w:rsidRPr="00976106" w:rsidRDefault="00280F5C" w:rsidP="00E902DB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80F5C" w:rsidRPr="00976106" w14:paraId="49A8C493" w14:textId="77777777" w:rsidTr="00E902DB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10374BEE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E05320">
              <w:rPr>
                <w:color w:val="000000" w:themeColor="text1"/>
              </w:rPr>
              <w:t>DC_</w:t>
            </w:r>
            <w:r>
              <w:rPr>
                <w:color w:val="000000" w:themeColor="text1"/>
              </w:rPr>
              <w:t>8</w:t>
            </w:r>
            <w:r w:rsidRPr="00E05320">
              <w:rPr>
                <w:color w:val="000000" w:themeColor="text1"/>
              </w:rPr>
              <w:t>_n</w:t>
            </w:r>
            <w:r>
              <w:rPr>
                <w:color w:val="000000" w:themeColor="text1"/>
              </w:rPr>
              <w:t>3</w:t>
            </w:r>
            <w:r w:rsidRPr="00E05320">
              <w:rPr>
                <w:color w:val="000000" w:themeColor="text1"/>
              </w:rPr>
              <w:t>-n257</w:t>
            </w:r>
          </w:p>
        </w:tc>
        <w:tc>
          <w:tcPr>
            <w:tcW w:w="1178" w:type="dxa"/>
            <w:vAlign w:val="center"/>
          </w:tcPr>
          <w:p w14:paraId="34689705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2B765F14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880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72A47F2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2C170C45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915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0B3E8890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925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7909B973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051C7960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30691072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280F5C" w:rsidRPr="00976106" w14:paraId="253A1EEF" w14:textId="77777777" w:rsidTr="00E902DB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6A8A091A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4C8C1225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34A0FE44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1710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F4754F7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0E934E8B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1785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4438D08F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E206FC">
              <w:rPr>
                <w:color w:val="000000"/>
                <w:szCs w:val="18"/>
              </w:rPr>
              <w:t xml:space="preserve">1805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52A5E247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40E69FF3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/>
                <w:szCs w:val="18"/>
              </w:rPr>
              <w:t xml:space="preserve">1880 </w:t>
            </w:r>
            <w:r w:rsidRPr="00976106">
              <w:rPr>
                <w:color w:val="000000" w:themeColor="text1"/>
              </w:rPr>
              <w:t>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6A93052A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280F5C" w:rsidRPr="00976106" w14:paraId="182B7271" w14:textId="77777777" w:rsidTr="00E902DB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41C18846" w14:textId="77777777" w:rsidR="00280F5C" w:rsidRPr="00976106" w:rsidRDefault="00280F5C" w:rsidP="00E902DB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3895A9EA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  <w:szCs w:val="18"/>
              </w:rPr>
              <w:t>n</w:t>
            </w:r>
            <w:r>
              <w:rPr>
                <w:color w:val="000000" w:themeColor="text1"/>
                <w:szCs w:val="18"/>
              </w:rPr>
              <w:t>257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60A45098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1AB4C837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24719629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349A74DE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26500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2482378D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3299D9F7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t>29500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534BA5FB" w14:textId="77777777" w:rsidR="00280F5C" w:rsidRPr="00976106" w:rsidRDefault="00280F5C" w:rsidP="00E902DB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55D20DE0" w14:textId="77777777" w:rsidR="00280F5C" w:rsidRPr="00976106" w:rsidRDefault="00280F5C" w:rsidP="00280F5C">
      <w:pPr>
        <w:rPr>
          <w:color w:val="000000" w:themeColor="text1"/>
          <w:lang w:eastAsia="zh-CN"/>
        </w:rPr>
      </w:pPr>
    </w:p>
    <w:p w14:paraId="766B2662" w14:textId="77777777" w:rsidR="00280F5C" w:rsidRPr="00976106" w:rsidRDefault="00280F5C" w:rsidP="00147049">
      <w:pPr>
        <w:pStyle w:val="3"/>
        <w:rPr>
          <w:lang w:eastAsia="ja-JP"/>
        </w:rPr>
      </w:pPr>
      <w:bookmarkStart w:id="184" w:name="_Toc120260739"/>
      <w:bookmarkStart w:id="185" w:name="_Toc135927635"/>
      <w:r>
        <w:t>6.8</w:t>
      </w:r>
      <w:r w:rsidRPr="00976106">
        <w:t>.2</w:t>
      </w:r>
      <w:r w:rsidRPr="00976106">
        <w:tab/>
      </w:r>
      <w:r>
        <w:t>Configuration</w:t>
      </w:r>
      <w:r w:rsidRPr="00976106">
        <w:t xml:space="preserve"> for </w:t>
      </w:r>
      <w:r w:rsidRPr="00976106">
        <w:rPr>
          <w:lang w:eastAsia="ja-JP"/>
        </w:rPr>
        <w:t>DC</w:t>
      </w:r>
      <w:bookmarkEnd w:id="184"/>
      <w:bookmarkEnd w:id="185"/>
    </w:p>
    <w:p w14:paraId="07AC7FE8" w14:textId="77777777" w:rsidR="00280F5C" w:rsidRPr="00791978" w:rsidRDefault="00280F5C" w:rsidP="00280F5C">
      <w:pPr>
        <w:pStyle w:val="TH"/>
        <w:rPr>
          <w:sz w:val="16"/>
          <w:lang w:eastAsia="zh-CN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  <w:lang w:eastAsia="zh-CN"/>
        </w:rPr>
        <w:t>6.8</w:t>
      </w:r>
      <w:r w:rsidRPr="00976106">
        <w:rPr>
          <w:color w:val="000000" w:themeColor="text1"/>
        </w:rPr>
        <w:t>.</w:t>
      </w:r>
      <w:r w:rsidRPr="00976106">
        <w:rPr>
          <w:color w:val="000000" w:themeColor="text1"/>
          <w:lang w:eastAsia="zh-CN"/>
        </w:rPr>
        <w:t>2</w:t>
      </w:r>
      <w:r w:rsidRPr="00976106">
        <w:rPr>
          <w:color w:val="000000" w:themeColor="text1"/>
        </w:rPr>
        <w:t xml:space="preserve">-1: </w:t>
      </w:r>
      <w:r w:rsidRPr="00791978">
        <w:t>Inter-band EN-DC configurations (three bands)</w:t>
      </w:r>
      <w:r w:rsidRPr="00791978">
        <w:rPr>
          <w:sz w:val="16"/>
          <w:lang w:eastAsia="zh-CN"/>
        </w:rPr>
        <w:t xml:space="preserve"> 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280F5C" w:rsidRPr="00413DE9" w14:paraId="5B2C9913" w14:textId="77777777" w:rsidTr="00E902DB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95F5" w14:textId="77777777" w:rsidR="00280F5C" w:rsidRPr="00791978" w:rsidRDefault="00280F5C" w:rsidP="00E902DB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EN-DC</w:t>
            </w:r>
          </w:p>
          <w:p w14:paraId="278CDE6D" w14:textId="77777777" w:rsidR="00280F5C" w:rsidRPr="00791978" w:rsidRDefault="00280F5C" w:rsidP="00E902DB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D057" w14:textId="77777777" w:rsidR="00280F5C" w:rsidRPr="006431AA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Uplink EN-DC</w:t>
            </w:r>
          </w:p>
          <w:p w14:paraId="786E8426" w14:textId="77777777" w:rsidR="00280F5C" w:rsidRPr="006431AA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configuration</w:t>
            </w:r>
          </w:p>
          <w:p w14:paraId="42D0B13F" w14:textId="77777777" w:rsidR="00280F5C" w:rsidRPr="00277330" w:rsidRDefault="00280F5C" w:rsidP="00E902DB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(NOTE 1)</w:t>
            </w:r>
          </w:p>
        </w:tc>
      </w:tr>
      <w:tr w:rsidR="00280F5C" w:rsidRPr="00791978" w14:paraId="50A1A356" w14:textId="77777777" w:rsidTr="00E902DB">
        <w:trPr>
          <w:trHeight w:val="1772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49EA" w14:textId="77777777" w:rsidR="00280F5C" w:rsidRPr="006946F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6946FD">
              <w:rPr>
                <w:szCs w:val="18"/>
                <w:lang w:val="en-US" w:eastAsia="ja-JP"/>
              </w:rPr>
              <w:t>DC_8A_n3A-n257A</w:t>
            </w:r>
          </w:p>
          <w:p w14:paraId="6E9571F1" w14:textId="77777777" w:rsidR="00280F5C" w:rsidRPr="006946F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6946FD">
              <w:rPr>
                <w:szCs w:val="18"/>
                <w:lang w:val="en-US" w:eastAsia="ja-JP"/>
              </w:rPr>
              <w:t>DC_8A_n3A-n257G</w:t>
            </w:r>
          </w:p>
          <w:p w14:paraId="764125E1" w14:textId="77777777" w:rsidR="00280F5C" w:rsidRPr="006946F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6946FD">
              <w:rPr>
                <w:szCs w:val="18"/>
                <w:lang w:val="en-US" w:eastAsia="ja-JP"/>
              </w:rPr>
              <w:t>DC_8A_n3A-n257H</w:t>
            </w:r>
          </w:p>
          <w:p w14:paraId="3C572857" w14:textId="77777777" w:rsidR="00280F5C" w:rsidRPr="006946F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6946FD">
              <w:rPr>
                <w:szCs w:val="18"/>
                <w:lang w:val="en-US" w:eastAsia="ja-JP"/>
              </w:rPr>
              <w:t>DC_8A_n3A-n257I</w:t>
            </w:r>
          </w:p>
          <w:p w14:paraId="76B37854" w14:textId="77777777" w:rsidR="00280F5C" w:rsidRPr="006946F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6946FD">
              <w:rPr>
                <w:szCs w:val="18"/>
                <w:lang w:val="en-US" w:eastAsia="ja-JP"/>
              </w:rPr>
              <w:t>DC_8A_n3A-n257J</w:t>
            </w:r>
          </w:p>
          <w:p w14:paraId="5E1C2FD7" w14:textId="77777777" w:rsidR="00280F5C" w:rsidRPr="006946F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6946FD">
              <w:rPr>
                <w:szCs w:val="18"/>
                <w:lang w:val="en-US" w:eastAsia="ja-JP"/>
              </w:rPr>
              <w:t>DC_8A_n3A-n257K</w:t>
            </w:r>
          </w:p>
          <w:p w14:paraId="7A6438B9" w14:textId="77777777" w:rsidR="00280F5C" w:rsidRPr="006946FD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6946FD">
              <w:rPr>
                <w:szCs w:val="18"/>
                <w:lang w:val="en-US" w:eastAsia="ja-JP"/>
              </w:rPr>
              <w:t>DC_8A_n3A-n257L</w:t>
            </w:r>
          </w:p>
          <w:p w14:paraId="71E10771" w14:textId="77777777" w:rsidR="00280F5C" w:rsidRPr="00766885" w:rsidRDefault="00280F5C" w:rsidP="00E902DB">
            <w:pPr>
              <w:pStyle w:val="TAC"/>
              <w:rPr>
                <w:szCs w:val="18"/>
                <w:lang w:val="en-US" w:eastAsia="ja-JP"/>
              </w:rPr>
            </w:pPr>
            <w:r w:rsidRPr="006946FD">
              <w:rPr>
                <w:szCs w:val="18"/>
                <w:lang w:val="en-US" w:eastAsia="ja-JP"/>
              </w:rPr>
              <w:t>DC_8A_n3A-n257M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6C2A" w14:textId="77777777" w:rsidR="00280F5C" w:rsidRDefault="00280F5C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DC_8A_n257A</w:t>
            </w:r>
          </w:p>
          <w:p w14:paraId="292D79AD" w14:textId="77777777" w:rsidR="00280F5C" w:rsidRPr="00206E1E" w:rsidRDefault="00280F5C" w:rsidP="00E902DB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fi-FI" w:eastAsia="fi-FI" w:bidi="ar"/>
              </w:rPr>
            </w:pPr>
          </w:p>
        </w:tc>
      </w:tr>
    </w:tbl>
    <w:p w14:paraId="75B5FD4F" w14:textId="77777777" w:rsidR="00952772" w:rsidRDefault="00952772" w:rsidP="00952772">
      <w:bookmarkStart w:id="186" w:name="_Toc120260740"/>
    </w:p>
    <w:p w14:paraId="6403EAA3" w14:textId="57410DA9" w:rsidR="00280F5C" w:rsidRPr="00976106" w:rsidRDefault="00280F5C" w:rsidP="00147049">
      <w:pPr>
        <w:pStyle w:val="3"/>
      </w:pPr>
      <w:bookmarkStart w:id="187" w:name="_Toc135927636"/>
      <w:r>
        <w:t>6.8</w:t>
      </w:r>
      <w:r w:rsidRPr="00976106">
        <w:t>.3</w:t>
      </w:r>
      <w:r w:rsidRPr="00976106">
        <w:tab/>
        <w:t>Co-existence studies</w:t>
      </w:r>
      <w:bookmarkEnd w:id="186"/>
      <w:bookmarkEnd w:id="187"/>
    </w:p>
    <w:p w14:paraId="054D6B9A" w14:textId="77777777" w:rsidR="00280F5C" w:rsidRDefault="00280F5C" w:rsidP="00280F5C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For </w:t>
      </w:r>
      <w:r w:rsidRPr="00EA2156">
        <w:rPr>
          <w:color w:val="000000" w:themeColor="text1"/>
          <w:szCs w:val="21"/>
        </w:rPr>
        <w:t>DC_</w:t>
      </w:r>
      <w:r>
        <w:rPr>
          <w:color w:val="000000" w:themeColor="text1"/>
          <w:szCs w:val="21"/>
        </w:rPr>
        <w:t>8</w:t>
      </w:r>
      <w:r w:rsidRPr="00EA2156">
        <w:rPr>
          <w:color w:val="000000" w:themeColor="text1"/>
          <w:szCs w:val="21"/>
        </w:rPr>
        <w:t>A_n257A</w:t>
      </w:r>
      <w:r>
        <w:rPr>
          <w:color w:val="000000" w:themeColor="text1"/>
          <w:szCs w:val="21"/>
        </w:rPr>
        <w:t xml:space="preserve"> there is no coexistence issue, as frequency separation is high.</w:t>
      </w:r>
    </w:p>
    <w:p w14:paraId="06259424" w14:textId="77777777" w:rsidR="00280F5C" w:rsidRPr="003D1D2F" w:rsidRDefault="00280F5C" w:rsidP="00280F5C">
      <w:pPr>
        <w:rPr>
          <w:color w:val="000000" w:themeColor="text1"/>
          <w:lang w:val="fi-FI" w:eastAsia="zh-CN"/>
        </w:rPr>
      </w:pPr>
      <w:r>
        <w:rPr>
          <w:color w:val="000000" w:themeColor="text1"/>
          <w:szCs w:val="21"/>
        </w:rPr>
        <w:t xml:space="preserve">The coexistence studies of DC_8A_n3A is already </w:t>
      </w:r>
      <w:r w:rsidRPr="00331077">
        <w:rPr>
          <w:color w:val="000000" w:themeColor="text1"/>
          <w:szCs w:val="21"/>
        </w:rPr>
        <w:t>given in TR 37.</w:t>
      </w:r>
      <w:r>
        <w:rPr>
          <w:color w:val="000000" w:themeColor="text1"/>
          <w:szCs w:val="21"/>
        </w:rPr>
        <w:t>716</w:t>
      </w:r>
      <w:r w:rsidRPr="00331077">
        <w:rPr>
          <w:color w:val="000000" w:themeColor="text1"/>
          <w:szCs w:val="21"/>
        </w:rPr>
        <w:t>-</w:t>
      </w:r>
      <w:r>
        <w:rPr>
          <w:color w:val="000000" w:themeColor="text1"/>
          <w:szCs w:val="21"/>
        </w:rPr>
        <w:t>1</w:t>
      </w:r>
      <w:r w:rsidRPr="00331077">
        <w:rPr>
          <w:color w:val="000000" w:themeColor="text1"/>
          <w:szCs w:val="21"/>
        </w:rPr>
        <w:t>1-</w:t>
      </w:r>
      <w:r>
        <w:rPr>
          <w:color w:val="000000" w:themeColor="text1"/>
          <w:szCs w:val="21"/>
        </w:rPr>
        <w:t>11.</w:t>
      </w:r>
    </w:p>
    <w:p w14:paraId="6AB0EE76" w14:textId="77777777" w:rsidR="00280F5C" w:rsidRPr="00976106" w:rsidRDefault="00280F5C" w:rsidP="00147049">
      <w:pPr>
        <w:pStyle w:val="3"/>
      </w:pPr>
      <w:bookmarkStart w:id="188" w:name="_Toc120260741"/>
      <w:bookmarkStart w:id="189" w:name="_Toc135927637"/>
      <w:r>
        <w:t>6.8</w:t>
      </w:r>
      <w:r w:rsidRPr="00976106">
        <w:t>.4</w:t>
      </w:r>
      <w:r w:rsidRPr="00976106">
        <w:rPr>
          <w:lang w:eastAsia="sv-SE"/>
        </w:rPr>
        <w:tab/>
      </w:r>
      <w:r w:rsidRPr="00976106">
        <w:t>∆T</w:t>
      </w:r>
      <w:r w:rsidRPr="00B94A68">
        <w:t>IB</w:t>
      </w:r>
      <w:r w:rsidRPr="00976106">
        <w:t xml:space="preserve"> and ∆R</w:t>
      </w:r>
      <w:r w:rsidRPr="00B94A68">
        <w:t>IB</w:t>
      </w:r>
      <w:r w:rsidRPr="00976106">
        <w:t xml:space="preserve"> values</w:t>
      </w:r>
      <w:bookmarkEnd w:id="188"/>
      <w:bookmarkEnd w:id="189"/>
    </w:p>
    <w:p w14:paraId="20B9065A" w14:textId="77777777" w:rsidR="00280F5C" w:rsidRPr="00976106" w:rsidRDefault="00280F5C" w:rsidP="00280F5C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For </w:t>
      </w:r>
      <w:r w:rsidRPr="001979BC">
        <w:rPr>
          <w:color w:val="000000" w:themeColor="text1"/>
          <w:szCs w:val="21"/>
        </w:rPr>
        <w:t>DC_1_n</w:t>
      </w:r>
      <w:r>
        <w:rPr>
          <w:color w:val="000000" w:themeColor="text1"/>
          <w:szCs w:val="21"/>
        </w:rPr>
        <w:t>8</w:t>
      </w:r>
      <w:r w:rsidRPr="001979BC">
        <w:rPr>
          <w:color w:val="000000" w:themeColor="text1"/>
          <w:szCs w:val="21"/>
        </w:rPr>
        <w:t>-n257</w:t>
      </w:r>
      <w:r w:rsidRPr="00976106">
        <w:rPr>
          <w:color w:val="000000" w:themeColor="text1"/>
          <w:szCs w:val="21"/>
        </w:rPr>
        <w:t xml:space="preserve">, the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T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and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R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values are given in the tables below.</w:t>
      </w:r>
    </w:p>
    <w:p w14:paraId="75356A3B" w14:textId="77777777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lastRenderedPageBreak/>
        <w:t xml:space="preserve">Table </w:t>
      </w:r>
      <w:r>
        <w:rPr>
          <w:color w:val="000000" w:themeColor="text1"/>
        </w:rPr>
        <w:t>6.8</w:t>
      </w:r>
      <w:r w:rsidRPr="00976106">
        <w:rPr>
          <w:color w:val="000000" w:themeColor="text1"/>
        </w:rPr>
        <w:t>.4</w:t>
      </w:r>
      <w:r w:rsidRPr="00976106">
        <w:rPr>
          <w:color w:val="000000" w:themeColor="text1"/>
          <w:lang w:eastAsia="zh-CN"/>
        </w:rPr>
        <w:t>-</w:t>
      </w:r>
      <w:r w:rsidRPr="00976106">
        <w:rPr>
          <w:color w:val="000000" w:themeColor="text1"/>
        </w:rPr>
        <w:t>1: ΔT</w:t>
      </w:r>
      <w:r w:rsidRPr="00976106">
        <w:rPr>
          <w:color w:val="000000" w:themeColor="text1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92D9B" w:rsidRPr="00EF5447" w14:paraId="329A432E" w14:textId="77777777" w:rsidTr="00E902D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B3A22" w14:textId="77777777" w:rsidR="00692D9B" w:rsidRPr="00EF5447" w:rsidRDefault="00692D9B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DBCF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692D9B" w:rsidRPr="00EF5447" w14:paraId="44E3FDD0" w14:textId="77777777" w:rsidTr="00E902DB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147" w14:textId="77777777" w:rsidR="00692D9B" w:rsidRPr="00EF5447" w:rsidRDefault="00692D9B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B43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5447" w14:paraId="7277C822" w14:textId="77777777" w:rsidTr="00E902D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F3CB" w14:textId="2FD7A2B9" w:rsidR="00692D9B" w:rsidRPr="00EF5447" w:rsidRDefault="00692D9B" w:rsidP="00E902DB">
            <w:pPr>
              <w:pStyle w:val="TAC"/>
            </w:pPr>
            <w:r w:rsidRPr="00692D9B">
              <w:t>DC_8_n3-n257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ADC8" w14:textId="59E3F916" w:rsidR="00692D9B" w:rsidRPr="00EF5447" w:rsidRDefault="00692D9B" w:rsidP="00E902DB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8F06" w14:textId="03274358" w:rsidR="00692D9B" w:rsidRPr="00E137BF" w:rsidRDefault="00692D9B" w:rsidP="00692D9B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A9F5" w14:textId="77777777" w:rsidR="00692D9B" w:rsidRPr="00EF5447" w:rsidRDefault="00692D9B" w:rsidP="00E902DB">
            <w:pPr>
              <w:pStyle w:val="TAC"/>
            </w:pPr>
            <w:r>
              <w:t>-</w:t>
            </w:r>
          </w:p>
        </w:tc>
      </w:tr>
      <w:tr w:rsidR="00692D9B" w:rsidRPr="00EF5447" w14:paraId="2FC6AD35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C007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26E4BA2A" w14:textId="77777777" w:rsidR="00692D9B" w:rsidRPr="00EF5447" w:rsidRDefault="00692D9B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6E9E134" w14:textId="77777777" w:rsidR="00280F5C" w:rsidRPr="00976106" w:rsidRDefault="00280F5C" w:rsidP="00280F5C">
      <w:pPr>
        <w:rPr>
          <w:color w:val="000000" w:themeColor="text1"/>
        </w:rPr>
      </w:pPr>
    </w:p>
    <w:p w14:paraId="1571549F" w14:textId="77777777" w:rsidR="00280F5C" w:rsidRPr="00976106" w:rsidRDefault="00280F5C" w:rsidP="00280F5C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6.8</w:t>
      </w:r>
      <w:r w:rsidRPr="00976106">
        <w:rPr>
          <w:color w:val="000000" w:themeColor="text1"/>
        </w:rPr>
        <w:t>.4-2: ΔR</w:t>
      </w:r>
      <w:r w:rsidRPr="00976106">
        <w:rPr>
          <w:color w:val="000000" w:themeColor="text1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92D9B" w:rsidRPr="00EF6781" w14:paraId="66ADDE7A" w14:textId="77777777" w:rsidTr="00E902D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E60D5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AA29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6781" w14:paraId="5E713FC5" w14:textId="77777777" w:rsidTr="00E902DB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EAA1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E314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92D9B" w:rsidRPr="00C96590" w14:paraId="295BF866" w14:textId="77777777" w:rsidTr="00E902DB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49AD" w14:textId="6BE8E6B2" w:rsidR="00692D9B" w:rsidRPr="00C96590" w:rsidRDefault="00692D9B" w:rsidP="00E902DB">
            <w:pPr>
              <w:pStyle w:val="TAC"/>
            </w:pPr>
            <w:r w:rsidRPr="00692D9B">
              <w:t>DC_8_n3-n257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34EA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97ED" w14:textId="3CAA8E4C" w:rsidR="00692D9B" w:rsidRPr="00EF6781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2B4D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</w:tr>
      <w:tr w:rsidR="00692D9B" w:rsidRPr="00C96590" w14:paraId="4E2C3D7A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2936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061AD363" w14:textId="77777777" w:rsidR="00692D9B" w:rsidRPr="00C96590" w:rsidRDefault="00692D9B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217EAF3C" w14:textId="77777777" w:rsidR="00280F5C" w:rsidRPr="00692D9B" w:rsidRDefault="00280F5C" w:rsidP="00280F5C">
      <w:pPr>
        <w:rPr>
          <w:color w:val="000000" w:themeColor="text1"/>
        </w:rPr>
      </w:pPr>
    </w:p>
    <w:p w14:paraId="1415421A" w14:textId="77777777" w:rsidR="00280F5C" w:rsidRPr="00976106" w:rsidRDefault="00280F5C" w:rsidP="00147049">
      <w:pPr>
        <w:pStyle w:val="3"/>
      </w:pPr>
      <w:bookmarkStart w:id="190" w:name="_Toc120260742"/>
      <w:bookmarkStart w:id="191" w:name="_Toc135927638"/>
      <w:r>
        <w:t>6.8</w:t>
      </w:r>
      <w:r w:rsidRPr="00976106">
        <w:t>.5</w:t>
      </w:r>
      <w:r w:rsidRPr="00976106">
        <w:rPr>
          <w:lang w:eastAsia="sv-SE"/>
        </w:rPr>
        <w:tab/>
      </w:r>
      <w:r w:rsidRPr="00976106">
        <w:t>MSD</w:t>
      </w:r>
      <w:bookmarkEnd w:id="190"/>
      <w:bookmarkEnd w:id="191"/>
    </w:p>
    <w:p w14:paraId="0E95A6DB" w14:textId="77777777" w:rsidR="00280F5C" w:rsidRDefault="00280F5C" w:rsidP="00280F5C">
      <w:pPr>
        <w:rPr>
          <w:color w:val="000000" w:themeColor="text1"/>
          <w:lang w:val="fi-FI" w:eastAsia="zh-CN"/>
        </w:rPr>
      </w:pPr>
      <w:r w:rsidRPr="00976106">
        <w:rPr>
          <w:rFonts w:eastAsia="DengXian"/>
          <w:color w:val="000000" w:themeColor="text1"/>
          <w:lang w:eastAsia="zh-CN"/>
        </w:rPr>
        <w:t xml:space="preserve">MSD analysis is already available </w:t>
      </w:r>
      <w:r w:rsidRPr="00976106">
        <w:rPr>
          <w:color w:val="000000" w:themeColor="text1"/>
          <w:szCs w:val="21"/>
        </w:rPr>
        <w:t xml:space="preserve">for </w:t>
      </w:r>
      <w:r>
        <w:rPr>
          <w:color w:val="000000" w:themeColor="text1"/>
          <w:szCs w:val="21"/>
        </w:rPr>
        <w:t xml:space="preserve">DC_8A_n3A is already </w:t>
      </w:r>
      <w:r w:rsidRPr="00331077">
        <w:rPr>
          <w:color w:val="000000" w:themeColor="text1"/>
          <w:szCs w:val="21"/>
        </w:rPr>
        <w:t>given in TR 37.</w:t>
      </w:r>
      <w:r>
        <w:rPr>
          <w:color w:val="000000" w:themeColor="text1"/>
          <w:szCs w:val="21"/>
        </w:rPr>
        <w:t>716</w:t>
      </w:r>
      <w:r w:rsidRPr="00331077">
        <w:rPr>
          <w:color w:val="000000" w:themeColor="text1"/>
          <w:szCs w:val="21"/>
        </w:rPr>
        <w:t>-</w:t>
      </w:r>
      <w:r>
        <w:rPr>
          <w:color w:val="000000" w:themeColor="text1"/>
          <w:szCs w:val="21"/>
        </w:rPr>
        <w:t>1</w:t>
      </w:r>
      <w:r w:rsidRPr="00331077">
        <w:rPr>
          <w:color w:val="000000" w:themeColor="text1"/>
          <w:szCs w:val="21"/>
        </w:rPr>
        <w:t>1-</w:t>
      </w:r>
      <w:r>
        <w:rPr>
          <w:color w:val="000000" w:themeColor="text1"/>
          <w:szCs w:val="21"/>
        </w:rPr>
        <w:t>11.</w:t>
      </w:r>
    </w:p>
    <w:p w14:paraId="1E2ED702" w14:textId="77777777" w:rsidR="00280F5C" w:rsidRPr="00976106" w:rsidRDefault="00280F5C" w:rsidP="00280F5C">
      <w:pPr>
        <w:rPr>
          <w:color w:val="000000" w:themeColor="text1"/>
        </w:rPr>
      </w:pPr>
      <w:r>
        <w:rPr>
          <w:color w:val="000000" w:themeColor="text1"/>
          <w:lang w:val="fi-FI" w:eastAsia="zh-CN"/>
        </w:rPr>
        <w:t xml:space="preserve">No MSD analysis is needed for </w:t>
      </w:r>
      <w:r w:rsidRPr="00277330">
        <w:rPr>
          <w:color w:val="000000" w:themeColor="text1"/>
          <w:lang w:val="fi-FI" w:eastAsia="zh-CN"/>
        </w:rPr>
        <w:t>DC_</w:t>
      </w:r>
      <w:r>
        <w:rPr>
          <w:color w:val="000000" w:themeColor="text1"/>
          <w:lang w:val="fi-FI" w:eastAsia="zh-CN"/>
        </w:rPr>
        <w:t>8</w:t>
      </w:r>
      <w:r w:rsidRPr="00277330">
        <w:rPr>
          <w:color w:val="000000" w:themeColor="text1"/>
          <w:lang w:val="fi-FI" w:eastAsia="zh-CN"/>
        </w:rPr>
        <w:t>A_n257A</w:t>
      </w:r>
      <w:r>
        <w:rPr>
          <w:color w:val="000000" w:themeColor="text1"/>
          <w:lang w:val="fi-FI" w:eastAsia="zh-CN"/>
        </w:rPr>
        <w:t>, as there is no coexistence issue.</w:t>
      </w:r>
    </w:p>
    <w:p w14:paraId="60DB5659" w14:textId="61C3B5A2" w:rsidR="00ED422D" w:rsidRPr="00464490" w:rsidRDefault="00ED422D" w:rsidP="00147049">
      <w:pPr>
        <w:pStyle w:val="2"/>
        <w:rPr>
          <w:lang w:val="en-US" w:eastAsia="zh-TW"/>
        </w:rPr>
      </w:pPr>
      <w:bookmarkStart w:id="192" w:name="_Toc120260743"/>
      <w:bookmarkStart w:id="193" w:name="_Toc135927639"/>
      <w:r>
        <w:rPr>
          <w:lang w:eastAsia="zh-TW"/>
        </w:rPr>
        <w:t>6.9</w:t>
      </w:r>
      <w:r>
        <w:rPr>
          <w:lang w:eastAsia="zh-TW"/>
        </w:rPr>
        <w:tab/>
      </w:r>
      <w:r w:rsidRPr="008755F7">
        <w:t>DC_</w:t>
      </w:r>
      <w:r>
        <w:t>3</w:t>
      </w:r>
      <w:r w:rsidRPr="00A474A6">
        <w:t>-</w:t>
      </w:r>
      <w:r>
        <w:t>n</w:t>
      </w:r>
      <w:r w:rsidRPr="00A474A6">
        <w:t>26-n78</w:t>
      </w:r>
      <w:bookmarkEnd w:id="192"/>
      <w:bookmarkEnd w:id="193"/>
    </w:p>
    <w:p w14:paraId="598C888B" w14:textId="2C1C0475" w:rsidR="00ED422D" w:rsidRPr="00F61207" w:rsidRDefault="00ED422D" w:rsidP="00147049">
      <w:pPr>
        <w:pStyle w:val="3"/>
        <w:rPr>
          <w:lang w:val="en-US" w:eastAsia="zh-CN"/>
        </w:rPr>
      </w:pPr>
      <w:bookmarkStart w:id="194" w:name="_Toc120260744"/>
      <w:bookmarkStart w:id="195" w:name="_Toc135927640"/>
      <w:r>
        <w:rPr>
          <w:lang w:val="en-US" w:eastAsia="zh-CN"/>
        </w:rPr>
        <w:t>6.9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194"/>
      <w:bookmarkEnd w:id="195"/>
    </w:p>
    <w:p w14:paraId="7F5F3221" w14:textId="77777777" w:rsidR="00ED422D" w:rsidRDefault="00ED422D" w:rsidP="00ED422D">
      <w:pPr>
        <w:pStyle w:val="TH"/>
        <w:rPr>
          <w:lang w:eastAsia="ja-JP"/>
        </w:rPr>
      </w:pPr>
      <w:r>
        <w:t>Table 6.9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ED422D" w14:paraId="251463D4" w14:textId="77777777" w:rsidTr="00E902DB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22F0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09E9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8F661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0C3B3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896A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ED422D" w14:paraId="25393D15" w14:textId="77777777" w:rsidTr="00E902DB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77F6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D7D5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8DA73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13FFA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1743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ED422D" w14:paraId="56608F69" w14:textId="77777777" w:rsidTr="00E902DB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1D02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890D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A1D3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D6EC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E937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ED422D" w14:paraId="5F519D86" w14:textId="77777777" w:rsidTr="00E902DB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A455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8755F7">
              <w:t>DC_</w:t>
            </w:r>
            <w:r>
              <w:t>3</w:t>
            </w:r>
            <w:r w:rsidRPr="00A474A6">
              <w:t>-</w:t>
            </w:r>
            <w:r>
              <w:t>n</w:t>
            </w:r>
            <w:r w:rsidRPr="00A474A6">
              <w:t>26-n78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2E05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20D3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1710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28A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B11F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B373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1805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1DAA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E943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7566" w14:textId="77777777" w:rsidR="00ED422D" w:rsidRDefault="00ED422D" w:rsidP="00E902DB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ED422D" w14:paraId="793E2C9B" w14:textId="77777777" w:rsidTr="00E902DB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04DB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23F9" w14:textId="77777777" w:rsidR="00ED422D" w:rsidRPr="00A76781" w:rsidRDefault="00ED422D" w:rsidP="00E902DB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B5D7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814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BD49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A4F7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849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4C8F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859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BF9A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2C85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BF49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ED422D" w14:paraId="46D39F61" w14:textId="77777777" w:rsidTr="00E902DB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3563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F334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DC5E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F11E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E61D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B4B0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88B8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F14F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1DEB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3F96325E" w14:textId="77777777" w:rsidR="00ED422D" w:rsidRDefault="00ED422D" w:rsidP="00ED422D">
      <w:pPr>
        <w:pStyle w:val="TH"/>
      </w:pPr>
      <w:r>
        <w:t>Table 6.9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D422D" w:rsidRPr="00877CC8" w14:paraId="73BC4422" w14:textId="77777777" w:rsidTr="00E902DB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09BB" w14:textId="77777777" w:rsidR="00ED422D" w:rsidRPr="00877CC8" w:rsidRDefault="00ED422D" w:rsidP="00E902DB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0EDD0CA6" w14:textId="77777777" w:rsidR="00ED422D" w:rsidRPr="00877CC8" w:rsidRDefault="00ED422D" w:rsidP="00E902DB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FB3F" w14:textId="77777777" w:rsidR="00ED422D" w:rsidRPr="00877CC8" w:rsidRDefault="00ED422D" w:rsidP="00E902DB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5EC57732" w14:textId="77777777" w:rsidR="00ED422D" w:rsidRPr="00877CC8" w:rsidRDefault="00ED422D" w:rsidP="00E902DB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587AA296" w14:textId="77777777" w:rsidR="00ED422D" w:rsidRPr="00877CC8" w:rsidRDefault="00ED422D" w:rsidP="00E902DB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ED422D" w:rsidRPr="00877CC8" w14:paraId="08DD9624" w14:textId="77777777" w:rsidTr="00E902D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EBEEB" w14:textId="77777777" w:rsidR="00ED422D" w:rsidRPr="00877CC8" w:rsidRDefault="00ED422D" w:rsidP="00E902DB">
            <w:pPr>
              <w:pStyle w:val="TAC"/>
            </w:pPr>
            <w:r w:rsidRPr="008755F7">
              <w:t>DC_</w:t>
            </w:r>
            <w:r>
              <w:t>3A</w:t>
            </w:r>
            <w:r w:rsidRPr="00A474A6">
              <w:t>-</w:t>
            </w:r>
            <w:r>
              <w:t>n</w:t>
            </w:r>
            <w:r w:rsidRPr="00A474A6">
              <w:t>26</w:t>
            </w:r>
            <w:r>
              <w:t>A</w:t>
            </w:r>
            <w:r w:rsidRPr="00A474A6">
              <w:t>-n78</w:t>
            </w:r>
            <w: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0CDF" w14:textId="77777777" w:rsidR="00ED422D" w:rsidRPr="00877CC8" w:rsidRDefault="00ED422D" w:rsidP="00E902DB">
            <w:pPr>
              <w:pStyle w:val="TAC"/>
            </w:pPr>
            <w:r>
              <w:t>DC_3A_n26A</w:t>
            </w:r>
            <w:r>
              <w:br/>
              <w:t>DC_3A_n78A</w:t>
            </w:r>
          </w:p>
        </w:tc>
      </w:tr>
      <w:tr w:rsidR="00ED422D" w:rsidRPr="00877CC8" w14:paraId="24D38773" w14:textId="77777777" w:rsidTr="00E902D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D58F5D" w14:textId="77777777" w:rsidR="00ED422D" w:rsidRPr="008755F7" w:rsidRDefault="00ED422D" w:rsidP="00E902DB">
            <w:pPr>
              <w:pStyle w:val="TAC"/>
            </w:pPr>
            <w:r w:rsidRPr="00D8242E">
              <w:t>DC_3C_n26A-n78A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A3AD" w14:textId="77777777" w:rsidR="00ED422D" w:rsidRDefault="00ED422D" w:rsidP="00E902DB">
            <w:pPr>
              <w:pStyle w:val="TAC"/>
            </w:pPr>
            <w:r>
              <w:t>DC_3A_n26A</w:t>
            </w:r>
          </w:p>
          <w:p w14:paraId="1C38E2DD" w14:textId="77777777" w:rsidR="00ED422D" w:rsidRDefault="00ED422D" w:rsidP="00E902DB">
            <w:pPr>
              <w:pStyle w:val="TAC"/>
            </w:pPr>
            <w:r>
              <w:t>DC_3C_n26A</w:t>
            </w:r>
          </w:p>
          <w:p w14:paraId="4D6408E8" w14:textId="77777777" w:rsidR="00ED422D" w:rsidRDefault="00ED422D" w:rsidP="00E902DB">
            <w:pPr>
              <w:pStyle w:val="TAC"/>
            </w:pPr>
            <w:r>
              <w:t>DC_3A_n78A</w:t>
            </w:r>
          </w:p>
          <w:p w14:paraId="11B69735" w14:textId="77777777" w:rsidR="00ED422D" w:rsidRDefault="00ED422D" w:rsidP="00E902DB">
            <w:pPr>
              <w:pStyle w:val="TAC"/>
            </w:pPr>
            <w:r>
              <w:t>DC_3C_n78A</w:t>
            </w:r>
          </w:p>
        </w:tc>
      </w:tr>
    </w:tbl>
    <w:p w14:paraId="62000D48" w14:textId="77777777" w:rsidR="00ED422D" w:rsidRPr="00EC24FB" w:rsidRDefault="00ED422D" w:rsidP="00ED422D"/>
    <w:p w14:paraId="3435747D" w14:textId="77777777" w:rsidR="00ED422D" w:rsidRPr="003B7532" w:rsidRDefault="00ED422D" w:rsidP="00ED422D">
      <w:pPr>
        <w:rPr>
          <w:lang w:eastAsia="zh-CN"/>
        </w:rPr>
      </w:pPr>
    </w:p>
    <w:p w14:paraId="01C2C16C" w14:textId="02AA7957" w:rsidR="00ED422D" w:rsidRPr="00F61207" w:rsidRDefault="00ED422D" w:rsidP="00147049">
      <w:pPr>
        <w:pStyle w:val="3"/>
        <w:rPr>
          <w:lang w:val="en-US" w:eastAsia="zh-CN"/>
        </w:rPr>
      </w:pPr>
      <w:bookmarkStart w:id="196" w:name="_Toc120260745"/>
      <w:bookmarkStart w:id="197" w:name="_Toc135927641"/>
      <w:r>
        <w:rPr>
          <w:lang w:val="en-US" w:eastAsia="zh-CN"/>
        </w:rPr>
        <w:t>6.9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196"/>
      <w:bookmarkEnd w:id="197"/>
    </w:p>
    <w:p w14:paraId="2782EFD4" w14:textId="77777777" w:rsidR="00ED422D" w:rsidRDefault="00ED422D" w:rsidP="00ED422D">
      <w:pPr>
        <w:pStyle w:val="TH"/>
        <w:rPr>
          <w:rFonts w:eastAsia="Yu Mincho"/>
          <w:sz w:val="28"/>
          <w:szCs w:val="28"/>
          <w:lang w:eastAsia="ja-JP"/>
        </w:rPr>
      </w:pPr>
      <w:r>
        <w:t>Table 6.1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ED422D" w14:paraId="06C47778" w14:textId="77777777" w:rsidTr="00E902DB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635" w14:textId="77777777" w:rsidR="00ED422D" w:rsidRDefault="00ED422D" w:rsidP="00E902DB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16F5" w14:textId="77777777" w:rsidR="00ED422D" w:rsidRDefault="00ED422D" w:rsidP="00E902DB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ED422D" w14:paraId="03ECBF9A" w14:textId="77777777" w:rsidTr="00E902DB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EE7E" w14:textId="77777777" w:rsidR="00ED422D" w:rsidRDefault="00ED422D" w:rsidP="00E902DB">
            <w:pPr>
              <w:pStyle w:val="TAH"/>
            </w:pPr>
            <w:r>
              <w:lastRenderedPageBreak/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1E95" w14:textId="77777777" w:rsidR="00ED422D" w:rsidRDefault="00ED422D" w:rsidP="00E902DB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068E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2F3F59EB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482A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5E024B26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CD1E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280EC959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1FD1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28846F84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E594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32925BAC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A788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E246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7769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48B0EB22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5815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20F50A94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8749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6389EC36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B4A6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1D1A26C3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D43E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37D41A5A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C1A4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8D57" w14:textId="77777777" w:rsidR="00ED422D" w:rsidRDefault="00ED422D" w:rsidP="00E902DB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177F" w14:textId="77777777" w:rsidR="00ED422D" w:rsidRDefault="00ED422D" w:rsidP="00E902DB">
            <w:pPr>
              <w:pStyle w:val="TAH"/>
            </w:pPr>
            <w:r>
              <w:t>Maximum aggregated bandwidth</w:t>
            </w:r>
          </w:p>
          <w:p w14:paraId="2B695B9F" w14:textId="77777777" w:rsidR="00ED422D" w:rsidRDefault="00ED422D" w:rsidP="00E902DB">
            <w:pPr>
              <w:pStyle w:val="TAH"/>
            </w:pPr>
            <w:r>
              <w:t>[MHz]</w:t>
            </w:r>
          </w:p>
        </w:tc>
      </w:tr>
      <w:tr w:rsidR="00ED422D" w14:paraId="76B8EA81" w14:textId="77777777" w:rsidTr="00E902DB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2C72" w14:textId="77777777" w:rsidR="00ED422D" w:rsidRDefault="00ED422D" w:rsidP="00E902DB">
            <w:pPr>
              <w:pStyle w:val="TAC"/>
            </w:pPr>
            <w:r w:rsidRPr="008755F7">
              <w:t>DC_</w:t>
            </w:r>
            <w:r>
              <w:t>3A</w:t>
            </w:r>
            <w:r w:rsidRPr="00A474A6">
              <w:t>-</w:t>
            </w:r>
            <w:r>
              <w:t>n</w:t>
            </w:r>
            <w:r w:rsidRPr="00A474A6">
              <w:t>26</w:t>
            </w:r>
            <w:r>
              <w:t>A</w:t>
            </w:r>
            <w:r w:rsidRPr="00A474A6">
              <w:t>-n78</w:t>
            </w:r>
            <w: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DF6B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C2B9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52F" w14:textId="77777777" w:rsidR="00ED422D" w:rsidRPr="00463DD3" w:rsidRDefault="00ED422D" w:rsidP="00E902DB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1BD4" w14:textId="77777777" w:rsidR="00ED422D" w:rsidRPr="00463DD3" w:rsidRDefault="00ED422D" w:rsidP="00E902DB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999D" w14:textId="77777777" w:rsidR="00ED422D" w:rsidRPr="00463DD3" w:rsidRDefault="00ED422D" w:rsidP="00E902DB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F0C7" w14:textId="77777777" w:rsidR="00ED422D" w:rsidRPr="00463DD3" w:rsidRDefault="00ED422D" w:rsidP="00E902DB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ECD8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D956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7AED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C943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F03A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8F3A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9B8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4390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BC3D" w14:textId="77777777" w:rsidR="00ED422D" w:rsidRDefault="00ED422D" w:rsidP="00E902DB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2A3B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150</w:t>
            </w:r>
          </w:p>
        </w:tc>
      </w:tr>
      <w:tr w:rsidR="00ED422D" w14:paraId="4ACA55B5" w14:textId="77777777" w:rsidTr="000D7965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453C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D7B5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E41D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090" w14:textId="77777777" w:rsidR="00ED422D" w:rsidRPr="00463DD3" w:rsidRDefault="00ED422D" w:rsidP="00E902DB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5109" w14:textId="77777777" w:rsidR="00ED422D" w:rsidRPr="00463DD3" w:rsidRDefault="00ED422D" w:rsidP="00E902DB">
            <w:pPr>
              <w:pStyle w:val="TAC"/>
              <w:rPr>
                <w:rFonts w:eastAsia="Yu Mincho"/>
                <w:highlight w:val="yellow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8F52" w14:textId="77777777" w:rsidR="00ED422D" w:rsidRPr="00463DD3" w:rsidRDefault="00ED422D" w:rsidP="00E902DB">
            <w:pPr>
              <w:pStyle w:val="TAC"/>
              <w:rPr>
                <w:rFonts w:eastAsia="Yu Mincho"/>
                <w:highlight w:val="yellow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40CF" w14:textId="77777777" w:rsidR="00ED422D" w:rsidRPr="00463DD3" w:rsidRDefault="00ED422D" w:rsidP="00E902DB">
            <w:pPr>
              <w:pStyle w:val="TAC"/>
              <w:rPr>
                <w:rFonts w:eastAsia="Yu Mincho"/>
                <w:highlight w:val="yellow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477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E8B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8AA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1E0D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B15D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120D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71B0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352A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905B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D5E3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5F8398B5" w14:textId="77777777" w:rsidTr="000D7965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DE7D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442A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E888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8B3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8BD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F4C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395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FB3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6E6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99C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FC6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9D9D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7CD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C753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B416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047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B6EF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2F01F2EA" w14:textId="77777777" w:rsidTr="00E902DB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4633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F953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ED72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7D7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5C6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0E2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570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2F8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1B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C6B8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69B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834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174C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1ED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997A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8FE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92DC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22D88333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D18C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E031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AD36" w14:textId="77777777" w:rsidR="00ED422D" w:rsidRDefault="00ED422D" w:rsidP="00E902DB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E2BB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125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C82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8378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8EF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D46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529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7F6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133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0B4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E09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B80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CC3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2942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65043087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F42C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221C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7C1D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4C9D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E1F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FD7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FA0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B32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DC1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BCF8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42AB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8C6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8BF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EF4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3B6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8708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029D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2223B220" w14:textId="77777777" w:rsidTr="00E902DB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68FAB" w14:textId="77777777" w:rsidR="00ED422D" w:rsidRDefault="00ED422D" w:rsidP="00E902DB">
            <w:pPr>
              <w:pStyle w:val="TAC"/>
            </w:pPr>
            <w:r w:rsidRPr="00D8242E">
              <w:t>DC_3C_n26A-n78A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9127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4CB9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3</w:t>
            </w:r>
            <w:r w:rsidRPr="001206C3">
              <w:rPr>
                <w:rFonts w:eastAsia="Yu Mincho"/>
              </w:rPr>
              <w:t>C Bandwidth Combination Set 0 in Table 5.6A.1-1</w:t>
            </w:r>
            <w:r>
              <w:rPr>
                <w:rFonts w:eastAsia="Yu Mincho"/>
              </w:rPr>
              <w:t xml:space="preserve"> 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740F5" w14:textId="77777777" w:rsidR="00ED422D" w:rsidRDefault="00ED422D" w:rsidP="00E902DB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170</w:t>
            </w:r>
          </w:p>
        </w:tc>
      </w:tr>
      <w:tr w:rsidR="00ED422D" w14:paraId="0930B9EA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5352A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5674D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CAF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C9C2" w14:textId="77777777" w:rsidR="00ED422D" w:rsidRDefault="00ED422D" w:rsidP="00E902DB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D0F3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B9F8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21B4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E296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796B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F169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266E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2944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17B4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3ED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D547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D7E4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60A29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68E96D2E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8F284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7BF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367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829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A39E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AEA6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6BC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EAA9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05B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0087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236C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9AC2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EAFB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653E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CEFF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D73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69330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3901BE87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E6842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2910D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132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693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1F18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D6AD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8776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80D3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F903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EA8B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931C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975A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2D0A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E34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4FF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6F1B" w14:textId="77777777" w:rsidR="00ED422D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D6467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765BA886" w14:textId="77777777" w:rsidTr="00E902DB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7053B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06726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7EB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C76A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0D92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4845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5BAD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E92C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F0FD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CFA2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5CC1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4F54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FCB1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EE77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EBE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5BC0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9AE97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2FFC5A1A" w14:textId="77777777" w:rsidTr="00E902DB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1C6F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9CA0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78D8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E4B0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1532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F028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3C4D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FC8F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E8B2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B9FA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5FF9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971E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42EE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7921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CA91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05E0" w14:textId="77777777" w:rsidR="00ED422D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3D1E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F1965BE" w14:textId="77777777" w:rsidR="00ED422D" w:rsidRDefault="00ED422D" w:rsidP="00ED422D">
      <w:pPr>
        <w:rPr>
          <w:rFonts w:eastAsia="맑은 고딕"/>
          <w:lang w:eastAsia="ko-KR"/>
        </w:rPr>
      </w:pPr>
    </w:p>
    <w:p w14:paraId="0C61231C" w14:textId="29C35AC2" w:rsidR="00ED422D" w:rsidRDefault="00ED422D" w:rsidP="00147049">
      <w:pPr>
        <w:pStyle w:val="3"/>
        <w:rPr>
          <w:lang w:val="en-US" w:eastAsia="zh-CN"/>
        </w:rPr>
      </w:pPr>
      <w:bookmarkStart w:id="198" w:name="_Toc120260746"/>
      <w:bookmarkStart w:id="199" w:name="_Toc135927642"/>
      <w:r>
        <w:rPr>
          <w:lang w:val="en-US" w:eastAsia="zh-CN"/>
        </w:rPr>
        <w:t>6.9.3</w:t>
      </w:r>
      <w:r>
        <w:rPr>
          <w:lang w:val="en-US" w:eastAsia="zh-CN"/>
        </w:rPr>
        <w:tab/>
        <w:t>Co-existence studies</w:t>
      </w:r>
      <w:bookmarkEnd w:id="198"/>
      <w:bookmarkEnd w:id="199"/>
    </w:p>
    <w:p w14:paraId="058CB108" w14:textId="77777777" w:rsidR="00ED422D" w:rsidRDefault="00ED422D" w:rsidP="00ED422D">
      <w:pPr>
        <w:rPr>
          <w:lang w:eastAsia="ko-KR"/>
        </w:rPr>
      </w:pPr>
      <w:r>
        <w:rPr>
          <w:lang w:eastAsia="ko-KR"/>
        </w:rPr>
        <w:t>The harmonic and IMD products caused by UL DC_3_n26 are shown below.</w:t>
      </w:r>
    </w:p>
    <w:p w14:paraId="01703ACE" w14:textId="77777777" w:rsidR="00ED422D" w:rsidRDefault="00ED422D" w:rsidP="00ED422D">
      <w:pPr>
        <w:pStyle w:val="TH"/>
      </w:pPr>
      <w:r>
        <w:lastRenderedPageBreak/>
        <w:t>Table 6.9</w:t>
      </w:r>
      <w:r>
        <w:rPr>
          <w:lang w:val="en-US"/>
        </w:rPr>
        <w:t>.3</w:t>
      </w:r>
      <w:r>
        <w:t xml:space="preserve">-1: </w:t>
      </w:r>
      <w:r w:rsidRPr="00117982">
        <w:t xml:space="preserve">The harmonic and IMD products caused by UL </w:t>
      </w:r>
      <w:r w:rsidRPr="00A018D2">
        <w:t>DC_</w:t>
      </w:r>
      <w:r>
        <w:t>3</w:t>
      </w:r>
      <w:r w:rsidRPr="00A018D2">
        <w:t>_n</w:t>
      </w:r>
      <w:r>
        <w:t>26</w:t>
      </w:r>
    </w:p>
    <w:tbl>
      <w:tblPr>
        <w:tblStyle w:val="a7"/>
        <w:tblW w:w="10165" w:type="dxa"/>
        <w:tblLook w:val="04A0" w:firstRow="1" w:lastRow="0" w:firstColumn="1" w:lastColumn="0" w:noHBand="0" w:noVBand="1"/>
      </w:tblPr>
      <w:tblGrid>
        <w:gridCol w:w="2875"/>
        <w:gridCol w:w="1710"/>
        <w:gridCol w:w="1890"/>
        <w:gridCol w:w="1710"/>
        <w:gridCol w:w="1980"/>
      </w:tblGrid>
      <w:tr w:rsidR="00ED422D" w:rsidRPr="00A55668" w14:paraId="5513EB21" w14:textId="77777777" w:rsidTr="00E902DB">
        <w:trPr>
          <w:trHeight w:val="290"/>
        </w:trPr>
        <w:tc>
          <w:tcPr>
            <w:tcW w:w="2875" w:type="dxa"/>
            <w:noWrap/>
            <w:vAlign w:val="center"/>
          </w:tcPr>
          <w:p w14:paraId="498C9B78" w14:textId="77777777" w:rsidR="00ED422D" w:rsidRPr="00A55668" w:rsidRDefault="00ED422D" w:rsidP="00FE5D97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rFonts w:hint="eastAsia"/>
                <w:lang w:val="en-US"/>
              </w:rPr>
              <w:t>UE</w:t>
            </w:r>
            <w:r w:rsidRPr="00AF0B93">
              <w:rPr>
                <w:lang w:val="en-US"/>
              </w:rPr>
              <w:t xml:space="preserve"> </w:t>
            </w:r>
            <w:r w:rsidRPr="00AF0B93">
              <w:rPr>
                <w:rFonts w:hint="eastAsia"/>
                <w:lang w:val="en-US"/>
              </w:rPr>
              <w:t>U</w:t>
            </w:r>
            <w:r w:rsidRPr="00AF0B93">
              <w:rPr>
                <w:lang w:val="en-US"/>
              </w:rPr>
              <w:t>L carriers</w:t>
            </w:r>
          </w:p>
        </w:tc>
        <w:tc>
          <w:tcPr>
            <w:tcW w:w="1710" w:type="dxa"/>
            <w:noWrap/>
            <w:vAlign w:val="center"/>
          </w:tcPr>
          <w:p w14:paraId="323531FF" w14:textId="77777777" w:rsidR="00ED422D" w:rsidRPr="00A55668" w:rsidRDefault="00ED422D" w:rsidP="00FE5D97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x</w:t>
            </w:r>
            <w:r w:rsidRPr="00AF0B93">
              <w:rPr>
                <w:lang w:val="en-US"/>
              </w:rPr>
              <w:t>_low</w:t>
            </w:r>
          </w:p>
        </w:tc>
        <w:tc>
          <w:tcPr>
            <w:tcW w:w="1890" w:type="dxa"/>
            <w:noWrap/>
            <w:vAlign w:val="center"/>
          </w:tcPr>
          <w:p w14:paraId="3DCBDC0D" w14:textId="77777777" w:rsidR="00ED422D" w:rsidRPr="00A55668" w:rsidRDefault="00ED422D" w:rsidP="00FE5D97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x</w:t>
            </w:r>
            <w:r w:rsidRPr="00AF0B93">
              <w:rPr>
                <w:lang w:val="en-US"/>
              </w:rPr>
              <w:t>_high</w:t>
            </w:r>
          </w:p>
        </w:tc>
        <w:tc>
          <w:tcPr>
            <w:tcW w:w="1710" w:type="dxa"/>
            <w:noWrap/>
            <w:vAlign w:val="center"/>
          </w:tcPr>
          <w:p w14:paraId="50C5C573" w14:textId="77777777" w:rsidR="00ED422D" w:rsidRPr="00A55668" w:rsidRDefault="00ED422D" w:rsidP="00FE5D97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y</w:t>
            </w:r>
            <w:r w:rsidRPr="00AF0B93">
              <w:rPr>
                <w:lang w:val="en-US"/>
              </w:rPr>
              <w:t>_low</w:t>
            </w:r>
          </w:p>
        </w:tc>
        <w:tc>
          <w:tcPr>
            <w:tcW w:w="1980" w:type="dxa"/>
            <w:noWrap/>
            <w:vAlign w:val="center"/>
          </w:tcPr>
          <w:p w14:paraId="4E34A7BD" w14:textId="77777777" w:rsidR="00ED422D" w:rsidRPr="00A55668" w:rsidRDefault="00ED422D" w:rsidP="00FE5D97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y</w:t>
            </w:r>
            <w:r w:rsidRPr="00AF0B93">
              <w:rPr>
                <w:lang w:val="en-US"/>
              </w:rPr>
              <w:t>_high</w:t>
            </w:r>
          </w:p>
        </w:tc>
      </w:tr>
      <w:tr w:rsidR="00ED422D" w:rsidRPr="00A55668" w14:paraId="782D562D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78303949" w14:textId="77777777" w:rsidR="00ED422D" w:rsidRPr="00E65268" w:rsidRDefault="00ED422D" w:rsidP="00FE5D97">
            <w:pPr>
              <w:pStyle w:val="TAL"/>
            </w:pPr>
            <w:r w:rsidRPr="00BE0739">
              <w:rPr>
                <w:lang w:val="en-US"/>
              </w:rPr>
              <w:t>UL frequency (MHz)</w:t>
            </w:r>
          </w:p>
        </w:tc>
        <w:tc>
          <w:tcPr>
            <w:tcW w:w="1710" w:type="dxa"/>
            <w:noWrap/>
            <w:vAlign w:val="bottom"/>
          </w:tcPr>
          <w:p w14:paraId="6D129FBA" w14:textId="77777777" w:rsidR="00ED422D" w:rsidRPr="00E65268" w:rsidRDefault="00ED422D" w:rsidP="00FE5D97">
            <w:pPr>
              <w:pStyle w:val="TAC"/>
            </w:pPr>
            <w:r w:rsidRPr="00BE0739">
              <w:rPr>
                <w:lang w:val="en-US"/>
              </w:rPr>
              <w:t>814</w:t>
            </w:r>
          </w:p>
        </w:tc>
        <w:tc>
          <w:tcPr>
            <w:tcW w:w="1890" w:type="dxa"/>
            <w:noWrap/>
            <w:vAlign w:val="bottom"/>
          </w:tcPr>
          <w:p w14:paraId="7E86864C" w14:textId="77777777" w:rsidR="00ED422D" w:rsidRPr="00E65268" w:rsidRDefault="00ED422D" w:rsidP="00FE5D97">
            <w:pPr>
              <w:pStyle w:val="TAC"/>
            </w:pPr>
            <w:r w:rsidRPr="00BE0739">
              <w:rPr>
                <w:lang w:val="en-US"/>
              </w:rPr>
              <w:t>849</w:t>
            </w:r>
          </w:p>
        </w:tc>
        <w:tc>
          <w:tcPr>
            <w:tcW w:w="1710" w:type="dxa"/>
            <w:noWrap/>
            <w:vAlign w:val="bottom"/>
          </w:tcPr>
          <w:p w14:paraId="09DB08D3" w14:textId="77777777" w:rsidR="00ED422D" w:rsidRPr="00E65268" w:rsidRDefault="00ED422D" w:rsidP="00FE5D97">
            <w:pPr>
              <w:pStyle w:val="TAC"/>
            </w:pPr>
            <w:r w:rsidRPr="00BE0739">
              <w:rPr>
                <w:lang w:val="en-US"/>
              </w:rPr>
              <w:t>1710</w:t>
            </w:r>
          </w:p>
        </w:tc>
        <w:tc>
          <w:tcPr>
            <w:tcW w:w="1980" w:type="dxa"/>
            <w:noWrap/>
            <w:vAlign w:val="bottom"/>
          </w:tcPr>
          <w:p w14:paraId="32EE39D4" w14:textId="77777777" w:rsidR="00ED422D" w:rsidRPr="00E65268" w:rsidRDefault="00ED422D" w:rsidP="00FE5D97">
            <w:pPr>
              <w:pStyle w:val="TAC"/>
            </w:pPr>
            <w:r w:rsidRPr="00BE0739">
              <w:rPr>
                <w:lang w:val="en-US"/>
              </w:rPr>
              <w:t>1785</w:t>
            </w:r>
          </w:p>
        </w:tc>
      </w:tr>
      <w:tr w:rsidR="00ED422D" w:rsidRPr="00A55668" w14:paraId="429994FE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7E4FE638" w14:textId="77777777" w:rsidR="00ED422D" w:rsidRPr="00BE0739" w:rsidRDefault="00ED422D" w:rsidP="00FE5D97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2nd harmonics frequency limits</w:t>
            </w:r>
          </w:p>
        </w:tc>
        <w:tc>
          <w:tcPr>
            <w:tcW w:w="1710" w:type="dxa"/>
            <w:noWrap/>
            <w:vAlign w:val="bottom"/>
          </w:tcPr>
          <w:p w14:paraId="5A3FE582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 fy_low</w:t>
            </w:r>
          </w:p>
        </w:tc>
        <w:tc>
          <w:tcPr>
            <w:tcW w:w="1890" w:type="dxa"/>
            <w:noWrap/>
            <w:vAlign w:val="bottom"/>
          </w:tcPr>
          <w:p w14:paraId="60548D1B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 fy_high</w:t>
            </w:r>
          </w:p>
        </w:tc>
        <w:tc>
          <w:tcPr>
            <w:tcW w:w="1710" w:type="dxa"/>
            <w:noWrap/>
            <w:vAlign w:val="bottom"/>
          </w:tcPr>
          <w:p w14:paraId="26B63FB1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2*fx_low</w:t>
            </w:r>
          </w:p>
        </w:tc>
        <w:tc>
          <w:tcPr>
            <w:tcW w:w="1980" w:type="dxa"/>
            <w:noWrap/>
            <w:vAlign w:val="bottom"/>
          </w:tcPr>
          <w:p w14:paraId="38B63EF2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2*fx_high</w:t>
            </w:r>
          </w:p>
        </w:tc>
      </w:tr>
      <w:tr w:rsidR="00ED422D" w:rsidRPr="00A55668" w14:paraId="2A2DF7AB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18F5AE44" w14:textId="77777777" w:rsidR="00ED422D" w:rsidRPr="00BE0739" w:rsidRDefault="00ED422D" w:rsidP="00FE5D97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2nd harmonics frequency limits</w:t>
            </w:r>
            <w:r>
              <w:rPr>
                <w:lang w:val="en-US"/>
              </w:rPr>
              <w:t>(</w:t>
            </w:r>
            <w:r w:rsidRPr="00AF0B93">
              <w:rPr>
                <w:lang w:val="en-US"/>
              </w:rPr>
              <w:t xml:space="preserve">MHz) </w:t>
            </w:r>
          </w:p>
        </w:tc>
        <w:tc>
          <w:tcPr>
            <w:tcW w:w="1710" w:type="dxa"/>
            <w:noWrap/>
          </w:tcPr>
          <w:p w14:paraId="242B1FF3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BE0739">
              <w:t>1628</w:t>
            </w:r>
          </w:p>
        </w:tc>
        <w:tc>
          <w:tcPr>
            <w:tcW w:w="1890" w:type="dxa"/>
            <w:noWrap/>
          </w:tcPr>
          <w:p w14:paraId="25757E6D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BE0739">
              <w:t>1698</w:t>
            </w:r>
          </w:p>
        </w:tc>
        <w:tc>
          <w:tcPr>
            <w:tcW w:w="1710" w:type="dxa"/>
            <w:noWrap/>
            <w:vAlign w:val="bottom"/>
          </w:tcPr>
          <w:p w14:paraId="277FEA93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3420</w:t>
            </w:r>
          </w:p>
        </w:tc>
        <w:tc>
          <w:tcPr>
            <w:tcW w:w="1980" w:type="dxa"/>
            <w:noWrap/>
            <w:vAlign w:val="bottom"/>
          </w:tcPr>
          <w:p w14:paraId="7156CE1C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3570</w:t>
            </w:r>
          </w:p>
        </w:tc>
      </w:tr>
      <w:tr w:rsidR="00ED422D" w:rsidRPr="00A55668" w14:paraId="55A5B353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40831963" w14:textId="77777777" w:rsidR="00ED422D" w:rsidRPr="00BE0739" w:rsidRDefault="00ED422D" w:rsidP="00FE5D97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3rd harmonics frequency limits</w:t>
            </w:r>
          </w:p>
        </w:tc>
        <w:tc>
          <w:tcPr>
            <w:tcW w:w="1710" w:type="dxa"/>
            <w:noWrap/>
            <w:vAlign w:val="bottom"/>
          </w:tcPr>
          <w:p w14:paraId="0071C2A3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3* fy_low</w:t>
            </w:r>
          </w:p>
        </w:tc>
        <w:tc>
          <w:tcPr>
            <w:tcW w:w="1890" w:type="dxa"/>
            <w:noWrap/>
            <w:vAlign w:val="bottom"/>
          </w:tcPr>
          <w:p w14:paraId="27448843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3* fy_high</w:t>
            </w:r>
          </w:p>
        </w:tc>
        <w:tc>
          <w:tcPr>
            <w:tcW w:w="1710" w:type="dxa"/>
            <w:noWrap/>
            <w:vAlign w:val="bottom"/>
          </w:tcPr>
          <w:p w14:paraId="0B2C29CB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3*fx_low</w:t>
            </w:r>
          </w:p>
        </w:tc>
        <w:tc>
          <w:tcPr>
            <w:tcW w:w="1980" w:type="dxa"/>
            <w:noWrap/>
            <w:vAlign w:val="bottom"/>
          </w:tcPr>
          <w:p w14:paraId="384BF93F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3*fx_high</w:t>
            </w:r>
          </w:p>
        </w:tc>
      </w:tr>
      <w:tr w:rsidR="00ED422D" w:rsidRPr="00A55668" w14:paraId="524E868B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50DD599B" w14:textId="77777777" w:rsidR="00ED422D" w:rsidRPr="00BE0739" w:rsidRDefault="00ED422D" w:rsidP="00FE5D97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3rd harmonics frequency limits (MHz)</w:t>
            </w:r>
          </w:p>
        </w:tc>
        <w:tc>
          <w:tcPr>
            <w:tcW w:w="1710" w:type="dxa"/>
            <w:noWrap/>
            <w:vAlign w:val="bottom"/>
          </w:tcPr>
          <w:p w14:paraId="56C38312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</w:rPr>
              <w:t>4</w:t>
            </w:r>
            <w:r w:rsidRPr="00AF0B93">
              <w:rPr>
                <w:rFonts w:cs="Arial"/>
                <w:szCs w:val="18"/>
              </w:rPr>
              <w:t>2</w:t>
            </w:r>
          </w:p>
        </w:tc>
        <w:tc>
          <w:tcPr>
            <w:tcW w:w="1890" w:type="dxa"/>
            <w:noWrap/>
            <w:vAlign w:val="bottom"/>
          </w:tcPr>
          <w:p w14:paraId="25883BBB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2547</w:t>
            </w:r>
          </w:p>
        </w:tc>
        <w:tc>
          <w:tcPr>
            <w:tcW w:w="1710" w:type="dxa"/>
            <w:noWrap/>
            <w:vAlign w:val="bottom"/>
          </w:tcPr>
          <w:p w14:paraId="766847E0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5130</w:t>
            </w:r>
          </w:p>
        </w:tc>
        <w:tc>
          <w:tcPr>
            <w:tcW w:w="1980" w:type="dxa"/>
            <w:noWrap/>
            <w:vAlign w:val="bottom"/>
          </w:tcPr>
          <w:p w14:paraId="199A5F81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5355</w:t>
            </w:r>
          </w:p>
        </w:tc>
      </w:tr>
      <w:tr w:rsidR="00ED422D" w:rsidRPr="00A55668" w14:paraId="79B849DB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298C628E" w14:textId="77777777" w:rsidR="00ED422D" w:rsidRPr="00BE0739" w:rsidRDefault="00ED422D" w:rsidP="00FE5D97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 xml:space="preserve">4th </w:t>
            </w:r>
            <w:r w:rsidRPr="00AF0B93">
              <w:rPr>
                <w:lang w:val="en-US"/>
              </w:rPr>
              <w:t>harmonics frequency limits</w:t>
            </w:r>
          </w:p>
        </w:tc>
        <w:tc>
          <w:tcPr>
            <w:tcW w:w="1710" w:type="dxa"/>
            <w:noWrap/>
            <w:vAlign w:val="bottom"/>
          </w:tcPr>
          <w:p w14:paraId="09ADB62F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4* fy_low</w:t>
            </w:r>
          </w:p>
        </w:tc>
        <w:tc>
          <w:tcPr>
            <w:tcW w:w="1890" w:type="dxa"/>
            <w:noWrap/>
            <w:vAlign w:val="bottom"/>
          </w:tcPr>
          <w:p w14:paraId="6832DF52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4* fy_high</w:t>
            </w:r>
          </w:p>
        </w:tc>
        <w:tc>
          <w:tcPr>
            <w:tcW w:w="1710" w:type="dxa"/>
            <w:noWrap/>
            <w:vAlign w:val="bottom"/>
          </w:tcPr>
          <w:p w14:paraId="02AE3A1D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4*fx_low</w:t>
            </w:r>
          </w:p>
        </w:tc>
        <w:tc>
          <w:tcPr>
            <w:tcW w:w="1980" w:type="dxa"/>
            <w:noWrap/>
            <w:vAlign w:val="bottom"/>
          </w:tcPr>
          <w:p w14:paraId="70F81E88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4*fx_high</w:t>
            </w:r>
          </w:p>
        </w:tc>
      </w:tr>
      <w:tr w:rsidR="00ED422D" w:rsidRPr="00A55668" w14:paraId="12BE5EC3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2DF65078" w14:textId="77777777" w:rsidR="00ED422D" w:rsidRPr="00BE0739" w:rsidRDefault="00ED422D" w:rsidP="00FE5D97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>4th</w:t>
            </w:r>
            <w:r w:rsidRPr="00AF0B93">
              <w:rPr>
                <w:lang w:val="en-US"/>
              </w:rPr>
              <w:t xml:space="preserve"> harmonics frequency limits (MHz)</w:t>
            </w:r>
          </w:p>
        </w:tc>
        <w:tc>
          <w:tcPr>
            <w:tcW w:w="1710" w:type="dxa"/>
            <w:noWrap/>
            <w:vAlign w:val="bottom"/>
          </w:tcPr>
          <w:p w14:paraId="5D79D373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t>32</w:t>
            </w:r>
            <w:r>
              <w:t>5</w:t>
            </w:r>
            <w:r w:rsidRPr="00AF0B93">
              <w:t>6</w:t>
            </w:r>
          </w:p>
        </w:tc>
        <w:tc>
          <w:tcPr>
            <w:tcW w:w="1890" w:type="dxa"/>
            <w:noWrap/>
            <w:vAlign w:val="bottom"/>
          </w:tcPr>
          <w:p w14:paraId="25B1C409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t>3396</w:t>
            </w:r>
          </w:p>
        </w:tc>
        <w:tc>
          <w:tcPr>
            <w:tcW w:w="1710" w:type="dxa"/>
            <w:noWrap/>
            <w:vAlign w:val="bottom"/>
          </w:tcPr>
          <w:p w14:paraId="2FBA5E45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6840</w:t>
            </w:r>
          </w:p>
        </w:tc>
        <w:tc>
          <w:tcPr>
            <w:tcW w:w="1980" w:type="dxa"/>
            <w:noWrap/>
            <w:vAlign w:val="bottom"/>
          </w:tcPr>
          <w:p w14:paraId="1BBF3E1B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7140</w:t>
            </w:r>
          </w:p>
        </w:tc>
      </w:tr>
      <w:tr w:rsidR="00ED422D" w:rsidRPr="00A55668" w14:paraId="3B2F510A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2C462739" w14:textId="77777777" w:rsidR="00ED422D" w:rsidRPr="00BE0739" w:rsidRDefault="00ED422D" w:rsidP="00FE5D97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>5th</w:t>
            </w:r>
            <w:r w:rsidRPr="00AF0B93">
              <w:rPr>
                <w:lang w:val="en-US"/>
              </w:rPr>
              <w:t xml:space="preserve"> harmonics frequency limits</w:t>
            </w:r>
          </w:p>
        </w:tc>
        <w:tc>
          <w:tcPr>
            <w:tcW w:w="1710" w:type="dxa"/>
            <w:noWrap/>
            <w:vAlign w:val="bottom"/>
          </w:tcPr>
          <w:p w14:paraId="1A5B7B05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t>5* fy_low</w:t>
            </w:r>
          </w:p>
        </w:tc>
        <w:tc>
          <w:tcPr>
            <w:tcW w:w="1890" w:type="dxa"/>
            <w:noWrap/>
            <w:vAlign w:val="bottom"/>
          </w:tcPr>
          <w:p w14:paraId="428B22F7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t>5* fy_high</w:t>
            </w:r>
          </w:p>
        </w:tc>
        <w:tc>
          <w:tcPr>
            <w:tcW w:w="1710" w:type="dxa"/>
            <w:noWrap/>
            <w:vAlign w:val="bottom"/>
          </w:tcPr>
          <w:p w14:paraId="6EC947C0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5*fx_low</w:t>
            </w:r>
          </w:p>
        </w:tc>
        <w:tc>
          <w:tcPr>
            <w:tcW w:w="1980" w:type="dxa"/>
            <w:noWrap/>
            <w:vAlign w:val="bottom"/>
          </w:tcPr>
          <w:p w14:paraId="3AD291C7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5*fx_high</w:t>
            </w:r>
          </w:p>
        </w:tc>
      </w:tr>
      <w:tr w:rsidR="00ED422D" w:rsidRPr="00A55668" w14:paraId="65C74BE2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2144CCFE" w14:textId="77777777" w:rsidR="00ED422D" w:rsidRPr="00BE0739" w:rsidRDefault="00ED422D" w:rsidP="00FE5D97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>5th</w:t>
            </w:r>
            <w:r w:rsidRPr="00AF0B93">
              <w:rPr>
                <w:lang w:val="en-US"/>
              </w:rPr>
              <w:t xml:space="preserve"> harmonics frequency limits (MHz)</w:t>
            </w:r>
          </w:p>
        </w:tc>
        <w:tc>
          <w:tcPr>
            <w:tcW w:w="1710" w:type="dxa"/>
            <w:noWrap/>
            <w:vAlign w:val="bottom"/>
          </w:tcPr>
          <w:p w14:paraId="6778F660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t>4</w:t>
            </w:r>
            <w:r>
              <w:t>07</w:t>
            </w:r>
            <w:r w:rsidRPr="00AF0B93">
              <w:t>0</w:t>
            </w:r>
          </w:p>
        </w:tc>
        <w:tc>
          <w:tcPr>
            <w:tcW w:w="1890" w:type="dxa"/>
            <w:noWrap/>
            <w:vAlign w:val="bottom"/>
          </w:tcPr>
          <w:p w14:paraId="2690B35E" w14:textId="77777777" w:rsidR="00ED422D" w:rsidRPr="00BE0739" w:rsidRDefault="00ED422D" w:rsidP="00FE5D97">
            <w:pPr>
              <w:pStyle w:val="TAC"/>
              <w:rPr>
                <w:lang w:val="en-US"/>
              </w:rPr>
            </w:pPr>
            <w:r w:rsidRPr="00AF0B93">
              <w:t>4245</w:t>
            </w:r>
          </w:p>
        </w:tc>
        <w:tc>
          <w:tcPr>
            <w:tcW w:w="1710" w:type="dxa"/>
            <w:noWrap/>
            <w:vAlign w:val="bottom"/>
          </w:tcPr>
          <w:p w14:paraId="183DE59B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8550</w:t>
            </w:r>
          </w:p>
        </w:tc>
        <w:tc>
          <w:tcPr>
            <w:tcW w:w="1980" w:type="dxa"/>
            <w:noWrap/>
            <w:vAlign w:val="bottom"/>
          </w:tcPr>
          <w:p w14:paraId="199E3797" w14:textId="77777777" w:rsidR="00ED422D" w:rsidRPr="001E5147" w:rsidRDefault="00ED422D" w:rsidP="00FE5D97">
            <w:pPr>
              <w:pStyle w:val="TAC"/>
              <w:rPr>
                <w:lang w:val="en-US"/>
              </w:rPr>
            </w:pPr>
            <w:r w:rsidRPr="001E5147">
              <w:t>8925</w:t>
            </w:r>
          </w:p>
        </w:tc>
      </w:tr>
      <w:tr w:rsidR="00ED422D" w:rsidRPr="00A55668" w14:paraId="3EBA2439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29B70780" w14:textId="77777777" w:rsidR="00ED422D" w:rsidRPr="00E65268" w:rsidRDefault="00ED422D" w:rsidP="00FE5D97">
            <w:pPr>
              <w:pStyle w:val="TAL"/>
              <w:rPr>
                <w:lang w:val="en-US"/>
              </w:rPr>
            </w:pPr>
            <w:r w:rsidRPr="00E65268">
              <w:t>2nd order IMD products</w:t>
            </w:r>
          </w:p>
        </w:tc>
        <w:tc>
          <w:tcPr>
            <w:tcW w:w="1710" w:type="dxa"/>
            <w:noWrap/>
            <w:hideMark/>
          </w:tcPr>
          <w:p w14:paraId="6DA790A4" w14:textId="77777777" w:rsidR="00ED422D" w:rsidRPr="001E5147" w:rsidRDefault="00ED422D" w:rsidP="00FE5D97">
            <w:pPr>
              <w:pStyle w:val="TAC"/>
            </w:pPr>
            <w:r w:rsidRPr="001E5147">
              <w:t>|fy_high – fx_low|</w:t>
            </w:r>
          </w:p>
        </w:tc>
        <w:tc>
          <w:tcPr>
            <w:tcW w:w="1890" w:type="dxa"/>
            <w:noWrap/>
            <w:hideMark/>
          </w:tcPr>
          <w:p w14:paraId="5064C6EF" w14:textId="77777777" w:rsidR="00ED422D" w:rsidRPr="001E5147" w:rsidRDefault="00ED422D" w:rsidP="00FE5D97">
            <w:pPr>
              <w:pStyle w:val="TAC"/>
            </w:pPr>
            <w:r w:rsidRPr="001E5147">
              <w:t>|fy_low – fx_high|</w:t>
            </w:r>
          </w:p>
        </w:tc>
        <w:tc>
          <w:tcPr>
            <w:tcW w:w="1710" w:type="dxa"/>
            <w:noWrap/>
            <w:hideMark/>
          </w:tcPr>
          <w:p w14:paraId="45309345" w14:textId="77777777" w:rsidR="00ED422D" w:rsidRPr="001E5147" w:rsidRDefault="00ED422D" w:rsidP="00FE5D97">
            <w:pPr>
              <w:pStyle w:val="TAC"/>
            </w:pPr>
            <w:r w:rsidRPr="001E5147">
              <w:t>|fy_low + fx_low|</w:t>
            </w:r>
          </w:p>
        </w:tc>
        <w:tc>
          <w:tcPr>
            <w:tcW w:w="1980" w:type="dxa"/>
            <w:noWrap/>
            <w:hideMark/>
          </w:tcPr>
          <w:p w14:paraId="738E8CBD" w14:textId="77777777" w:rsidR="00ED422D" w:rsidRPr="001E5147" w:rsidRDefault="00ED422D" w:rsidP="00FE5D97">
            <w:pPr>
              <w:pStyle w:val="TAC"/>
            </w:pPr>
            <w:r w:rsidRPr="001E5147">
              <w:t>|fy_high + fx_high|</w:t>
            </w:r>
          </w:p>
        </w:tc>
      </w:tr>
      <w:tr w:rsidR="00ED422D" w:rsidRPr="00A55668" w14:paraId="09C9D8CE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060C7866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2773A4CB" w14:textId="77777777" w:rsidR="00ED422D" w:rsidRPr="001E5147" w:rsidRDefault="00ED422D" w:rsidP="00FE5D97">
            <w:pPr>
              <w:pStyle w:val="TAC"/>
            </w:pPr>
            <w:r w:rsidRPr="001E5147">
              <w:t>971</w:t>
            </w:r>
          </w:p>
        </w:tc>
        <w:tc>
          <w:tcPr>
            <w:tcW w:w="1890" w:type="dxa"/>
            <w:noWrap/>
            <w:hideMark/>
          </w:tcPr>
          <w:p w14:paraId="1A85BB04" w14:textId="77777777" w:rsidR="00ED422D" w:rsidRPr="001E5147" w:rsidRDefault="00ED422D" w:rsidP="00FE5D97">
            <w:pPr>
              <w:pStyle w:val="TAC"/>
            </w:pPr>
            <w:r w:rsidRPr="001E5147">
              <w:t>861</w:t>
            </w:r>
          </w:p>
        </w:tc>
        <w:tc>
          <w:tcPr>
            <w:tcW w:w="1710" w:type="dxa"/>
            <w:noWrap/>
            <w:hideMark/>
          </w:tcPr>
          <w:p w14:paraId="176455EF" w14:textId="77777777" w:rsidR="00ED422D" w:rsidRPr="001E5147" w:rsidRDefault="00ED422D" w:rsidP="00FE5D97">
            <w:pPr>
              <w:pStyle w:val="TAC"/>
            </w:pPr>
            <w:r w:rsidRPr="001E5147">
              <w:t>2524</w:t>
            </w:r>
          </w:p>
        </w:tc>
        <w:tc>
          <w:tcPr>
            <w:tcW w:w="1980" w:type="dxa"/>
            <w:noWrap/>
            <w:hideMark/>
          </w:tcPr>
          <w:p w14:paraId="7F415E41" w14:textId="77777777" w:rsidR="00ED422D" w:rsidRPr="001E5147" w:rsidRDefault="00ED422D" w:rsidP="00FE5D97">
            <w:pPr>
              <w:pStyle w:val="TAC"/>
            </w:pPr>
            <w:r w:rsidRPr="001E5147">
              <w:t>2634</w:t>
            </w:r>
          </w:p>
        </w:tc>
      </w:tr>
      <w:tr w:rsidR="00ED422D" w:rsidRPr="00A55668" w14:paraId="644EC0F3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1F8F0D9C" w14:textId="77777777" w:rsidR="00ED422D" w:rsidRPr="00E65268" w:rsidRDefault="00ED422D" w:rsidP="00FE5D97">
            <w:pPr>
              <w:pStyle w:val="TAL"/>
            </w:pPr>
            <w:r w:rsidRPr="00E65268">
              <w:t>3rd order IMD products</w:t>
            </w:r>
          </w:p>
        </w:tc>
        <w:tc>
          <w:tcPr>
            <w:tcW w:w="1710" w:type="dxa"/>
            <w:noWrap/>
            <w:hideMark/>
          </w:tcPr>
          <w:p w14:paraId="4E09EB0B" w14:textId="77777777" w:rsidR="00ED422D" w:rsidRPr="001E5147" w:rsidRDefault="00ED422D" w:rsidP="00FE5D97">
            <w:pPr>
              <w:pStyle w:val="TAC"/>
            </w:pPr>
            <w:r w:rsidRPr="001E5147">
              <w:t>|fy_high – 2*fx_low|</w:t>
            </w:r>
          </w:p>
        </w:tc>
        <w:tc>
          <w:tcPr>
            <w:tcW w:w="1890" w:type="dxa"/>
            <w:noWrap/>
            <w:hideMark/>
          </w:tcPr>
          <w:p w14:paraId="6D8AE8E0" w14:textId="77777777" w:rsidR="00ED422D" w:rsidRPr="001E5147" w:rsidRDefault="00ED422D" w:rsidP="00FE5D97">
            <w:pPr>
              <w:pStyle w:val="TAC"/>
            </w:pPr>
            <w:r w:rsidRPr="001E5147">
              <w:t>|fy_low – 2*fx_high|</w:t>
            </w:r>
          </w:p>
        </w:tc>
        <w:tc>
          <w:tcPr>
            <w:tcW w:w="1710" w:type="dxa"/>
            <w:noWrap/>
            <w:hideMark/>
          </w:tcPr>
          <w:p w14:paraId="0514B817" w14:textId="77777777" w:rsidR="00ED422D" w:rsidRPr="001E5147" w:rsidRDefault="00ED422D" w:rsidP="00FE5D97">
            <w:pPr>
              <w:pStyle w:val="TAC"/>
            </w:pPr>
            <w:r w:rsidRPr="001E5147">
              <w:t>|2*fy_low – fx_high|</w:t>
            </w:r>
          </w:p>
        </w:tc>
        <w:tc>
          <w:tcPr>
            <w:tcW w:w="1980" w:type="dxa"/>
            <w:noWrap/>
            <w:hideMark/>
          </w:tcPr>
          <w:p w14:paraId="06E6EE40" w14:textId="77777777" w:rsidR="00ED422D" w:rsidRPr="001E5147" w:rsidRDefault="00ED422D" w:rsidP="00FE5D97">
            <w:pPr>
              <w:pStyle w:val="TAC"/>
            </w:pPr>
            <w:r w:rsidRPr="001E5147">
              <w:t>|2*fy_high – fx_low|</w:t>
            </w:r>
          </w:p>
        </w:tc>
      </w:tr>
      <w:tr w:rsidR="00ED422D" w:rsidRPr="00A55668" w14:paraId="2C4484A3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3C4D10DB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738C6E95" w14:textId="77777777" w:rsidR="00ED422D" w:rsidRPr="001E5147" w:rsidRDefault="00ED422D" w:rsidP="00FE5D97">
            <w:pPr>
              <w:pStyle w:val="TAC"/>
            </w:pPr>
            <w:r w:rsidRPr="001E5147">
              <w:t>157</w:t>
            </w:r>
          </w:p>
        </w:tc>
        <w:tc>
          <w:tcPr>
            <w:tcW w:w="1890" w:type="dxa"/>
            <w:noWrap/>
            <w:hideMark/>
          </w:tcPr>
          <w:p w14:paraId="6D7B3FD7" w14:textId="77777777" w:rsidR="00ED422D" w:rsidRPr="001E5147" w:rsidRDefault="00ED422D" w:rsidP="00FE5D97">
            <w:pPr>
              <w:pStyle w:val="TAC"/>
            </w:pPr>
            <w:r w:rsidRPr="001E5147">
              <w:t>12</w:t>
            </w:r>
          </w:p>
        </w:tc>
        <w:tc>
          <w:tcPr>
            <w:tcW w:w="1710" w:type="dxa"/>
            <w:noWrap/>
            <w:hideMark/>
          </w:tcPr>
          <w:p w14:paraId="2C4D02BC" w14:textId="77777777" w:rsidR="00ED422D" w:rsidRPr="001E5147" w:rsidRDefault="00ED422D" w:rsidP="00FE5D97">
            <w:pPr>
              <w:pStyle w:val="TAC"/>
            </w:pPr>
            <w:r w:rsidRPr="001E5147">
              <w:t>2571</w:t>
            </w:r>
          </w:p>
        </w:tc>
        <w:tc>
          <w:tcPr>
            <w:tcW w:w="1980" w:type="dxa"/>
            <w:noWrap/>
            <w:hideMark/>
          </w:tcPr>
          <w:p w14:paraId="216EA1DE" w14:textId="77777777" w:rsidR="00ED422D" w:rsidRPr="001E5147" w:rsidRDefault="00ED422D" w:rsidP="00FE5D97">
            <w:pPr>
              <w:pStyle w:val="TAC"/>
            </w:pPr>
            <w:r w:rsidRPr="001E5147">
              <w:t>2756</w:t>
            </w:r>
          </w:p>
        </w:tc>
      </w:tr>
      <w:tr w:rsidR="00ED422D" w:rsidRPr="00A55668" w14:paraId="7D13D857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5BA12386" w14:textId="77777777" w:rsidR="00ED422D" w:rsidRPr="00E65268" w:rsidRDefault="00ED422D" w:rsidP="00FE5D97">
            <w:pPr>
              <w:pStyle w:val="TAL"/>
            </w:pPr>
            <w:r w:rsidRPr="00E65268">
              <w:t>3rd order IMD products</w:t>
            </w:r>
          </w:p>
        </w:tc>
        <w:tc>
          <w:tcPr>
            <w:tcW w:w="1710" w:type="dxa"/>
            <w:noWrap/>
            <w:hideMark/>
          </w:tcPr>
          <w:p w14:paraId="4FDCC25E" w14:textId="77777777" w:rsidR="00ED422D" w:rsidRPr="001E5147" w:rsidRDefault="00ED422D" w:rsidP="00FE5D97">
            <w:pPr>
              <w:pStyle w:val="TAC"/>
            </w:pPr>
            <w:r w:rsidRPr="001E5147">
              <w:t>|2*fx_low + fy_low|</w:t>
            </w:r>
          </w:p>
        </w:tc>
        <w:tc>
          <w:tcPr>
            <w:tcW w:w="1890" w:type="dxa"/>
            <w:noWrap/>
            <w:hideMark/>
          </w:tcPr>
          <w:p w14:paraId="63195F32" w14:textId="77777777" w:rsidR="00ED422D" w:rsidRPr="001E5147" w:rsidRDefault="00ED422D" w:rsidP="00FE5D97">
            <w:pPr>
              <w:pStyle w:val="TAC"/>
            </w:pPr>
            <w:r w:rsidRPr="001E5147">
              <w:t>|2*fx_high + fy_high|</w:t>
            </w:r>
          </w:p>
        </w:tc>
        <w:tc>
          <w:tcPr>
            <w:tcW w:w="1710" w:type="dxa"/>
            <w:noWrap/>
            <w:hideMark/>
          </w:tcPr>
          <w:p w14:paraId="5F65F334" w14:textId="77777777" w:rsidR="00ED422D" w:rsidRPr="001E5147" w:rsidRDefault="00ED422D" w:rsidP="00FE5D97">
            <w:pPr>
              <w:pStyle w:val="TAC"/>
            </w:pPr>
            <w:r w:rsidRPr="001E5147">
              <w:t>|2*fy_low + fx_low|</w:t>
            </w:r>
          </w:p>
        </w:tc>
        <w:tc>
          <w:tcPr>
            <w:tcW w:w="1980" w:type="dxa"/>
            <w:noWrap/>
            <w:hideMark/>
          </w:tcPr>
          <w:p w14:paraId="652FFD43" w14:textId="77777777" w:rsidR="00ED422D" w:rsidRPr="001E5147" w:rsidRDefault="00ED422D" w:rsidP="00FE5D97">
            <w:pPr>
              <w:pStyle w:val="TAC"/>
            </w:pPr>
            <w:r w:rsidRPr="001E5147">
              <w:t>|2*fy_high + fx_high|</w:t>
            </w:r>
          </w:p>
        </w:tc>
      </w:tr>
      <w:tr w:rsidR="00ED422D" w:rsidRPr="00A55668" w14:paraId="67643010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7D5F7C1C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53293DC6" w14:textId="77777777" w:rsidR="00ED422D" w:rsidRPr="001E5147" w:rsidRDefault="00ED422D" w:rsidP="00FE5D97">
            <w:pPr>
              <w:pStyle w:val="TAC"/>
            </w:pPr>
            <w:r w:rsidRPr="001E5147">
              <w:t>3338</w:t>
            </w:r>
          </w:p>
        </w:tc>
        <w:tc>
          <w:tcPr>
            <w:tcW w:w="1890" w:type="dxa"/>
            <w:noWrap/>
            <w:hideMark/>
          </w:tcPr>
          <w:p w14:paraId="7033BBA7" w14:textId="77777777" w:rsidR="00ED422D" w:rsidRPr="001E5147" w:rsidRDefault="00ED422D" w:rsidP="00FE5D97">
            <w:pPr>
              <w:pStyle w:val="TAC"/>
            </w:pPr>
            <w:r w:rsidRPr="001E5147">
              <w:t>3483</w:t>
            </w:r>
          </w:p>
        </w:tc>
        <w:tc>
          <w:tcPr>
            <w:tcW w:w="1710" w:type="dxa"/>
            <w:noWrap/>
            <w:hideMark/>
          </w:tcPr>
          <w:p w14:paraId="0BB2F6FF" w14:textId="77777777" w:rsidR="00ED422D" w:rsidRPr="001E5147" w:rsidRDefault="00ED422D" w:rsidP="00FE5D97">
            <w:pPr>
              <w:pStyle w:val="TAC"/>
            </w:pPr>
            <w:r w:rsidRPr="001E5147">
              <w:t>4234</w:t>
            </w:r>
          </w:p>
        </w:tc>
        <w:tc>
          <w:tcPr>
            <w:tcW w:w="1980" w:type="dxa"/>
            <w:noWrap/>
            <w:hideMark/>
          </w:tcPr>
          <w:p w14:paraId="6BBA5BE4" w14:textId="77777777" w:rsidR="00ED422D" w:rsidRPr="001E5147" w:rsidRDefault="00ED422D" w:rsidP="00FE5D97">
            <w:pPr>
              <w:pStyle w:val="TAC"/>
            </w:pPr>
            <w:r w:rsidRPr="001E5147">
              <w:t>4419</w:t>
            </w:r>
          </w:p>
        </w:tc>
      </w:tr>
      <w:tr w:rsidR="00ED422D" w:rsidRPr="00A55668" w14:paraId="58EFFB4C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0994C7EF" w14:textId="77777777" w:rsidR="00ED422D" w:rsidRPr="00E65268" w:rsidRDefault="00ED422D" w:rsidP="00FE5D97">
            <w:pPr>
              <w:pStyle w:val="TAL"/>
            </w:pPr>
            <w:r w:rsidRPr="00E65268"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2BC6C171" w14:textId="77777777" w:rsidR="00ED422D" w:rsidRPr="001E5147" w:rsidRDefault="00ED422D" w:rsidP="00FE5D97">
            <w:pPr>
              <w:pStyle w:val="TAC"/>
            </w:pPr>
            <w:r w:rsidRPr="001E5147">
              <w:t>|2*fx_low –2* fy_high|</w:t>
            </w:r>
          </w:p>
        </w:tc>
        <w:tc>
          <w:tcPr>
            <w:tcW w:w="1890" w:type="dxa"/>
            <w:noWrap/>
            <w:hideMark/>
          </w:tcPr>
          <w:p w14:paraId="02F7C693" w14:textId="77777777" w:rsidR="00ED422D" w:rsidRPr="001E5147" w:rsidRDefault="00ED422D" w:rsidP="00FE5D97">
            <w:pPr>
              <w:pStyle w:val="TAC"/>
            </w:pPr>
            <w:r w:rsidRPr="001E5147">
              <w:t>|2*fx_high – 2*fy_low|</w:t>
            </w:r>
          </w:p>
        </w:tc>
        <w:tc>
          <w:tcPr>
            <w:tcW w:w="1710" w:type="dxa"/>
            <w:noWrap/>
            <w:hideMark/>
          </w:tcPr>
          <w:p w14:paraId="7689A38E" w14:textId="77777777" w:rsidR="00ED422D" w:rsidRPr="001E5147" w:rsidRDefault="00ED422D" w:rsidP="00FE5D97">
            <w:pPr>
              <w:pStyle w:val="TAC"/>
            </w:pPr>
            <w:r w:rsidRPr="001E5147">
              <w:t>|2*fx_low +2* fy_low|</w:t>
            </w:r>
          </w:p>
        </w:tc>
        <w:tc>
          <w:tcPr>
            <w:tcW w:w="1980" w:type="dxa"/>
            <w:noWrap/>
            <w:hideMark/>
          </w:tcPr>
          <w:p w14:paraId="19547A99" w14:textId="77777777" w:rsidR="00ED422D" w:rsidRPr="001E5147" w:rsidRDefault="00ED422D" w:rsidP="00FE5D97">
            <w:pPr>
              <w:pStyle w:val="TAC"/>
            </w:pPr>
            <w:r w:rsidRPr="001E5147">
              <w:t>|2*fx_high +2* fy_high|</w:t>
            </w:r>
          </w:p>
        </w:tc>
      </w:tr>
      <w:tr w:rsidR="00ED422D" w:rsidRPr="00A55668" w14:paraId="6E7665A5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098889E6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561EF6A0" w14:textId="77777777" w:rsidR="00ED422D" w:rsidRPr="001E5147" w:rsidRDefault="00ED422D" w:rsidP="00FE5D97">
            <w:pPr>
              <w:pStyle w:val="TAC"/>
            </w:pPr>
            <w:r w:rsidRPr="001E5147">
              <w:t>1942</w:t>
            </w:r>
          </w:p>
        </w:tc>
        <w:tc>
          <w:tcPr>
            <w:tcW w:w="1890" w:type="dxa"/>
            <w:noWrap/>
            <w:hideMark/>
          </w:tcPr>
          <w:p w14:paraId="7CE82932" w14:textId="77777777" w:rsidR="00ED422D" w:rsidRPr="001E5147" w:rsidRDefault="00ED422D" w:rsidP="00FE5D97">
            <w:pPr>
              <w:pStyle w:val="TAC"/>
            </w:pPr>
            <w:r w:rsidRPr="001E5147">
              <w:t>1722</w:t>
            </w:r>
          </w:p>
        </w:tc>
        <w:tc>
          <w:tcPr>
            <w:tcW w:w="1710" w:type="dxa"/>
            <w:noWrap/>
            <w:hideMark/>
          </w:tcPr>
          <w:p w14:paraId="71815188" w14:textId="77777777" w:rsidR="00ED422D" w:rsidRPr="001E5147" w:rsidRDefault="00ED422D" w:rsidP="00FE5D97">
            <w:pPr>
              <w:pStyle w:val="TAC"/>
            </w:pPr>
            <w:r w:rsidRPr="001E5147">
              <w:t>5048</w:t>
            </w:r>
          </w:p>
        </w:tc>
        <w:tc>
          <w:tcPr>
            <w:tcW w:w="1980" w:type="dxa"/>
            <w:noWrap/>
            <w:hideMark/>
          </w:tcPr>
          <w:p w14:paraId="0921BDAE" w14:textId="77777777" w:rsidR="00ED422D" w:rsidRPr="001E5147" w:rsidRDefault="00ED422D" w:rsidP="00FE5D97">
            <w:pPr>
              <w:pStyle w:val="TAC"/>
            </w:pPr>
            <w:r w:rsidRPr="001E5147">
              <w:t>5268</w:t>
            </w:r>
          </w:p>
        </w:tc>
      </w:tr>
      <w:tr w:rsidR="00ED422D" w:rsidRPr="00A55668" w14:paraId="09B65BBD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4F2655F0" w14:textId="77777777" w:rsidR="00ED422D" w:rsidRPr="00E65268" w:rsidRDefault="00ED422D" w:rsidP="00FE5D97">
            <w:pPr>
              <w:pStyle w:val="TAL"/>
            </w:pPr>
            <w:r w:rsidRPr="00E65268"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0CBBC0B7" w14:textId="77777777" w:rsidR="00ED422D" w:rsidRPr="001E5147" w:rsidRDefault="00ED422D" w:rsidP="00FE5D97">
            <w:pPr>
              <w:pStyle w:val="TAC"/>
            </w:pPr>
            <w:r w:rsidRPr="001E5147">
              <w:t>|3*fx_low –1* fy_high|</w:t>
            </w:r>
          </w:p>
        </w:tc>
        <w:tc>
          <w:tcPr>
            <w:tcW w:w="1890" w:type="dxa"/>
            <w:noWrap/>
            <w:hideMark/>
          </w:tcPr>
          <w:p w14:paraId="19DCEEDF" w14:textId="77777777" w:rsidR="00ED422D" w:rsidRPr="001E5147" w:rsidRDefault="00ED422D" w:rsidP="00FE5D97">
            <w:pPr>
              <w:pStyle w:val="TAC"/>
            </w:pPr>
            <w:r w:rsidRPr="001E5147">
              <w:t>|3*fx_high – 1*fy_low|</w:t>
            </w:r>
          </w:p>
        </w:tc>
        <w:tc>
          <w:tcPr>
            <w:tcW w:w="1710" w:type="dxa"/>
            <w:noWrap/>
            <w:hideMark/>
          </w:tcPr>
          <w:p w14:paraId="4BC491F1" w14:textId="77777777" w:rsidR="00ED422D" w:rsidRPr="001E5147" w:rsidRDefault="00ED422D" w:rsidP="00FE5D97">
            <w:pPr>
              <w:pStyle w:val="TAC"/>
            </w:pPr>
            <w:r w:rsidRPr="001E5147">
              <w:t>|3*fy_low – 1*fx_high|</w:t>
            </w:r>
          </w:p>
        </w:tc>
        <w:tc>
          <w:tcPr>
            <w:tcW w:w="1980" w:type="dxa"/>
            <w:noWrap/>
            <w:hideMark/>
          </w:tcPr>
          <w:p w14:paraId="4F1F957A" w14:textId="77777777" w:rsidR="00ED422D" w:rsidRPr="001E5147" w:rsidRDefault="00ED422D" w:rsidP="00FE5D97">
            <w:pPr>
              <w:pStyle w:val="TAC"/>
            </w:pPr>
            <w:r w:rsidRPr="001E5147">
              <w:t>|3*fy_high – 1*fx_low|</w:t>
            </w:r>
          </w:p>
        </w:tc>
      </w:tr>
      <w:tr w:rsidR="00ED422D" w:rsidRPr="00A55668" w14:paraId="7816F9C7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33EA2326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38533934" w14:textId="77777777" w:rsidR="00ED422D" w:rsidRPr="001E5147" w:rsidRDefault="00ED422D" w:rsidP="00FE5D97">
            <w:pPr>
              <w:pStyle w:val="TAC"/>
            </w:pPr>
            <w:r w:rsidRPr="001E5147">
              <w:t>657</w:t>
            </w:r>
          </w:p>
        </w:tc>
        <w:tc>
          <w:tcPr>
            <w:tcW w:w="1890" w:type="dxa"/>
            <w:noWrap/>
            <w:hideMark/>
          </w:tcPr>
          <w:p w14:paraId="6BC655E8" w14:textId="77777777" w:rsidR="00ED422D" w:rsidRPr="001E5147" w:rsidRDefault="00ED422D" w:rsidP="00FE5D97">
            <w:pPr>
              <w:pStyle w:val="TAC"/>
            </w:pPr>
            <w:r w:rsidRPr="001E5147">
              <w:t>837</w:t>
            </w:r>
          </w:p>
        </w:tc>
        <w:tc>
          <w:tcPr>
            <w:tcW w:w="1710" w:type="dxa"/>
            <w:noWrap/>
            <w:hideMark/>
          </w:tcPr>
          <w:p w14:paraId="32DA9334" w14:textId="77777777" w:rsidR="00ED422D" w:rsidRPr="001E5147" w:rsidRDefault="00ED422D" w:rsidP="00FE5D97">
            <w:pPr>
              <w:pStyle w:val="TAC"/>
            </w:pPr>
            <w:r w:rsidRPr="001E5147">
              <w:t>4281</w:t>
            </w:r>
          </w:p>
        </w:tc>
        <w:tc>
          <w:tcPr>
            <w:tcW w:w="1980" w:type="dxa"/>
            <w:noWrap/>
            <w:hideMark/>
          </w:tcPr>
          <w:p w14:paraId="064DF75A" w14:textId="77777777" w:rsidR="00ED422D" w:rsidRPr="001E5147" w:rsidRDefault="00ED422D" w:rsidP="00FE5D97">
            <w:pPr>
              <w:pStyle w:val="TAC"/>
            </w:pPr>
            <w:r w:rsidRPr="001E5147">
              <w:t>4541</w:t>
            </w:r>
          </w:p>
        </w:tc>
      </w:tr>
      <w:tr w:rsidR="00ED422D" w:rsidRPr="00A55668" w14:paraId="0A71D4FB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24794F71" w14:textId="77777777" w:rsidR="00ED422D" w:rsidRPr="00E65268" w:rsidRDefault="00ED422D" w:rsidP="00FE5D97">
            <w:pPr>
              <w:pStyle w:val="TAL"/>
            </w:pPr>
            <w:r w:rsidRPr="00E65268"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5CE9572C" w14:textId="77777777" w:rsidR="00ED422D" w:rsidRPr="001E5147" w:rsidRDefault="00ED422D" w:rsidP="00FE5D97">
            <w:pPr>
              <w:pStyle w:val="TAC"/>
            </w:pPr>
            <w:r w:rsidRPr="001E5147">
              <w:t>|3*fx_low +1* fy_low|</w:t>
            </w:r>
          </w:p>
        </w:tc>
        <w:tc>
          <w:tcPr>
            <w:tcW w:w="1890" w:type="dxa"/>
            <w:noWrap/>
            <w:hideMark/>
          </w:tcPr>
          <w:p w14:paraId="7EC22ADE" w14:textId="77777777" w:rsidR="00ED422D" w:rsidRPr="001E5147" w:rsidRDefault="00ED422D" w:rsidP="00FE5D97">
            <w:pPr>
              <w:pStyle w:val="TAC"/>
            </w:pPr>
            <w:r w:rsidRPr="001E5147">
              <w:t>|3*fx_high +1* fy_high|</w:t>
            </w:r>
          </w:p>
        </w:tc>
        <w:tc>
          <w:tcPr>
            <w:tcW w:w="1710" w:type="dxa"/>
            <w:noWrap/>
            <w:hideMark/>
          </w:tcPr>
          <w:p w14:paraId="79F37876" w14:textId="77777777" w:rsidR="00ED422D" w:rsidRPr="001E5147" w:rsidRDefault="00ED422D" w:rsidP="00FE5D97">
            <w:pPr>
              <w:pStyle w:val="TAC"/>
            </w:pPr>
            <w:r w:rsidRPr="001E5147">
              <w:t>|3*fy_low + 1*fx_low|</w:t>
            </w:r>
          </w:p>
        </w:tc>
        <w:tc>
          <w:tcPr>
            <w:tcW w:w="1980" w:type="dxa"/>
            <w:noWrap/>
            <w:hideMark/>
          </w:tcPr>
          <w:p w14:paraId="0C6143C7" w14:textId="77777777" w:rsidR="00ED422D" w:rsidRPr="001E5147" w:rsidRDefault="00ED422D" w:rsidP="00FE5D97">
            <w:pPr>
              <w:pStyle w:val="TAC"/>
            </w:pPr>
            <w:r w:rsidRPr="001E5147">
              <w:t>|3*fy_high + 1*fx_high|</w:t>
            </w:r>
          </w:p>
        </w:tc>
      </w:tr>
      <w:tr w:rsidR="00ED422D" w:rsidRPr="00A55668" w14:paraId="623C976B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4C0450B0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5C984FEB" w14:textId="77777777" w:rsidR="00ED422D" w:rsidRPr="001E5147" w:rsidRDefault="00ED422D" w:rsidP="00FE5D97">
            <w:pPr>
              <w:pStyle w:val="TAC"/>
            </w:pPr>
            <w:r w:rsidRPr="001E5147">
              <w:t>4152</w:t>
            </w:r>
          </w:p>
        </w:tc>
        <w:tc>
          <w:tcPr>
            <w:tcW w:w="1890" w:type="dxa"/>
            <w:noWrap/>
            <w:hideMark/>
          </w:tcPr>
          <w:p w14:paraId="5A3EDE5C" w14:textId="77777777" w:rsidR="00ED422D" w:rsidRPr="001E5147" w:rsidRDefault="00ED422D" w:rsidP="00FE5D97">
            <w:pPr>
              <w:pStyle w:val="TAC"/>
            </w:pPr>
            <w:r w:rsidRPr="001E5147">
              <w:t>4332</w:t>
            </w:r>
          </w:p>
        </w:tc>
        <w:tc>
          <w:tcPr>
            <w:tcW w:w="1710" w:type="dxa"/>
            <w:noWrap/>
            <w:hideMark/>
          </w:tcPr>
          <w:p w14:paraId="38E55028" w14:textId="77777777" w:rsidR="00ED422D" w:rsidRPr="001E5147" w:rsidRDefault="00ED422D" w:rsidP="00FE5D97">
            <w:pPr>
              <w:pStyle w:val="TAC"/>
            </w:pPr>
            <w:r w:rsidRPr="001E5147">
              <w:t>5944</w:t>
            </w:r>
          </w:p>
        </w:tc>
        <w:tc>
          <w:tcPr>
            <w:tcW w:w="1980" w:type="dxa"/>
            <w:noWrap/>
            <w:hideMark/>
          </w:tcPr>
          <w:p w14:paraId="5040D51D" w14:textId="77777777" w:rsidR="00ED422D" w:rsidRPr="001E5147" w:rsidRDefault="00ED422D" w:rsidP="00FE5D97">
            <w:pPr>
              <w:pStyle w:val="TAC"/>
            </w:pPr>
            <w:r w:rsidRPr="001E5147">
              <w:t>6204</w:t>
            </w:r>
          </w:p>
        </w:tc>
      </w:tr>
      <w:tr w:rsidR="00ED422D" w:rsidRPr="00A55668" w14:paraId="02BBF4F7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4989D490" w14:textId="77777777" w:rsidR="00ED422D" w:rsidRPr="00E65268" w:rsidRDefault="00ED422D" w:rsidP="00FE5D97">
            <w:pPr>
              <w:pStyle w:val="TAL"/>
            </w:pPr>
            <w:r w:rsidRPr="00E65268"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47AC7958" w14:textId="77777777" w:rsidR="00ED422D" w:rsidRPr="001E5147" w:rsidRDefault="00ED422D" w:rsidP="00FE5D97">
            <w:pPr>
              <w:pStyle w:val="TAC"/>
            </w:pPr>
            <w:r w:rsidRPr="001E5147">
              <w:t>|fx_low – 4*fy_high|</w:t>
            </w:r>
          </w:p>
        </w:tc>
        <w:tc>
          <w:tcPr>
            <w:tcW w:w="1890" w:type="dxa"/>
            <w:noWrap/>
            <w:hideMark/>
          </w:tcPr>
          <w:p w14:paraId="3EB8076D" w14:textId="77777777" w:rsidR="00ED422D" w:rsidRPr="001E5147" w:rsidRDefault="00ED422D" w:rsidP="00FE5D97">
            <w:pPr>
              <w:pStyle w:val="TAC"/>
            </w:pPr>
            <w:r w:rsidRPr="001E5147">
              <w:t>|fx_high – 4*fy_low|</w:t>
            </w:r>
          </w:p>
        </w:tc>
        <w:tc>
          <w:tcPr>
            <w:tcW w:w="1710" w:type="dxa"/>
            <w:noWrap/>
            <w:hideMark/>
          </w:tcPr>
          <w:p w14:paraId="3501AE00" w14:textId="77777777" w:rsidR="00ED422D" w:rsidRPr="001E5147" w:rsidRDefault="00ED422D" w:rsidP="00FE5D97">
            <w:pPr>
              <w:pStyle w:val="TAC"/>
            </w:pPr>
            <w:r w:rsidRPr="001E5147">
              <w:t>|fy_low – 4*fx_high|</w:t>
            </w:r>
          </w:p>
        </w:tc>
        <w:tc>
          <w:tcPr>
            <w:tcW w:w="1980" w:type="dxa"/>
            <w:noWrap/>
            <w:hideMark/>
          </w:tcPr>
          <w:p w14:paraId="1C7D01D4" w14:textId="77777777" w:rsidR="00ED422D" w:rsidRPr="001E5147" w:rsidRDefault="00ED422D" w:rsidP="00FE5D97">
            <w:pPr>
              <w:pStyle w:val="TAC"/>
            </w:pPr>
            <w:r w:rsidRPr="001E5147">
              <w:t>|fy_high – 4*fx_low|</w:t>
            </w:r>
          </w:p>
        </w:tc>
      </w:tr>
      <w:tr w:rsidR="00ED422D" w:rsidRPr="00A55668" w14:paraId="42A6B0AC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7FB15E20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5274ECE2" w14:textId="77777777" w:rsidR="00ED422D" w:rsidRPr="001E5147" w:rsidRDefault="00ED422D" w:rsidP="00FE5D97">
            <w:pPr>
              <w:pStyle w:val="TAC"/>
            </w:pPr>
            <w:r w:rsidRPr="001E5147">
              <w:t>6326</w:t>
            </w:r>
          </w:p>
        </w:tc>
        <w:tc>
          <w:tcPr>
            <w:tcW w:w="1890" w:type="dxa"/>
            <w:noWrap/>
            <w:hideMark/>
          </w:tcPr>
          <w:p w14:paraId="6AB08339" w14:textId="77777777" w:rsidR="00ED422D" w:rsidRPr="001E5147" w:rsidRDefault="00ED422D" w:rsidP="00FE5D97">
            <w:pPr>
              <w:pStyle w:val="TAC"/>
            </w:pPr>
            <w:r w:rsidRPr="001E5147">
              <w:t>5991</w:t>
            </w:r>
          </w:p>
        </w:tc>
        <w:tc>
          <w:tcPr>
            <w:tcW w:w="1710" w:type="dxa"/>
            <w:noWrap/>
            <w:hideMark/>
          </w:tcPr>
          <w:p w14:paraId="10A71BD8" w14:textId="77777777" w:rsidR="00ED422D" w:rsidRPr="001E5147" w:rsidRDefault="00ED422D" w:rsidP="00FE5D97">
            <w:pPr>
              <w:pStyle w:val="TAC"/>
            </w:pPr>
            <w:r w:rsidRPr="001E5147">
              <w:t>1686</w:t>
            </w:r>
          </w:p>
        </w:tc>
        <w:tc>
          <w:tcPr>
            <w:tcW w:w="1980" w:type="dxa"/>
            <w:noWrap/>
            <w:hideMark/>
          </w:tcPr>
          <w:p w14:paraId="75E3E3CA" w14:textId="77777777" w:rsidR="00ED422D" w:rsidRPr="001E5147" w:rsidRDefault="00ED422D" w:rsidP="00FE5D97">
            <w:pPr>
              <w:pStyle w:val="TAC"/>
            </w:pPr>
            <w:r w:rsidRPr="001E5147">
              <w:t>1471</w:t>
            </w:r>
          </w:p>
        </w:tc>
      </w:tr>
      <w:tr w:rsidR="00ED422D" w:rsidRPr="00A55668" w14:paraId="375FFA69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0FD48CBB" w14:textId="77777777" w:rsidR="00ED422D" w:rsidRPr="00E65268" w:rsidRDefault="00ED422D" w:rsidP="00FE5D97">
            <w:pPr>
              <w:pStyle w:val="TAL"/>
            </w:pPr>
            <w:r w:rsidRPr="00E65268"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68279808" w14:textId="77777777" w:rsidR="00ED422D" w:rsidRPr="001E5147" w:rsidRDefault="00ED422D" w:rsidP="00FE5D97">
            <w:pPr>
              <w:pStyle w:val="TAC"/>
            </w:pPr>
            <w:r w:rsidRPr="001E5147">
              <w:t>|fx_low + 4*fy_low|</w:t>
            </w:r>
          </w:p>
        </w:tc>
        <w:tc>
          <w:tcPr>
            <w:tcW w:w="1890" w:type="dxa"/>
            <w:noWrap/>
            <w:hideMark/>
          </w:tcPr>
          <w:p w14:paraId="52004A4A" w14:textId="77777777" w:rsidR="00ED422D" w:rsidRPr="001E5147" w:rsidRDefault="00ED422D" w:rsidP="00FE5D97">
            <w:pPr>
              <w:pStyle w:val="TAC"/>
            </w:pPr>
            <w:r w:rsidRPr="001E5147">
              <w:t>|fx_high + 4*fy_high|</w:t>
            </w:r>
          </w:p>
        </w:tc>
        <w:tc>
          <w:tcPr>
            <w:tcW w:w="1710" w:type="dxa"/>
            <w:noWrap/>
            <w:hideMark/>
          </w:tcPr>
          <w:p w14:paraId="702EDB7C" w14:textId="77777777" w:rsidR="00ED422D" w:rsidRPr="001E5147" w:rsidRDefault="00ED422D" w:rsidP="00FE5D97">
            <w:pPr>
              <w:pStyle w:val="TAC"/>
            </w:pPr>
            <w:r w:rsidRPr="001E5147">
              <w:t>|fy_low + 4*fx_low|</w:t>
            </w:r>
          </w:p>
        </w:tc>
        <w:tc>
          <w:tcPr>
            <w:tcW w:w="1980" w:type="dxa"/>
            <w:noWrap/>
            <w:hideMark/>
          </w:tcPr>
          <w:p w14:paraId="50A725BF" w14:textId="77777777" w:rsidR="00ED422D" w:rsidRPr="001E5147" w:rsidRDefault="00ED422D" w:rsidP="00FE5D97">
            <w:pPr>
              <w:pStyle w:val="TAC"/>
            </w:pPr>
            <w:r w:rsidRPr="001E5147">
              <w:t>|fy_high + 4*fx_high|</w:t>
            </w:r>
          </w:p>
        </w:tc>
      </w:tr>
      <w:tr w:rsidR="00ED422D" w:rsidRPr="00A55668" w14:paraId="4770797A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781668CE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0EBF9ECD" w14:textId="77777777" w:rsidR="00ED422D" w:rsidRPr="001E5147" w:rsidRDefault="00ED422D" w:rsidP="00FE5D97">
            <w:pPr>
              <w:pStyle w:val="TAC"/>
            </w:pPr>
            <w:r w:rsidRPr="001E5147">
              <w:t>7654</w:t>
            </w:r>
          </w:p>
        </w:tc>
        <w:tc>
          <w:tcPr>
            <w:tcW w:w="1890" w:type="dxa"/>
            <w:noWrap/>
            <w:hideMark/>
          </w:tcPr>
          <w:p w14:paraId="683BCA9A" w14:textId="77777777" w:rsidR="00ED422D" w:rsidRPr="001E5147" w:rsidRDefault="00ED422D" w:rsidP="00FE5D97">
            <w:pPr>
              <w:pStyle w:val="TAC"/>
            </w:pPr>
            <w:r w:rsidRPr="001E5147">
              <w:t>7989</w:t>
            </w:r>
          </w:p>
        </w:tc>
        <w:tc>
          <w:tcPr>
            <w:tcW w:w="1710" w:type="dxa"/>
            <w:noWrap/>
            <w:hideMark/>
          </w:tcPr>
          <w:p w14:paraId="58D8759F" w14:textId="77777777" w:rsidR="00ED422D" w:rsidRPr="001E5147" w:rsidRDefault="00ED422D" w:rsidP="00FE5D97">
            <w:pPr>
              <w:pStyle w:val="TAC"/>
            </w:pPr>
            <w:r w:rsidRPr="001E5147">
              <w:t>4966</w:t>
            </w:r>
          </w:p>
        </w:tc>
        <w:tc>
          <w:tcPr>
            <w:tcW w:w="1980" w:type="dxa"/>
            <w:noWrap/>
            <w:hideMark/>
          </w:tcPr>
          <w:p w14:paraId="03254263" w14:textId="77777777" w:rsidR="00ED422D" w:rsidRPr="001E5147" w:rsidRDefault="00ED422D" w:rsidP="00FE5D97">
            <w:pPr>
              <w:pStyle w:val="TAC"/>
            </w:pPr>
            <w:r w:rsidRPr="001E5147">
              <w:t>5181</w:t>
            </w:r>
          </w:p>
        </w:tc>
      </w:tr>
      <w:tr w:rsidR="00ED422D" w:rsidRPr="00A55668" w14:paraId="43F7F3CD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40F108ED" w14:textId="77777777" w:rsidR="00ED422D" w:rsidRPr="00E65268" w:rsidRDefault="00ED422D" w:rsidP="00FE5D97">
            <w:pPr>
              <w:pStyle w:val="TAL"/>
            </w:pPr>
            <w:r w:rsidRPr="00E65268"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79F04123" w14:textId="77777777" w:rsidR="00ED422D" w:rsidRPr="001E5147" w:rsidRDefault="00ED422D" w:rsidP="00FE5D97">
            <w:pPr>
              <w:pStyle w:val="TAC"/>
            </w:pPr>
            <w:r w:rsidRPr="001E5147">
              <w:t>|2*fx_low – 3*fy_high|</w:t>
            </w:r>
          </w:p>
        </w:tc>
        <w:tc>
          <w:tcPr>
            <w:tcW w:w="1890" w:type="dxa"/>
            <w:noWrap/>
            <w:hideMark/>
          </w:tcPr>
          <w:p w14:paraId="10FFE224" w14:textId="77777777" w:rsidR="00ED422D" w:rsidRPr="001E5147" w:rsidRDefault="00ED422D" w:rsidP="00FE5D97">
            <w:pPr>
              <w:pStyle w:val="TAC"/>
            </w:pPr>
            <w:r w:rsidRPr="001E5147">
              <w:t>|2*fx_high – 3*fy_low|</w:t>
            </w:r>
          </w:p>
        </w:tc>
        <w:tc>
          <w:tcPr>
            <w:tcW w:w="1710" w:type="dxa"/>
            <w:noWrap/>
            <w:hideMark/>
          </w:tcPr>
          <w:p w14:paraId="43932D75" w14:textId="77777777" w:rsidR="00ED422D" w:rsidRPr="001E5147" w:rsidRDefault="00ED422D" w:rsidP="00FE5D97">
            <w:pPr>
              <w:pStyle w:val="TAC"/>
            </w:pPr>
            <w:r w:rsidRPr="001E5147">
              <w:t>|2*fy_low – 3*fx_high|</w:t>
            </w:r>
          </w:p>
        </w:tc>
        <w:tc>
          <w:tcPr>
            <w:tcW w:w="1980" w:type="dxa"/>
            <w:noWrap/>
            <w:hideMark/>
          </w:tcPr>
          <w:p w14:paraId="0043CC0E" w14:textId="77777777" w:rsidR="00ED422D" w:rsidRPr="001E5147" w:rsidRDefault="00ED422D" w:rsidP="00FE5D97">
            <w:pPr>
              <w:pStyle w:val="TAC"/>
            </w:pPr>
            <w:r w:rsidRPr="001E5147">
              <w:t>|2*fy_high – 3*fx_low|</w:t>
            </w:r>
          </w:p>
        </w:tc>
      </w:tr>
      <w:tr w:rsidR="00ED422D" w:rsidRPr="00A55668" w14:paraId="6597DC52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1A50DA97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2ADE8FEC" w14:textId="77777777" w:rsidR="00ED422D" w:rsidRPr="001E5147" w:rsidRDefault="00ED422D" w:rsidP="00FE5D97">
            <w:pPr>
              <w:pStyle w:val="TAC"/>
            </w:pPr>
            <w:r w:rsidRPr="001E5147">
              <w:t>3727</w:t>
            </w:r>
          </w:p>
        </w:tc>
        <w:tc>
          <w:tcPr>
            <w:tcW w:w="1890" w:type="dxa"/>
            <w:noWrap/>
            <w:hideMark/>
          </w:tcPr>
          <w:p w14:paraId="37442BFF" w14:textId="77777777" w:rsidR="00ED422D" w:rsidRPr="001E5147" w:rsidRDefault="00ED422D" w:rsidP="00FE5D97">
            <w:pPr>
              <w:pStyle w:val="TAC"/>
            </w:pPr>
            <w:r w:rsidRPr="001E5147">
              <w:t>3432</w:t>
            </w:r>
          </w:p>
        </w:tc>
        <w:tc>
          <w:tcPr>
            <w:tcW w:w="1710" w:type="dxa"/>
            <w:noWrap/>
            <w:hideMark/>
          </w:tcPr>
          <w:p w14:paraId="4D58B89E" w14:textId="77777777" w:rsidR="00ED422D" w:rsidRPr="001E5147" w:rsidRDefault="00ED422D" w:rsidP="00FE5D97">
            <w:pPr>
              <w:pStyle w:val="TAC"/>
            </w:pPr>
            <w:r w:rsidRPr="001E5147">
              <w:t>873</w:t>
            </w:r>
          </w:p>
        </w:tc>
        <w:tc>
          <w:tcPr>
            <w:tcW w:w="1980" w:type="dxa"/>
            <w:noWrap/>
            <w:hideMark/>
          </w:tcPr>
          <w:p w14:paraId="5FAF5D36" w14:textId="77777777" w:rsidR="00ED422D" w:rsidRPr="001E5147" w:rsidRDefault="00ED422D" w:rsidP="00FE5D97">
            <w:pPr>
              <w:pStyle w:val="TAC"/>
            </w:pPr>
            <w:r w:rsidRPr="001E5147">
              <w:t>1128</w:t>
            </w:r>
          </w:p>
        </w:tc>
      </w:tr>
      <w:tr w:rsidR="00ED422D" w:rsidRPr="00A55668" w14:paraId="4A8F937C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0DEC31B9" w14:textId="77777777" w:rsidR="00ED422D" w:rsidRPr="00E65268" w:rsidRDefault="00ED422D" w:rsidP="00FE5D97">
            <w:pPr>
              <w:pStyle w:val="TAL"/>
            </w:pPr>
            <w:r w:rsidRPr="00E65268"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393C4A51" w14:textId="77777777" w:rsidR="00ED422D" w:rsidRPr="001E5147" w:rsidRDefault="00ED422D" w:rsidP="00FE5D97">
            <w:pPr>
              <w:pStyle w:val="TAC"/>
            </w:pPr>
            <w:r w:rsidRPr="001E5147">
              <w:t>|2*fx_low + 3*fy_low|</w:t>
            </w:r>
          </w:p>
        </w:tc>
        <w:tc>
          <w:tcPr>
            <w:tcW w:w="1890" w:type="dxa"/>
            <w:noWrap/>
            <w:hideMark/>
          </w:tcPr>
          <w:p w14:paraId="58FBE389" w14:textId="77777777" w:rsidR="00ED422D" w:rsidRPr="001E5147" w:rsidRDefault="00ED422D" w:rsidP="00FE5D97">
            <w:pPr>
              <w:pStyle w:val="TAC"/>
            </w:pPr>
            <w:r w:rsidRPr="001E5147">
              <w:t>|2*fx_high + 3*fy_high|</w:t>
            </w:r>
          </w:p>
        </w:tc>
        <w:tc>
          <w:tcPr>
            <w:tcW w:w="1710" w:type="dxa"/>
            <w:noWrap/>
            <w:hideMark/>
          </w:tcPr>
          <w:p w14:paraId="5254DE01" w14:textId="77777777" w:rsidR="00ED422D" w:rsidRPr="001E5147" w:rsidRDefault="00ED422D" w:rsidP="00FE5D97">
            <w:pPr>
              <w:pStyle w:val="TAC"/>
            </w:pPr>
            <w:r w:rsidRPr="001E5147">
              <w:t>|2*fy_low + 3*fx_low|</w:t>
            </w:r>
          </w:p>
        </w:tc>
        <w:tc>
          <w:tcPr>
            <w:tcW w:w="1980" w:type="dxa"/>
            <w:noWrap/>
            <w:hideMark/>
          </w:tcPr>
          <w:p w14:paraId="1CD5A109" w14:textId="77777777" w:rsidR="00ED422D" w:rsidRPr="001E5147" w:rsidRDefault="00ED422D" w:rsidP="00FE5D97">
            <w:pPr>
              <w:pStyle w:val="TAC"/>
            </w:pPr>
            <w:r w:rsidRPr="001E5147">
              <w:t>|2*fy_high + 3*fx_high|</w:t>
            </w:r>
          </w:p>
        </w:tc>
      </w:tr>
      <w:tr w:rsidR="00ED422D" w:rsidRPr="00A55668" w14:paraId="409C8940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0119E540" w14:textId="77777777" w:rsidR="00ED422D" w:rsidRPr="00E65268" w:rsidRDefault="00ED422D" w:rsidP="00FE5D97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597C7CA0" w14:textId="77777777" w:rsidR="00ED422D" w:rsidRPr="001E5147" w:rsidRDefault="00ED422D" w:rsidP="00FE5D97">
            <w:pPr>
              <w:pStyle w:val="TAC"/>
            </w:pPr>
            <w:r w:rsidRPr="001E5147">
              <w:t>6758</w:t>
            </w:r>
          </w:p>
        </w:tc>
        <w:tc>
          <w:tcPr>
            <w:tcW w:w="1890" w:type="dxa"/>
            <w:noWrap/>
            <w:hideMark/>
          </w:tcPr>
          <w:p w14:paraId="17C5DEB2" w14:textId="77777777" w:rsidR="00ED422D" w:rsidRPr="001E5147" w:rsidRDefault="00ED422D" w:rsidP="00FE5D97">
            <w:pPr>
              <w:pStyle w:val="TAC"/>
            </w:pPr>
            <w:r w:rsidRPr="001E5147">
              <w:t>7053</w:t>
            </w:r>
          </w:p>
        </w:tc>
        <w:tc>
          <w:tcPr>
            <w:tcW w:w="1710" w:type="dxa"/>
            <w:noWrap/>
            <w:hideMark/>
          </w:tcPr>
          <w:p w14:paraId="1CFD0611" w14:textId="77777777" w:rsidR="00ED422D" w:rsidRPr="001E5147" w:rsidRDefault="00ED422D" w:rsidP="00FE5D97">
            <w:pPr>
              <w:pStyle w:val="TAC"/>
            </w:pPr>
            <w:r w:rsidRPr="001E5147">
              <w:t>5862</w:t>
            </w:r>
          </w:p>
        </w:tc>
        <w:tc>
          <w:tcPr>
            <w:tcW w:w="1980" w:type="dxa"/>
            <w:noWrap/>
            <w:hideMark/>
          </w:tcPr>
          <w:p w14:paraId="31DE84E1" w14:textId="77777777" w:rsidR="00ED422D" w:rsidRPr="001E5147" w:rsidRDefault="00ED422D" w:rsidP="00FE5D97">
            <w:pPr>
              <w:pStyle w:val="TAC"/>
            </w:pPr>
            <w:r w:rsidRPr="001E5147">
              <w:t>6117</w:t>
            </w:r>
          </w:p>
        </w:tc>
      </w:tr>
    </w:tbl>
    <w:p w14:paraId="483DF6B8" w14:textId="77777777" w:rsidR="00ED422D" w:rsidRDefault="00ED422D" w:rsidP="00ED422D"/>
    <w:p w14:paraId="0C2ED16E" w14:textId="77777777" w:rsidR="00ED422D" w:rsidRDefault="00ED422D" w:rsidP="00ED422D">
      <w:pPr>
        <w:rPr>
          <w:lang w:eastAsia="ko-KR"/>
        </w:rPr>
      </w:pPr>
      <w:r>
        <w:rPr>
          <w:lang w:eastAsia="ko-KR"/>
        </w:rPr>
        <w:t>The harmonic and IMD products caused by UL DC_3_n78 are shown below.</w:t>
      </w:r>
    </w:p>
    <w:p w14:paraId="116D39B9" w14:textId="634CED15" w:rsidR="00ED422D" w:rsidRDefault="00ED422D" w:rsidP="00147049">
      <w:pPr>
        <w:pStyle w:val="3"/>
        <w:rPr>
          <w:lang w:val="en-US" w:eastAsia="zh-CN"/>
        </w:rPr>
      </w:pPr>
      <w:bookmarkStart w:id="200" w:name="_Toc120260747"/>
      <w:bookmarkStart w:id="201" w:name="_Toc135927643"/>
      <w:r>
        <w:rPr>
          <w:lang w:val="en-US" w:eastAsia="zh-CN"/>
        </w:rPr>
        <w:t>6.9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  <w:t>∆TIB and ∆RIB values</w:t>
      </w:r>
      <w:bookmarkEnd w:id="200"/>
      <w:bookmarkEnd w:id="201"/>
    </w:p>
    <w:p w14:paraId="264C2176" w14:textId="77777777" w:rsidR="00ED422D" w:rsidRPr="00B744F9" w:rsidRDefault="00ED422D" w:rsidP="00ED422D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DC_3-5_n78,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51AC68A2" w14:textId="1AB352F5" w:rsidR="00ED422D" w:rsidRDefault="00ED422D" w:rsidP="00ED422D">
      <w:pPr>
        <w:pStyle w:val="TH"/>
      </w:pPr>
      <w:r>
        <w:lastRenderedPageBreak/>
        <w:t>Table 6.9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92D9B" w:rsidRPr="00EF5447" w14:paraId="2308FE7F" w14:textId="77777777" w:rsidTr="00E902D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A540B" w14:textId="77777777" w:rsidR="00692D9B" w:rsidRPr="00EF5447" w:rsidRDefault="00692D9B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EEEF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692D9B" w:rsidRPr="00EF5447" w14:paraId="2B0ED276" w14:textId="77777777" w:rsidTr="00E902DB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2667" w14:textId="77777777" w:rsidR="00692D9B" w:rsidRPr="00EF5447" w:rsidRDefault="00692D9B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1635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5447" w14:paraId="12853F50" w14:textId="77777777" w:rsidTr="00E902D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BF39" w14:textId="2D7A8BA3" w:rsidR="00692D9B" w:rsidRPr="00EF5447" w:rsidRDefault="00692D9B" w:rsidP="00E902DB">
            <w:pPr>
              <w:pStyle w:val="TAC"/>
            </w:pPr>
            <w:r w:rsidRPr="00692D9B">
              <w:t>DC_3-n26-n78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D0C" w14:textId="5092EC13" w:rsidR="00692D9B" w:rsidRPr="00EF5447" w:rsidRDefault="00692D9B" w:rsidP="00E902D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1291" w14:textId="77777777" w:rsidR="00692D9B" w:rsidRPr="00E137BF" w:rsidRDefault="00692D9B" w:rsidP="00E902D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0C28" w14:textId="71F0EC78" w:rsidR="00692D9B" w:rsidRPr="00EF5447" w:rsidRDefault="00692D9B" w:rsidP="00E902DB">
            <w:pPr>
              <w:pStyle w:val="TAC"/>
            </w:pPr>
            <w:r>
              <w:t>0.8</w:t>
            </w:r>
          </w:p>
        </w:tc>
      </w:tr>
      <w:tr w:rsidR="00692D9B" w:rsidRPr="00EF5447" w14:paraId="4384370F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9F4E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0A1E3281" w14:textId="77777777" w:rsidR="00692D9B" w:rsidRPr="00EF5447" w:rsidRDefault="00692D9B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36DB49A1" w14:textId="77777777" w:rsidR="00ED422D" w:rsidRPr="00692D9B" w:rsidRDefault="00ED422D" w:rsidP="00ED422D"/>
    <w:p w14:paraId="15A4640E" w14:textId="0653B35C" w:rsidR="00ED422D" w:rsidRDefault="00ED422D" w:rsidP="00ED422D">
      <w:pPr>
        <w:pStyle w:val="TH"/>
      </w:pPr>
      <w:r>
        <w:t>Table 6.9.4-2: ΔR</w:t>
      </w:r>
      <w:r w:rsidRPr="00B744F9">
        <w:rPr>
          <w:vertAlign w:val="subscript"/>
        </w:rPr>
        <w:t>IB,c</w:t>
      </w:r>
      <w: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92D9B" w:rsidRPr="00EF6781" w14:paraId="479CF8E9" w14:textId="77777777" w:rsidTr="00E902D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9E352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A126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6781" w14:paraId="12648452" w14:textId="77777777" w:rsidTr="00E902DB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CEC5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4A63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92D9B" w:rsidRPr="00C96590" w14:paraId="3FA72D8E" w14:textId="77777777" w:rsidTr="00E902DB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F4CA" w14:textId="253CA7D3" w:rsidR="00692D9B" w:rsidRPr="00C96590" w:rsidRDefault="00692D9B" w:rsidP="00E902DB">
            <w:pPr>
              <w:pStyle w:val="TAC"/>
            </w:pPr>
            <w:r w:rsidRPr="00692D9B">
              <w:t>DC_3-n26-n78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A94C" w14:textId="40A5C2FA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A020" w14:textId="77777777" w:rsidR="00692D9B" w:rsidRPr="00EF6781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CB75" w14:textId="1EE246A3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0.5</w:t>
            </w:r>
          </w:p>
        </w:tc>
      </w:tr>
      <w:tr w:rsidR="00692D9B" w:rsidRPr="00C96590" w14:paraId="5B9CB35E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8990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03291F26" w14:textId="77777777" w:rsidR="00692D9B" w:rsidRPr="00C96590" w:rsidRDefault="00692D9B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E20B8AF" w14:textId="77777777" w:rsidR="00692D9B" w:rsidRPr="00661122" w:rsidRDefault="00692D9B" w:rsidP="00661122">
      <w:pPr>
        <w:rPr>
          <w:lang w:eastAsia="zh-CN"/>
        </w:rPr>
      </w:pPr>
    </w:p>
    <w:p w14:paraId="4A1D0C56" w14:textId="1EF7995E" w:rsidR="00ED422D" w:rsidRPr="00464490" w:rsidRDefault="00ED422D" w:rsidP="00147049">
      <w:pPr>
        <w:pStyle w:val="3"/>
        <w:rPr>
          <w:lang w:val="en-US" w:eastAsia="zh-CN"/>
        </w:rPr>
      </w:pPr>
      <w:bookmarkStart w:id="202" w:name="_Toc120260748"/>
      <w:bookmarkStart w:id="203" w:name="_Toc135927644"/>
      <w:r>
        <w:rPr>
          <w:lang w:val="en-US" w:eastAsia="zh-CN"/>
        </w:rPr>
        <w:t>6.9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 requirements</w:t>
      </w:r>
      <w:bookmarkEnd w:id="202"/>
      <w:bookmarkEnd w:id="203"/>
    </w:p>
    <w:p w14:paraId="576F1136" w14:textId="77777777" w:rsidR="00ED422D" w:rsidRDefault="00ED422D" w:rsidP="00E87612">
      <w:pPr>
        <w:rPr>
          <w:lang w:val="en-US" w:eastAsia="zh-CN"/>
        </w:rPr>
      </w:pPr>
      <w:r>
        <w:rPr>
          <w:lang w:val="en-US" w:eastAsia="zh-CN"/>
        </w:rPr>
        <w:t xml:space="preserve">Referring to </w:t>
      </w:r>
      <w:r>
        <w:rPr>
          <w:color w:val="000000"/>
          <w:lang w:eastAsia="zh-CN"/>
        </w:rPr>
        <w:t>CA_n3-n5-n78</w:t>
      </w:r>
      <w:r>
        <w:t>, the MSD requirements can be specified as below:</w:t>
      </w:r>
    </w:p>
    <w:p w14:paraId="5AF439E1" w14:textId="1F9987C3" w:rsidR="00ED422D" w:rsidRPr="008C4FBC" w:rsidRDefault="00ED422D" w:rsidP="00ED422D">
      <w:pPr>
        <w:pStyle w:val="TH"/>
      </w:pPr>
      <w:r>
        <w:t xml:space="preserve">Table 6.9.4-1: </w:t>
      </w:r>
      <w:r w:rsidRPr="008C4FBC">
        <w:t>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D422D" w:rsidRPr="00EF5447" w14:paraId="24F33BB9" w14:textId="77777777" w:rsidTr="00E902DB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65D50D7" w14:textId="77777777" w:rsidR="00ED422D" w:rsidRPr="00EF5447" w:rsidRDefault="00ED422D" w:rsidP="00E902DB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ED422D" w:rsidRPr="00EF5447" w14:paraId="30D291A5" w14:textId="77777777" w:rsidTr="00E902DB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2246E61A" w14:textId="77777777" w:rsidR="00ED422D" w:rsidRPr="00EF5447" w:rsidRDefault="00ED422D" w:rsidP="00E902DB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14F62846" w14:textId="77777777" w:rsidR="00ED422D" w:rsidRPr="00EF5447" w:rsidRDefault="00ED422D" w:rsidP="00E902DB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273BB14" w14:textId="77777777" w:rsidR="00ED422D" w:rsidRPr="00EF5447" w:rsidRDefault="00ED422D" w:rsidP="00E902DB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6CDCCA33" w14:textId="77777777" w:rsidR="00ED422D" w:rsidRPr="00EF5447" w:rsidRDefault="00ED422D" w:rsidP="00E902DB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6D4601DB" w14:textId="77777777" w:rsidR="00ED422D" w:rsidRPr="00EF5447" w:rsidRDefault="00ED422D" w:rsidP="00E902DB">
            <w:pPr>
              <w:pStyle w:val="TAH"/>
            </w:pPr>
            <w:r w:rsidRPr="00EF5447">
              <w:t>UL</w:t>
            </w:r>
          </w:p>
          <w:p w14:paraId="31C22E2A" w14:textId="77777777" w:rsidR="00ED422D" w:rsidRPr="00EF5447" w:rsidRDefault="00ED422D" w:rsidP="00E902DB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171C1A0" w14:textId="77777777" w:rsidR="00ED422D" w:rsidRPr="00EF5447" w:rsidRDefault="00ED422D" w:rsidP="00E902DB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041DCBBB" w14:textId="77777777" w:rsidR="00ED422D" w:rsidRPr="00EF5447" w:rsidRDefault="00ED422D" w:rsidP="00E902DB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61D65AF" w14:textId="77777777" w:rsidR="00ED422D" w:rsidRPr="00EF5447" w:rsidRDefault="00ED422D" w:rsidP="00E902DB">
            <w:pPr>
              <w:pStyle w:val="TAH"/>
            </w:pPr>
            <w:r w:rsidRPr="00EF5447">
              <w:t>IMD order</w:t>
            </w:r>
          </w:p>
        </w:tc>
      </w:tr>
      <w:tr w:rsidR="00ED422D" w:rsidRPr="00EF5447" w14:paraId="23B32D9B" w14:textId="77777777" w:rsidTr="00E902DB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192A41CF" w14:textId="77777777" w:rsidR="00ED422D" w:rsidRDefault="00ED422D" w:rsidP="00E902DB">
            <w:pPr>
              <w:pStyle w:val="TAC"/>
            </w:pPr>
            <w:r w:rsidRPr="00EF5447">
              <w:t>DC_</w:t>
            </w:r>
            <w:r>
              <w:t>3</w:t>
            </w:r>
            <w:r w:rsidRPr="00EF5447">
              <w:t>A</w:t>
            </w:r>
            <w:r>
              <w:t>_n26</w:t>
            </w:r>
            <w:r w:rsidRPr="00EF5447">
              <w:t>A</w:t>
            </w:r>
            <w:r>
              <w:t>-</w:t>
            </w:r>
            <w:r w:rsidRPr="00EF5447">
              <w:t>n78A</w:t>
            </w:r>
          </w:p>
          <w:p w14:paraId="052B6291" w14:textId="77777777" w:rsidR="00ED422D" w:rsidRPr="00EF5447" w:rsidRDefault="00ED422D" w:rsidP="00E902DB">
            <w:pPr>
              <w:pStyle w:val="TAC"/>
            </w:pPr>
            <w:r w:rsidRPr="00EF5447">
              <w:t>DC_</w:t>
            </w:r>
            <w:r>
              <w:t>3C_n26</w:t>
            </w:r>
            <w:r w:rsidRPr="00EF5447">
              <w:t>A</w:t>
            </w:r>
            <w:r>
              <w:t>-</w:t>
            </w:r>
            <w:r w:rsidRPr="00EF5447">
              <w:t>n78A</w:t>
            </w:r>
          </w:p>
        </w:tc>
        <w:tc>
          <w:tcPr>
            <w:tcW w:w="867" w:type="dxa"/>
            <w:shd w:val="clear" w:color="auto" w:fill="auto"/>
          </w:tcPr>
          <w:p w14:paraId="6C710946" w14:textId="77777777" w:rsidR="00ED422D" w:rsidRPr="00463DD3" w:rsidRDefault="00ED422D" w:rsidP="00E902DB">
            <w:pPr>
              <w:pStyle w:val="TAC"/>
            </w:pPr>
            <w:r>
              <w:rPr>
                <w:color w:val="000000"/>
              </w:rPr>
              <w:t>3</w:t>
            </w:r>
          </w:p>
        </w:tc>
        <w:tc>
          <w:tcPr>
            <w:tcW w:w="1066" w:type="dxa"/>
            <w:shd w:val="clear" w:color="auto" w:fill="auto"/>
            <w:noWrap/>
          </w:tcPr>
          <w:p w14:paraId="477DAFE6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1730</w:t>
            </w:r>
          </w:p>
        </w:tc>
        <w:tc>
          <w:tcPr>
            <w:tcW w:w="747" w:type="dxa"/>
            <w:shd w:val="clear" w:color="auto" w:fill="auto"/>
            <w:noWrap/>
          </w:tcPr>
          <w:p w14:paraId="3BD1F2EE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0616F47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4F6AFF7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1825</w:t>
            </w:r>
          </w:p>
        </w:tc>
        <w:tc>
          <w:tcPr>
            <w:tcW w:w="752" w:type="dxa"/>
            <w:shd w:val="clear" w:color="auto" w:fill="auto"/>
          </w:tcPr>
          <w:p w14:paraId="76C960E8" w14:textId="77777777" w:rsidR="00ED422D" w:rsidRPr="00463DD3" w:rsidRDefault="00ED422D" w:rsidP="00E902DB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697AC21" w14:textId="77777777" w:rsidR="00ED422D" w:rsidRPr="00463DD3" w:rsidRDefault="00ED422D" w:rsidP="00E902DB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ED422D" w:rsidRPr="00EF5447" w14:paraId="31E8B8CD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BE94EF4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3086B099" w14:textId="77777777" w:rsidR="00ED422D" w:rsidRPr="00463DD3" w:rsidRDefault="00ED422D" w:rsidP="00E902DB">
            <w:pPr>
              <w:pStyle w:val="TAC"/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1066" w:type="dxa"/>
            <w:shd w:val="clear" w:color="auto" w:fill="auto"/>
            <w:noWrap/>
          </w:tcPr>
          <w:p w14:paraId="3A319BC6" w14:textId="77777777" w:rsidR="00ED422D" w:rsidRPr="00463DD3" w:rsidRDefault="00ED422D" w:rsidP="00E902DB">
            <w:pPr>
              <w:pStyle w:val="TAC"/>
            </w:pPr>
            <w:r>
              <w:rPr>
                <w:color w:val="000000"/>
                <w:lang w:val="en-US" w:eastAsia="zh-CN"/>
              </w:rPr>
              <w:t>839</w:t>
            </w:r>
          </w:p>
        </w:tc>
        <w:tc>
          <w:tcPr>
            <w:tcW w:w="747" w:type="dxa"/>
            <w:shd w:val="clear" w:color="auto" w:fill="auto"/>
            <w:noWrap/>
          </w:tcPr>
          <w:p w14:paraId="1C31CBA1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3D5DAB04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D7695E3" w14:textId="77777777" w:rsidR="00ED422D" w:rsidRPr="00463DD3" w:rsidRDefault="00ED422D" w:rsidP="00E902DB">
            <w:pPr>
              <w:pStyle w:val="TAC"/>
            </w:pPr>
            <w:r>
              <w:rPr>
                <w:color w:val="000000"/>
                <w:lang w:val="en-US" w:eastAsia="zh-CN"/>
              </w:rPr>
              <w:t>884</w:t>
            </w:r>
          </w:p>
        </w:tc>
        <w:tc>
          <w:tcPr>
            <w:tcW w:w="752" w:type="dxa"/>
            <w:shd w:val="clear" w:color="auto" w:fill="auto"/>
          </w:tcPr>
          <w:p w14:paraId="596112B6" w14:textId="77777777" w:rsidR="00ED422D" w:rsidRPr="00463DD3" w:rsidRDefault="00ED422D" w:rsidP="00E902DB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7C17A382" w14:textId="77777777" w:rsidR="00ED422D" w:rsidRPr="00463DD3" w:rsidRDefault="00ED422D" w:rsidP="00E902DB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ED422D" w:rsidRPr="00EF5447" w14:paraId="19E3A8CD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48064CA4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34B703F3" w14:textId="77777777" w:rsidR="00ED422D" w:rsidRPr="00463DD3" w:rsidRDefault="00ED422D" w:rsidP="00E902DB">
            <w:pPr>
              <w:pStyle w:val="TAC"/>
            </w:pPr>
            <w:r w:rsidRPr="00463DD3">
              <w:rPr>
                <w:color w:val="000000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6C1F48FB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3408</w:t>
            </w:r>
          </w:p>
        </w:tc>
        <w:tc>
          <w:tcPr>
            <w:tcW w:w="747" w:type="dxa"/>
            <w:shd w:val="clear" w:color="auto" w:fill="auto"/>
            <w:noWrap/>
          </w:tcPr>
          <w:p w14:paraId="073FBEDF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338A23E4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558FA21E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3408</w:t>
            </w:r>
          </w:p>
        </w:tc>
        <w:tc>
          <w:tcPr>
            <w:tcW w:w="752" w:type="dxa"/>
            <w:shd w:val="clear" w:color="auto" w:fill="auto"/>
          </w:tcPr>
          <w:p w14:paraId="024B2CE6" w14:textId="77777777" w:rsidR="00ED422D" w:rsidRPr="00463DD3" w:rsidRDefault="00ED422D" w:rsidP="00E902DB">
            <w:pPr>
              <w:pStyle w:val="TAC"/>
            </w:pPr>
            <w:r>
              <w:rPr>
                <w:lang w:val="en-US" w:eastAsia="zh-CN"/>
              </w:rPr>
              <w:t>16.1</w:t>
            </w:r>
          </w:p>
        </w:tc>
        <w:tc>
          <w:tcPr>
            <w:tcW w:w="1248" w:type="dxa"/>
            <w:shd w:val="clear" w:color="auto" w:fill="auto"/>
          </w:tcPr>
          <w:p w14:paraId="1906186C" w14:textId="77777777" w:rsidR="00ED422D" w:rsidRPr="00463DD3" w:rsidRDefault="00ED422D" w:rsidP="00E902DB">
            <w:pPr>
              <w:pStyle w:val="TAC"/>
              <w:rPr>
                <w:vertAlign w:val="superscript"/>
              </w:rPr>
            </w:pPr>
            <w:r>
              <w:t>IMD</w:t>
            </w:r>
            <w:r>
              <w:rPr>
                <w:lang w:val="en-US" w:eastAsia="zh-CN"/>
              </w:rPr>
              <w:t>3</w:t>
            </w:r>
          </w:p>
        </w:tc>
      </w:tr>
      <w:tr w:rsidR="00ED422D" w:rsidRPr="00EF5447" w14:paraId="28D366F3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4DCF887A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2DB39F84" w14:textId="77777777" w:rsidR="00ED422D" w:rsidRPr="00EF5447" w:rsidRDefault="00ED422D" w:rsidP="00E902DB">
            <w:pPr>
              <w:pStyle w:val="TAC"/>
            </w:pPr>
            <w:r w:rsidRPr="00D24111">
              <w:t>3</w:t>
            </w:r>
          </w:p>
        </w:tc>
        <w:tc>
          <w:tcPr>
            <w:tcW w:w="1066" w:type="dxa"/>
            <w:shd w:val="clear" w:color="auto" w:fill="auto"/>
            <w:noWrap/>
          </w:tcPr>
          <w:p w14:paraId="5EFB53B5" w14:textId="77777777" w:rsidR="00ED422D" w:rsidRPr="00EF5447" w:rsidRDefault="00ED422D" w:rsidP="00E902DB">
            <w:pPr>
              <w:pStyle w:val="TAC"/>
            </w:pPr>
            <w:r>
              <w:rPr>
                <w:lang w:val="en-US" w:eastAsia="zh-CN"/>
              </w:rPr>
              <w:t>1730</w:t>
            </w:r>
          </w:p>
        </w:tc>
        <w:tc>
          <w:tcPr>
            <w:tcW w:w="747" w:type="dxa"/>
            <w:shd w:val="clear" w:color="auto" w:fill="auto"/>
            <w:noWrap/>
          </w:tcPr>
          <w:p w14:paraId="6AC72EE7" w14:textId="77777777" w:rsidR="00ED422D" w:rsidRPr="00EF5447" w:rsidRDefault="00ED422D" w:rsidP="00E902DB">
            <w:pPr>
              <w:pStyle w:val="TAC"/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765F4030" w14:textId="77777777" w:rsidR="00ED422D" w:rsidRPr="00EF5447" w:rsidRDefault="00ED422D" w:rsidP="00E902DB">
            <w:pPr>
              <w:pStyle w:val="TAC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F2E5D69" w14:textId="77777777" w:rsidR="00ED422D" w:rsidRPr="00EF5447" w:rsidRDefault="00ED422D" w:rsidP="00E902DB">
            <w:pPr>
              <w:pStyle w:val="TAC"/>
            </w:pPr>
            <w:r>
              <w:rPr>
                <w:lang w:val="en-US" w:eastAsia="zh-CN"/>
              </w:rPr>
              <w:t>1825</w:t>
            </w:r>
          </w:p>
        </w:tc>
        <w:tc>
          <w:tcPr>
            <w:tcW w:w="752" w:type="dxa"/>
            <w:shd w:val="clear" w:color="auto" w:fill="auto"/>
          </w:tcPr>
          <w:p w14:paraId="70C2553D" w14:textId="77777777" w:rsidR="00ED422D" w:rsidRPr="00EF5447" w:rsidRDefault="00ED422D" w:rsidP="00E902DB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A4D0C07" w14:textId="77777777" w:rsidR="00ED422D" w:rsidRPr="00EF5447" w:rsidRDefault="00ED422D" w:rsidP="00E902DB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ED422D" w:rsidRPr="00EF5447" w14:paraId="5045FCCF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51213C29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030DE078" w14:textId="77777777" w:rsidR="00ED422D" w:rsidRPr="00EF5447" w:rsidRDefault="00ED422D" w:rsidP="00E902DB">
            <w:pPr>
              <w:pStyle w:val="TAC"/>
            </w:pPr>
            <w:r w:rsidRPr="00D24111">
              <w:t>n26</w:t>
            </w:r>
          </w:p>
        </w:tc>
        <w:tc>
          <w:tcPr>
            <w:tcW w:w="1066" w:type="dxa"/>
            <w:shd w:val="clear" w:color="auto" w:fill="auto"/>
            <w:noWrap/>
          </w:tcPr>
          <w:p w14:paraId="4668FA77" w14:textId="77777777" w:rsidR="00ED422D" w:rsidRPr="00EF5447" w:rsidRDefault="00ED422D" w:rsidP="00E902DB">
            <w:pPr>
              <w:pStyle w:val="TAC"/>
            </w:pPr>
            <w:r>
              <w:rPr>
                <w:color w:val="000000"/>
                <w:lang w:val="en-US" w:eastAsia="zh-CN"/>
              </w:rPr>
              <w:t>839</w:t>
            </w:r>
          </w:p>
        </w:tc>
        <w:tc>
          <w:tcPr>
            <w:tcW w:w="747" w:type="dxa"/>
            <w:shd w:val="clear" w:color="auto" w:fill="auto"/>
            <w:noWrap/>
          </w:tcPr>
          <w:p w14:paraId="445D7AC7" w14:textId="77777777" w:rsidR="00ED422D" w:rsidRPr="00EF5447" w:rsidRDefault="00ED422D" w:rsidP="00E902DB">
            <w:pPr>
              <w:pStyle w:val="TAC"/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513C0314" w14:textId="77777777" w:rsidR="00ED422D" w:rsidRPr="00EF5447" w:rsidRDefault="00ED422D" w:rsidP="00E902DB">
            <w:pPr>
              <w:pStyle w:val="TAC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64EE77E" w14:textId="77777777" w:rsidR="00ED422D" w:rsidRPr="00EF5447" w:rsidRDefault="00ED422D" w:rsidP="00E902DB">
            <w:pPr>
              <w:pStyle w:val="TAC"/>
            </w:pPr>
            <w:r>
              <w:rPr>
                <w:color w:val="000000"/>
                <w:lang w:val="en-US" w:eastAsia="zh-CN"/>
              </w:rPr>
              <w:t>884</w:t>
            </w:r>
          </w:p>
        </w:tc>
        <w:tc>
          <w:tcPr>
            <w:tcW w:w="752" w:type="dxa"/>
            <w:shd w:val="clear" w:color="auto" w:fill="auto"/>
          </w:tcPr>
          <w:p w14:paraId="1C137C5B" w14:textId="77777777" w:rsidR="00ED422D" w:rsidRPr="00EF5447" w:rsidRDefault="00ED422D" w:rsidP="00E902DB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32966FA6" w14:textId="77777777" w:rsidR="00ED422D" w:rsidRPr="00144BFF" w:rsidRDefault="00ED422D" w:rsidP="00E902DB">
            <w:pPr>
              <w:pStyle w:val="TAC"/>
              <w:rPr>
                <w:vertAlign w:val="superscript"/>
              </w:rPr>
            </w:pPr>
            <w:r>
              <w:rPr>
                <w:lang w:eastAsia="zh-CN"/>
              </w:rPr>
              <w:t>N/A</w:t>
            </w:r>
          </w:p>
        </w:tc>
      </w:tr>
      <w:tr w:rsidR="00ED422D" w:rsidRPr="00EF5447" w14:paraId="185157D9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0724F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342E03C3" w14:textId="77777777" w:rsidR="00ED422D" w:rsidRPr="00EF5447" w:rsidRDefault="00ED422D" w:rsidP="00E902DB">
            <w:pPr>
              <w:pStyle w:val="TAC"/>
            </w:pPr>
            <w:r w:rsidRPr="00D24111"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6453191E" w14:textId="77777777" w:rsidR="00ED422D" w:rsidRPr="00EF5447" w:rsidRDefault="00ED422D" w:rsidP="00E902DB">
            <w:pPr>
              <w:pStyle w:val="TAC"/>
            </w:pPr>
            <w:r>
              <w:rPr>
                <w:color w:val="000000"/>
                <w:lang w:val="en-US" w:eastAsia="zh-CN"/>
              </w:rPr>
              <w:t>3512</w:t>
            </w:r>
          </w:p>
        </w:tc>
        <w:tc>
          <w:tcPr>
            <w:tcW w:w="747" w:type="dxa"/>
            <w:shd w:val="clear" w:color="auto" w:fill="auto"/>
            <w:noWrap/>
          </w:tcPr>
          <w:p w14:paraId="62F78676" w14:textId="77777777" w:rsidR="00ED422D" w:rsidRPr="00EF5447" w:rsidRDefault="00ED422D" w:rsidP="00E902DB">
            <w:pPr>
              <w:pStyle w:val="TAC"/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4CEE52A7" w14:textId="77777777" w:rsidR="00ED422D" w:rsidRPr="00EF5447" w:rsidRDefault="00ED422D" w:rsidP="00E902DB">
            <w:pPr>
              <w:pStyle w:val="TAC"/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6DE5BF2F" w14:textId="77777777" w:rsidR="00ED422D" w:rsidRPr="00EF5447" w:rsidRDefault="00ED422D" w:rsidP="00E902DB">
            <w:pPr>
              <w:pStyle w:val="TAC"/>
            </w:pPr>
            <w:r>
              <w:rPr>
                <w:color w:val="000000"/>
                <w:lang w:val="en-US" w:eastAsia="zh-CN"/>
              </w:rPr>
              <w:t>3512</w:t>
            </w:r>
          </w:p>
        </w:tc>
        <w:tc>
          <w:tcPr>
            <w:tcW w:w="752" w:type="dxa"/>
            <w:shd w:val="clear" w:color="auto" w:fill="auto"/>
          </w:tcPr>
          <w:p w14:paraId="21E46B35" w14:textId="77777777" w:rsidR="00ED422D" w:rsidRPr="00EF5447" w:rsidRDefault="00ED422D" w:rsidP="00E902DB">
            <w:pPr>
              <w:pStyle w:val="TAC"/>
            </w:pPr>
            <w:r>
              <w:rPr>
                <w:lang w:val="en-US" w:eastAsia="zh-CN"/>
              </w:rPr>
              <w:t>4.5</w:t>
            </w:r>
          </w:p>
        </w:tc>
        <w:tc>
          <w:tcPr>
            <w:tcW w:w="1248" w:type="dxa"/>
            <w:shd w:val="clear" w:color="auto" w:fill="auto"/>
          </w:tcPr>
          <w:p w14:paraId="52F190EB" w14:textId="77777777" w:rsidR="00ED422D" w:rsidRPr="00EF5447" w:rsidRDefault="00ED422D" w:rsidP="00E902DB">
            <w:pPr>
              <w:pStyle w:val="TAC"/>
            </w:pPr>
            <w:r>
              <w:t>IMD</w:t>
            </w:r>
            <w:r>
              <w:rPr>
                <w:lang w:val="en-US" w:eastAsia="zh-CN"/>
              </w:rPr>
              <w:t>5</w:t>
            </w:r>
          </w:p>
        </w:tc>
      </w:tr>
    </w:tbl>
    <w:p w14:paraId="441FC249" w14:textId="77777777" w:rsidR="00ED422D" w:rsidRDefault="00ED422D" w:rsidP="00ED422D">
      <w:pPr>
        <w:rPr>
          <w:lang w:eastAsia="ko-KR"/>
        </w:rPr>
      </w:pPr>
    </w:p>
    <w:p w14:paraId="525E2928" w14:textId="72574112" w:rsidR="00ED422D" w:rsidRPr="00464490" w:rsidRDefault="00ED422D" w:rsidP="00147049">
      <w:pPr>
        <w:pStyle w:val="2"/>
        <w:rPr>
          <w:lang w:val="en-US" w:eastAsia="zh-TW"/>
        </w:rPr>
      </w:pPr>
      <w:bookmarkStart w:id="204" w:name="_Toc120260749"/>
      <w:bookmarkStart w:id="205" w:name="_Toc135927645"/>
      <w:r>
        <w:rPr>
          <w:lang w:eastAsia="zh-TW"/>
        </w:rPr>
        <w:t>6.10</w:t>
      </w:r>
      <w:r>
        <w:rPr>
          <w:lang w:eastAsia="zh-TW"/>
        </w:rPr>
        <w:tab/>
      </w:r>
      <w:r w:rsidRPr="008755F7">
        <w:t>DC_</w:t>
      </w:r>
      <w:r>
        <w:t>7</w:t>
      </w:r>
      <w:r w:rsidRPr="00A474A6">
        <w:t>-</w:t>
      </w:r>
      <w:r>
        <w:t>n</w:t>
      </w:r>
      <w:r w:rsidRPr="00A474A6">
        <w:t>26-n78</w:t>
      </w:r>
      <w:bookmarkEnd w:id="204"/>
      <w:bookmarkEnd w:id="205"/>
    </w:p>
    <w:p w14:paraId="015DB309" w14:textId="4E7C12B4" w:rsidR="00ED422D" w:rsidRPr="00F61207" w:rsidRDefault="00ED422D" w:rsidP="00147049">
      <w:pPr>
        <w:pStyle w:val="3"/>
        <w:rPr>
          <w:lang w:val="en-US" w:eastAsia="zh-CN"/>
        </w:rPr>
      </w:pPr>
      <w:bookmarkStart w:id="206" w:name="_Toc120260750"/>
      <w:bookmarkStart w:id="207" w:name="_Toc135927646"/>
      <w:r>
        <w:rPr>
          <w:lang w:val="en-US" w:eastAsia="zh-CN"/>
        </w:rPr>
        <w:t>6.10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206"/>
      <w:bookmarkEnd w:id="207"/>
    </w:p>
    <w:p w14:paraId="28D5EEAF" w14:textId="69354F3C" w:rsidR="00ED422D" w:rsidRDefault="00ED422D" w:rsidP="00ED422D">
      <w:pPr>
        <w:pStyle w:val="TH"/>
        <w:rPr>
          <w:lang w:eastAsia="ja-JP"/>
        </w:rPr>
      </w:pPr>
      <w:r>
        <w:t>Table 6.10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ED422D" w14:paraId="7004A798" w14:textId="77777777" w:rsidTr="00E902DB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79D4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414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A9D9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1907E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277C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ED422D" w14:paraId="36000340" w14:textId="77777777" w:rsidTr="00E902DB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7377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A92C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6CA15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38450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AE21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ED422D" w14:paraId="674422C6" w14:textId="77777777" w:rsidTr="00E902DB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913B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5C3F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D899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14DD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2D5D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ED422D" w14:paraId="21DA107A" w14:textId="77777777" w:rsidTr="00E902DB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E58A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8755F7">
              <w:t>DC_</w:t>
            </w:r>
            <w:r>
              <w:t>7</w:t>
            </w:r>
            <w:r w:rsidRPr="00A474A6">
              <w:t>-</w:t>
            </w:r>
            <w:r>
              <w:t>n</w:t>
            </w:r>
            <w:r w:rsidRPr="00A474A6">
              <w:t>26-n78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B049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8922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 w:rsidRPr="00644D8B">
              <w:t>2500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A210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 w:rsidRPr="00644D8B"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08F1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 w:rsidRPr="00644D8B"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EA2F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 w:rsidRPr="00644D8B">
              <w:t>2620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BE60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 w:rsidRPr="00644D8B"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56A4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 w:rsidRPr="00644D8B"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D5C0" w14:textId="77777777" w:rsidR="00ED422D" w:rsidRDefault="00ED422D" w:rsidP="00E902DB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ED422D" w14:paraId="75701CA3" w14:textId="77777777" w:rsidTr="00E902DB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D72F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0F20" w14:textId="77777777" w:rsidR="00ED422D" w:rsidRPr="00A76781" w:rsidRDefault="00ED422D" w:rsidP="00E902DB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0B6E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814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569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A456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849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2AA4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859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D225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93B6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5E6C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ED422D" w14:paraId="61461B1E" w14:textId="77777777" w:rsidTr="00E902DB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9D63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C8B0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ED17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6D6F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329C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6B1B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BBE2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951C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1C01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6BD2B86F" w14:textId="77777777" w:rsidR="00522924" w:rsidRDefault="00522924" w:rsidP="00522924"/>
    <w:p w14:paraId="598B360C" w14:textId="7E8C6A30" w:rsidR="00ED422D" w:rsidRDefault="00ED422D" w:rsidP="00ED422D">
      <w:pPr>
        <w:pStyle w:val="TH"/>
      </w:pPr>
      <w:r>
        <w:lastRenderedPageBreak/>
        <w:t>Table 6.10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D422D" w:rsidRPr="00877CC8" w14:paraId="7EA64117" w14:textId="77777777" w:rsidTr="00E902DB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56A1" w14:textId="77777777" w:rsidR="00ED422D" w:rsidRPr="00877CC8" w:rsidRDefault="00ED422D" w:rsidP="00E902DB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7DF94A62" w14:textId="77777777" w:rsidR="00ED422D" w:rsidRPr="00877CC8" w:rsidRDefault="00ED422D" w:rsidP="00E902DB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8105" w14:textId="77777777" w:rsidR="00ED422D" w:rsidRPr="00877CC8" w:rsidRDefault="00ED422D" w:rsidP="00E902DB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380D7A8D" w14:textId="77777777" w:rsidR="00ED422D" w:rsidRPr="00877CC8" w:rsidRDefault="00ED422D" w:rsidP="00E902DB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782355FA" w14:textId="77777777" w:rsidR="00ED422D" w:rsidRPr="00877CC8" w:rsidRDefault="00ED422D" w:rsidP="00E902DB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ED422D" w:rsidRPr="00877CC8" w14:paraId="16350F6F" w14:textId="77777777" w:rsidTr="00E902D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1C1780" w14:textId="77777777" w:rsidR="00ED422D" w:rsidRPr="00877CC8" w:rsidRDefault="00ED422D" w:rsidP="00E902DB">
            <w:pPr>
              <w:pStyle w:val="TAC"/>
            </w:pPr>
            <w:r w:rsidRPr="008755F7">
              <w:t>DC_</w:t>
            </w:r>
            <w:r>
              <w:t>7A</w:t>
            </w:r>
            <w:r w:rsidRPr="00A474A6">
              <w:t>-</w:t>
            </w:r>
            <w:r>
              <w:t>n</w:t>
            </w:r>
            <w:r w:rsidRPr="00A474A6">
              <w:t>26</w:t>
            </w:r>
            <w:r>
              <w:t>A</w:t>
            </w:r>
            <w:r w:rsidRPr="00A474A6">
              <w:t>-n78</w:t>
            </w:r>
            <w: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4FE" w14:textId="77777777" w:rsidR="00ED422D" w:rsidRPr="00877CC8" w:rsidRDefault="00ED422D" w:rsidP="00E902DB">
            <w:pPr>
              <w:pStyle w:val="TAC"/>
            </w:pPr>
            <w:r>
              <w:t>DC_7A_n26A</w:t>
            </w:r>
            <w:r>
              <w:br/>
              <w:t>DC_7A_n78A</w:t>
            </w:r>
          </w:p>
        </w:tc>
      </w:tr>
      <w:tr w:rsidR="00ED422D" w:rsidRPr="00877CC8" w14:paraId="730F08D9" w14:textId="77777777" w:rsidTr="00E902D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DE0C8" w14:textId="77777777" w:rsidR="00ED422D" w:rsidRPr="008755F7" w:rsidRDefault="00ED422D" w:rsidP="00E902DB">
            <w:pPr>
              <w:pStyle w:val="TAC"/>
            </w:pPr>
            <w:r w:rsidRPr="00D8242E">
              <w:t>DC_</w:t>
            </w:r>
            <w:r>
              <w:t>7</w:t>
            </w:r>
            <w:r w:rsidRPr="00D8242E">
              <w:t>C_n26A-n78A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8C3" w14:textId="77777777" w:rsidR="00ED422D" w:rsidRDefault="00ED422D" w:rsidP="00E902DB">
            <w:pPr>
              <w:pStyle w:val="TAC"/>
            </w:pPr>
            <w:r>
              <w:t>DC_7A_n26A</w:t>
            </w:r>
          </w:p>
          <w:p w14:paraId="64EDEBD7" w14:textId="77777777" w:rsidR="00ED422D" w:rsidRDefault="00ED422D" w:rsidP="00E902DB">
            <w:pPr>
              <w:pStyle w:val="TAC"/>
            </w:pPr>
            <w:r>
              <w:t>DC_7C_n26A</w:t>
            </w:r>
          </w:p>
          <w:p w14:paraId="167D907E" w14:textId="77777777" w:rsidR="00ED422D" w:rsidRDefault="00ED422D" w:rsidP="00E902DB">
            <w:pPr>
              <w:pStyle w:val="TAC"/>
            </w:pPr>
            <w:r>
              <w:t>DC_7A_n78A</w:t>
            </w:r>
          </w:p>
          <w:p w14:paraId="6A1CEF23" w14:textId="77777777" w:rsidR="00ED422D" w:rsidRDefault="00ED422D" w:rsidP="00E902DB">
            <w:pPr>
              <w:pStyle w:val="TAC"/>
            </w:pPr>
            <w:r>
              <w:t>DC_7C_n78A</w:t>
            </w:r>
          </w:p>
        </w:tc>
      </w:tr>
    </w:tbl>
    <w:p w14:paraId="1CD72D7E" w14:textId="2A50ABBC" w:rsidR="00ED422D" w:rsidRPr="00F61207" w:rsidRDefault="00ED422D" w:rsidP="00147049">
      <w:pPr>
        <w:pStyle w:val="3"/>
        <w:rPr>
          <w:lang w:val="en-US" w:eastAsia="zh-CN"/>
        </w:rPr>
      </w:pPr>
      <w:bookmarkStart w:id="208" w:name="_Toc120260751"/>
      <w:bookmarkStart w:id="209" w:name="_Toc135927647"/>
      <w:r>
        <w:rPr>
          <w:lang w:val="en-US" w:eastAsia="zh-CN"/>
        </w:rPr>
        <w:t>6.10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208"/>
      <w:bookmarkEnd w:id="209"/>
    </w:p>
    <w:p w14:paraId="05F9015C" w14:textId="77777777" w:rsidR="00ED422D" w:rsidRDefault="00ED422D" w:rsidP="00ED422D">
      <w:pPr>
        <w:pStyle w:val="TH"/>
        <w:rPr>
          <w:rFonts w:eastAsia="Yu Mincho"/>
          <w:sz w:val="28"/>
          <w:szCs w:val="28"/>
          <w:lang w:eastAsia="ja-JP"/>
        </w:rPr>
      </w:pPr>
      <w:r>
        <w:t>Table 6.1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ED422D" w14:paraId="15EFC68F" w14:textId="77777777" w:rsidTr="00E902DB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DF2" w14:textId="77777777" w:rsidR="00ED422D" w:rsidRDefault="00ED422D" w:rsidP="00E902DB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573F" w14:textId="77777777" w:rsidR="00ED422D" w:rsidRDefault="00ED422D" w:rsidP="00E902DB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ED422D" w14:paraId="17CE30BE" w14:textId="77777777" w:rsidTr="00E902DB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180B" w14:textId="77777777" w:rsidR="00ED422D" w:rsidRDefault="00ED422D" w:rsidP="00E902DB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2B67" w14:textId="77777777" w:rsidR="00ED422D" w:rsidRDefault="00ED422D" w:rsidP="00E902DB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B3E1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4D7EB80C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8C96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4C89235E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B4ED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690FB186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622F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01356C43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E8E1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47A0F5D4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8F39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42F0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EB18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6D75E5F0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0971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128E2B91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0249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2DA69598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16C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3D3467D5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29ED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35D530E1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0207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9BA9" w14:textId="77777777" w:rsidR="00ED422D" w:rsidRDefault="00ED422D" w:rsidP="00E902DB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896C" w14:textId="77777777" w:rsidR="00ED422D" w:rsidRDefault="00ED422D" w:rsidP="00E902DB">
            <w:pPr>
              <w:pStyle w:val="TAH"/>
            </w:pPr>
            <w:r>
              <w:t>Maximum aggregated bandwidth</w:t>
            </w:r>
          </w:p>
          <w:p w14:paraId="79F3C4B4" w14:textId="77777777" w:rsidR="00ED422D" w:rsidRDefault="00ED422D" w:rsidP="00E902DB">
            <w:pPr>
              <w:pStyle w:val="TAH"/>
            </w:pPr>
            <w:r>
              <w:t>[MHz]</w:t>
            </w:r>
          </w:p>
        </w:tc>
      </w:tr>
      <w:tr w:rsidR="00ED422D" w14:paraId="0E008280" w14:textId="77777777" w:rsidTr="00E902DB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0AC88" w14:textId="77777777" w:rsidR="00ED422D" w:rsidRDefault="00ED422D" w:rsidP="00E902DB">
            <w:pPr>
              <w:pStyle w:val="TAC"/>
            </w:pPr>
            <w:r w:rsidRPr="006F0068">
              <w:t>DC_</w:t>
            </w:r>
            <w:r>
              <w:t>7</w:t>
            </w:r>
            <w:r w:rsidRPr="006F0068">
              <w:t>A</w:t>
            </w:r>
            <w:r>
              <w:t>_</w:t>
            </w:r>
            <w:r w:rsidRPr="006F0068">
              <w:t>n26A-n78A</w:t>
            </w:r>
            <w:r>
              <w:t xml:space="preserve"> </w:t>
            </w:r>
          </w:p>
          <w:p w14:paraId="5257D07F" w14:textId="77777777" w:rsidR="00ED422D" w:rsidRPr="0095706B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71FB" w14:textId="77777777" w:rsidR="00ED422D" w:rsidRPr="00ED00EE" w:rsidRDefault="00ED422D" w:rsidP="00E902D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557E" w14:textId="77777777" w:rsidR="00ED422D" w:rsidRPr="00ED00EE" w:rsidRDefault="00ED422D" w:rsidP="00E902DB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9C2A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C57C" w14:textId="77777777" w:rsidR="00ED422D" w:rsidRDefault="00ED422D" w:rsidP="00E902DB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1CC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1173" w14:textId="77777777" w:rsidR="00ED422D" w:rsidRDefault="00ED422D" w:rsidP="00E902DB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9A9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CEA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62A8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6BBF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5861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17D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F07D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E193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890A" w14:textId="77777777" w:rsidR="00ED422D" w:rsidRDefault="00ED422D" w:rsidP="00E902DB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B06CB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150</w:t>
            </w:r>
          </w:p>
        </w:tc>
      </w:tr>
      <w:tr w:rsidR="00ED422D" w14:paraId="210585E4" w14:textId="77777777" w:rsidTr="000D7965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B196E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5BE5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05E1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709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214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90A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5E68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A78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C78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459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402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7FB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B3D8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39C3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4F2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F8FE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10124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6589A675" w14:textId="77777777" w:rsidTr="000D7965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E3E10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DB88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C3A7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FF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74F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D4F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BCA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58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AC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C458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1FD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339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732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D79E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69F7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10F4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853F6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4827A1A4" w14:textId="77777777" w:rsidTr="00E902DB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3C924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66D6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E3DB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04F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8F9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A8B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0B5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A51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CB0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BDE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21C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88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442B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06E1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B6BC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31B2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E6CFA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5718DFE6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0DCEE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73D3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2592" w14:textId="77777777" w:rsidR="00ED422D" w:rsidRDefault="00ED422D" w:rsidP="00E902DB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330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4EA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82F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A0D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20C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ABBD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610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3A0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0AF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9F4B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E51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DCA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D41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EBBD7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04F42684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26E9E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8B1A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26E9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708B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4B4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BBC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0C2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AFC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3D2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107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74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4BE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F82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4B2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FB5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59A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3363A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2C0693B5" w14:textId="77777777" w:rsidTr="00E902DB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64875" w14:textId="77777777" w:rsidR="00ED422D" w:rsidRDefault="00ED422D" w:rsidP="00E902DB">
            <w:pPr>
              <w:pStyle w:val="TAC"/>
            </w:pPr>
            <w:r w:rsidRPr="006F0068">
              <w:t>DC_</w:t>
            </w:r>
            <w:r>
              <w:t>7</w:t>
            </w:r>
            <w:r w:rsidRPr="006F0068">
              <w:t>C_n26A-n78A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7450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09A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7</w:t>
            </w:r>
            <w:r w:rsidRPr="001206C3">
              <w:rPr>
                <w:rFonts w:eastAsia="Yu Mincho"/>
              </w:rPr>
              <w:t>C Bandwidth Combination Set 0 in Table 5.6A.1-1</w:t>
            </w:r>
            <w:r>
              <w:rPr>
                <w:rFonts w:eastAsia="Yu Mincho"/>
              </w:rPr>
              <w:t xml:space="preserve"> </w:t>
            </w: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4881C" w14:textId="77777777" w:rsidR="00ED422D" w:rsidRDefault="00ED422D" w:rsidP="00E902DB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170</w:t>
            </w:r>
          </w:p>
        </w:tc>
      </w:tr>
      <w:tr w:rsidR="00ED422D" w14:paraId="31FCACCC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D5236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791B8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136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7B6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BD1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3D94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29A2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280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ADD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03A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86D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CA68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C06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702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62D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7D1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0EBA3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0AE4230A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DED1E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7E07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9C1F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957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D8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2D8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E9A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CD0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9C4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FB2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140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3D3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C9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05D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0DC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ABD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0FAD8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6E7273C9" w14:textId="77777777" w:rsidTr="00E902DB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0DFB1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277D2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  <w:p w14:paraId="282B8A22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01D6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D28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3D2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26E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646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7A2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551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678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BA2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DB0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79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EBA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338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E5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73B15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2172B0E2" w14:textId="77777777" w:rsidTr="00E902DB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DA16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3F67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4235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EBC1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38B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542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E79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49E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BF5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5A3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0CD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D51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DC8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D6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B86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4C4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EA87E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434551AE" w14:textId="77777777" w:rsidTr="00E902DB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900A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A37B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2FB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AA1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02BE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0BF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CD8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D8B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617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A1B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06B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D7F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537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8DD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EE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2C6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767C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555B69DC" w14:textId="77777777" w:rsidR="00ED422D" w:rsidRDefault="00ED422D" w:rsidP="00ED422D">
      <w:pPr>
        <w:rPr>
          <w:rFonts w:eastAsia="맑은 고딕"/>
          <w:lang w:eastAsia="ko-KR"/>
        </w:rPr>
      </w:pPr>
    </w:p>
    <w:p w14:paraId="2EF8FB1C" w14:textId="470819B9" w:rsidR="00ED422D" w:rsidRDefault="00ED422D" w:rsidP="00147049">
      <w:pPr>
        <w:pStyle w:val="3"/>
        <w:rPr>
          <w:lang w:val="en-US" w:eastAsia="zh-CN"/>
        </w:rPr>
      </w:pPr>
      <w:bookmarkStart w:id="210" w:name="_Toc120260752"/>
      <w:bookmarkStart w:id="211" w:name="_Toc135927648"/>
      <w:r>
        <w:rPr>
          <w:lang w:val="en-US" w:eastAsia="zh-CN"/>
        </w:rPr>
        <w:t>6.10.3</w:t>
      </w:r>
      <w:r>
        <w:rPr>
          <w:lang w:val="en-US" w:eastAsia="zh-CN"/>
        </w:rPr>
        <w:tab/>
        <w:t>Co-existence studies</w:t>
      </w:r>
      <w:bookmarkEnd w:id="210"/>
      <w:bookmarkEnd w:id="211"/>
    </w:p>
    <w:p w14:paraId="20C62103" w14:textId="77777777" w:rsidR="00ED422D" w:rsidRDefault="00ED422D" w:rsidP="00ED422D">
      <w:pPr>
        <w:rPr>
          <w:lang w:eastAsia="ko-KR"/>
        </w:rPr>
      </w:pPr>
      <w:r>
        <w:rPr>
          <w:lang w:eastAsia="ko-KR"/>
        </w:rPr>
        <w:t>The harmonic and IMD products caused by UL DC_7_n26 are shown below.</w:t>
      </w:r>
    </w:p>
    <w:p w14:paraId="6BED40A3" w14:textId="5C6B8644" w:rsidR="00ED422D" w:rsidRDefault="00ED422D" w:rsidP="00ED422D">
      <w:pPr>
        <w:pStyle w:val="TH"/>
      </w:pPr>
      <w:r>
        <w:lastRenderedPageBreak/>
        <w:t>Table 6.10</w:t>
      </w:r>
      <w:r>
        <w:rPr>
          <w:lang w:val="en-US"/>
        </w:rPr>
        <w:t>.3</w:t>
      </w:r>
      <w:r>
        <w:t xml:space="preserve">-1: </w:t>
      </w:r>
      <w:r w:rsidRPr="00117982">
        <w:t xml:space="preserve">The harmonic and IMD products caused by UL </w:t>
      </w:r>
      <w:r w:rsidRPr="00A018D2">
        <w:t>DC_</w:t>
      </w:r>
      <w:r>
        <w:t>7</w:t>
      </w:r>
      <w:r w:rsidRPr="00A018D2">
        <w:t>_n</w:t>
      </w:r>
      <w:r>
        <w:t>26</w:t>
      </w:r>
    </w:p>
    <w:tbl>
      <w:tblPr>
        <w:tblStyle w:val="a7"/>
        <w:tblW w:w="10165" w:type="dxa"/>
        <w:tblLook w:val="04A0" w:firstRow="1" w:lastRow="0" w:firstColumn="1" w:lastColumn="0" w:noHBand="0" w:noVBand="1"/>
      </w:tblPr>
      <w:tblGrid>
        <w:gridCol w:w="2695"/>
        <w:gridCol w:w="1890"/>
        <w:gridCol w:w="1890"/>
        <w:gridCol w:w="1710"/>
        <w:gridCol w:w="1980"/>
      </w:tblGrid>
      <w:tr w:rsidR="00ED422D" w:rsidRPr="00A55668" w14:paraId="01EB3C14" w14:textId="77777777" w:rsidTr="00E902DB">
        <w:trPr>
          <w:trHeight w:val="290"/>
        </w:trPr>
        <w:tc>
          <w:tcPr>
            <w:tcW w:w="2695" w:type="dxa"/>
            <w:noWrap/>
            <w:vAlign w:val="center"/>
          </w:tcPr>
          <w:p w14:paraId="07D5912C" w14:textId="77777777" w:rsidR="00ED422D" w:rsidRPr="00A55668" w:rsidRDefault="00ED422D" w:rsidP="00BC5218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rFonts w:hint="eastAsia"/>
                <w:lang w:val="en-US"/>
              </w:rPr>
              <w:t>UE</w:t>
            </w:r>
            <w:r w:rsidRPr="00AF0B93">
              <w:rPr>
                <w:lang w:val="en-US"/>
              </w:rPr>
              <w:t xml:space="preserve"> </w:t>
            </w:r>
            <w:r w:rsidRPr="00AF0B93">
              <w:rPr>
                <w:rFonts w:hint="eastAsia"/>
                <w:lang w:val="en-US"/>
              </w:rPr>
              <w:t>U</w:t>
            </w:r>
            <w:r w:rsidRPr="00AF0B93">
              <w:rPr>
                <w:lang w:val="en-US"/>
              </w:rPr>
              <w:t>L carriers</w:t>
            </w:r>
          </w:p>
        </w:tc>
        <w:tc>
          <w:tcPr>
            <w:tcW w:w="1890" w:type="dxa"/>
            <w:noWrap/>
            <w:vAlign w:val="center"/>
          </w:tcPr>
          <w:p w14:paraId="272F0473" w14:textId="77777777" w:rsidR="00ED422D" w:rsidRPr="00A55668" w:rsidRDefault="00ED422D" w:rsidP="00BC5218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x</w:t>
            </w:r>
            <w:r w:rsidRPr="00AF0B93">
              <w:rPr>
                <w:lang w:val="en-US"/>
              </w:rPr>
              <w:t>_low</w:t>
            </w:r>
          </w:p>
        </w:tc>
        <w:tc>
          <w:tcPr>
            <w:tcW w:w="1890" w:type="dxa"/>
            <w:noWrap/>
            <w:vAlign w:val="center"/>
          </w:tcPr>
          <w:p w14:paraId="51CA83D9" w14:textId="77777777" w:rsidR="00ED422D" w:rsidRPr="00A55668" w:rsidRDefault="00ED422D" w:rsidP="00BC5218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x</w:t>
            </w:r>
            <w:r w:rsidRPr="00AF0B93">
              <w:rPr>
                <w:lang w:val="en-US"/>
              </w:rPr>
              <w:t>_high</w:t>
            </w:r>
          </w:p>
        </w:tc>
        <w:tc>
          <w:tcPr>
            <w:tcW w:w="1710" w:type="dxa"/>
            <w:noWrap/>
            <w:vAlign w:val="center"/>
          </w:tcPr>
          <w:p w14:paraId="6130EE07" w14:textId="77777777" w:rsidR="00ED422D" w:rsidRPr="00A55668" w:rsidRDefault="00ED422D" w:rsidP="00BC5218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y</w:t>
            </w:r>
            <w:r w:rsidRPr="00AF0B93">
              <w:rPr>
                <w:lang w:val="en-US"/>
              </w:rPr>
              <w:t>_low</w:t>
            </w:r>
          </w:p>
        </w:tc>
        <w:tc>
          <w:tcPr>
            <w:tcW w:w="1980" w:type="dxa"/>
            <w:noWrap/>
            <w:vAlign w:val="center"/>
          </w:tcPr>
          <w:p w14:paraId="2D286659" w14:textId="77777777" w:rsidR="00ED422D" w:rsidRPr="00A55668" w:rsidRDefault="00ED422D" w:rsidP="00BC5218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y</w:t>
            </w:r>
            <w:r w:rsidRPr="00AF0B93">
              <w:rPr>
                <w:lang w:val="en-US"/>
              </w:rPr>
              <w:t>_high</w:t>
            </w:r>
          </w:p>
        </w:tc>
      </w:tr>
      <w:tr w:rsidR="00ED422D" w:rsidRPr="00A55668" w14:paraId="596B0477" w14:textId="77777777" w:rsidTr="00E902DB">
        <w:trPr>
          <w:trHeight w:val="290"/>
        </w:trPr>
        <w:tc>
          <w:tcPr>
            <w:tcW w:w="2695" w:type="dxa"/>
            <w:noWrap/>
            <w:vAlign w:val="bottom"/>
          </w:tcPr>
          <w:p w14:paraId="386C7347" w14:textId="77777777" w:rsidR="00ED422D" w:rsidRPr="00E65268" w:rsidRDefault="00ED422D" w:rsidP="00BC5218">
            <w:pPr>
              <w:pStyle w:val="TAL"/>
            </w:pPr>
            <w:r w:rsidRPr="00BE0739">
              <w:rPr>
                <w:lang w:val="en-US"/>
              </w:rPr>
              <w:t>UL frequency (MHz)</w:t>
            </w:r>
          </w:p>
        </w:tc>
        <w:tc>
          <w:tcPr>
            <w:tcW w:w="1890" w:type="dxa"/>
            <w:noWrap/>
            <w:vAlign w:val="bottom"/>
          </w:tcPr>
          <w:p w14:paraId="338F447C" w14:textId="77777777" w:rsidR="00ED422D" w:rsidRPr="00E65268" w:rsidRDefault="00ED422D" w:rsidP="00BC5218">
            <w:pPr>
              <w:pStyle w:val="TAC"/>
            </w:pPr>
            <w:r w:rsidRPr="00BE0739">
              <w:rPr>
                <w:lang w:val="en-US"/>
              </w:rPr>
              <w:t>814</w:t>
            </w:r>
          </w:p>
        </w:tc>
        <w:tc>
          <w:tcPr>
            <w:tcW w:w="1890" w:type="dxa"/>
            <w:noWrap/>
            <w:vAlign w:val="bottom"/>
          </w:tcPr>
          <w:p w14:paraId="1A4323CA" w14:textId="77777777" w:rsidR="00ED422D" w:rsidRPr="00E65268" w:rsidRDefault="00ED422D" w:rsidP="00BC5218">
            <w:pPr>
              <w:pStyle w:val="TAC"/>
            </w:pPr>
            <w:r w:rsidRPr="00BE0739">
              <w:rPr>
                <w:lang w:val="en-US"/>
              </w:rPr>
              <w:t>849</w:t>
            </w:r>
          </w:p>
        </w:tc>
        <w:tc>
          <w:tcPr>
            <w:tcW w:w="1710" w:type="dxa"/>
            <w:noWrap/>
            <w:vAlign w:val="bottom"/>
          </w:tcPr>
          <w:p w14:paraId="1CC0AE96" w14:textId="77777777" w:rsidR="00ED422D" w:rsidRPr="00C73333" w:rsidRDefault="00ED422D" w:rsidP="00BC5218">
            <w:pPr>
              <w:pStyle w:val="TAC"/>
            </w:pPr>
            <w:r w:rsidRPr="00C73333">
              <w:t>2500</w:t>
            </w:r>
          </w:p>
        </w:tc>
        <w:tc>
          <w:tcPr>
            <w:tcW w:w="1980" w:type="dxa"/>
            <w:noWrap/>
            <w:vAlign w:val="bottom"/>
          </w:tcPr>
          <w:p w14:paraId="26F67ECB" w14:textId="77777777" w:rsidR="00ED422D" w:rsidRPr="00C73333" w:rsidRDefault="00ED422D" w:rsidP="00BC5218">
            <w:pPr>
              <w:pStyle w:val="TAC"/>
            </w:pPr>
            <w:r w:rsidRPr="00C73333">
              <w:t>2570</w:t>
            </w:r>
          </w:p>
        </w:tc>
      </w:tr>
      <w:tr w:rsidR="00ED422D" w:rsidRPr="00A55668" w14:paraId="47845BA0" w14:textId="77777777" w:rsidTr="00E902DB">
        <w:trPr>
          <w:trHeight w:val="290"/>
        </w:trPr>
        <w:tc>
          <w:tcPr>
            <w:tcW w:w="2695" w:type="dxa"/>
            <w:noWrap/>
            <w:vAlign w:val="bottom"/>
          </w:tcPr>
          <w:p w14:paraId="79973772" w14:textId="77777777" w:rsidR="00ED422D" w:rsidRPr="00BE0739" w:rsidRDefault="00ED422D" w:rsidP="00BC5218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2nd harmonics frequency limits</w:t>
            </w:r>
          </w:p>
        </w:tc>
        <w:tc>
          <w:tcPr>
            <w:tcW w:w="1890" w:type="dxa"/>
            <w:noWrap/>
            <w:vAlign w:val="bottom"/>
          </w:tcPr>
          <w:p w14:paraId="39371809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 fy_low</w:t>
            </w:r>
          </w:p>
        </w:tc>
        <w:tc>
          <w:tcPr>
            <w:tcW w:w="1890" w:type="dxa"/>
            <w:noWrap/>
            <w:vAlign w:val="bottom"/>
          </w:tcPr>
          <w:p w14:paraId="11A1E26C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 fy_high</w:t>
            </w:r>
          </w:p>
        </w:tc>
        <w:tc>
          <w:tcPr>
            <w:tcW w:w="1710" w:type="dxa"/>
            <w:noWrap/>
            <w:vAlign w:val="bottom"/>
          </w:tcPr>
          <w:p w14:paraId="0A77F1D9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2*fx_low</w:t>
            </w:r>
          </w:p>
        </w:tc>
        <w:tc>
          <w:tcPr>
            <w:tcW w:w="1980" w:type="dxa"/>
            <w:noWrap/>
            <w:vAlign w:val="bottom"/>
          </w:tcPr>
          <w:p w14:paraId="3685D68B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2*fx_high</w:t>
            </w:r>
          </w:p>
        </w:tc>
      </w:tr>
      <w:tr w:rsidR="00ED422D" w:rsidRPr="00A55668" w14:paraId="59621A33" w14:textId="77777777" w:rsidTr="00E902DB">
        <w:trPr>
          <w:trHeight w:val="290"/>
        </w:trPr>
        <w:tc>
          <w:tcPr>
            <w:tcW w:w="2695" w:type="dxa"/>
            <w:noWrap/>
            <w:vAlign w:val="bottom"/>
          </w:tcPr>
          <w:p w14:paraId="3BBBEDC1" w14:textId="77777777" w:rsidR="00ED422D" w:rsidRPr="00BE0739" w:rsidRDefault="00ED422D" w:rsidP="00BC5218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2nd harmonics frequency limits</w:t>
            </w:r>
            <w:r>
              <w:rPr>
                <w:lang w:val="en-US"/>
              </w:rPr>
              <w:t>(</w:t>
            </w:r>
            <w:r w:rsidRPr="00AF0B93">
              <w:rPr>
                <w:lang w:val="en-US"/>
              </w:rPr>
              <w:t xml:space="preserve">MHz) </w:t>
            </w:r>
          </w:p>
        </w:tc>
        <w:tc>
          <w:tcPr>
            <w:tcW w:w="1890" w:type="dxa"/>
            <w:noWrap/>
          </w:tcPr>
          <w:p w14:paraId="339CDCC8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BE0739">
              <w:t>1628</w:t>
            </w:r>
          </w:p>
        </w:tc>
        <w:tc>
          <w:tcPr>
            <w:tcW w:w="1890" w:type="dxa"/>
            <w:noWrap/>
          </w:tcPr>
          <w:p w14:paraId="23CEAC11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BE0739">
              <w:t>1698</w:t>
            </w:r>
          </w:p>
        </w:tc>
        <w:tc>
          <w:tcPr>
            <w:tcW w:w="1710" w:type="dxa"/>
            <w:noWrap/>
            <w:vAlign w:val="bottom"/>
          </w:tcPr>
          <w:p w14:paraId="4AABBF9F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5000</w:t>
            </w:r>
          </w:p>
        </w:tc>
        <w:tc>
          <w:tcPr>
            <w:tcW w:w="1980" w:type="dxa"/>
            <w:noWrap/>
            <w:vAlign w:val="bottom"/>
          </w:tcPr>
          <w:p w14:paraId="39E3207C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5140</w:t>
            </w:r>
          </w:p>
        </w:tc>
      </w:tr>
      <w:tr w:rsidR="00ED422D" w:rsidRPr="00A55668" w14:paraId="39F1ADA1" w14:textId="77777777" w:rsidTr="00E902DB">
        <w:trPr>
          <w:trHeight w:val="290"/>
        </w:trPr>
        <w:tc>
          <w:tcPr>
            <w:tcW w:w="2695" w:type="dxa"/>
            <w:noWrap/>
            <w:vAlign w:val="bottom"/>
          </w:tcPr>
          <w:p w14:paraId="2393F89C" w14:textId="77777777" w:rsidR="00ED422D" w:rsidRPr="00BE0739" w:rsidRDefault="00ED422D" w:rsidP="00BC5218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3rd harmonics frequency limits</w:t>
            </w:r>
          </w:p>
        </w:tc>
        <w:tc>
          <w:tcPr>
            <w:tcW w:w="1890" w:type="dxa"/>
            <w:noWrap/>
            <w:vAlign w:val="bottom"/>
          </w:tcPr>
          <w:p w14:paraId="7EB54997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3* fy_low</w:t>
            </w:r>
          </w:p>
        </w:tc>
        <w:tc>
          <w:tcPr>
            <w:tcW w:w="1890" w:type="dxa"/>
            <w:noWrap/>
            <w:vAlign w:val="bottom"/>
          </w:tcPr>
          <w:p w14:paraId="0BD52CA8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3* fy_high</w:t>
            </w:r>
          </w:p>
        </w:tc>
        <w:tc>
          <w:tcPr>
            <w:tcW w:w="1710" w:type="dxa"/>
            <w:noWrap/>
            <w:vAlign w:val="bottom"/>
          </w:tcPr>
          <w:p w14:paraId="0C1ED3D2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3*fx_low</w:t>
            </w:r>
          </w:p>
        </w:tc>
        <w:tc>
          <w:tcPr>
            <w:tcW w:w="1980" w:type="dxa"/>
            <w:noWrap/>
            <w:vAlign w:val="bottom"/>
          </w:tcPr>
          <w:p w14:paraId="15B0C7E7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3*fx_high</w:t>
            </w:r>
          </w:p>
        </w:tc>
      </w:tr>
      <w:tr w:rsidR="00ED422D" w:rsidRPr="00A55668" w14:paraId="5127D56A" w14:textId="77777777" w:rsidTr="00E902DB">
        <w:trPr>
          <w:trHeight w:val="290"/>
        </w:trPr>
        <w:tc>
          <w:tcPr>
            <w:tcW w:w="2695" w:type="dxa"/>
            <w:noWrap/>
            <w:vAlign w:val="bottom"/>
          </w:tcPr>
          <w:p w14:paraId="079EC29F" w14:textId="77777777" w:rsidR="00ED422D" w:rsidRPr="00BE0739" w:rsidRDefault="00ED422D" w:rsidP="00BC5218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3rd harmonics frequency limits (MHz)</w:t>
            </w:r>
          </w:p>
        </w:tc>
        <w:tc>
          <w:tcPr>
            <w:tcW w:w="1890" w:type="dxa"/>
            <w:noWrap/>
            <w:vAlign w:val="bottom"/>
          </w:tcPr>
          <w:p w14:paraId="709D0C06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</w:rPr>
              <w:t>4</w:t>
            </w:r>
            <w:r w:rsidRPr="00AF0B93">
              <w:rPr>
                <w:rFonts w:cs="Arial"/>
                <w:szCs w:val="18"/>
              </w:rPr>
              <w:t>2</w:t>
            </w:r>
          </w:p>
        </w:tc>
        <w:tc>
          <w:tcPr>
            <w:tcW w:w="1890" w:type="dxa"/>
            <w:noWrap/>
            <w:vAlign w:val="bottom"/>
          </w:tcPr>
          <w:p w14:paraId="53E34035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2547</w:t>
            </w:r>
          </w:p>
        </w:tc>
        <w:tc>
          <w:tcPr>
            <w:tcW w:w="1710" w:type="dxa"/>
            <w:noWrap/>
            <w:vAlign w:val="bottom"/>
          </w:tcPr>
          <w:p w14:paraId="50231F2C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7500</w:t>
            </w:r>
          </w:p>
        </w:tc>
        <w:tc>
          <w:tcPr>
            <w:tcW w:w="1980" w:type="dxa"/>
            <w:noWrap/>
            <w:vAlign w:val="bottom"/>
          </w:tcPr>
          <w:p w14:paraId="6E6FC6BB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7710</w:t>
            </w:r>
          </w:p>
        </w:tc>
      </w:tr>
      <w:tr w:rsidR="00ED422D" w:rsidRPr="00A55668" w14:paraId="273F3E40" w14:textId="77777777" w:rsidTr="00E902DB">
        <w:trPr>
          <w:trHeight w:val="290"/>
        </w:trPr>
        <w:tc>
          <w:tcPr>
            <w:tcW w:w="2695" w:type="dxa"/>
            <w:noWrap/>
            <w:vAlign w:val="bottom"/>
          </w:tcPr>
          <w:p w14:paraId="0033297D" w14:textId="77777777" w:rsidR="00ED422D" w:rsidRPr="00BE0739" w:rsidRDefault="00ED422D" w:rsidP="00BC5218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 xml:space="preserve">4th </w:t>
            </w:r>
            <w:r w:rsidRPr="00AF0B93">
              <w:rPr>
                <w:lang w:val="en-US"/>
              </w:rPr>
              <w:t>harmonics frequency limits</w:t>
            </w:r>
          </w:p>
        </w:tc>
        <w:tc>
          <w:tcPr>
            <w:tcW w:w="1890" w:type="dxa"/>
            <w:noWrap/>
            <w:vAlign w:val="bottom"/>
          </w:tcPr>
          <w:p w14:paraId="45CB5C0E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4* fy_low</w:t>
            </w:r>
          </w:p>
        </w:tc>
        <w:tc>
          <w:tcPr>
            <w:tcW w:w="1890" w:type="dxa"/>
            <w:noWrap/>
            <w:vAlign w:val="bottom"/>
          </w:tcPr>
          <w:p w14:paraId="25974F0B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4* fy_high</w:t>
            </w:r>
          </w:p>
        </w:tc>
        <w:tc>
          <w:tcPr>
            <w:tcW w:w="1710" w:type="dxa"/>
            <w:noWrap/>
            <w:vAlign w:val="bottom"/>
          </w:tcPr>
          <w:p w14:paraId="38C02593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4*fx_low</w:t>
            </w:r>
          </w:p>
        </w:tc>
        <w:tc>
          <w:tcPr>
            <w:tcW w:w="1980" w:type="dxa"/>
            <w:noWrap/>
            <w:vAlign w:val="bottom"/>
          </w:tcPr>
          <w:p w14:paraId="3E6E444E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4*fx_high</w:t>
            </w:r>
          </w:p>
        </w:tc>
      </w:tr>
      <w:tr w:rsidR="00ED422D" w:rsidRPr="00A55668" w14:paraId="07FA6ACC" w14:textId="77777777" w:rsidTr="00E902DB">
        <w:trPr>
          <w:trHeight w:val="290"/>
        </w:trPr>
        <w:tc>
          <w:tcPr>
            <w:tcW w:w="2695" w:type="dxa"/>
            <w:noWrap/>
            <w:vAlign w:val="bottom"/>
          </w:tcPr>
          <w:p w14:paraId="4043F5E4" w14:textId="77777777" w:rsidR="00ED422D" w:rsidRPr="00BE0739" w:rsidRDefault="00ED422D" w:rsidP="00BC5218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>4th</w:t>
            </w:r>
            <w:r w:rsidRPr="00AF0B93">
              <w:rPr>
                <w:lang w:val="en-US"/>
              </w:rPr>
              <w:t xml:space="preserve"> harmonics frequency limits (MHz)</w:t>
            </w:r>
          </w:p>
        </w:tc>
        <w:tc>
          <w:tcPr>
            <w:tcW w:w="1890" w:type="dxa"/>
            <w:noWrap/>
            <w:vAlign w:val="bottom"/>
          </w:tcPr>
          <w:p w14:paraId="0A3D011A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32</w:t>
            </w:r>
            <w:r>
              <w:rPr>
                <w:rFonts w:cs="Arial"/>
                <w:szCs w:val="18"/>
              </w:rPr>
              <w:t>5</w:t>
            </w:r>
            <w:r w:rsidRPr="00AF0B93">
              <w:rPr>
                <w:rFonts w:cs="Arial"/>
                <w:szCs w:val="18"/>
              </w:rPr>
              <w:t>6</w:t>
            </w:r>
          </w:p>
        </w:tc>
        <w:tc>
          <w:tcPr>
            <w:tcW w:w="1890" w:type="dxa"/>
            <w:noWrap/>
            <w:vAlign w:val="bottom"/>
          </w:tcPr>
          <w:p w14:paraId="615FEAAE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3396</w:t>
            </w:r>
          </w:p>
        </w:tc>
        <w:tc>
          <w:tcPr>
            <w:tcW w:w="1710" w:type="dxa"/>
            <w:noWrap/>
            <w:vAlign w:val="bottom"/>
          </w:tcPr>
          <w:p w14:paraId="37BB03CE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10000</w:t>
            </w:r>
          </w:p>
        </w:tc>
        <w:tc>
          <w:tcPr>
            <w:tcW w:w="1980" w:type="dxa"/>
            <w:noWrap/>
            <w:vAlign w:val="bottom"/>
          </w:tcPr>
          <w:p w14:paraId="1C8DD393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10280</w:t>
            </w:r>
          </w:p>
        </w:tc>
      </w:tr>
      <w:tr w:rsidR="00ED422D" w:rsidRPr="00A55668" w14:paraId="3F57B999" w14:textId="77777777" w:rsidTr="00E902DB">
        <w:trPr>
          <w:trHeight w:val="290"/>
        </w:trPr>
        <w:tc>
          <w:tcPr>
            <w:tcW w:w="2695" w:type="dxa"/>
            <w:noWrap/>
            <w:vAlign w:val="bottom"/>
          </w:tcPr>
          <w:p w14:paraId="2CDFD706" w14:textId="77777777" w:rsidR="00ED422D" w:rsidRPr="00BE0739" w:rsidRDefault="00ED422D" w:rsidP="00BC5218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>5th</w:t>
            </w:r>
            <w:r w:rsidRPr="00AF0B93">
              <w:rPr>
                <w:lang w:val="en-US"/>
              </w:rPr>
              <w:t xml:space="preserve"> harmonics frequency limits</w:t>
            </w:r>
          </w:p>
        </w:tc>
        <w:tc>
          <w:tcPr>
            <w:tcW w:w="1890" w:type="dxa"/>
            <w:noWrap/>
            <w:vAlign w:val="bottom"/>
          </w:tcPr>
          <w:p w14:paraId="2248BC86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5* fy_low</w:t>
            </w:r>
          </w:p>
        </w:tc>
        <w:tc>
          <w:tcPr>
            <w:tcW w:w="1890" w:type="dxa"/>
            <w:noWrap/>
            <w:vAlign w:val="bottom"/>
          </w:tcPr>
          <w:p w14:paraId="5B75351F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5* fy_high</w:t>
            </w:r>
          </w:p>
        </w:tc>
        <w:tc>
          <w:tcPr>
            <w:tcW w:w="1710" w:type="dxa"/>
            <w:noWrap/>
            <w:vAlign w:val="bottom"/>
          </w:tcPr>
          <w:p w14:paraId="3A83DB4D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5*fx_low</w:t>
            </w:r>
          </w:p>
        </w:tc>
        <w:tc>
          <w:tcPr>
            <w:tcW w:w="1980" w:type="dxa"/>
            <w:noWrap/>
            <w:vAlign w:val="bottom"/>
          </w:tcPr>
          <w:p w14:paraId="6F80E82B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5*fx_high</w:t>
            </w:r>
          </w:p>
        </w:tc>
      </w:tr>
      <w:tr w:rsidR="00ED422D" w:rsidRPr="00A55668" w14:paraId="5FC05D76" w14:textId="77777777" w:rsidTr="00E902DB">
        <w:trPr>
          <w:trHeight w:val="290"/>
        </w:trPr>
        <w:tc>
          <w:tcPr>
            <w:tcW w:w="2695" w:type="dxa"/>
            <w:noWrap/>
            <w:vAlign w:val="bottom"/>
          </w:tcPr>
          <w:p w14:paraId="237805B7" w14:textId="77777777" w:rsidR="00ED422D" w:rsidRPr="00BE0739" w:rsidRDefault="00ED422D" w:rsidP="00BC5218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>5th</w:t>
            </w:r>
            <w:r w:rsidRPr="00AF0B93">
              <w:rPr>
                <w:lang w:val="en-US"/>
              </w:rPr>
              <w:t xml:space="preserve"> harmonics frequency limits (MHz)</w:t>
            </w:r>
          </w:p>
        </w:tc>
        <w:tc>
          <w:tcPr>
            <w:tcW w:w="1890" w:type="dxa"/>
            <w:noWrap/>
            <w:vAlign w:val="bottom"/>
          </w:tcPr>
          <w:p w14:paraId="4E7FFCDF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07</w:t>
            </w:r>
            <w:r w:rsidRPr="00AF0B93">
              <w:rPr>
                <w:rFonts w:cs="Arial"/>
                <w:szCs w:val="18"/>
              </w:rPr>
              <w:t>0</w:t>
            </w:r>
          </w:p>
        </w:tc>
        <w:tc>
          <w:tcPr>
            <w:tcW w:w="1890" w:type="dxa"/>
            <w:noWrap/>
            <w:vAlign w:val="bottom"/>
          </w:tcPr>
          <w:p w14:paraId="1F14C41E" w14:textId="77777777" w:rsidR="00ED422D" w:rsidRPr="00BE0739" w:rsidRDefault="00ED422D" w:rsidP="00BC5218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4245</w:t>
            </w:r>
          </w:p>
        </w:tc>
        <w:tc>
          <w:tcPr>
            <w:tcW w:w="1710" w:type="dxa"/>
            <w:noWrap/>
            <w:vAlign w:val="bottom"/>
          </w:tcPr>
          <w:p w14:paraId="7AB462D9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12500</w:t>
            </w:r>
          </w:p>
        </w:tc>
        <w:tc>
          <w:tcPr>
            <w:tcW w:w="1980" w:type="dxa"/>
            <w:noWrap/>
            <w:vAlign w:val="bottom"/>
          </w:tcPr>
          <w:p w14:paraId="7541289F" w14:textId="77777777" w:rsidR="00ED422D" w:rsidRPr="00C73333" w:rsidRDefault="00ED422D" w:rsidP="00BC5218">
            <w:pPr>
              <w:pStyle w:val="TAC"/>
              <w:rPr>
                <w:lang w:val="en-US"/>
              </w:rPr>
            </w:pPr>
            <w:r w:rsidRPr="00C73333">
              <w:t>12850</w:t>
            </w:r>
          </w:p>
        </w:tc>
      </w:tr>
      <w:tr w:rsidR="00ED422D" w:rsidRPr="00A55668" w14:paraId="584599C4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71CE61E3" w14:textId="77777777" w:rsidR="00ED422D" w:rsidRPr="00C73333" w:rsidRDefault="00ED422D" w:rsidP="00BC5218">
            <w:pPr>
              <w:pStyle w:val="TAL"/>
              <w:rPr>
                <w:lang w:val="en-US"/>
              </w:rPr>
            </w:pPr>
            <w:r w:rsidRPr="00C73333">
              <w:t>2nd order IMD products</w:t>
            </w:r>
          </w:p>
        </w:tc>
        <w:tc>
          <w:tcPr>
            <w:tcW w:w="1890" w:type="dxa"/>
            <w:noWrap/>
            <w:hideMark/>
          </w:tcPr>
          <w:p w14:paraId="158E427F" w14:textId="77777777" w:rsidR="00ED422D" w:rsidRPr="00C73333" w:rsidRDefault="00ED422D" w:rsidP="00BC5218">
            <w:pPr>
              <w:pStyle w:val="TAC"/>
            </w:pPr>
            <w:r w:rsidRPr="00C73333">
              <w:t>|fy_high – fx_low|</w:t>
            </w:r>
          </w:p>
        </w:tc>
        <w:tc>
          <w:tcPr>
            <w:tcW w:w="1890" w:type="dxa"/>
            <w:noWrap/>
            <w:hideMark/>
          </w:tcPr>
          <w:p w14:paraId="0D99AD86" w14:textId="77777777" w:rsidR="00ED422D" w:rsidRPr="00C73333" w:rsidRDefault="00ED422D" w:rsidP="00BC5218">
            <w:pPr>
              <w:pStyle w:val="TAC"/>
            </w:pPr>
            <w:r w:rsidRPr="00C73333">
              <w:t>|fy_low – fx_high|</w:t>
            </w:r>
          </w:p>
        </w:tc>
        <w:tc>
          <w:tcPr>
            <w:tcW w:w="1710" w:type="dxa"/>
            <w:noWrap/>
            <w:hideMark/>
          </w:tcPr>
          <w:p w14:paraId="5BA2A7AC" w14:textId="77777777" w:rsidR="00ED422D" w:rsidRPr="00C73333" w:rsidRDefault="00ED422D" w:rsidP="00BC5218">
            <w:pPr>
              <w:pStyle w:val="TAC"/>
            </w:pPr>
            <w:r w:rsidRPr="00C73333">
              <w:t>|fy_low + fx_low|</w:t>
            </w:r>
          </w:p>
        </w:tc>
        <w:tc>
          <w:tcPr>
            <w:tcW w:w="1980" w:type="dxa"/>
            <w:noWrap/>
            <w:hideMark/>
          </w:tcPr>
          <w:p w14:paraId="0A0761F5" w14:textId="77777777" w:rsidR="00ED422D" w:rsidRPr="00C73333" w:rsidRDefault="00ED422D" w:rsidP="00BC5218">
            <w:pPr>
              <w:pStyle w:val="TAC"/>
            </w:pPr>
            <w:r w:rsidRPr="00C73333">
              <w:t>|fy_high + fx_high|</w:t>
            </w:r>
          </w:p>
        </w:tc>
      </w:tr>
      <w:tr w:rsidR="00ED422D" w:rsidRPr="00A55668" w14:paraId="0CFFE526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0128E307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189A2976" w14:textId="77777777" w:rsidR="00ED422D" w:rsidRPr="00C73333" w:rsidRDefault="00ED422D" w:rsidP="00BC5218">
            <w:pPr>
              <w:pStyle w:val="TAC"/>
            </w:pPr>
            <w:r w:rsidRPr="00C73333">
              <w:t>1756</w:t>
            </w:r>
          </w:p>
        </w:tc>
        <w:tc>
          <w:tcPr>
            <w:tcW w:w="1890" w:type="dxa"/>
            <w:noWrap/>
            <w:hideMark/>
          </w:tcPr>
          <w:p w14:paraId="6D3543E5" w14:textId="77777777" w:rsidR="00ED422D" w:rsidRPr="00C73333" w:rsidRDefault="00ED422D" w:rsidP="00BC5218">
            <w:pPr>
              <w:pStyle w:val="TAC"/>
            </w:pPr>
            <w:r w:rsidRPr="00C73333">
              <w:t>1651</w:t>
            </w:r>
          </w:p>
        </w:tc>
        <w:tc>
          <w:tcPr>
            <w:tcW w:w="1710" w:type="dxa"/>
            <w:noWrap/>
            <w:hideMark/>
          </w:tcPr>
          <w:p w14:paraId="2F7A9E18" w14:textId="77777777" w:rsidR="00ED422D" w:rsidRPr="00C73333" w:rsidRDefault="00ED422D" w:rsidP="00BC5218">
            <w:pPr>
              <w:pStyle w:val="TAC"/>
            </w:pPr>
            <w:r w:rsidRPr="00C73333">
              <w:t>3314</w:t>
            </w:r>
          </w:p>
        </w:tc>
        <w:tc>
          <w:tcPr>
            <w:tcW w:w="1980" w:type="dxa"/>
            <w:noWrap/>
            <w:hideMark/>
          </w:tcPr>
          <w:p w14:paraId="0E0FBE30" w14:textId="77777777" w:rsidR="00ED422D" w:rsidRPr="00C73333" w:rsidRDefault="00ED422D" w:rsidP="00BC5218">
            <w:pPr>
              <w:pStyle w:val="TAC"/>
            </w:pPr>
            <w:r w:rsidRPr="00C73333">
              <w:t>3419</w:t>
            </w:r>
          </w:p>
        </w:tc>
      </w:tr>
      <w:tr w:rsidR="00ED422D" w:rsidRPr="00A55668" w14:paraId="5E034D47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50068EA3" w14:textId="77777777" w:rsidR="00ED422D" w:rsidRPr="00C73333" w:rsidRDefault="00ED422D" w:rsidP="00BC5218">
            <w:pPr>
              <w:pStyle w:val="TAL"/>
            </w:pPr>
            <w:r w:rsidRPr="00C73333">
              <w:t>3rd order IMD products</w:t>
            </w:r>
          </w:p>
        </w:tc>
        <w:tc>
          <w:tcPr>
            <w:tcW w:w="1890" w:type="dxa"/>
            <w:noWrap/>
            <w:hideMark/>
          </w:tcPr>
          <w:p w14:paraId="269AE705" w14:textId="77777777" w:rsidR="00ED422D" w:rsidRPr="00C73333" w:rsidRDefault="00ED422D" w:rsidP="00BC5218">
            <w:pPr>
              <w:pStyle w:val="TAC"/>
            </w:pPr>
            <w:r w:rsidRPr="00C73333">
              <w:t>|fy_high – 2*fx_low|</w:t>
            </w:r>
          </w:p>
        </w:tc>
        <w:tc>
          <w:tcPr>
            <w:tcW w:w="1890" w:type="dxa"/>
            <w:noWrap/>
            <w:hideMark/>
          </w:tcPr>
          <w:p w14:paraId="1F9D828F" w14:textId="77777777" w:rsidR="00ED422D" w:rsidRPr="00C73333" w:rsidRDefault="00ED422D" w:rsidP="00BC5218">
            <w:pPr>
              <w:pStyle w:val="TAC"/>
            </w:pPr>
            <w:r w:rsidRPr="00C73333">
              <w:t>|fy_low – 2*fx_high|</w:t>
            </w:r>
          </w:p>
        </w:tc>
        <w:tc>
          <w:tcPr>
            <w:tcW w:w="1710" w:type="dxa"/>
            <w:noWrap/>
            <w:hideMark/>
          </w:tcPr>
          <w:p w14:paraId="78A67652" w14:textId="77777777" w:rsidR="00ED422D" w:rsidRPr="00C73333" w:rsidRDefault="00ED422D" w:rsidP="00BC5218">
            <w:pPr>
              <w:pStyle w:val="TAC"/>
            </w:pPr>
            <w:r w:rsidRPr="00C73333">
              <w:t>|2*fy_low – fx_high|</w:t>
            </w:r>
          </w:p>
        </w:tc>
        <w:tc>
          <w:tcPr>
            <w:tcW w:w="1980" w:type="dxa"/>
            <w:noWrap/>
            <w:hideMark/>
          </w:tcPr>
          <w:p w14:paraId="251627D8" w14:textId="77777777" w:rsidR="00ED422D" w:rsidRPr="00C73333" w:rsidRDefault="00ED422D" w:rsidP="00BC5218">
            <w:pPr>
              <w:pStyle w:val="TAC"/>
            </w:pPr>
            <w:r w:rsidRPr="00C73333">
              <w:t>|2*fy_high – fx_low|</w:t>
            </w:r>
          </w:p>
        </w:tc>
      </w:tr>
      <w:tr w:rsidR="00ED422D" w:rsidRPr="00A55668" w14:paraId="4D0E3D8D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3FB88565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24E23D0C" w14:textId="77777777" w:rsidR="00ED422D" w:rsidRPr="00C73333" w:rsidRDefault="00ED422D" w:rsidP="00BC5218">
            <w:pPr>
              <w:pStyle w:val="TAC"/>
            </w:pPr>
            <w:r w:rsidRPr="00C73333">
              <w:t>942</w:t>
            </w:r>
          </w:p>
        </w:tc>
        <w:tc>
          <w:tcPr>
            <w:tcW w:w="1890" w:type="dxa"/>
            <w:noWrap/>
            <w:hideMark/>
          </w:tcPr>
          <w:p w14:paraId="164CC888" w14:textId="77777777" w:rsidR="00ED422D" w:rsidRPr="00C73333" w:rsidRDefault="00ED422D" w:rsidP="00BC5218">
            <w:pPr>
              <w:pStyle w:val="TAC"/>
            </w:pPr>
            <w:r w:rsidRPr="00C73333">
              <w:t>802</w:t>
            </w:r>
          </w:p>
        </w:tc>
        <w:tc>
          <w:tcPr>
            <w:tcW w:w="1710" w:type="dxa"/>
            <w:noWrap/>
            <w:hideMark/>
          </w:tcPr>
          <w:p w14:paraId="1AB5D4B6" w14:textId="77777777" w:rsidR="00ED422D" w:rsidRPr="00C73333" w:rsidRDefault="00ED422D" w:rsidP="00BC5218">
            <w:pPr>
              <w:pStyle w:val="TAC"/>
            </w:pPr>
            <w:r w:rsidRPr="00C73333">
              <w:t>4151</w:t>
            </w:r>
          </w:p>
        </w:tc>
        <w:tc>
          <w:tcPr>
            <w:tcW w:w="1980" w:type="dxa"/>
            <w:noWrap/>
            <w:hideMark/>
          </w:tcPr>
          <w:p w14:paraId="4CAE12A6" w14:textId="77777777" w:rsidR="00ED422D" w:rsidRPr="00C73333" w:rsidRDefault="00ED422D" w:rsidP="00BC5218">
            <w:pPr>
              <w:pStyle w:val="TAC"/>
            </w:pPr>
            <w:r w:rsidRPr="00C73333">
              <w:t>4326</w:t>
            </w:r>
          </w:p>
        </w:tc>
      </w:tr>
      <w:tr w:rsidR="00ED422D" w:rsidRPr="00A55668" w14:paraId="5DACB244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365C1C7F" w14:textId="77777777" w:rsidR="00ED422D" w:rsidRPr="00C73333" w:rsidRDefault="00ED422D" w:rsidP="00BC5218">
            <w:pPr>
              <w:pStyle w:val="TAL"/>
            </w:pPr>
            <w:r w:rsidRPr="00C73333">
              <w:t>3rd order IMD products</w:t>
            </w:r>
          </w:p>
        </w:tc>
        <w:tc>
          <w:tcPr>
            <w:tcW w:w="1890" w:type="dxa"/>
            <w:noWrap/>
            <w:hideMark/>
          </w:tcPr>
          <w:p w14:paraId="06BDF88D" w14:textId="77777777" w:rsidR="00ED422D" w:rsidRPr="00C73333" w:rsidRDefault="00ED422D" w:rsidP="00BC5218">
            <w:pPr>
              <w:pStyle w:val="TAC"/>
            </w:pPr>
            <w:r w:rsidRPr="00C73333">
              <w:t>|2*fx_low + fy_low|</w:t>
            </w:r>
          </w:p>
        </w:tc>
        <w:tc>
          <w:tcPr>
            <w:tcW w:w="1890" w:type="dxa"/>
            <w:noWrap/>
            <w:hideMark/>
          </w:tcPr>
          <w:p w14:paraId="40F4E67B" w14:textId="77777777" w:rsidR="00ED422D" w:rsidRPr="00C73333" w:rsidRDefault="00ED422D" w:rsidP="00BC5218">
            <w:pPr>
              <w:pStyle w:val="TAC"/>
            </w:pPr>
            <w:r w:rsidRPr="00C73333">
              <w:t>|2*fx_high + fy_high|</w:t>
            </w:r>
          </w:p>
        </w:tc>
        <w:tc>
          <w:tcPr>
            <w:tcW w:w="1710" w:type="dxa"/>
            <w:noWrap/>
            <w:hideMark/>
          </w:tcPr>
          <w:p w14:paraId="0E3ACB70" w14:textId="77777777" w:rsidR="00ED422D" w:rsidRPr="00C73333" w:rsidRDefault="00ED422D" w:rsidP="00BC5218">
            <w:pPr>
              <w:pStyle w:val="TAC"/>
            </w:pPr>
            <w:r w:rsidRPr="00C73333">
              <w:t>|2*fy_low + fx_low|</w:t>
            </w:r>
          </w:p>
        </w:tc>
        <w:tc>
          <w:tcPr>
            <w:tcW w:w="1980" w:type="dxa"/>
            <w:noWrap/>
            <w:hideMark/>
          </w:tcPr>
          <w:p w14:paraId="009B377F" w14:textId="77777777" w:rsidR="00ED422D" w:rsidRPr="00C73333" w:rsidRDefault="00ED422D" w:rsidP="00BC5218">
            <w:pPr>
              <w:pStyle w:val="TAC"/>
            </w:pPr>
            <w:r w:rsidRPr="00C73333">
              <w:t>|2*fy_high + fx_high|</w:t>
            </w:r>
          </w:p>
        </w:tc>
      </w:tr>
      <w:tr w:rsidR="00ED422D" w:rsidRPr="00A55668" w14:paraId="350E9C14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453FBE36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3970E4F3" w14:textId="77777777" w:rsidR="00ED422D" w:rsidRPr="00C73333" w:rsidRDefault="00ED422D" w:rsidP="00BC5218">
            <w:pPr>
              <w:pStyle w:val="TAC"/>
            </w:pPr>
            <w:r w:rsidRPr="00C73333">
              <w:t>4128</w:t>
            </w:r>
          </w:p>
        </w:tc>
        <w:tc>
          <w:tcPr>
            <w:tcW w:w="1890" w:type="dxa"/>
            <w:noWrap/>
            <w:hideMark/>
          </w:tcPr>
          <w:p w14:paraId="3B0C151F" w14:textId="77777777" w:rsidR="00ED422D" w:rsidRPr="00C73333" w:rsidRDefault="00ED422D" w:rsidP="00BC5218">
            <w:pPr>
              <w:pStyle w:val="TAC"/>
            </w:pPr>
            <w:r w:rsidRPr="00C73333">
              <w:t>4268</w:t>
            </w:r>
          </w:p>
        </w:tc>
        <w:tc>
          <w:tcPr>
            <w:tcW w:w="1710" w:type="dxa"/>
            <w:noWrap/>
            <w:hideMark/>
          </w:tcPr>
          <w:p w14:paraId="59930DBE" w14:textId="77777777" w:rsidR="00ED422D" w:rsidRPr="00C73333" w:rsidRDefault="00ED422D" w:rsidP="00BC5218">
            <w:pPr>
              <w:pStyle w:val="TAC"/>
            </w:pPr>
            <w:r w:rsidRPr="00C73333">
              <w:t>5814</w:t>
            </w:r>
          </w:p>
        </w:tc>
        <w:tc>
          <w:tcPr>
            <w:tcW w:w="1980" w:type="dxa"/>
            <w:noWrap/>
            <w:hideMark/>
          </w:tcPr>
          <w:p w14:paraId="798316CC" w14:textId="77777777" w:rsidR="00ED422D" w:rsidRPr="00C73333" w:rsidRDefault="00ED422D" w:rsidP="00BC5218">
            <w:pPr>
              <w:pStyle w:val="TAC"/>
            </w:pPr>
            <w:r w:rsidRPr="00C73333">
              <w:t>5989</w:t>
            </w:r>
          </w:p>
        </w:tc>
      </w:tr>
      <w:tr w:rsidR="00ED422D" w:rsidRPr="00A55668" w14:paraId="64C9F84E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0C866A6F" w14:textId="77777777" w:rsidR="00ED422D" w:rsidRPr="00C73333" w:rsidRDefault="00ED422D" w:rsidP="00BC5218">
            <w:pPr>
              <w:pStyle w:val="TAL"/>
            </w:pPr>
            <w:r w:rsidRPr="00C73333">
              <w:t>Two-tone 4th order IMD products</w:t>
            </w:r>
          </w:p>
        </w:tc>
        <w:tc>
          <w:tcPr>
            <w:tcW w:w="1890" w:type="dxa"/>
            <w:noWrap/>
            <w:hideMark/>
          </w:tcPr>
          <w:p w14:paraId="1BADDC86" w14:textId="77777777" w:rsidR="00ED422D" w:rsidRPr="00C73333" w:rsidRDefault="00ED422D" w:rsidP="00BC5218">
            <w:pPr>
              <w:pStyle w:val="TAC"/>
            </w:pPr>
            <w:r w:rsidRPr="00C73333">
              <w:t>|2*fx_low –2* fy_high|</w:t>
            </w:r>
          </w:p>
        </w:tc>
        <w:tc>
          <w:tcPr>
            <w:tcW w:w="1890" w:type="dxa"/>
            <w:noWrap/>
            <w:hideMark/>
          </w:tcPr>
          <w:p w14:paraId="77F1BCFE" w14:textId="77777777" w:rsidR="00ED422D" w:rsidRPr="00C73333" w:rsidRDefault="00ED422D" w:rsidP="00BC5218">
            <w:pPr>
              <w:pStyle w:val="TAC"/>
            </w:pPr>
            <w:r w:rsidRPr="00C73333">
              <w:t>|2*fx_high – 2*fy_low|</w:t>
            </w:r>
          </w:p>
        </w:tc>
        <w:tc>
          <w:tcPr>
            <w:tcW w:w="1710" w:type="dxa"/>
            <w:noWrap/>
            <w:hideMark/>
          </w:tcPr>
          <w:p w14:paraId="0FEC64F2" w14:textId="77777777" w:rsidR="00ED422D" w:rsidRPr="00C73333" w:rsidRDefault="00ED422D" w:rsidP="00BC5218">
            <w:pPr>
              <w:pStyle w:val="TAC"/>
            </w:pPr>
            <w:r w:rsidRPr="00C73333">
              <w:t>|2*fx_low +2* fy_low|</w:t>
            </w:r>
          </w:p>
        </w:tc>
        <w:tc>
          <w:tcPr>
            <w:tcW w:w="1980" w:type="dxa"/>
            <w:noWrap/>
            <w:hideMark/>
          </w:tcPr>
          <w:p w14:paraId="7AE95760" w14:textId="77777777" w:rsidR="00ED422D" w:rsidRPr="00C73333" w:rsidRDefault="00ED422D" w:rsidP="00BC5218">
            <w:pPr>
              <w:pStyle w:val="TAC"/>
            </w:pPr>
            <w:r w:rsidRPr="00C73333">
              <w:t>|2*fx_high +2* fy_high|</w:t>
            </w:r>
          </w:p>
        </w:tc>
      </w:tr>
      <w:tr w:rsidR="00ED422D" w:rsidRPr="00A55668" w14:paraId="1DEFD21F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3347C10C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62C5B4BC" w14:textId="77777777" w:rsidR="00ED422D" w:rsidRPr="00C73333" w:rsidRDefault="00ED422D" w:rsidP="00BC5218">
            <w:pPr>
              <w:pStyle w:val="TAC"/>
            </w:pPr>
            <w:r w:rsidRPr="00C73333">
              <w:t>3512</w:t>
            </w:r>
          </w:p>
        </w:tc>
        <w:tc>
          <w:tcPr>
            <w:tcW w:w="1890" w:type="dxa"/>
            <w:noWrap/>
            <w:hideMark/>
          </w:tcPr>
          <w:p w14:paraId="55B38628" w14:textId="77777777" w:rsidR="00ED422D" w:rsidRPr="00C73333" w:rsidRDefault="00ED422D" w:rsidP="00BC5218">
            <w:pPr>
              <w:pStyle w:val="TAC"/>
            </w:pPr>
            <w:r w:rsidRPr="00C73333">
              <w:t>3302</w:t>
            </w:r>
          </w:p>
        </w:tc>
        <w:tc>
          <w:tcPr>
            <w:tcW w:w="1710" w:type="dxa"/>
            <w:noWrap/>
            <w:hideMark/>
          </w:tcPr>
          <w:p w14:paraId="632EA204" w14:textId="77777777" w:rsidR="00ED422D" w:rsidRPr="00C73333" w:rsidRDefault="00ED422D" w:rsidP="00BC5218">
            <w:pPr>
              <w:pStyle w:val="TAC"/>
            </w:pPr>
            <w:r w:rsidRPr="00C73333">
              <w:t>6628</w:t>
            </w:r>
          </w:p>
        </w:tc>
        <w:tc>
          <w:tcPr>
            <w:tcW w:w="1980" w:type="dxa"/>
            <w:noWrap/>
            <w:hideMark/>
          </w:tcPr>
          <w:p w14:paraId="0F0A6C77" w14:textId="77777777" w:rsidR="00ED422D" w:rsidRPr="00C73333" w:rsidRDefault="00ED422D" w:rsidP="00BC5218">
            <w:pPr>
              <w:pStyle w:val="TAC"/>
            </w:pPr>
            <w:r w:rsidRPr="00C73333">
              <w:t>6838</w:t>
            </w:r>
          </w:p>
        </w:tc>
      </w:tr>
      <w:tr w:rsidR="00ED422D" w:rsidRPr="00A55668" w14:paraId="659BA991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145CAE48" w14:textId="77777777" w:rsidR="00ED422D" w:rsidRPr="00C73333" w:rsidRDefault="00ED422D" w:rsidP="00BC5218">
            <w:pPr>
              <w:pStyle w:val="TAL"/>
            </w:pPr>
            <w:r w:rsidRPr="00C73333">
              <w:t>Two-tone 4th order IMD products</w:t>
            </w:r>
          </w:p>
        </w:tc>
        <w:tc>
          <w:tcPr>
            <w:tcW w:w="1890" w:type="dxa"/>
            <w:noWrap/>
            <w:hideMark/>
          </w:tcPr>
          <w:p w14:paraId="4296AA6A" w14:textId="77777777" w:rsidR="00ED422D" w:rsidRPr="00C73333" w:rsidRDefault="00ED422D" w:rsidP="00BC5218">
            <w:pPr>
              <w:pStyle w:val="TAC"/>
            </w:pPr>
            <w:r w:rsidRPr="00C73333">
              <w:t>|3*fx_low –1* fy_high|</w:t>
            </w:r>
          </w:p>
        </w:tc>
        <w:tc>
          <w:tcPr>
            <w:tcW w:w="1890" w:type="dxa"/>
            <w:noWrap/>
            <w:hideMark/>
          </w:tcPr>
          <w:p w14:paraId="29148F6F" w14:textId="77777777" w:rsidR="00ED422D" w:rsidRPr="00C73333" w:rsidRDefault="00ED422D" w:rsidP="00BC5218">
            <w:pPr>
              <w:pStyle w:val="TAC"/>
            </w:pPr>
            <w:r w:rsidRPr="00C73333">
              <w:t>|3*fx_high – 1*fy_low|</w:t>
            </w:r>
          </w:p>
        </w:tc>
        <w:tc>
          <w:tcPr>
            <w:tcW w:w="1710" w:type="dxa"/>
            <w:noWrap/>
            <w:hideMark/>
          </w:tcPr>
          <w:p w14:paraId="14CF5085" w14:textId="77777777" w:rsidR="00ED422D" w:rsidRPr="00C73333" w:rsidRDefault="00ED422D" w:rsidP="00BC5218">
            <w:pPr>
              <w:pStyle w:val="TAC"/>
            </w:pPr>
            <w:r w:rsidRPr="00C73333">
              <w:t>|3*fy_low – 1*fx_high|</w:t>
            </w:r>
          </w:p>
        </w:tc>
        <w:tc>
          <w:tcPr>
            <w:tcW w:w="1980" w:type="dxa"/>
            <w:noWrap/>
            <w:hideMark/>
          </w:tcPr>
          <w:p w14:paraId="7050C4D2" w14:textId="77777777" w:rsidR="00ED422D" w:rsidRPr="00C73333" w:rsidRDefault="00ED422D" w:rsidP="00BC5218">
            <w:pPr>
              <w:pStyle w:val="TAC"/>
            </w:pPr>
            <w:r w:rsidRPr="00C73333">
              <w:t>|3*fy_high – 1*fx_low|</w:t>
            </w:r>
          </w:p>
        </w:tc>
      </w:tr>
      <w:tr w:rsidR="00ED422D" w:rsidRPr="00A55668" w14:paraId="5979FA86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1FC5147E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66AFE011" w14:textId="77777777" w:rsidR="00ED422D" w:rsidRPr="00C73333" w:rsidRDefault="00ED422D" w:rsidP="00BC5218">
            <w:pPr>
              <w:pStyle w:val="TAC"/>
            </w:pPr>
            <w:r w:rsidRPr="00C73333">
              <w:t>128</w:t>
            </w:r>
          </w:p>
        </w:tc>
        <w:tc>
          <w:tcPr>
            <w:tcW w:w="1890" w:type="dxa"/>
            <w:noWrap/>
            <w:hideMark/>
          </w:tcPr>
          <w:p w14:paraId="0433D228" w14:textId="77777777" w:rsidR="00ED422D" w:rsidRPr="00C73333" w:rsidRDefault="00ED422D" w:rsidP="00BC5218">
            <w:pPr>
              <w:pStyle w:val="TAC"/>
            </w:pPr>
            <w:r w:rsidRPr="00C73333">
              <w:t>47</w:t>
            </w:r>
          </w:p>
        </w:tc>
        <w:tc>
          <w:tcPr>
            <w:tcW w:w="1710" w:type="dxa"/>
            <w:noWrap/>
            <w:hideMark/>
          </w:tcPr>
          <w:p w14:paraId="5312042C" w14:textId="77777777" w:rsidR="00ED422D" w:rsidRPr="00C73333" w:rsidRDefault="00ED422D" w:rsidP="00BC5218">
            <w:pPr>
              <w:pStyle w:val="TAC"/>
            </w:pPr>
            <w:r w:rsidRPr="00C73333">
              <w:t>6651</w:t>
            </w:r>
          </w:p>
        </w:tc>
        <w:tc>
          <w:tcPr>
            <w:tcW w:w="1980" w:type="dxa"/>
            <w:noWrap/>
            <w:hideMark/>
          </w:tcPr>
          <w:p w14:paraId="7536FC4D" w14:textId="77777777" w:rsidR="00ED422D" w:rsidRPr="00C73333" w:rsidRDefault="00ED422D" w:rsidP="00BC5218">
            <w:pPr>
              <w:pStyle w:val="TAC"/>
            </w:pPr>
            <w:r w:rsidRPr="00C73333">
              <w:t>6896</w:t>
            </w:r>
          </w:p>
        </w:tc>
      </w:tr>
      <w:tr w:rsidR="00ED422D" w:rsidRPr="00A55668" w14:paraId="24084F76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378CDDE4" w14:textId="77777777" w:rsidR="00ED422D" w:rsidRPr="00C73333" w:rsidRDefault="00ED422D" w:rsidP="00BC5218">
            <w:pPr>
              <w:pStyle w:val="TAL"/>
            </w:pPr>
            <w:r w:rsidRPr="00C73333">
              <w:t>Two-tone 4th order IMD products</w:t>
            </w:r>
          </w:p>
        </w:tc>
        <w:tc>
          <w:tcPr>
            <w:tcW w:w="1890" w:type="dxa"/>
            <w:noWrap/>
            <w:hideMark/>
          </w:tcPr>
          <w:p w14:paraId="32294D4B" w14:textId="77777777" w:rsidR="00ED422D" w:rsidRPr="00C73333" w:rsidRDefault="00ED422D" w:rsidP="00BC5218">
            <w:pPr>
              <w:pStyle w:val="TAC"/>
            </w:pPr>
            <w:r w:rsidRPr="00C73333">
              <w:t>|3*fx_low +1* fy_low|</w:t>
            </w:r>
          </w:p>
        </w:tc>
        <w:tc>
          <w:tcPr>
            <w:tcW w:w="1890" w:type="dxa"/>
            <w:noWrap/>
            <w:hideMark/>
          </w:tcPr>
          <w:p w14:paraId="75870B70" w14:textId="77777777" w:rsidR="00ED422D" w:rsidRPr="00C73333" w:rsidRDefault="00ED422D" w:rsidP="00BC5218">
            <w:pPr>
              <w:pStyle w:val="TAC"/>
            </w:pPr>
            <w:r w:rsidRPr="00C73333">
              <w:t>|3*fx_high +1* fy_high|</w:t>
            </w:r>
          </w:p>
        </w:tc>
        <w:tc>
          <w:tcPr>
            <w:tcW w:w="1710" w:type="dxa"/>
            <w:noWrap/>
            <w:hideMark/>
          </w:tcPr>
          <w:p w14:paraId="58CEB5AE" w14:textId="77777777" w:rsidR="00ED422D" w:rsidRPr="00C73333" w:rsidRDefault="00ED422D" w:rsidP="00BC5218">
            <w:pPr>
              <w:pStyle w:val="TAC"/>
            </w:pPr>
            <w:r w:rsidRPr="00C73333">
              <w:t>|3*fy_low + 1*fx_low|</w:t>
            </w:r>
          </w:p>
        </w:tc>
        <w:tc>
          <w:tcPr>
            <w:tcW w:w="1980" w:type="dxa"/>
            <w:noWrap/>
            <w:hideMark/>
          </w:tcPr>
          <w:p w14:paraId="0D1CC6EE" w14:textId="77777777" w:rsidR="00ED422D" w:rsidRPr="00C73333" w:rsidRDefault="00ED422D" w:rsidP="00BC5218">
            <w:pPr>
              <w:pStyle w:val="TAC"/>
            </w:pPr>
            <w:r w:rsidRPr="00C73333">
              <w:t>|3*fy_high + 1*fx_high|</w:t>
            </w:r>
          </w:p>
        </w:tc>
      </w:tr>
      <w:tr w:rsidR="00ED422D" w:rsidRPr="00A55668" w14:paraId="3ADA79AF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6DDD21C7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5765CD2C" w14:textId="77777777" w:rsidR="00ED422D" w:rsidRPr="00C73333" w:rsidRDefault="00ED422D" w:rsidP="00BC5218">
            <w:pPr>
              <w:pStyle w:val="TAC"/>
            </w:pPr>
            <w:r w:rsidRPr="00C73333">
              <w:t>4942</w:t>
            </w:r>
          </w:p>
        </w:tc>
        <w:tc>
          <w:tcPr>
            <w:tcW w:w="1890" w:type="dxa"/>
            <w:noWrap/>
            <w:hideMark/>
          </w:tcPr>
          <w:p w14:paraId="777CF0D1" w14:textId="77777777" w:rsidR="00ED422D" w:rsidRPr="00C73333" w:rsidRDefault="00ED422D" w:rsidP="00BC5218">
            <w:pPr>
              <w:pStyle w:val="TAC"/>
            </w:pPr>
            <w:r w:rsidRPr="00C73333">
              <w:t>5117</w:t>
            </w:r>
          </w:p>
        </w:tc>
        <w:tc>
          <w:tcPr>
            <w:tcW w:w="1710" w:type="dxa"/>
            <w:noWrap/>
            <w:hideMark/>
          </w:tcPr>
          <w:p w14:paraId="0F2F67FB" w14:textId="77777777" w:rsidR="00ED422D" w:rsidRPr="00C73333" w:rsidRDefault="00ED422D" w:rsidP="00BC5218">
            <w:pPr>
              <w:pStyle w:val="TAC"/>
            </w:pPr>
            <w:r w:rsidRPr="00C73333">
              <w:t>8314</w:t>
            </w:r>
          </w:p>
        </w:tc>
        <w:tc>
          <w:tcPr>
            <w:tcW w:w="1980" w:type="dxa"/>
            <w:noWrap/>
            <w:hideMark/>
          </w:tcPr>
          <w:p w14:paraId="28B4CAF2" w14:textId="77777777" w:rsidR="00ED422D" w:rsidRPr="00C73333" w:rsidRDefault="00ED422D" w:rsidP="00BC5218">
            <w:pPr>
              <w:pStyle w:val="TAC"/>
            </w:pPr>
            <w:r w:rsidRPr="00C73333">
              <w:t>8559</w:t>
            </w:r>
          </w:p>
        </w:tc>
      </w:tr>
      <w:tr w:rsidR="00ED422D" w:rsidRPr="00A55668" w14:paraId="2CB04566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6A7B0B42" w14:textId="77777777" w:rsidR="00ED422D" w:rsidRPr="00C73333" w:rsidRDefault="00ED422D" w:rsidP="00BC5218">
            <w:pPr>
              <w:pStyle w:val="TAL"/>
            </w:pPr>
            <w:r w:rsidRPr="00C73333">
              <w:t>Two-tone 5th order IMD products</w:t>
            </w:r>
          </w:p>
        </w:tc>
        <w:tc>
          <w:tcPr>
            <w:tcW w:w="1890" w:type="dxa"/>
            <w:noWrap/>
            <w:hideMark/>
          </w:tcPr>
          <w:p w14:paraId="0D6BD745" w14:textId="77777777" w:rsidR="00ED422D" w:rsidRPr="00C73333" w:rsidRDefault="00ED422D" w:rsidP="00BC5218">
            <w:pPr>
              <w:pStyle w:val="TAC"/>
            </w:pPr>
            <w:r w:rsidRPr="00C73333">
              <w:t>|fx_low – 4*fy_high|</w:t>
            </w:r>
          </w:p>
        </w:tc>
        <w:tc>
          <w:tcPr>
            <w:tcW w:w="1890" w:type="dxa"/>
            <w:noWrap/>
            <w:hideMark/>
          </w:tcPr>
          <w:p w14:paraId="7D2E21F1" w14:textId="77777777" w:rsidR="00ED422D" w:rsidRPr="00C73333" w:rsidRDefault="00ED422D" w:rsidP="00BC5218">
            <w:pPr>
              <w:pStyle w:val="TAC"/>
            </w:pPr>
            <w:r w:rsidRPr="00C73333">
              <w:t>|fx_high – 4*fy_low|</w:t>
            </w:r>
          </w:p>
        </w:tc>
        <w:tc>
          <w:tcPr>
            <w:tcW w:w="1710" w:type="dxa"/>
            <w:noWrap/>
            <w:hideMark/>
          </w:tcPr>
          <w:p w14:paraId="6DD91D60" w14:textId="77777777" w:rsidR="00ED422D" w:rsidRPr="00C73333" w:rsidRDefault="00ED422D" w:rsidP="00BC5218">
            <w:pPr>
              <w:pStyle w:val="TAC"/>
            </w:pPr>
            <w:r w:rsidRPr="00C73333">
              <w:t>|fy_low – 4*fx_high|</w:t>
            </w:r>
          </w:p>
        </w:tc>
        <w:tc>
          <w:tcPr>
            <w:tcW w:w="1980" w:type="dxa"/>
            <w:noWrap/>
            <w:hideMark/>
          </w:tcPr>
          <w:p w14:paraId="3D48CB69" w14:textId="77777777" w:rsidR="00ED422D" w:rsidRPr="00C73333" w:rsidRDefault="00ED422D" w:rsidP="00BC5218">
            <w:pPr>
              <w:pStyle w:val="TAC"/>
            </w:pPr>
            <w:r w:rsidRPr="00C73333">
              <w:t>|fy_high – 4*fx_low|</w:t>
            </w:r>
          </w:p>
        </w:tc>
      </w:tr>
      <w:tr w:rsidR="00ED422D" w:rsidRPr="00A55668" w14:paraId="2C3D3E00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0163341F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55D34979" w14:textId="77777777" w:rsidR="00ED422D" w:rsidRPr="00C73333" w:rsidRDefault="00ED422D" w:rsidP="00BC5218">
            <w:pPr>
              <w:pStyle w:val="TAC"/>
            </w:pPr>
            <w:r w:rsidRPr="00C73333">
              <w:t>9466</w:t>
            </w:r>
          </w:p>
        </w:tc>
        <w:tc>
          <w:tcPr>
            <w:tcW w:w="1890" w:type="dxa"/>
            <w:noWrap/>
            <w:hideMark/>
          </w:tcPr>
          <w:p w14:paraId="25B69A5A" w14:textId="77777777" w:rsidR="00ED422D" w:rsidRPr="00C73333" w:rsidRDefault="00ED422D" w:rsidP="00BC5218">
            <w:pPr>
              <w:pStyle w:val="TAC"/>
            </w:pPr>
            <w:r w:rsidRPr="00C73333">
              <w:t>9151</w:t>
            </w:r>
          </w:p>
        </w:tc>
        <w:tc>
          <w:tcPr>
            <w:tcW w:w="1710" w:type="dxa"/>
            <w:noWrap/>
            <w:hideMark/>
          </w:tcPr>
          <w:p w14:paraId="694C2325" w14:textId="77777777" w:rsidR="00ED422D" w:rsidRPr="00C73333" w:rsidRDefault="00ED422D" w:rsidP="00BC5218">
            <w:pPr>
              <w:pStyle w:val="TAC"/>
            </w:pPr>
            <w:r w:rsidRPr="00C73333">
              <w:t>896</w:t>
            </w:r>
          </w:p>
        </w:tc>
        <w:tc>
          <w:tcPr>
            <w:tcW w:w="1980" w:type="dxa"/>
            <w:noWrap/>
            <w:hideMark/>
          </w:tcPr>
          <w:p w14:paraId="28ED21FA" w14:textId="77777777" w:rsidR="00ED422D" w:rsidRPr="00C73333" w:rsidRDefault="00ED422D" w:rsidP="00BC5218">
            <w:pPr>
              <w:pStyle w:val="TAC"/>
            </w:pPr>
            <w:r w:rsidRPr="00C73333">
              <w:t>686</w:t>
            </w:r>
          </w:p>
        </w:tc>
      </w:tr>
      <w:tr w:rsidR="00ED422D" w:rsidRPr="00A55668" w14:paraId="55C50D78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44805918" w14:textId="77777777" w:rsidR="00ED422D" w:rsidRPr="00C73333" w:rsidRDefault="00ED422D" w:rsidP="00BC5218">
            <w:pPr>
              <w:pStyle w:val="TAL"/>
            </w:pPr>
            <w:r w:rsidRPr="00C73333">
              <w:t>Two-tone 5th order IMD products</w:t>
            </w:r>
          </w:p>
        </w:tc>
        <w:tc>
          <w:tcPr>
            <w:tcW w:w="1890" w:type="dxa"/>
            <w:noWrap/>
            <w:hideMark/>
          </w:tcPr>
          <w:p w14:paraId="0AE6D86C" w14:textId="77777777" w:rsidR="00ED422D" w:rsidRPr="00C73333" w:rsidRDefault="00ED422D" w:rsidP="00BC5218">
            <w:pPr>
              <w:pStyle w:val="TAC"/>
            </w:pPr>
            <w:r w:rsidRPr="00C73333">
              <w:t>|fx_low + 4*fy_low|</w:t>
            </w:r>
          </w:p>
        </w:tc>
        <w:tc>
          <w:tcPr>
            <w:tcW w:w="1890" w:type="dxa"/>
            <w:noWrap/>
            <w:hideMark/>
          </w:tcPr>
          <w:p w14:paraId="55094D86" w14:textId="77777777" w:rsidR="00ED422D" w:rsidRPr="00C73333" w:rsidRDefault="00ED422D" w:rsidP="00BC5218">
            <w:pPr>
              <w:pStyle w:val="TAC"/>
            </w:pPr>
            <w:r w:rsidRPr="00C73333">
              <w:t>|fx_high + 4*fy_high|</w:t>
            </w:r>
          </w:p>
        </w:tc>
        <w:tc>
          <w:tcPr>
            <w:tcW w:w="1710" w:type="dxa"/>
            <w:noWrap/>
            <w:hideMark/>
          </w:tcPr>
          <w:p w14:paraId="60EFE08C" w14:textId="77777777" w:rsidR="00ED422D" w:rsidRPr="00C73333" w:rsidRDefault="00ED422D" w:rsidP="00BC5218">
            <w:pPr>
              <w:pStyle w:val="TAC"/>
            </w:pPr>
            <w:r w:rsidRPr="00C73333">
              <w:t>|fy_low + 4*fx_low|</w:t>
            </w:r>
          </w:p>
        </w:tc>
        <w:tc>
          <w:tcPr>
            <w:tcW w:w="1980" w:type="dxa"/>
            <w:noWrap/>
            <w:hideMark/>
          </w:tcPr>
          <w:p w14:paraId="6D865703" w14:textId="77777777" w:rsidR="00ED422D" w:rsidRPr="00C73333" w:rsidRDefault="00ED422D" w:rsidP="00BC5218">
            <w:pPr>
              <w:pStyle w:val="TAC"/>
            </w:pPr>
            <w:r w:rsidRPr="00C73333">
              <w:t>|fy_high + 4*fx_high|</w:t>
            </w:r>
          </w:p>
        </w:tc>
      </w:tr>
      <w:tr w:rsidR="00ED422D" w:rsidRPr="00A55668" w14:paraId="0EC11BE0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03A28658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0D0897F7" w14:textId="77777777" w:rsidR="00ED422D" w:rsidRPr="00C73333" w:rsidRDefault="00ED422D" w:rsidP="00BC5218">
            <w:pPr>
              <w:pStyle w:val="TAC"/>
            </w:pPr>
            <w:r w:rsidRPr="00C73333">
              <w:t>10814</w:t>
            </w:r>
          </w:p>
        </w:tc>
        <w:tc>
          <w:tcPr>
            <w:tcW w:w="1890" w:type="dxa"/>
            <w:noWrap/>
            <w:hideMark/>
          </w:tcPr>
          <w:p w14:paraId="1DBAA8D6" w14:textId="77777777" w:rsidR="00ED422D" w:rsidRPr="00C73333" w:rsidRDefault="00ED422D" w:rsidP="00BC5218">
            <w:pPr>
              <w:pStyle w:val="TAC"/>
            </w:pPr>
            <w:r w:rsidRPr="00C73333">
              <w:t>11129</w:t>
            </w:r>
          </w:p>
        </w:tc>
        <w:tc>
          <w:tcPr>
            <w:tcW w:w="1710" w:type="dxa"/>
            <w:noWrap/>
            <w:hideMark/>
          </w:tcPr>
          <w:p w14:paraId="1CEBE5DF" w14:textId="77777777" w:rsidR="00ED422D" w:rsidRPr="00C73333" w:rsidRDefault="00ED422D" w:rsidP="00BC5218">
            <w:pPr>
              <w:pStyle w:val="TAC"/>
            </w:pPr>
            <w:r w:rsidRPr="00C73333">
              <w:t>5756</w:t>
            </w:r>
          </w:p>
        </w:tc>
        <w:tc>
          <w:tcPr>
            <w:tcW w:w="1980" w:type="dxa"/>
            <w:noWrap/>
            <w:hideMark/>
          </w:tcPr>
          <w:p w14:paraId="20DE6478" w14:textId="77777777" w:rsidR="00ED422D" w:rsidRPr="00C73333" w:rsidRDefault="00ED422D" w:rsidP="00BC5218">
            <w:pPr>
              <w:pStyle w:val="TAC"/>
            </w:pPr>
            <w:r w:rsidRPr="00C73333">
              <w:t>5966</w:t>
            </w:r>
          </w:p>
        </w:tc>
      </w:tr>
      <w:tr w:rsidR="00ED422D" w:rsidRPr="00A55668" w14:paraId="03596822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21571068" w14:textId="77777777" w:rsidR="00ED422D" w:rsidRPr="00C73333" w:rsidRDefault="00ED422D" w:rsidP="00BC5218">
            <w:pPr>
              <w:pStyle w:val="TAL"/>
            </w:pPr>
            <w:r w:rsidRPr="00C73333">
              <w:t>Two-tone 5th order IMD products</w:t>
            </w:r>
          </w:p>
        </w:tc>
        <w:tc>
          <w:tcPr>
            <w:tcW w:w="1890" w:type="dxa"/>
            <w:noWrap/>
            <w:hideMark/>
          </w:tcPr>
          <w:p w14:paraId="241D29D1" w14:textId="77777777" w:rsidR="00ED422D" w:rsidRPr="00C73333" w:rsidRDefault="00ED422D" w:rsidP="00BC5218">
            <w:pPr>
              <w:pStyle w:val="TAC"/>
            </w:pPr>
            <w:r w:rsidRPr="00C73333">
              <w:t>|2*fx_low – 3*fy_high|</w:t>
            </w:r>
          </w:p>
        </w:tc>
        <w:tc>
          <w:tcPr>
            <w:tcW w:w="1890" w:type="dxa"/>
            <w:noWrap/>
            <w:hideMark/>
          </w:tcPr>
          <w:p w14:paraId="0DDA0E12" w14:textId="77777777" w:rsidR="00ED422D" w:rsidRPr="00C73333" w:rsidRDefault="00ED422D" w:rsidP="00BC5218">
            <w:pPr>
              <w:pStyle w:val="TAC"/>
            </w:pPr>
            <w:r w:rsidRPr="00C73333">
              <w:t>|2*fx_high – 3*fy_low|</w:t>
            </w:r>
          </w:p>
        </w:tc>
        <w:tc>
          <w:tcPr>
            <w:tcW w:w="1710" w:type="dxa"/>
            <w:noWrap/>
            <w:hideMark/>
          </w:tcPr>
          <w:p w14:paraId="015A8589" w14:textId="77777777" w:rsidR="00ED422D" w:rsidRPr="00C73333" w:rsidRDefault="00ED422D" w:rsidP="00BC5218">
            <w:pPr>
              <w:pStyle w:val="TAC"/>
            </w:pPr>
            <w:r w:rsidRPr="00C73333">
              <w:t>|2*fy_low – 3*fx_high|</w:t>
            </w:r>
          </w:p>
        </w:tc>
        <w:tc>
          <w:tcPr>
            <w:tcW w:w="1980" w:type="dxa"/>
            <w:noWrap/>
            <w:hideMark/>
          </w:tcPr>
          <w:p w14:paraId="08C186B4" w14:textId="77777777" w:rsidR="00ED422D" w:rsidRPr="00C73333" w:rsidRDefault="00ED422D" w:rsidP="00BC5218">
            <w:pPr>
              <w:pStyle w:val="TAC"/>
            </w:pPr>
            <w:r w:rsidRPr="00C73333">
              <w:t>|2*fy_high – 3*fx_low|</w:t>
            </w:r>
          </w:p>
        </w:tc>
      </w:tr>
      <w:tr w:rsidR="00ED422D" w:rsidRPr="00A55668" w14:paraId="70847658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17FC9CEF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511D3DF9" w14:textId="77777777" w:rsidR="00ED422D" w:rsidRPr="00C73333" w:rsidRDefault="00ED422D" w:rsidP="00BC5218">
            <w:pPr>
              <w:pStyle w:val="TAC"/>
            </w:pPr>
            <w:r w:rsidRPr="00C73333">
              <w:t>6082</w:t>
            </w:r>
          </w:p>
        </w:tc>
        <w:tc>
          <w:tcPr>
            <w:tcW w:w="1890" w:type="dxa"/>
            <w:noWrap/>
            <w:hideMark/>
          </w:tcPr>
          <w:p w14:paraId="69DF640A" w14:textId="77777777" w:rsidR="00ED422D" w:rsidRPr="00C73333" w:rsidRDefault="00ED422D" w:rsidP="00BC5218">
            <w:pPr>
              <w:pStyle w:val="TAC"/>
            </w:pPr>
            <w:r w:rsidRPr="00C73333">
              <w:t>5802</w:t>
            </w:r>
          </w:p>
        </w:tc>
        <w:tc>
          <w:tcPr>
            <w:tcW w:w="1710" w:type="dxa"/>
            <w:noWrap/>
            <w:hideMark/>
          </w:tcPr>
          <w:p w14:paraId="3A0DCF6A" w14:textId="77777777" w:rsidR="00ED422D" w:rsidRPr="00C73333" w:rsidRDefault="00ED422D" w:rsidP="00BC5218">
            <w:pPr>
              <w:pStyle w:val="TAC"/>
            </w:pPr>
            <w:r w:rsidRPr="00C73333">
              <w:t>2453</w:t>
            </w:r>
          </w:p>
        </w:tc>
        <w:tc>
          <w:tcPr>
            <w:tcW w:w="1980" w:type="dxa"/>
            <w:noWrap/>
            <w:hideMark/>
          </w:tcPr>
          <w:p w14:paraId="3EDAF20B" w14:textId="77777777" w:rsidR="00ED422D" w:rsidRPr="00C73333" w:rsidRDefault="00ED422D" w:rsidP="00BC5218">
            <w:pPr>
              <w:pStyle w:val="TAC"/>
            </w:pPr>
            <w:r w:rsidRPr="00C73333">
              <w:t>2698</w:t>
            </w:r>
          </w:p>
        </w:tc>
      </w:tr>
      <w:tr w:rsidR="00ED422D" w:rsidRPr="00A55668" w14:paraId="14176F4F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24BD12D2" w14:textId="77777777" w:rsidR="00ED422D" w:rsidRPr="00C73333" w:rsidRDefault="00ED422D" w:rsidP="00BC5218">
            <w:pPr>
              <w:pStyle w:val="TAL"/>
            </w:pPr>
            <w:r w:rsidRPr="00C73333">
              <w:t>Two-tone 5th order IMD products</w:t>
            </w:r>
          </w:p>
        </w:tc>
        <w:tc>
          <w:tcPr>
            <w:tcW w:w="1890" w:type="dxa"/>
            <w:noWrap/>
            <w:hideMark/>
          </w:tcPr>
          <w:p w14:paraId="0487B7B8" w14:textId="77777777" w:rsidR="00ED422D" w:rsidRPr="00C73333" w:rsidRDefault="00ED422D" w:rsidP="00BC5218">
            <w:pPr>
              <w:pStyle w:val="TAC"/>
            </w:pPr>
            <w:r w:rsidRPr="00C73333">
              <w:t>|2*fx_low + 3*fy_low|</w:t>
            </w:r>
          </w:p>
        </w:tc>
        <w:tc>
          <w:tcPr>
            <w:tcW w:w="1890" w:type="dxa"/>
            <w:noWrap/>
            <w:hideMark/>
          </w:tcPr>
          <w:p w14:paraId="659FAE83" w14:textId="77777777" w:rsidR="00ED422D" w:rsidRPr="00C73333" w:rsidRDefault="00ED422D" w:rsidP="00BC5218">
            <w:pPr>
              <w:pStyle w:val="TAC"/>
            </w:pPr>
            <w:r w:rsidRPr="00C73333">
              <w:t>|2*fx_high + 3*fy_high|</w:t>
            </w:r>
          </w:p>
        </w:tc>
        <w:tc>
          <w:tcPr>
            <w:tcW w:w="1710" w:type="dxa"/>
            <w:noWrap/>
            <w:hideMark/>
          </w:tcPr>
          <w:p w14:paraId="39F6B8EC" w14:textId="77777777" w:rsidR="00ED422D" w:rsidRPr="00C73333" w:rsidRDefault="00ED422D" w:rsidP="00BC5218">
            <w:pPr>
              <w:pStyle w:val="TAC"/>
            </w:pPr>
            <w:r w:rsidRPr="00C73333">
              <w:t>|2*fy_low + 3*fx_low|</w:t>
            </w:r>
          </w:p>
        </w:tc>
        <w:tc>
          <w:tcPr>
            <w:tcW w:w="1980" w:type="dxa"/>
            <w:noWrap/>
            <w:hideMark/>
          </w:tcPr>
          <w:p w14:paraId="49210DB3" w14:textId="77777777" w:rsidR="00ED422D" w:rsidRPr="00C73333" w:rsidRDefault="00ED422D" w:rsidP="00BC5218">
            <w:pPr>
              <w:pStyle w:val="TAC"/>
            </w:pPr>
            <w:r w:rsidRPr="00C73333">
              <w:t>|2*fy_high + 3*fx_high|</w:t>
            </w:r>
          </w:p>
        </w:tc>
      </w:tr>
      <w:tr w:rsidR="00ED422D" w:rsidRPr="00A55668" w14:paraId="69FCA209" w14:textId="77777777" w:rsidTr="00E902DB">
        <w:trPr>
          <w:trHeight w:val="290"/>
        </w:trPr>
        <w:tc>
          <w:tcPr>
            <w:tcW w:w="2695" w:type="dxa"/>
            <w:noWrap/>
            <w:hideMark/>
          </w:tcPr>
          <w:p w14:paraId="6215F706" w14:textId="77777777" w:rsidR="00ED422D" w:rsidRPr="00C73333" w:rsidRDefault="00ED422D" w:rsidP="00BC5218">
            <w:pPr>
              <w:pStyle w:val="TAL"/>
            </w:pPr>
            <w:r w:rsidRPr="00C73333">
              <w:t>IMD frequency limits (MHz)</w:t>
            </w:r>
          </w:p>
        </w:tc>
        <w:tc>
          <w:tcPr>
            <w:tcW w:w="1890" w:type="dxa"/>
            <w:noWrap/>
            <w:hideMark/>
          </w:tcPr>
          <w:p w14:paraId="7FB28C66" w14:textId="77777777" w:rsidR="00ED422D" w:rsidRPr="00C73333" w:rsidRDefault="00ED422D" w:rsidP="00BC5218">
            <w:pPr>
              <w:pStyle w:val="TAC"/>
            </w:pPr>
            <w:r w:rsidRPr="00C73333">
              <w:t>9128</w:t>
            </w:r>
          </w:p>
        </w:tc>
        <w:tc>
          <w:tcPr>
            <w:tcW w:w="1890" w:type="dxa"/>
            <w:noWrap/>
            <w:hideMark/>
          </w:tcPr>
          <w:p w14:paraId="7FC1227B" w14:textId="77777777" w:rsidR="00ED422D" w:rsidRPr="00C73333" w:rsidRDefault="00ED422D" w:rsidP="00BC5218">
            <w:pPr>
              <w:pStyle w:val="TAC"/>
            </w:pPr>
            <w:r w:rsidRPr="00C73333">
              <w:t>9408</w:t>
            </w:r>
          </w:p>
        </w:tc>
        <w:tc>
          <w:tcPr>
            <w:tcW w:w="1710" w:type="dxa"/>
            <w:noWrap/>
            <w:hideMark/>
          </w:tcPr>
          <w:p w14:paraId="2F54CB96" w14:textId="77777777" w:rsidR="00ED422D" w:rsidRPr="00C73333" w:rsidRDefault="00ED422D" w:rsidP="00BC5218">
            <w:pPr>
              <w:pStyle w:val="TAC"/>
            </w:pPr>
            <w:r w:rsidRPr="00C73333">
              <w:t>7442</w:t>
            </w:r>
          </w:p>
        </w:tc>
        <w:tc>
          <w:tcPr>
            <w:tcW w:w="1980" w:type="dxa"/>
            <w:noWrap/>
            <w:hideMark/>
          </w:tcPr>
          <w:p w14:paraId="6312F98E" w14:textId="77777777" w:rsidR="00ED422D" w:rsidRPr="00C73333" w:rsidRDefault="00ED422D" w:rsidP="00BC5218">
            <w:pPr>
              <w:pStyle w:val="TAC"/>
            </w:pPr>
            <w:r w:rsidRPr="00C73333">
              <w:t>7687</w:t>
            </w:r>
          </w:p>
        </w:tc>
      </w:tr>
    </w:tbl>
    <w:p w14:paraId="1BE1313A" w14:textId="77777777" w:rsidR="00ED422D" w:rsidRDefault="00ED422D" w:rsidP="00BC5218"/>
    <w:p w14:paraId="54ACE328" w14:textId="77777777" w:rsidR="00ED422D" w:rsidRDefault="00ED422D" w:rsidP="00ED422D">
      <w:pPr>
        <w:rPr>
          <w:lang w:eastAsia="ko-KR"/>
        </w:rPr>
      </w:pPr>
      <w:r>
        <w:rPr>
          <w:lang w:eastAsia="ko-KR"/>
        </w:rPr>
        <w:t>The harmonic and IMD products caused by UL DC_7_n78 are shown below.</w:t>
      </w:r>
    </w:p>
    <w:p w14:paraId="27D8A131" w14:textId="3DE73193" w:rsidR="00ED422D" w:rsidRDefault="00ED422D" w:rsidP="00ED422D">
      <w:pPr>
        <w:pStyle w:val="TH"/>
      </w:pPr>
      <w:r>
        <w:lastRenderedPageBreak/>
        <w:t>Table 6.10</w:t>
      </w:r>
      <w:r>
        <w:rPr>
          <w:lang w:val="en-US"/>
        </w:rPr>
        <w:t>.3</w:t>
      </w:r>
      <w:r>
        <w:t xml:space="preserve">-2: </w:t>
      </w:r>
      <w:r w:rsidRPr="00117982">
        <w:t xml:space="preserve">The harmonic and IMD products caused by UL </w:t>
      </w:r>
      <w:r w:rsidRPr="00A018D2">
        <w:t>DC_</w:t>
      </w:r>
      <w:r>
        <w:t>7</w:t>
      </w:r>
      <w:r w:rsidRPr="00A018D2">
        <w:t>_n</w:t>
      </w:r>
      <w:r>
        <w:t>78</w:t>
      </w:r>
    </w:p>
    <w:tbl>
      <w:tblPr>
        <w:tblStyle w:val="a7"/>
        <w:tblW w:w="11160" w:type="dxa"/>
        <w:tblInd w:w="-545" w:type="dxa"/>
        <w:tblLook w:val="04A0" w:firstRow="1" w:lastRow="0" w:firstColumn="1" w:lastColumn="0" w:noHBand="0" w:noVBand="1"/>
      </w:tblPr>
      <w:tblGrid>
        <w:gridCol w:w="2790"/>
        <w:gridCol w:w="2078"/>
        <w:gridCol w:w="1972"/>
        <w:gridCol w:w="1800"/>
        <w:gridCol w:w="2520"/>
      </w:tblGrid>
      <w:tr w:rsidR="00ED422D" w:rsidRPr="00C14CEB" w14:paraId="52B77C79" w14:textId="77777777" w:rsidTr="00E902DB">
        <w:trPr>
          <w:trHeight w:val="290"/>
        </w:trPr>
        <w:tc>
          <w:tcPr>
            <w:tcW w:w="2790" w:type="dxa"/>
            <w:noWrap/>
            <w:vAlign w:val="center"/>
          </w:tcPr>
          <w:p w14:paraId="3CAC96F7" w14:textId="77777777" w:rsidR="00ED422D" w:rsidRPr="00AA693A" w:rsidRDefault="00ED422D" w:rsidP="00BC5218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rFonts w:hint="eastAsia"/>
                <w:lang w:val="en-US"/>
              </w:rPr>
              <w:t>UE</w:t>
            </w:r>
            <w:r w:rsidRPr="00AA693A">
              <w:rPr>
                <w:lang w:val="en-US"/>
              </w:rPr>
              <w:t xml:space="preserve"> </w:t>
            </w:r>
            <w:r w:rsidRPr="00AA693A">
              <w:rPr>
                <w:rFonts w:hint="eastAsia"/>
                <w:lang w:val="en-US"/>
              </w:rPr>
              <w:t>U</w:t>
            </w:r>
            <w:r w:rsidRPr="00AA693A">
              <w:rPr>
                <w:lang w:val="en-US"/>
              </w:rPr>
              <w:t>L carriers</w:t>
            </w:r>
          </w:p>
        </w:tc>
        <w:tc>
          <w:tcPr>
            <w:tcW w:w="2078" w:type="dxa"/>
            <w:noWrap/>
            <w:vAlign w:val="center"/>
          </w:tcPr>
          <w:p w14:paraId="4428441E" w14:textId="77777777" w:rsidR="00ED422D" w:rsidRPr="00AA693A" w:rsidRDefault="00ED422D" w:rsidP="00BC5218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lang w:val="en-US"/>
              </w:rPr>
              <w:t>f</w:t>
            </w:r>
            <w:r w:rsidRPr="00AA693A">
              <w:rPr>
                <w:rFonts w:hint="eastAsia"/>
                <w:lang w:val="en-US"/>
              </w:rPr>
              <w:t>x</w:t>
            </w:r>
            <w:r w:rsidRPr="00AA693A">
              <w:rPr>
                <w:lang w:val="en-US"/>
              </w:rPr>
              <w:t>_low</w:t>
            </w:r>
          </w:p>
        </w:tc>
        <w:tc>
          <w:tcPr>
            <w:tcW w:w="1972" w:type="dxa"/>
            <w:noWrap/>
            <w:vAlign w:val="center"/>
          </w:tcPr>
          <w:p w14:paraId="57CA0A30" w14:textId="77777777" w:rsidR="00ED422D" w:rsidRPr="00AA693A" w:rsidRDefault="00ED422D" w:rsidP="00BC5218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lang w:val="en-US"/>
              </w:rPr>
              <w:t>f</w:t>
            </w:r>
            <w:r w:rsidRPr="00AA693A">
              <w:rPr>
                <w:rFonts w:hint="eastAsia"/>
                <w:lang w:val="en-US"/>
              </w:rPr>
              <w:t>x</w:t>
            </w:r>
            <w:r w:rsidRPr="00AA693A">
              <w:rPr>
                <w:lang w:val="en-US"/>
              </w:rPr>
              <w:t>_high</w:t>
            </w:r>
          </w:p>
        </w:tc>
        <w:tc>
          <w:tcPr>
            <w:tcW w:w="1800" w:type="dxa"/>
            <w:noWrap/>
            <w:vAlign w:val="center"/>
          </w:tcPr>
          <w:p w14:paraId="7CF5C4BA" w14:textId="77777777" w:rsidR="00ED422D" w:rsidRPr="00AA693A" w:rsidRDefault="00ED422D" w:rsidP="00BC5218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lang w:val="en-US"/>
              </w:rPr>
              <w:t>f</w:t>
            </w:r>
            <w:r w:rsidRPr="00AA693A">
              <w:rPr>
                <w:rFonts w:hint="eastAsia"/>
                <w:lang w:val="en-US"/>
              </w:rPr>
              <w:t>y</w:t>
            </w:r>
            <w:r w:rsidRPr="00AA693A">
              <w:rPr>
                <w:lang w:val="en-US"/>
              </w:rPr>
              <w:t>_low</w:t>
            </w:r>
          </w:p>
        </w:tc>
        <w:tc>
          <w:tcPr>
            <w:tcW w:w="2520" w:type="dxa"/>
            <w:noWrap/>
            <w:vAlign w:val="center"/>
          </w:tcPr>
          <w:p w14:paraId="7B8905FC" w14:textId="77777777" w:rsidR="00ED422D" w:rsidRPr="00AA693A" w:rsidRDefault="00ED422D" w:rsidP="00BC5218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lang w:val="en-US"/>
              </w:rPr>
              <w:t>f</w:t>
            </w:r>
            <w:r w:rsidRPr="00AA693A">
              <w:rPr>
                <w:rFonts w:hint="eastAsia"/>
                <w:lang w:val="en-US"/>
              </w:rPr>
              <w:t>y</w:t>
            </w:r>
            <w:r w:rsidRPr="00AA693A">
              <w:rPr>
                <w:lang w:val="en-US"/>
              </w:rPr>
              <w:t>_high</w:t>
            </w:r>
          </w:p>
        </w:tc>
      </w:tr>
      <w:tr w:rsidR="00ED422D" w:rsidRPr="00C14CEB" w14:paraId="20C609C0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642F0565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>UL frequency (MHz)</w:t>
            </w:r>
          </w:p>
        </w:tc>
        <w:tc>
          <w:tcPr>
            <w:tcW w:w="2078" w:type="dxa"/>
            <w:noWrap/>
            <w:vAlign w:val="bottom"/>
          </w:tcPr>
          <w:p w14:paraId="7AEEF2EB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2500</w:t>
            </w:r>
          </w:p>
        </w:tc>
        <w:tc>
          <w:tcPr>
            <w:tcW w:w="1972" w:type="dxa"/>
            <w:noWrap/>
            <w:vAlign w:val="bottom"/>
          </w:tcPr>
          <w:p w14:paraId="3BEA0B8C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2570</w:t>
            </w:r>
          </w:p>
        </w:tc>
        <w:tc>
          <w:tcPr>
            <w:tcW w:w="1800" w:type="dxa"/>
            <w:noWrap/>
            <w:vAlign w:val="bottom"/>
          </w:tcPr>
          <w:p w14:paraId="1CC9BC2C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3300</w:t>
            </w:r>
          </w:p>
        </w:tc>
        <w:tc>
          <w:tcPr>
            <w:tcW w:w="2520" w:type="dxa"/>
            <w:noWrap/>
            <w:vAlign w:val="bottom"/>
          </w:tcPr>
          <w:p w14:paraId="0244B450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3800</w:t>
            </w:r>
          </w:p>
        </w:tc>
      </w:tr>
      <w:tr w:rsidR="00ED422D" w:rsidRPr="00C14CEB" w14:paraId="2AC359C3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6870D66E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>2nd harmonics frequency limits</w:t>
            </w:r>
          </w:p>
        </w:tc>
        <w:tc>
          <w:tcPr>
            <w:tcW w:w="2078" w:type="dxa"/>
            <w:noWrap/>
            <w:vAlign w:val="bottom"/>
          </w:tcPr>
          <w:p w14:paraId="4BDF15F9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2* fy_low</w:t>
            </w:r>
          </w:p>
        </w:tc>
        <w:tc>
          <w:tcPr>
            <w:tcW w:w="1972" w:type="dxa"/>
            <w:noWrap/>
            <w:vAlign w:val="bottom"/>
          </w:tcPr>
          <w:p w14:paraId="485ACD65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2* fy_high</w:t>
            </w:r>
          </w:p>
        </w:tc>
        <w:tc>
          <w:tcPr>
            <w:tcW w:w="1800" w:type="dxa"/>
            <w:noWrap/>
            <w:vAlign w:val="bottom"/>
          </w:tcPr>
          <w:p w14:paraId="5E8670A9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2*fx_low</w:t>
            </w:r>
          </w:p>
        </w:tc>
        <w:tc>
          <w:tcPr>
            <w:tcW w:w="2520" w:type="dxa"/>
            <w:noWrap/>
            <w:vAlign w:val="bottom"/>
          </w:tcPr>
          <w:p w14:paraId="669CDC7B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2*fx_high</w:t>
            </w:r>
          </w:p>
        </w:tc>
      </w:tr>
      <w:tr w:rsidR="00ED422D" w:rsidRPr="00C14CEB" w14:paraId="66BD7FFC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23576A14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 xml:space="preserve">2nd harmonics frequency limits(MHz) </w:t>
            </w:r>
          </w:p>
        </w:tc>
        <w:tc>
          <w:tcPr>
            <w:tcW w:w="2078" w:type="dxa"/>
            <w:noWrap/>
            <w:vAlign w:val="bottom"/>
          </w:tcPr>
          <w:p w14:paraId="6B8D4BBE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5000</w:t>
            </w:r>
          </w:p>
        </w:tc>
        <w:tc>
          <w:tcPr>
            <w:tcW w:w="1972" w:type="dxa"/>
            <w:noWrap/>
            <w:vAlign w:val="bottom"/>
          </w:tcPr>
          <w:p w14:paraId="269FA6FE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5140</w:t>
            </w:r>
          </w:p>
        </w:tc>
        <w:tc>
          <w:tcPr>
            <w:tcW w:w="1800" w:type="dxa"/>
            <w:noWrap/>
            <w:vAlign w:val="bottom"/>
          </w:tcPr>
          <w:p w14:paraId="55D63890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6600</w:t>
            </w:r>
          </w:p>
        </w:tc>
        <w:tc>
          <w:tcPr>
            <w:tcW w:w="2520" w:type="dxa"/>
            <w:noWrap/>
            <w:vAlign w:val="bottom"/>
          </w:tcPr>
          <w:p w14:paraId="1644C16F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7600</w:t>
            </w:r>
          </w:p>
        </w:tc>
      </w:tr>
      <w:tr w:rsidR="00ED422D" w:rsidRPr="00C14CEB" w14:paraId="405EE973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0EE3DD63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>3rd harmonics frequency limits</w:t>
            </w:r>
          </w:p>
        </w:tc>
        <w:tc>
          <w:tcPr>
            <w:tcW w:w="2078" w:type="dxa"/>
            <w:noWrap/>
            <w:vAlign w:val="bottom"/>
          </w:tcPr>
          <w:p w14:paraId="56B0D596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3* fy_low</w:t>
            </w:r>
          </w:p>
        </w:tc>
        <w:tc>
          <w:tcPr>
            <w:tcW w:w="1972" w:type="dxa"/>
            <w:noWrap/>
            <w:vAlign w:val="bottom"/>
          </w:tcPr>
          <w:p w14:paraId="58FEC54A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3* fy_high</w:t>
            </w:r>
          </w:p>
        </w:tc>
        <w:tc>
          <w:tcPr>
            <w:tcW w:w="1800" w:type="dxa"/>
            <w:noWrap/>
            <w:vAlign w:val="bottom"/>
          </w:tcPr>
          <w:p w14:paraId="40E39401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3*fx_low</w:t>
            </w:r>
          </w:p>
        </w:tc>
        <w:tc>
          <w:tcPr>
            <w:tcW w:w="2520" w:type="dxa"/>
            <w:noWrap/>
            <w:vAlign w:val="bottom"/>
          </w:tcPr>
          <w:p w14:paraId="75B1C852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3*fx_high</w:t>
            </w:r>
          </w:p>
        </w:tc>
      </w:tr>
      <w:tr w:rsidR="00ED422D" w:rsidRPr="00C14CEB" w14:paraId="33D5BB6D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142EBDC4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>3rd harmonics frequency limits (MHz)</w:t>
            </w:r>
          </w:p>
        </w:tc>
        <w:tc>
          <w:tcPr>
            <w:tcW w:w="2078" w:type="dxa"/>
            <w:noWrap/>
            <w:vAlign w:val="bottom"/>
          </w:tcPr>
          <w:p w14:paraId="6032CBA3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7500</w:t>
            </w:r>
          </w:p>
        </w:tc>
        <w:tc>
          <w:tcPr>
            <w:tcW w:w="1972" w:type="dxa"/>
            <w:noWrap/>
            <w:vAlign w:val="bottom"/>
          </w:tcPr>
          <w:p w14:paraId="17BB185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7710</w:t>
            </w:r>
          </w:p>
        </w:tc>
        <w:tc>
          <w:tcPr>
            <w:tcW w:w="1800" w:type="dxa"/>
            <w:noWrap/>
            <w:vAlign w:val="bottom"/>
          </w:tcPr>
          <w:p w14:paraId="7FA17933" w14:textId="77777777" w:rsidR="00ED422D" w:rsidRPr="00AA693A" w:rsidRDefault="00ED422D" w:rsidP="00BC5218">
            <w:pPr>
              <w:pStyle w:val="TAC"/>
              <w:rPr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7500</w:t>
            </w:r>
          </w:p>
        </w:tc>
        <w:tc>
          <w:tcPr>
            <w:tcW w:w="2520" w:type="dxa"/>
            <w:noWrap/>
            <w:vAlign w:val="bottom"/>
          </w:tcPr>
          <w:p w14:paraId="70B3912F" w14:textId="77777777" w:rsidR="00ED422D" w:rsidRPr="00AA693A" w:rsidRDefault="00ED422D" w:rsidP="00BC5218">
            <w:pPr>
              <w:pStyle w:val="TAC"/>
              <w:rPr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7710</w:t>
            </w:r>
          </w:p>
        </w:tc>
      </w:tr>
      <w:tr w:rsidR="00ED422D" w:rsidRPr="00C14CEB" w14:paraId="2C1C8C0A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2984081C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rPr>
                <w:rFonts w:hint="eastAsia"/>
                <w:lang w:val="en-US"/>
              </w:rPr>
              <w:t xml:space="preserve">4th </w:t>
            </w:r>
            <w:r w:rsidRPr="00AA693A">
              <w:rPr>
                <w:lang w:val="en-US"/>
              </w:rPr>
              <w:t>harmonics frequency limits</w:t>
            </w:r>
          </w:p>
        </w:tc>
        <w:tc>
          <w:tcPr>
            <w:tcW w:w="2078" w:type="dxa"/>
            <w:noWrap/>
            <w:vAlign w:val="bottom"/>
          </w:tcPr>
          <w:p w14:paraId="4937E6E6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4* fy_low</w:t>
            </w:r>
          </w:p>
        </w:tc>
        <w:tc>
          <w:tcPr>
            <w:tcW w:w="1972" w:type="dxa"/>
            <w:noWrap/>
            <w:vAlign w:val="bottom"/>
          </w:tcPr>
          <w:p w14:paraId="00A1DF66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4* fy_high</w:t>
            </w:r>
          </w:p>
        </w:tc>
        <w:tc>
          <w:tcPr>
            <w:tcW w:w="1800" w:type="dxa"/>
            <w:noWrap/>
            <w:vAlign w:val="bottom"/>
          </w:tcPr>
          <w:p w14:paraId="5D03F75D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4*fx_low</w:t>
            </w:r>
          </w:p>
        </w:tc>
        <w:tc>
          <w:tcPr>
            <w:tcW w:w="2520" w:type="dxa"/>
            <w:noWrap/>
            <w:vAlign w:val="bottom"/>
          </w:tcPr>
          <w:p w14:paraId="7C35842C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4*fx_high</w:t>
            </w:r>
          </w:p>
        </w:tc>
      </w:tr>
      <w:tr w:rsidR="00ED422D" w:rsidRPr="00C14CEB" w14:paraId="13B07B89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5E351F71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rPr>
                <w:rFonts w:hint="eastAsia"/>
                <w:lang w:val="en-US"/>
              </w:rPr>
              <w:t>4th</w:t>
            </w:r>
            <w:r w:rsidRPr="00AA693A">
              <w:rPr>
                <w:lang w:val="en-US"/>
              </w:rPr>
              <w:t xml:space="preserve"> harmonics frequency limits (MHz)</w:t>
            </w:r>
          </w:p>
        </w:tc>
        <w:tc>
          <w:tcPr>
            <w:tcW w:w="2078" w:type="dxa"/>
            <w:noWrap/>
            <w:vAlign w:val="bottom"/>
          </w:tcPr>
          <w:p w14:paraId="37041AA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10000</w:t>
            </w:r>
          </w:p>
        </w:tc>
        <w:tc>
          <w:tcPr>
            <w:tcW w:w="1972" w:type="dxa"/>
            <w:noWrap/>
            <w:vAlign w:val="bottom"/>
          </w:tcPr>
          <w:p w14:paraId="337F4206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10280</w:t>
            </w:r>
          </w:p>
        </w:tc>
        <w:tc>
          <w:tcPr>
            <w:tcW w:w="1800" w:type="dxa"/>
            <w:noWrap/>
            <w:vAlign w:val="bottom"/>
          </w:tcPr>
          <w:p w14:paraId="3414B35A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13200</w:t>
            </w:r>
          </w:p>
        </w:tc>
        <w:tc>
          <w:tcPr>
            <w:tcW w:w="2520" w:type="dxa"/>
            <w:noWrap/>
            <w:vAlign w:val="bottom"/>
          </w:tcPr>
          <w:p w14:paraId="19314F00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15200</w:t>
            </w:r>
          </w:p>
        </w:tc>
      </w:tr>
      <w:tr w:rsidR="00ED422D" w:rsidRPr="00C14CEB" w14:paraId="0111B60C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747FE3A6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rPr>
                <w:rFonts w:hint="eastAsia"/>
                <w:lang w:val="en-US"/>
              </w:rPr>
              <w:t>5th</w:t>
            </w:r>
            <w:r w:rsidRPr="00AA693A">
              <w:rPr>
                <w:lang w:val="en-US"/>
              </w:rPr>
              <w:t xml:space="preserve"> harmonics frequency limits</w:t>
            </w:r>
          </w:p>
        </w:tc>
        <w:tc>
          <w:tcPr>
            <w:tcW w:w="2078" w:type="dxa"/>
            <w:noWrap/>
            <w:vAlign w:val="bottom"/>
          </w:tcPr>
          <w:p w14:paraId="694D4FF0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5* fy_low</w:t>
            </w:r>
          </w:p>
        </w:tc>
        <w:tc>
          <w:tcPr>
            <w:tcW w:w="1972" w:type="dxa"/>
            <w:noWrap/>
            <w:vAlign w:val="bottom"/>
          </w:tcPr>
          <w:p w14:paraId="5600951C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5* fy_high</w:t>
            </w:r>
          </w:p>
        </w:tc>
        <w:tc>
          <w:tcPr>
            <w:tcW w:w="1800" w:type="dxa"/>
            <w:noWrap/>
            <w:vAlign w:val="bottom"/>
          </w:tcPr>
          <w:p w14:paraId="6F6534BA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5*fx_low</w:t>
            </w:r>
          </w:p>
        </w:tc>
        <w:tc>
          <w:tcPr>
            <w:tcW w:w="2520" w:type="dxa"/>
            <w:noWrap/>
            <w:vAlign w:val="bottom"/>
          </w:tcPr>
          <w:p w14:paraId="18A4B072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5*fx_high</w:t>
            </w:r>
          </w:p>
        </w:tc>
      </w:tr>
      <w:tr w:rsidR="00ED422D" w:rsidRPr="00C14CEB" w14:paraId="2945B2D3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1F81996B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rPr>
                <w:rFonts w:hint="eastAsia"/>
                <w:lang w:val="en-US"/>
              </w:rPr>
              <w:t>5th</w:t>
            </w:r>
            <w:r w:rsidRPr="00AA693A">
              <w:rPr>
                <w:lang w:val="en-US"/>
              </w:rPr>
              <w:t xml:space="preserve"> harmonics frequency limits (MHz)</w:t>
            </w:r>
          </w:p>
        </w:tc>
        <w:tc>
          <w:tcPr>
            <w:tcW w:w="2078" w:type="dxa"/>
            <w:noWrap/>
            <w:vAlign w:val="bottom"/>
          </w:tcPr>
          <w:p w14:paraId="49E7540C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12500</w:t>
            </w:r>
          </w:p>
        </w:tc>
        <w:tc>
          <w:tcPr>
            <w:tcW w:w="1972" w:type="dxa"/>
            <w:noWrap/>
            <w:vAlign w:val="bottom"/>
          </w:tcPr>
          <w:p w14:paraId="4A901BD9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12850</w:t>
            </w:r>
          </w:p>
        </w:tc>
        <w:tc>
          <w:tcPr>
            <w:tcW w:w="1800" w:type="dxa"/>
            <w:noWrap/>
            <w:vAlign w:val="bottom"/>
          </w:tcPr>
          <w:p w14:paraId="158940EE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16500</w:t>
            </w:r>
          </w:p>
        </w:tc>
        <w:tc>
          <w:tcPr>
            <w:tcW w:w="2520" w:type="dxa"/>
            <w:noWrap/>
            <w:vAlign w:val="bottom"/>
          </w:tcPr>
          <w:p w14:paraId="4D8CAFEB" w14:textId="77777777" w:rsidR="00ED422D" w:rsidRPr="00AA693A" w:rsidRDefault="00ED422D" w:rsidP="00BC5218">
            <w:pPr>
              <w:pStyle w:val="TAC"/>
              <w:rPr>
                <w:b/>
              </w:rPr>
            </w:pPr>
            <w:r w:rsidRPr="00AA693A">
              <w:t>19000</w:t>
            </w:r>
          </w:p>
        </w:tc>
      </w:tr>
      <w:tr w:rsidR="00ED422D" w:rsidRPr="00C14CEB" w14:paraId="61EE0F61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71EA0411" w14:textId="77777777" w:rsidR="00ED422D" w:rsidRPr="00AA693A" w:rsidRDefault="00ED422D" w:rsidP="00BC5218">
            <w:pPr>
              <w:pStyle w:val="TAL"/>
              <w:rPr>
                <w:b/>
                <w:lang w:val="en-US"/>
              </w:rPr>
            </w:pPr>
            <w:r w:rsidRPr="00AA693A">
              <w:t>2nd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39AB01F4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|fy_high – fx_low|</w:t>
            </w:r>
          </w:p>
        </w:tc>
        <w:tc>
          <w:tcPr>
            <w:tcW w:w="1972" w:type="dxa"/>
            <w:noWrap/>
            <w:vAlign w:val="bottom"/>
            <w:hideMark/>
          </w:tcPr>
          <w:p w14:paraId="7076B831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|fy_low – fx_high|</w:t>
            </w:r>
          </w:p>
        </w:tc>
        <w:tc>
          <w:tcPr>
            <w:tcW w:w="1800" w:type="dxa"/>
            <w:noWrap/>
            <w:vAlign w:val="bottom"/>
            <w:hideMark/>
          </w:tcPr>
          <w:p w14:paraId="158525BE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|fy_low + fx_low|</w:t>
            </w:r>
          </w:p>
        </w:tc>
        <w:tc>
          <w:tcPr>
            <w:tcW w:w="2520" w:type="dxa"/>
            <w:noWrap/>
            <w:vAlign w:val="bottom"/>
            <w:hideMark/>
          </w:tcPr>
          <w:p w14:paraId="300599E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|fy_high + fx_high|</w:t>
            </w:r>
          </w:p>
        </w:tc>
      </w:tr>
      <w:tr w:rsidR="00ED422D" w:rsidRPr="00C14CEB" w14:paraId="33102CAC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04D0DBA0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5B86455E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1300</w:t>
            </w:r>
          </w:p>
        </w:tc>
        <w:tc>
          <w:tcPr>
            <w:tcW w:w="1972" w:type="dxa"/>
            <w:noWrap/>
            <w:vAlign w:val="bottom"/>
            <w:hideMark/>
          </w:tcPr>
          <w:p w14:paraId="4920027C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730</w:t>
            </w:r>
          </w:p>
        </w:tc>
        <w:tc>
          <w:tcPr>
            <w:tcW w:w="1800" w:type="dxa"/>
            <w:noWrap/>
            <w:vAlign w:val="bottom"/>
            <w:hideMark/>
          </w:tcPr>
          <w:p w14:paraId="6C0C38FE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5800</w:t>
            </w:r>
          </w:p>
        </w:tc>
        <w:tc>
          <w:tcPr>
            <w:tcW w:w="2520" w:type="dxa"/>
            <w:noWrap/>
            <w:vAlign w:val="bottom"/>
            <w:hideMark/>
          </w:tcPr>
          <w:p w14:paraId="2BF36255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6370</w:t>
            </w:r>
          </w:p>
        </w:tc>
      </w:tr>
      <w:tr w:rsidR="00ED422D" w:rsidRPr="00C14CEB" w14:paraId="4934C1E0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0E8E9B81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3rd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0FF04F40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|fy_high – 2*fx_low|</w:t>
            </w:r>
          </w:p>
        </w:tc>
        <w:tc>
          <w:tcPr>
            <w:tcW w:w="1972" w:type="dxa"/>
            <w:noWrap/>
            <w:vAlign w:val="bottom"/>
            <w:hideMark/>
          </w:tcPr>
          <w:p w14:paraId="111D043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|fy_low – 2*fx_high|</w:t>
            </w:r>
          </w:p>
        </w:tc>
        <w:tc>
          <w:tcPr>
            <w:tcW w:w="1800" w:type="dxa"/>
            <w:noWrap/>
            <w:vAlign w:val="bottom"/>
            <w:hideMark/>
          </w:tcPr>
          <w:p w14:paraId="2138AEFE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|2*fy_low – fx_high|</w:t>
            </w:r>
          </w:p>
        </w:tc>
        <w:tc>
          <w:tcPr>
            <w:tcW w:w="2520" w:type="dxa"/>
            <w:noWrap/>
            <w:vAlign w:val="bottom"/>
            <w:hideMark/>
          </w:tcPr>
          <w:p w14:paraId="169E126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|2*fy_high – fx_low|</w:t>
            </w:r>
          </w:p>
        </w:tc>
      </w:tr>
      <w:tr w:rsidR="00ED422D" w:rsidRPr="00C14CEB" w14:paraId="0C1D25DC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07FE7AA8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48B42F0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1200</w:t>
            </w:r>
          </w:p>
        </w:tc>
        <w:tc>
          <w:tcPr>
            <w:tcW w:w="1972" w:type="dxa"/>
            <w:noWrap/>
            <w:vAlign w:val="bottom"/>
            <w:hideMark/>
          </w:tcPr>
          <w:p w14:paraId="437E3CD9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1840</w:t>
            </w:r>
          </w:p>
        </w:tc>
        <w:tc>
          <w:tcPr>
            <w:tcW w:w="1800" w:type="dxa"/>
            <w:noWrap/>
            <w:vAlign w:val="bottom"/>
            <w:hideMark/>
          </w:tcPr>
          <w:p w14:paraId="5CF127F9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4030</w:t>
            </w:r>
          </w:p>
        </w:tc>
        <w:tc>
          <w:tcPr>
            <w:tcW w:w="2520" w:type="dxa"/>
            <w:noWrap/>
            <w:vAlign w:val="bottom"/>
            <w:hideMark/>
          </w:tcPr>
          <w:p w14:paraId="2A975ED0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5100</w:t>
            </w:r>
          </w:p>
        </w:tc>
      </w:tr>
      <w:tr w:rsidR="00ED422D" w:rsidRPr="00C14CEB" w14:paraId="1A7380E1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554229A9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3rd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66450FD5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|2*fx_low + fy_low|</w:t>
            </w:r>
          </w:p>
        </w:tc>
        <w:tc>
          <w:tcPr>
            <w:tcW w:w="1972" w:type="dxa"/>
            <w:noWrap/>
            <w:vAlign w:val="bottom"/>
            <w:hideMark/>
          </w:tcPr>
          <w:p w14:paraId="027D5D9C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|2*fx_high + fy_high|</w:t>
            </w:r>
          </w:p>
        </w:tc>
        <w:tc>
          <w:tcPr>
            <w:tcW w:w="1800" w:type="dxa"/>
            <w:noWrap/>
            <w:vAlign w:val="bottom"/>
            <w:hideMark/>
          </w:tcPr>
          <w:p w14:paraId="1E7CED7C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|2*fy_low + fx_low|</w:t>
            </w:r>
          </w:p>
        </w:tc>
        <w:tc>
          <w:tcPr>
            <w:tcW w:w="2520" w:type="dxa"/>
            <w:noWrap/>
            <w:vAlign w:val="bottom"/>
            <w:hideMark/>
          </w:tcPr>
          <w:p w14:paraId="39AF7049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|2*fy_high + fx_high|</w:t>
            </w:r>
          </w:p>
        </w:tc>
      </w:tr>
      <w:tr w:rsidR="00ED422D" w:rsidRPr="00C14CEB" w14:paraId="38A4728F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5C2401D7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6C678798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8300</w:t>
            </w:r>
          </w:p>
        </w:tc>
        <w:tc>
          <w:tcPr>
            <w:tcW w:w="1972" w:type="dxa"/>
            <w:noWrap/>
            <w:vAlign w:val="bottom"/>
            <w:hideMark/>
          </w:tcPr>
          <w:p w14:paraId="5AC9C109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8940</w:t>
            </w:r>
          </w:p>
        </w:tc>
        <w:tc>
          <w:tcPr>
            <w:tcW w:w="1800" w:type="dxa"/>
            <w:noWrap/>
            <w:vAlign w:val="bottom"/>
            <w:hideMark/>
          </w:tcPr>
          <w:p w14:paraId="08FF68FD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9100</w:t>
            </w:r>
          </w:p>
        </w:tc>
        <w:tc>
          <w:tcPr>
            <w:tcW w:w="2520" w:type="dxa"/>
            <w:noWrap/>
            <w:vAlign w:val="bottom"/>
            <w:hideMark/>
          </w:tcPr>
          <w:p w14:paraId="496B68E8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10170</w:t>
            </w:r>
          </w:p>
        </w:tc>
      </w:tr>
      <w:tr w:rsidR="00ED422D" w:rsidRPr="00C14CEB" w14:paraId="34F69EB2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17CBAF78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Two-tone 4th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7C17480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|2*fx_low –2* fy_high|</w:t>
            </w:r>
          </w:p>
        </w:tc>
        <w:tc>
          <w:tcPr>
            <w:tcW w:w="1972" w:type="dxa"/>
            <w:noWrap/>
            <w:vAlign w:val="bottom"/>
            <w:hideMark/>
          </w:tcPr>
          <w:p w14:paraId="243473DE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|2*fx_high – 2*fy_low|</w:t>
            </w:r>
          </w:p>
        </w:tc>
        <w:tc>
          <w:tcPr>
            <w:tcW w:w="1800" w:type="dxa"/>
            <w:noWrap/>
            <w:vAlign w:val="bottom"/>
            <w:hideMark/>
          </w:tcPr>
          <w:p w14:paraId="0B4DCE6A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|2*fx_low +2* fy_low|</w:t>
            </w:r>
          </w:p>
        </w:tc>
        <w:tc>
          <w:tcPr>
            <w:tcW w:w="2520" w:type="dxa"/>
            <w:noWrap/>
            <w:vAlign w:val="bottom"/>
            <w:hideMark/>
          </w:tcPr>
          <w:p w14:paraId="42F465EA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|2*fx_high +2* fy_high|</w:t>
            </w:r>
          </w:p>
        </w:tc>
      </w:tr>
      <w:tr w:rsidR="00ED422D" w:rsidRPr="00C14CEB" w14:paraId="62A66682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7432E096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5EDED719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2600</w:t>
            </w:r>
          </w:p>
        </w:tc>
        <w:tc>
          <w:tcPr>
            <w:tcW w:w="1972" w:type="dxa"/>
            <w:noWrap/>
            <w:vAlign w:val="bottom"/>
            <w:hideMark/>
          </w:tcPr>
          <w:p w14:paraId="25EEB69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1460</w:t>
            </w:r>
          </w:p>
        </w:tc>
        <w:tc>
          <w:tcPr>
            <w:tcW w:w="1800" w:type="dxa"/>
            <w:noWrap/>
            <w:vAlign w:val="bottom"/>
            <w:hideMark/>
          </w:tcPr>
          <w:p w14:paraId="51E0B1C0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11600</w:t>
            </w:r>
          </w:p>
        </w:tc>
        <w:tc>
          <w:tcPr>
            <w:tcW w:w="2520" w:type="dxa"/>
            <w:noWrap/>
            <w:vAlign w:val="bottom"/>
            <w:hideMark/>
          </w:tcPr>
          <w:p w14:paraId="340FF13C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12740</w:t>
            </w:r>
          </w:p>
        </w:tc>
      </w:tr>
      <w:tr w:rsidR="00ED422D" w:rsidRPr="00C14CEB" w14:paraId="318D101A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24B76FA8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Two-tone 4th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2C433F1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|3*fx_low –1* fy_high|</w:t>
            </w:r>
          </w:p>
        </w:tc>
        <w:tc>
          <w:tcPr>
            <w:tcW w:w="1972" w:type="dxa"/>
            <w:noWrap/>
            <w:vAlign w:val="bottom"/>
            <w:hideMark/>
          </w:tcPr>
          <w:p w14:paraId="2AD95FDB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|3*fx_high – 1*fy_low|</w:t>
            </w:r>
          </w:p>
        </w:tc>
        <w:tc>
          <w:tcPr>
            <w:tcW w:w="1800" w:type="dxa"/>
            <w:noWrap/>
            <w:vAlign w:val="bottom"/>
            <w:hideMark/>
          </w:tcPr>
          <w:p w14:paraId="703F14F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|3*fy_low – 1*fx_high|</w:t>
            </w:r>
          </w:p>
        </w:tc>
        <w:tc>
          <w:tcPr>
            <w:tcW w:w="2520" w:type="dxa"/>
            <w:noWrap/>
            <w:vAlign w:val="bottom"/>
            <w:hideMark/>
          </w:tcPr>
          <w:p w14:paraId="3F155C92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|3*fy_high – 1*fx_low|</w:t>
            </w:r>
          </w:p>
        </w:tc>
      </w:tr>
      <w:tr w:rsidR="00ED422D" w:rsidRPr="00C14CEB" w14:paraId="08737544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0BAF7EBB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669D71C5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3700</w:t>
            </w:r>
          </w:p>
        </w:tc>
        <w:tc>
          <w:tcPr>
            <w:tcW w:w="1972" w:type="dxa"/>
            <w:noWrap/>
            <w:vAlign w:val="bottom"/>
            <w:hideMark/>
          </w:tcPr>
          <w:p w14:paraId="4122885B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4410</w:t>
            </w:r>
          </w:p>
        </w:tc>
        <w:tc>
          <w:tcPr>
            <w:tcW w:w="1800" w:type="dxa"/>
            <w:noWrap/>
            <w:vAlign w:val="bottom"/>
            <w:hideMark/>
          </w:tcPr>
          <w:p w14:paraId="64D5D336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7330</w:t>
            </w:r>
          </w:p>
        </w:tc>
        <w:tc>
          <w:tcPr>
            <w:tcW w:w="2520" w:type="dxa"/>
            <w:noWrap/>
            <w:vAlign w:val="bottom"/>
            <w:hideMark/>
          </w:tcPr>
          <w:p w14:paraId="7A14BBB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8900</w:t>
            </w:r>
          </w:p>
        </w:tc>
      </w:tr>
      <w:tr w:rsidR="00ED422D" w:rsidRPr="00C14CEB" w14:paraId="126FF370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50667450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Two-tone 4th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05890D43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|3*fx_low +1* fy_low|</w:t>
            </w:r>
          </w:p>
        </w:tc>
        <w:tc>
          <w:tcPr>
            <w:tcW w:w="1972" w:type="dxa"/>
            <w:noWrap/>
            <w:vAlign w:val="bottom"/>
            <w:hideMark/>
          </w:tcPr>
          <w:p w14:paraId="75CE81E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|3*fx_high +1* fy_high|</w:t>
            </w:r>
          </w:p>
        </w:tc>
        <w:tc>
          <w:tcPr>
            <w:tcW w:w="1800" w:type="dxa"/>
            <w:noWrap/>
            <w:vAlign w:val="bottom"/>
            <w:hideMark/>
          </w:tcPr>
          <w:p w14:paraId="0E5A6E76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|3*fy_low + 1*fx_low|</w:t>
            </w:r>
          </w:p>
        </w:tc>
        <w:tc>
          <w:tcPr>
            <w:tcW w:w="2520" w:type="dxa"/>
            <w:noWrap/>
            <w:vAlign w:val="bottom"/>
            <w:hideMark/>
          </w:tcPr>
          <w:p w14:paraId="3E4C5BF1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|3*fy_high + 1*fx_high|</w:t>
            </w:r>
          </w:p>
        </w:tc>
      </w:tr>
      <w:tr w:rsidR="00ED422D" w:rsidRPr="00C14CEB" w14:paraId="5C6700EF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6BDABCB8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4186BF0D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10800</w:t>
            </w:r>
          </w:p>
        </w:tc>
        <w:tc>
          <w:tcPr>
            <w:tcW w:w="1972" w:type="dxa"/>
            <w:noWrap/>
            <w:vAlign w:val="bottom"/>
            <w:hideMark/>
          </w:tcPr>
          <w:p w14:paraId="695C3840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11510</w:t>
            </w:r>
          </w:p>
        </w:tc>
        <w:tc>
          <w:tcPr>
            <w:tcW w:w="1800" w:type="dxa"/>
            <w:noWrap/>
            <w:vAlign w:val="bottom"/>
            <w:hideMark/>
          </w:tcPr>
          <w:p w14:paraId="11E6E9FC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12400</w:t>
            </w:r>
          </w:p>
        </w:tc>
        <w:tc>
          <w:tcPr>
            <w:tcW w:w="2520" w:type="dxa"/>
            <w:noWrap/>
            <w:vAlign w:val="bottom"/>
            <w:hideMark/>
          </w:tcPr>
          <w:p w14:paraId="62AB3040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13970</w:t>
            </w:r>
          </w:p>
        </w:tc>
      </w:tr>
      <w:tr w:rsidR="00ED422D" w:rsidRPr="00C14CEB" w14:paraId="69C0558A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769BAA10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Two-tone 5th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4CD80E7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|fx_low – 4*fy_high|</w:t>
            </w:r>
          </w:p>
        </w:tc>
        <w:tc>
          <w:tcPr>
            <w:tcW w:w="1972" w:type="dxa"/>
            <w:noWrap/>
            <w:vAlign w:val="bottom"/>
            <w:hideMark/>
          </w:tcPr>
          <w:p w14:paraId="17AFBF61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|fx_high – 4*fy_low|</w:t>
            </w:r>
          </w:p>
        </w:tc>
        <w:tc>
          <w:tcPr>
            <w:tcW w:w="1800" w:type="dxa"/>
            <w:noWrap/>
            <w:vAlign w:val="bottom"/>
            <w:hideMark/>
          </w:tcPr>
          <w:p w14:paraId="4C4D9F0A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|fy_low – 4*fx_high|</w:t>
            </w:r>
          </w:p>
        </w:tc>
        <w:tc>
          <w:tcPr>
            <w:tcW w:w="2520" w:type="dxa"/>
            <w:noWrap/>
            <w:vAlign w:val="bottom"/>
            <w:hideMark/>
          </w:tcPr>
          <w:p w14:paraId="58DB2251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|fy_high – 4*fx_low|</w:t>
            </w:r>
          </w:p>
        </w:tc>
      </w:tr>
      <w:tr w:rsidR="00ED422D" w:rsidRPr="00C14CEB" w14:paraId="3DF98A56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129E805A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65AEC1C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12700</w:t>
            </w:r>
          </w:p>
        </w:tc>
        <w:tc>
          <w:tcPr>
            <w:tcW w:w="1972" w:type="dxa"/>
            <w:noWrap/>
            <w:vAlign w:val="bottom"/>
            <w:hideMark/>
          </w:tcPr>
          <w:p w14:paraId="7C4CDB43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10630</w:t>
            </w:r>
          </w:p>
        </w:tc>
        <w:tc>
          <w:tcPr>
            <w:tcW w:w="1800" w:type="dxa"/>
            <w:noWrap/>
            <w:vAlign w:val="bottom"/>
            <w:hideMark/>
          </w:tcPr>
          <w:p w14:paraId="2B848FBA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6980</w:t>
            </w:r>
          </w:p>
        </w:tc>
        <w:tc>
          <w:tcPr>
            <w:tcW w:w="2520" w:type="dxa"/>
            <w:noWrap/>
            <w:vAlign w:val="bottom"/>
            <w:hideMark/>
          </w:tcPr>
          <w:p w14:paraId="178AAC1D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6200</w:t>
            </w:r>
          </w:p>
        </w:tc>
      </w:tr>
      <w:tr w:rsidR="00ED422D" w:rsidRPr="00C14CEB" w14:paraId="6CC60553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293CC8C1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Two-tone 5th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1BEE60D8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|fx_low + 4*fy_low|</w:t>
            </w:r>
          </w:p>
        </w:tc>
        <w:tc>
          <w:tcPr>
            <w:tcW w:w="1972" w:type="dxa"/>
            <w:noWrap/>
            <w:vAlign w:val="bottom"/>
            <w:hideMark/>
          </w:tcPr>
          <w:p w14:paraId="2305F1F2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|fx_high + 4*fy_high|</w:t>
            </w:r>
          </w:p>
        </w:tc>
        <w:tc>
          <w:tcPr>
            <w:tcW w:w="1800" w:type="dxa"/>
            <w:noWrap/>
            <w:vAlign w:val="bottom"/>
            <w:hideMark/>
          </w:tcPr>
          <w:p w14:paraId="361FA296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|fy_low + 4*fx_low|</w:t>
            </w:r>
          </w:p>
        </w:tc>
        <w:tc>
          <w:tcPr>
            <w:tcW w:w="2520" w:type="dxa"/>
            <w:noWrap/>
            <w:vAlign w:val="bottom"/>
            <w:hideMark/>
          </w:tcPr>
          <w:p w14:paraId="76AD2DE1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|fy_high + 4*fx_high|</w:t>
            </w:r>
          </w:p>
        </w:tc>
      </w:tr>
      <w:tr w:rsidR="00ED422D" w:rsidRPr="00C14CEB" w14:paraId="1336DF15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03C73346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0C06AA1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15700</w:t>
            </w:r>
          </w:p>
        </w:tc>
        <w:tc>
          <w:tcPr>
            <w:tcW w:w="1972" w:type="dxa"/>
            <w:noWrap/>
            <w:vAlign w:val="bottom"/>
            <w:hideMark/>
          </w:tcPr>
          <w:p w14:paraId="76B928B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17770</w:t>
            </w:r>
          </w:p>
        </w:tc>
        <w:tc>
          <w:tcPr>
            <w:tcW w:w="1800" w:type="dxa"/>
            <w:noWrap/>
            <w:vAlign w:val="bottom"/>
            <w:hideMark/>
          </w:tcPr>
          <w:p w14:paraId="385D1E26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13300</w:t>
            </w:r>
          </w:p>
        </w:tc>
        <w:tc>
          <w:tcPr>
            <w:tcW w:w="2520" w:type="dxa"/>
            <w:noWrap/>
            <w:vAlign w:val="bottom"/>
            <w:hideMark/>
          </w:tcPr>
          <w:p w14:paraId="675A6DE5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14080</w:t>
            </w:r>
          </w:p>
        </w:tc>
      </w:tr>
      <w:tr w:rsidR="00ED422D" w:rsidRPr="00C14CEB" w14:paraId="53DDA4DC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3B18E9E4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Two-tone 5th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45D1B1A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|2*fx_low – 3*fy_high|</w:t>
            </w:r>
          </w:p>
        </w:tc>
        <w:tc>
          <w:tcPr>
            <w:tcW w:w="1972" w:type="dxa"/>
            <w:noWrap/>
            <w:vAlign w:val="bottom"/>
            <w:hideMark/>
          </w:tcPr>
          <w:p w14:paraId="189A68F5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|2*fx_high – 3*fy_low|</w:t>
            </w:r>
          </w:p>
        </w:tc>
        <w:tc>
          <w:tcPr>
            <w:tcW w:w="1800" w:type="dxa"/>
            <w:noWrap/>
            <w:vAlign w:val="bottom"/>
            <w:hideMark/>
          </w:tcPr>
          <w:p w14:paraId="76B9456F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|2*fy_low – 3*fx_high|</w:t>
            </w:r>
          </w:p>
        </w:tc>
        <w:tc>
          <w:tcPr>
            <w:tcW w:w="2520" w:type="dxa"/>
            <w:noWrap/>
            <w:vAlign w:val="bottom"/>
            <w:hideMark/>
          </w:tcPr>
          <w:p w14:paraId="3CA9A9A3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|2*fy_high – 3*fx_low|</w:t>
            </w:r>
          </w:p>
        </w:tc>
      </w:tr>
      <w:tr w:rsidR="00ED422D" w:rsidRPr="00C14CEB" w14:paraId="5F0E76FC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790A732B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20F1445D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6400</w:t>
            </w:r>
          </w:p>
        </w:tc>
        <w:tc>
          <w:tcPr>
            <w:tcW w:w="1972" w:type="dxa"/>
            <w:noWrap/>
            <w:vAlign w:val="bottom"/>
            <w:hideMark/>
          </w:tcPr>
          <w:p w14:paraId="62D8747B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4760</w:t>
            </w:r>
          </w:p>
        </w:tc>
        <w:tc>
          <w:tcPr>
            <w:tcW w:w="1800" w:type="dxa"/>
            <w:noWrap/>
            <w:vAlign w:val="bottom"/>
            <w:hideMark/>
          </w:tcPr>
          <w:p w14:paraId="24F98494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1110</w:t>
            </w:r>
          </w:p>
        </w:tc>
        <w:tc>
          <w:tcPr>
            <w:tcW w:w="2520" w:type="dxa"/>
            <w:noWrap/>
            <w:vAlign w:val="bottom"/>
            <w:hideMark/>
          </w:tcPr>
          <w:p w14:paraId="135FD8D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100</w:t>
            </w:r>
          </w:p>
        </w:tc>
      </w:tr>
      <w:tr w:rsidR="00ED422D" w:rsidRPr="00C14CEB" w14:paraId="238B39E1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48F79B4E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Two-tone 5th order IMD products</w:t>
            </w:r>
          </w:p>
        </w:tc>
        <w:tc>
          <w:tcPr>
            <w:tcW w:w="2078" w:type="dxa"/>
            <w:noWrap/>
            <w:vAlign w:val="bottom"/>
            <w:hideMark/>
          </w:tcPr>
          <w:p w14:paraId="5E0DDF8B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|2*fx_low + 3*fy_low|</w:t>
            </w:r>
          </w:p>
        </w:tc>
        <w:tc>
          <w:tcPr>
            <w:tcW w:w="1972" w:type="dxa"/>
            <w:noWrap/>
            <w:vAlign w:val="bottom"/>
            <w:hideMark/>
          </w:tcPr>
          <w:p w14:paraId="5545BA0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|2*fx_high + 3*fy_high|</w:t>
            </w:r>
          </w:p>
        </w:tc>
        <w:tc>
          <w:tcPr>
            <w:tcW w:w="1800" w:type="dxa"/>
            <w:noWrap/>
            <w:vAlign w:val="bottom"/>
            <w:hideMark/>
          </w:tcPr>
          <w:p w14:paraId="6EFE72E9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|2*fy_low + 3*fx_low|</w:t>
            </w:r>
          </w:p>
        </w:tc>
        <w:tc>
          <w:tcPr>
            <w:tcW w:w="2520" w:type="dxa"/>
            <w:noWrap/>
            <w:vAlign w:val="bottom"/>
            <w:hideMark/>
          </w:tcPr>
          <w:p w14:paraId="328B42B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|2*fy_high + 3*fx_high|</w:t>
            </w:r>
          </w:p>
        </w:tc>
      </w:tr>
      <w:tr w:rsidR="00ED422D" w:rsidRPr="00C14CEB" w14:paraId="325062F9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2F382696" w14:textId="77777777" w:rsidR="00ED422D" w:rsidRPr="00AA693A" w:rsidRDefault="00ED422D" w:rsidP="00BC5218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vAlign w:val="bottom"/>
            <w:hideMark/>
          </w:tcPr>
          <w:p w14:paraId="182D04AA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14900</w:t>
            </w:r>
          </w:p>
        </w:tc>
        <w:tc>
          <w:tcPr>
            <w:tcW w:w="1972" w:type="dxa"/>
            <w:noWrap/>
            <w:vAlign w:val="bottom"/>
            <w:hideMark/>
          </w:tcPr>
          <w:p w14:paraId="12189BC4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16540</w:t>
            </w:r>
          </w:p>
        </w:tc>
        <w:tc>
          <w:tcPr>
            <w:tcW w:w="1800" w:type="dxa"/>
            <w:noWrap/>
            <w:vAlign w:val="bottom"/>
            <w:hideMark/>
          </w:tcPr>
          <w:p w14:paraId="551C75E9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14100</w:t>
            </w:r>
          </w:p>
        </w:tc>
        <w:tc>
          <w:tcPr>
            <w:tcW w:w="2520" w:type="dxa"/>
            <w:noWrap/>
            <w:vAlign w:val="bottom"/>
            <w:hideMark/>
          </w:tcPr>
          <w:p w14:paraId="3FE43EF7" w14:textId="77777777" w:rsidR="00ED422D" w:rsidRPr="00C73333" w:rsidRDefault="00ED422D" w:rsidP="00BC5218">
            <w:pPr>
              <w:pStyle w:val="TAC"/>
              <w:rPr>
                <w:b/>
              </w:rPr>
            </w:pPr>
            <w:r w:rsidRPr="00C73333">
              <w:t>15310</w:t>
            </w:r>
          </w:p>
        </w:tc>
      </w:tr>
    </w:tbl>
    <w:p w14:paraId="50F1AABF" w14:textId="77777777" w:rsidR="00ED422D" w:rsidRDefault="00ED422D" w:rsidP="00BC189D"/>
    <w:p w14:paraId="6E7CBBD4" w14:textId="77777777" w:rsidR="00ED422D" w:rsidRDefault="00ED422D" w:rsidP="00ED422D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he IMD2 and IMD4 interference of UL DC_7_n26 may have an impact on the Rx of band n78.</w:t>
      </w:r>
    </w:p>
    <w:p w14:paraId="423E9BF1" w14:textId="77777777" w:rsidR="00ED422D" w:rsidRDefault="00ED422D" w:rsidP="00ED422D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he IMD2 and IMD5 interference of UL DC_7_n78 may have an impact on the Rx of band n26.</w:t>
      </w:r>
    </w:p>
    <w:p w14:paraId="20CA4024" w14:textId="77777777" w:rsidR="00ED422D" w:rsidRPr="00EC24FB" w:rsidRDefault="00ED422D" w:rsidP="00ED422D">
      <w:pPr>
        <w:rPr>
          <w:rFonts w:eastAsia="SimSun"/>
          <w:lang w:val="en-US" w:eastAsia="zh-CN"/>
        </w:rPr>
      </w:pPr>
    </w:p>
    <w:p w14:paraId="0A0B690B" w14:textId="709A3AF9" w:rsidR="00ED422D" w:rsidRDefault="00ED422D" w:rsidP="00147049">
      <w:pPr>
        <w:pStyle w:val="3"/>
        <w:rPr>
          <w:lang w:val="en-US" w:eastAsia="zh-CN"/>
        </w:rPr>
      </w:pPr>
      <w:bookmarkStart w:id="212" w:name="_Toc120260753"/>
      <w:bookmarkStart w:id="213" w:name="_Toc135927649"/>
      <w:r>
        <w:rPr>
          <w:lang w:val="en-US" w:eastAsia="zh-CN"/>
        </w:rPr>
        <w:t>6.10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  <w:t>∆TIB and ∆RIB values</w:t>
      </w:r>
      <w:bookmarkEnd w:id="212"/>
      <w:bookmarkEnd w:id="213"/>
    </w:p>
    <w:p w14:paraId="72C974CE" w14:textId="77777777" w:rsidR="00ED422D" w:rsidRPr="00B744F9" w:rsidRDefault="00ED422D" w:rsidP="00ED422D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DC_5-7_n78,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3592EA50" w14:textId="770AF9DF" w:rsidR="00ED422D" w:rsidRDefault="00ED422D" w:rsidP="00ED422D">
      <w:pPr>
        <w:pStyle w:val="TH"/>
      </w:pPr>
      <w:r>
        <w:lastRenderedPageBreak/>
        <w:t>Table 6.10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92D9B" w:rsidRPr="00EF5447" w14:paraId="511DF7CF" w14:textId="77777777" w:rsidTr="00E902D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C7EDE" w14:textId="77777777" w:rsidR="00692D9B" w:rsidRPr="00EF5447" w:rsidRDefault="00692D9B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D2AD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692D9B" w:rsidRPr="00EF5447" w14:paraId="22E50BB9" w14:textId="77777777" w:rsidTr="00E902DB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AC8D" w14:textId="77777777" w:rsidR="00692D9B" w:rsidRPr="00EF5447" w:rsidRDefault="00692D9B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435D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5447" w14:paraId="54BDBE3B" w14:textId="77777777" w:rsidTr="00E902D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FE1" w14:textId="77777777" w:rsidR="00692D9B" w:rsidRPr="00EF5447" w:rsidRDefault="00692D9B" w:rsidP="00E902DB">
            <w:pPr>
              <w:pStyle w:val="TAC"/>
            </w:pPr>
            <w:r>
              <w:t>DC_7_n26-n78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E301" w14:textId="11A4A9A8" w:rsidR="00692D9B" w:rsidRPr="00EF5447" w:rsidRDefault="00BB18D2" w:rsidP="00E902D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7627" w14:textId="77777777" w:rsidR="00692D9B" w:rsidRPr="00E137BF" w:rsidRDefault="00692D9B" w:rsidP="00E902D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995F" w14:textId="06FD5C53" w:rsidR="00692D9B" w:rsidRPr="00EF5447" w:rsidRDefault="00BB18D2" w:rsidP="00E902DB">
            <w:pPr>
              <w:pStyle w:val="TAC"/>
            </w:pPr>
            <w:r>
              <w:t>0.8</w:t>
            </w:r>
          </w:p>
        </w:tc>
      </w:tr>
      <w:tr w:rsidR="00692D9B" w:rsidRPr="00EF5447" w14:paraId="4C534158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CCDB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0DBAA4DC" w14:textId="77777777" w:rsidR="00692D9B" w:rsidRPr="00EF5447" w:rsidRDefault="00692D9B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2C329A7C" w14:textId="77777777" w:rsidR="00ED422D" w:rsidRPr="00692D9B" w:rsidRDefault="00ED422D" w:rsidP="00ED422D"/>
    <w:p w14:paraId="2C5D501A" w14:textId="62B1D740" w:rsidR="00ED422D" w:rsidRDefault="00ED422D" w:rsidP="00ED422D">
      <w:pPr>
        <w:pStyle w:val="TH"/>
      </w:pPr>
      <w:r>
        <w:t>Table 6.10.4-2: ΔR</w:t>
      </w:r>
      <w:r w:rsidRPr="00B744F9">
        <w:rPr>
          <w:vertAlign w:val="subscript"/>
        </w:rPr>
        <w:t>IB,c</w:t>
      </w:r>
      <w: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92D9B" w:rsidRPr="00EF6781" w14:paraId="29E312B0" w14:textId="77777777" w:rsidTr="00E902D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E9483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6352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6781" w14:paraId="35845341" w14:textId="77777777" w:rsidTr="00E902DB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1DF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79E0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92D9B" w:rsidRPr="00C96590" w14:paraId="0EDB150F" w14:textId="77777777" w:rsidTr="00E902DB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A607" w14:textId="77777777" w:rsidR="00692D9B" w:rsidRPr="00C96590" w:rsidRDefault="00692D9B" w:rsidP="00E902DB">
            <w:pPr>
              <w:pStyle w:val="TAC"/>
            </w:pPr>
            <w:r>
              <w:t>DC_7_n26-n78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23F8" w14:textId="00170D8D" w:rsidR="00692D9B" w:rsidRPr="00C96590" w:rsidRDefault="00BB18D2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E198" w14:textId="77777777" w:rsidR="00692D9B" w:rsidRPr="00EF6781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71D6" w14:textId="27B27738" w:rsidR="00692D9B" w:rsidRPr="00C96590" w:rsidRDefault="00BB18D2" w:rsidP="00BB18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0.5</w:t>
            </w:r>
          </w:p>
        </w:tc>
      </w:tr>
      <w:tr w:rsidR="00692D9B" w:rsidRPr="00C96590" w14:paraId="76BE8B8F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8CA9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39F7E951" w14:textId="77777777" w:rsidR="00692D9B" w:rsidRPr="00C96590" w:rsidRDefault="00692D9B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2F6F8784" w14:textId="77777777" w:rsidR="00692D9B" w:rsidRPr="00661122" w:rsidRDefault="00692D9B" w:rsidP="00661122">
      <w:pPr>
        <w:rPr>
          <w:lang w:eastAsia="zh-CN"/>
        </w:rPr>
      </w:pPr>
    </w:p>
    <w:p w14:paraId="363FE9D6" w14:textId="60634E43" w:rsidR="00ED422D" w:rsidRPr="00464490" w:rsidRDefault="00ED422D" w:rsidP="00147049">
      <w:pPr>
        <w:pStyle w:val="3"/>
        <w:rPr>
          <w:lang w:val="en-US" w:eastAsia="zh-CN"/>
        </w:rPr>
      </w:pPr>
      <w:bookmarkStart w:id="214" w:name="_Toc120260754"/>
      <w:bookmarkStart w:id="215" w:name="_Toc135927650"/>
      <w:r>
        <w:rPr>
          <w:lang w:val="en-US" w:eastAsia="zh-CN"/>
        </w:rPr>
        <w:t>6.10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 requirements</w:t>
      </w:r>
      <w:bookmarkEnd w:id="214"/>
      <w:bookmarkEnd w:id="215"/>
    </w:p>
    <w:p w14:paraId="4CFA9753" w14:textId="77777777" w:rsidR="00ED422D" w:rsidRDefault="00ED422D" w:rsidP="00ED422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Referring to </w:t>
      </w:r>
      <w:r>
        <w:rPr>
          <w:color w:val="000000"/>
          <w:lang w:eastAsia="zh-CN"/>
        </w:rPr>
        <w:t>CA_n7-n7-n78</w:t>
      </w:r>
      <w:r>
        <w:rPr>
          <w:rFonts w:ascii="Arial" w:hAnsi="Arial" w:cs="Arial"/>
          <w:sz w:val="18"/>
        </w:rPr>
        <w:t>, the MSD requirements can be specified as below:</w:t>
      </w:r>
    </w:p>
    <w:p w14:paraId="448C2A29" w14:textId="4F125304" w:rsidR="00ED422D" w:rsidRPr="008C4FBC" w:rsidRDefault="00ED422D" w:rsidP="00ED422D">
      <w:pPr>
        <w:pStyle w:val="TH"/>
      </w:pPr>
      <w:r>
        <w:t xml:space="preserve">Table 6.10.4-1: </w:t>
      </w:r>
      <w:r w:rsidRPr="008C4FBC">
        <w:t>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D422D" w:rsidRPr="00EF5447" w14:paraId="67A9A8C2" w14:textId="77777777" w:rsidTr="00E902DB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03A4D05" w14:textId="77777777" w:rsidR="00ED422D" w:rsidRPr="00EF5447" w:rsidRDefault="00ED422D" w:rsidP="00E902DB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ED422D" w:rsidRPr="00EF5447" w14:paraId="1D97E473" w14:textId="77777777" w:rsidTr="00E902DB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72BC028D" w14:textId="77777777" w:rsidR="00ED422D" w:rsidRPr="00EF5447" w:rsidRDefault="00ED422D" w:rsidP="00E902DB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31BAC087" w14:textId="77777777" w:rsidR="00ED422D" w:rsidRPr="00EF5447" w:rsidRDefault="00ED422D" w:rsidP="00E902DB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478C4B2" w14:textId="77777777" w:rsidR="00ED422D" w:rsidRPr="00EF5447" w:rsidRDefault="00ED422D" w:rsidP="00E902DB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081ECFB6" w14:textId="77777777" w:rsidR="00ED422D" w:rsidRPr="00EF5447" w:rsidRDefault="00ED422D" w:rsidP="00E902DB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211333F0" w14:textId="77777777" w:rsidR="00ED422D" w:rsidRPr="00EF5447" w:rsidRDefault="00ED422D" w:rsidP="00E902DB">
            <w:pPr>
              <w:pStyle w:val="TAH"/>
            </w:pPr>
            <w:r w:rsidRPr="00EF5447">
              <w:t>UL</w:t>
            </w:r>
          </w:p>
          <w:p w14:paraId="78BC4837" w14:textId="77777777" w:rsidR="00ED422D" w:rsidRPr="00EF5447" w:rsidRDefault="00ED422D" w:rsidP="00E902DB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A2B5180" w14:textId="77777777" w:rsidR="00ED422D" w:rsidRPr="00EF5447" w:rsidRDefault="00ED422D" w:rsidP="00E902DB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1AE28E84" w14:textId="77777777" w:rsidR="00ED422D" w:rsidRPr="00EF5447" w:rsidRDefault="00ED422D" w:rsidP="00E902DB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08230D4" w14:textId="77777777" w:rsidR="00ED422D" w:rsidRPr="00EF5447" w:rsidRDefault="00ED422D" w:rsidP="00E902DB">
            <w:pPr>
              <w:pStyle w:val="TAH"/>
            </w:pPr>
            <w:r w:rsidRPr="00EF5447">
              <w:t>IMD order</w:t>
            </w:r>
          </w:p>
        </w:tc>
      </w:tr>
      <w:tr w:rsidR="00ED422D" w:rsidRPr="00EF5447" w14:paraId="19CB1DE4" w14:textId="77777777" w:rsidTr="00E902DB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6723C26E" w14:textId="77777777" w:rsidR="00ED422D" w:rsidRDefault="00ED422D" w:rsidP="00E902DB">
            <w:pPr>
              <w:pStyle w:val="TAC"/>
            </w:pPr>
            <w:r w:rsidRPr="00EF5447">
              <w:t>DC_</w:t>
            </w:r>
            <w:r>
              <w:t>7</w:t>
            </w:r>
            <w:r w:rsidRPr="00EF5447">
              <w:t>A</w:t>
            </w:r>
            <w:r>
              <w:t>_n26</w:t>
            </w:r>
            <w:r w:rsidRPr="00EF5447">
              <w:t>A</w:t>
            </w:r>
            <w:r>
              <w:t>-</w:t>
            </w:r>
            <w:r w:rsidRPr="00EF5447">
              <w:t>n78A</w:t>
            </w:r>
          </w:p>
          <w:p w14:paraId="61E6D335" w14:textId="77777777" w:rsidR="00ED422D" w:rsidRPr="00EF5447" w:rsidRDefault="00ED422D" w:rsidP="00E902DB">
            <w:pPr>
              <w:pStyle w:val="TAC"/>
            </w:pPr>
            <w:r w:rsidRPr="00EF5447">
              <w:t>DC_</w:t>
            </w:r>
            <w:r>
              <w:t>7C_n26</w:t>
            </w:r>
            <w:r w:rsidRPr="00EF5447">
              <w:t>A</w:t>
            </w:r>
            <w:r>
              <w:t>-</w:t>
            </w:r>
            <w:r w:rsidRPr="00EF5447">
              <w:t>n78A</w:t>
            </w:r>
          </w:p>
          <w:p w14:paraId="6F41874C" w14:textId="77777777" w:rsidR="00ED422D" w:rsidRPr="00EF5447" w:rsidRDefault="00ED422D" w:rsidP="00E902DB">
            <w:pPr>
              <w:pStyle w:val="TAC"/>
              <w:jc w:val="left"/>
            </w:pPr>
          </w:p>
        </w:tc>
        <w:tc>
          <w:tcPr>
            <w:tcW w:w="867" w:type="dxa"/>
            <w:shd w:val="clear" w:color="auto" w:fill="auto"/>
          </w:tcPr>
          <w:p w14:paraId="3FF04FCB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szCs w:val="18"/>
                <w:lang w:eastAsia="ko-KR"/>
              </w:rPr>
              <w:t>7</w:t>
            </w:r>
          </w:p>
        </w:tc>
        <w:tc>
          <w:tcPr>
            <w:tcW w:w="1066" w:type="dxa"/>
            <w:shd w:val="clear" w:color="auto" w:fill="auto"/>
            <w:noWrap/>
          </w:tcPr>
          <w:p w14:paraId="0131E8DB" w14:textId="77777777" w:rsidR="00ED422D" w:rsidRPr="00463DD3" w:rsidRDefault="00ED422D" w:rsidP="00E902DB">
            <w:pPr>
              <w:pStyle w:val="TAC"/>
            </w:pPr>
            <w:r>
              <w:rPr>
                <w:lang w:eastAsia="ko-KR"/>
              </w:rPr>
              <w:t>2550</w:t>
            </w:r>
          </w:p>
        </w:tc>
        <w:tc>
          <w:tcPr>
            <w:tcW w:w="747" w:type="dxa"/>
            <w:shd w:val="clear" w:color="auto" w:fill="auto"/>
            <w:noWrap/>
          </w:tcPr>
          <w:p w14:paraId="72BEBF52" w14:textId="77777777" w:rsidR="00ED422D" w:rsidRPr="00463DD3" w:rsidRDefault="00ED422D" w:rsidP="00E902DB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1ABE9B9D" w14:textId="77777777" w:rsidR="00ED422D" w:rsidRPr="00463DD3" w:rsidRDefault="00ED422D" w:rsidP="00E902DB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D648791" w14:textId="77777777" w:rsidR="00ED422D" w:rsidRPr="00463DD3" w:rsidRDefault="00ED422D" w:rsidP="00E902DB">
            <w:pPr>
              <w:pStyle w:val="TAC"/>
            </w:pPr>
            <w:r>
              <w:rPr>
                <w:lang w:eastAsia="ko-KR"/>
              </w:rPr>
              <w:t>2670</w:t>
            </w:r>
          </w:p>
        </w:tc>
        <w:tc>
          <w:tcPr>
            <w:tcW w:w="752" w:type="dxa"/>
            <w:shd w:val="clear" w:color="auto" w:fill="auto"/>
          </w:tcPr>
          <w:p w14:paraId="34B17BA0" w14:textId="77777777" w:rsidR="00ED422D" w:rsidRPr="00463DD3" w:rsidRDefault="00ED422D" w:rsidP="00E902DB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7E07A93" w14:textId="77777777" w:rsidR="00ED422D" w:rsidRPr="00463DD3" w:rsidRDefault="00ED422D" w:rsidP="00E902DB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ED422D" w:rsidRPr="00EF5447" w14:paraId="713A8674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046680E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4812ABB7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szCs w:val="18"/>
                <w:lang w:eastAsia="ko-KR"/>
              </w:rPr>
              <w:t>n26</w:t>
            </w:r>
          </w:p>
        </w:tc>
        <w:tc>
          <w:tcPr>
            <w:tcW w:w="1066" w:type="dxa"/>
            <w:shd w:val="clear" w:color="auto" w:fill="auto"/>
            <w:noWrap/>
          </w:tcPr>
          <w:p w14:paraId="0F526207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834</w:t>
            </w:r>
          </w:p>
        </w:tc>
        <w:tc>
          <w:tcPr>
            <w:tcW w:w="747" w:type="dxa"/>
            <w:shd w:val="clear" w:color="auto" w:fill="auto"/>
            <w:noWrap/>
          </w:tcPr>
          <w:p w14:paraId="66875226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70677111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B697D48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879</w:t>
            </w:r>
          </w:p>
        </w:tc>
        <w:tc>
          <w:tcPr>
            <w:tcW w:w="752" w:type="dxa"/>
            <w:shd w:val="clear" w:color="auto" w:fill="auto"/>
          </w:tcPr>
          <w:p w14:paraId="28F80069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30.2</w:t>
            </w:r>
          </w:p>
        </w:tc>
        <w:tc>
          <w:tcPr>
            <w:tcW w:w="1248" w:type="dxa"/>
            <w:shd w:val="clear" w:color="auto" w:fill="auto"/>
          </w:tcPr>
          <w:p w14:paraId="4D347A09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IMD2</w:t>
            </w:r>
          </w:p>
        </w:tc>
      </w:tr>
      <w:tr w:rsidR="00ED422D" w:rsidRPr="00EF5447" w14:paraId="00771410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D451283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0DE42DE5" w14:textId="77777777" w:rsidR="00ED422D" w:rsidRPr="00463DD3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05C158E0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3429</w:t>
            </w:r>
          </w:p>
        </w:tc>
        <w:tc>
          <w:tcPr>
            <w:tcW w:w="747" w:type="dxa"/>
            <w:shd w:val="clear" w:color="auto" w:fill="auto"/>
            <w:noWrap/>
          </w:tcPr>
          <w:p w14:paraId="657B4311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44C8DE22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68FE9AF6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3429</w:t>
            </w:r>
          </w:p>
        </w:tc>
        <w:tc>
          <w:tcPr>
            <w:tcW w:w="752" w:type="dxa"/>
            <w:shd w:val="clear" w:color="auto" w:fill="auto"/>
          </w:tcPr>
          <w:p w14:paraId="0A8BBCB1" w14:textId="77777777" w:rsidR="00ED422D" w:rsidRPr="00463DD3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DD2864D" w14:textId="77777777" w:rsidR="00ED422D" w:rsidRPr="00463DD3" w:rsidRDefault="00ED422D" w:rsidP="00E902DB">
            <w:pPr>
              <w:pStyle w:val="TAC"/>
              <w:rPr>
                <w:vertAlign w:val="superscript"/>
              </w:rPr>
            </w:pPr>
            <w:r>
              <w:rPr>
                <w:rFonts w:eastAsia="맑은 고딕"/>
                <w:lang w:eastAsia="ko-KR"/>
              </w:rPr>
              <w:t>N/A</w:t>
            </w:r>
          </w:p>
        </w:tc>
      </w:tr>
      <w:tr w:rsidR="00ED422D" w:rsidRPr="00EF5447" w14:paraId="4417D571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349665A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61E881E8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szCs w:val="18"/>
                <w:lang w:eastAsia="ko-KR"/>
              </w:rPr>
              <w:t>7</w:t>
            </w:r>
          </w:p>
        </w:tc>
        <w:tc>
          <w:tcPr>
            <w:tcW w:w="1066" w:type="dxa"/>
            <w:shd w:val="clear" w:color="auto" w:fill="auto"/>
            <w:noWrap/>
          </w:tcPr>
          <w:p w14:paraId="2FCC865C" w14:textId="77777777" w:rsidR="00ED422D" w:rsidRPr="00EF5447" w:rsidRDefault="00ED422D" w:rsidP="00E902DB">
            <w:pPr>
              <w:pStyle w:val="TAC"/>
            </w:pPr>
            <w:r>
              <w:rPr>
                <w:lang w:eastAsia="ko-KR"/>
              </w:rPr>
              <w:t>2525</w:t>
            </w:r>
          </w:p>
        </w:tc>
        <w:tc>
          <w:tcPr>
            <w:tcW w:w="747" w:type="dxa"/>
            <w:shd w:val="clear" w:color="auto" w:fill="auto"/>
            <w:noWrap/>
          </w:tcPr>
          <w:p w14:paraId="544B5289" w14:textId="77777777" w:rsidR="00ED422D" w:rsidRPr="00EF5447" w:rsidRDefault="00ED422D" w:rsidP="00E902DB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68AA26D0" w14:textId="77777777" w:rsidR="00ED422D" w:rsidRPr="00EF5447" w:rsidRDefault="00ED422D" w:rsidP="00E902DB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29FD99E" w14:textId="77777777" w:rsidR="00ED422D" w:rsidRPr="00EF5447" w:rsidRDefault="00ED422D" w:rsidP="00E902DB">
            <w:pPr>
              <w:pStyle w:val="TAC"/>
            </w:pPr>
            <w:r>
              <w:rPr>
                <w:lang w:eastAsia="ko-KR"/>
              </w:rPr>
              <w:t>2645</w:t>
            </w:r>
          </w:p>
        </w:tc>
        <w:tc>
          <w:tcPr>
            <w:tcW w:w="752" w:type="dxa"/>
            <w:shd w:val="clear" w:color="auto" w:fill="auto"/>
          </w:tcPr>
          <w:p w14:paraId="296C7D5C" w14:textId="77777777" w:rsidR="00ED422D" w:rsidRPr="00EF5447" w:rsidRDefault="00ED422D" w:rsidP="00E902DB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4211E8AC" w14:textId="77777777" w:rsidR="00ED422D" w:rsidRPr="00EF5447" w:rsidRDefault="00ED422D" w:rsidP="00E902DB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ED422D" w:rsidRPr="00EF5447" w14:paraId="0ED37CA5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1642A6A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5ABC0098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szCs w:val="18"/>
                <w:lang w:eastAsia="ko-KR"/>
              </w:rPr>
              <w:t>n26</w:t>
            </w:r>
          </w:p>
        </w:tc>
        <w:tc>
          <w:tcPr>
            <w:tcW w:w="1066" w:type="dxa"/>
            <w:shd w:val="clear" w:color="auto" w:fill="auto"/>
            <w:noWrap/>
          </w:tcPr>
          <w:p w14:paraId="796FAA1F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830</w:t>
            </w:r>
          </w:p>
        </w:tc>
        <w:tc>
          <w:tcPr>
            <w:tcW w:w="747" w:type="dxa"/>
            <w:shd w:val="clear" w:color="auto" w:fill="auto"/>
            <w:noWrap/>
          </w:tcPr>
          <w:p w14:paraId="4BDE5E79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2CDB217F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DA0E14C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875</w:t>
            </w:r>
          </w:p>
        </w:tc>
        <w:tc>
          <w:tcPr>
            <w:tcW w:w="752" w:type="dxa"/>
            <w:shd w:val="clear" w:color="auto" w:fill="auto"/>
          </w:tcPr>
          <w:p w14:paraId="4FF00A7B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3.3</w:t>
            </w:r>
          </w:p>
        </w:tc>
        <w:tc>
          <w:tcPr>
            <w:tcW w:w="1248" w:type="dxa"/>
            <w:shd w:val="clear" w:color="auto" w:fill="auto"/>
          </w:tcPr>
          <w:p w14:paraId="46CF03D9" w14:textId="77777777" w:rsidR="00ED422D" w:rsidRPr="00144BFF" w:rsidRDefault="00ED422D" w:rsidP="00E902DB">
            <w:pPr>
              <w:pStyle w:val="TAC"/>
              <w:rPr>
                <w:vertAlign w:val="superscript"/>
              </w:rPr>
            </w:pPr>
            <w:r>
              <w:rPr>
                <w:rFonts w:eastAsia="맑은 고딕"/>
                <w:lang w:eastAsia="ko-KR"/>
              </w:rPr>
              <w:t>IMD5</w:t>
            </w:r>
          </w:p>
        </w:tc>
      </w:tr>
      <w:tr w:rsidR="00ED422D" w:rsidRPr="00EF5447" w14:paraId="1B7A31E0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2616D21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4EA464C0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13BA0AD2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3350</w:t>
            </w:r>
          </w:p>
        </w:tc>
        <w:tc>
          <w:tcPr>
            <w:tcW w:w="747" w:type="dxa"/>
            <w:shd w:val="clear" w:color="auto" w:fill="auto"/>
            <w:noWrap/>
          </w:tcPr>
          <w:p w14:paraId="633DD16F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55988389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56FB1468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3350</w:t>
            </w:r>
          </w:p>
        </w:tc>
        <w:tc>
          <w:tcPr>
            <w:tcW w:w="752" w:type="dxa"/>
            <w:shd w:val="clear" w:color="auto" w:fill="auto"/>
          </w:tcPr>
          <w:p w14:paraId="794ABA5C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42DC60CB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lang w:eastAsia="ko-KR"/>
              </w:rPr>
              <w:t>N/A</w:t>
            </w:r>
          </w:p>
        </w:tc>
      </w:tr>
      <w:tr w:rsidR="00ED422D" w:rsidRPr="00EF5447" w14:paraId="6AC9B75B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39D827F5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3481A3B8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eastAsia="맑은 고딕"/>
                <w:szCs w:val="18"/>
                <w:lang w:eastAsia="ko-KR"/>
              </w:rPr>
              <w:t>7</w:t>
            </w:r>
          </w:p>
        </w:tc>
        <w:tc>
          <w:tcPr>
            <w:tcW w:w="1066" w:type="dxa"/>
            <w:shd w:val="clear" w:color="auto" w:fill="auto"/>
            <w:noWrap/>
          </w:tcPr>
          <w:p w14:paraId="6C7288C8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lang w:eastAsia="ko-KR"/>
              </w:rPr>
              <w:t>2540</w:t>
            </w:r>
          </w:p>
        </w:tc>
        <w:tc>
          <w:tcPr>
            <w:tcW w:w="747" w:type="dxa"/>
            <w:shd w:val="clear" w:color="auto" w:fill="auto"/>
            <w:noWrap/>
          </w:tcPr>
          <w:p w14:paraId="00F650AE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481C59B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1868D1A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lang w:eastAsia="ko-KR"/>
              </w:rPr>
              <w:t>2660</w:t>
            </w:r>
          </w:p>
        </w:tc>
        <w:tc>
          <w:tcPr>
            <w:tcW w:w="752" w:type="dxa"/>
            <w:shd w:val="clear" w:color="auto" w:fill="auto"/>
          </w:tcPr>
          <w:p w14:paraId="21DFC97D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1418CF8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N/A</w:t>
            </w:r>
          </w:p>
        </w:tc>
      </w:tr>
      <w:tr w:rsidR="00ED422D" w:rsidRPr="00EF5447" w14:paraId="7E9C7E36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578C1B86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3508D6D8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eastAsia="맑은 고딕"/>
                <w:szCs w:val="18"/>
                <w:lang w:eastAsia="ko-KR"/>
              </w:rPr>
              <w:t>n26</w:t>
            </w:r>
          </w:p>
        </w:tc>
        <w:tc>
          <w:tcPr>
            <w:tcW w:w="1066" w:type="dxa"/>
            <w:shd w:val="clear" w:color="auto" w:fill="auto"/>
            <w:noWrap/>
          </w:tcPr>
          <w:p w14:paraId="2F26FD47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kern w:val="2"/>
                <w:szCs w:val="24"/>
                <w:lang w:eastAsia="ko-KR"/>
              </w:rPr>
              <w:t>835</w:t>
            </w:r>
          </w:p>
        </w:tc>
        <w:tc>
          <w:tcPr>
            <w:tcW w:w="747" w:type="dxa"/>
            <w:shd w:val="clear" w:color="auto" w:fill="auto"/>
            <w:noWrap/>
          </w:tcPr>
          <w:p w14:paraId="05CF5A59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7EC9BBBB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C33E601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kern w:val="2"/>
                <w:szCs w:val="24"/>
                <w:lang w:eastAsia="ko-KR"/>
              </w:rPr>
              <w:t>880</w:t>
            </w:r>
          </w:p>
        </w:tc>
        <w:tc>
          <w:tcPr>
            <w:tcW w:w="752" w:type="dxa"/>
            <w:shd w:val="clear" w:color="auto" w:fill="auto"/>
          </w:tcPr>
          <w:p w14:paraId="0E0B6B97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72B2E4F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N/A</w:t>
            </w:r>
          </w:p>
        </w:tc>
      </w:tr>
      <w:tr w:rsidR="00ED422D" w:rsidRPr="00EF5447" w14:paraId="403C1623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54A2E4F0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0835A6D4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 w:rsidRPr="00EF5447">
              <w:rPr>
                <w:rFonts w:eastAsia="맑은 고딕"/>
                <w:szCs w:val="18"/>
                <w:lang w:eastAsia="ko-KR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0D4DCC1D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3375</w:t>
            </w:r>
          </w:p>
        </w:tc>
        <w:tc>
          <w:tcPr>
            <w:tcW w:w="747" w:type="dxa"/>
            <w:shd w:val="clear" w:color="auto" w:fill="auto"/>
            <w:noWrap/>
          </w:tcPr>
          <w:p w14:paraId="7C9C37BE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1013719B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54FA0B45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3375</w:t>
            </w:r>
          </w:p>
        </w:tc>
        <w:tc>
          <w:tcPr>
            <w:tcW w:w="752" w:type="dxa"/>
            <w:shd w:val="clear" w:color="auto" w:fill="auto"/>
          </w:tcPr>
          <w:p w14:paraId="178F263E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lang w:eastAsia="ko-KR"/>
              </w:rPr>
              <w:t>29.7</w:t>
            </w:r>
          </w:p>
        </w:tc>
        <w:tc>
          <w:tcPr>
            <w:tcW w:w="1248" w:type="dxa"/>
            <w:shd w:val="clear" w:color="auto" w:fill="auto"/>
          </w:tcPr>
          <w:p w14:paraId="69BAD9A2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IMD2</w:t>
            </w:r>
          </w:p>
        </w:tc>
      </w:tr>
      <w:tr w:rsidR="00ED422D" w:rsidRPr="00EF5447" w14:paraId="08663DF5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5C2A00F9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52743C81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eastAsia="맑은 고딕"/>
                <w:szCs w:val="18"/>
                <w:lang w:eastAsia="ko-KR"/>
              </w:rPr>
              <w:t>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041F7DB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2550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 w14:paraId="0DCE61FB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4191905B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85BD96A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2670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46B06FA1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9B74F33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N/A</w:t>
            </w:r>
          </w:p>
        </w:tc>
      </w:tr>
      <w:tr w:rsidR="00ED422D" w:rsidRPr="00EF5447" w14:paraId="2979553E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55639F2B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69DE132E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eastAsia="맑은 고딕"/>
                <w:szCs w:val="18"/>
                <w:lang w:eastAsia="ko-KR"/>
              </w:rPr>
              <w:t>n26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0792AE65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835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 w14:paraId="213914A3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25D970AE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1C49748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color w:val="000000"/>
                <w:lang w:val="en-US" w:eastAsia="zh-CN"/>
              </w:rPr>
              <w:t>880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DEC775B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3AB9B80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N/A</w:t>
            </w:r>
          </w:p>
        </w:tc>
      </w:tr>
      <w:tr w:rsidR="00ED422D" w:rsidRPr="00EF5447" w14:paraId="2F2C44D9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7F9E6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48CAC63E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 w:rsidRPr="00EF5447">
              <w:rPr>
                <w:rFonts w:eastAsia="맑은 고딕"/>
                <w:szCs w:val="18"/>
                <w:lang w:eastAsia="ko-KR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262422A0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3430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 w14:paraId="53510F64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67C8632A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D913B6C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3430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17A146B3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9.7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121F7CD" w14:textId="77777777" w:rsidR="00ED422D" w:rsidRPr="00EF5447" w:rsidRDefault="00ED422D" w:rsidP="00E902DB">
            <w:pPr>
              <w:pStyle w:val="TAC"/>
              <w:rPr>
                <w:rFonts w:eastAsia="맑은 고딕"/>
                <w:szCs w:val="18"/>
                <w:lang w:eastAsia="ko-KR"/>
              </w:rPr>
            </w:pPr>
            <w:r>
              <w:t>IMD4</w:t>
            </w:r>
          </w:p>
        </w:tc>
      </w:tr>
    </w:tbl>
    <w:p w14:paraId="6E5B7A1E" w14:textId="260A363E" w:rsidR="00ED422D" w:rsidRDefault="00ED422D" w:rsidP="00147049">
      <w:pPr>
        <w:pStyle w:val="2"/>
        <w:rPr>
          <w:lang w:eastAsia="zh-TW"/>
        </w:rPr>
      </w:pPr>
      <w:bookmarkStart w:id="216" w:name="_Toc120260755"/>
      <w:bookmarkStart w:id="217" w:name="_Toc135927651"/>
      <w:r>
        <w:rPr>
          <w:rFonts w:hint="eastAsia"/>
          <w:lang w:eastAsia="zh-TW"/>
        </w:rPr>
        <w:t>6.11</w:t>
      </w:r>
      <w:r>
        <w:tab/>
      </w:r>
      <w:r>
        <w:rPr>
          <w:lang w:eastAsia="zh-TW"/>
        </w:rPr>
        <w:t>DC_20_n1-n75</w:t>
      </w:r>
      <w:bookmarkEnd w:id="216"/>
      <w:bookmarkEnd w:id="217"/>
      <w:r w:rsidRPr="00C243E3">
        <w:rPr>
          <w:lang w:eastAsia="zh-TW"/>
        </w:rPr>
        <w:t xml:space="preserve"> </w:t>
      </w:r>
    </w:p>
    <w:p w14:paraId="4668CB8E" w14:textId="5A2F9112" w:rsidR="00ED422D" w:rsidRPr="00C11944" w:rsidRDefault="00ED422D" w:rsidP="00147049">
      <w:pPr>
        <w:pStyle w:val="3"/>
      </w:pPr>
      <w:bookmarkStart w:id="218" w:name="_Toc120260756"/>
      <w:bookmarkStart w:id="219" w:name="_Toc135927652"/>
      <w:r>
        <w:rPr>
          <w:rFonts w:hint="eastAsia"/>
        </w:rPr>
        <w:t>6.11</w:t>
      </w:r>
      <w:r w:rsidRPr="00C11944">
        <w:t>.1</w:t>
      </w:r>
      <w:r w:rsidRPr="00C11944">
        <w:tab/>
        <w:t>Operating bands for DC</w:t>
      </w:r>
      <w:bookmarkEnd w:id="218"/>
      <w:bookmarkEnd w:id="219"/>
    </w:p>
    <w:p w14:paraId="3D55EDC3" w14:textId="5A2E7893" w:rsidR="00ED422D" w:rsidRDefault="00ED422D" w:rsidP="00ED422D">
      <w:pPr>
        <w:pStyle w:val="TH"/>
      </w:pPr>
      <w:r w:rsidRPr="00C11944">
        <w:t xml:space="preserve">Table </w:t>
      </w:r>
      <w:r>
        <w:t>6.11</w:t>
      </w:r>
      <w:r w:rsidRPr="00C11944">
        <w:t>.1-1: DC band combination of NR 2DL/1UL + LTE 1DL/1UL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ED422D" w:rsidRPr="0078148C" w14:paraId="405B41E0" w14:textId="77777777" w:rsidTr="00E902DB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48F3040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>DC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243ADBFF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011689D3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58B2225E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44DD4B43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789D29D8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mode</w:t>
            </w:r>
          </w:p>
        </w:tc>
      </w:tr>
      <w:tr w:rsidR="00ED422D" w:rsidRPr="0078148C" w14:paraId="1288A33F" w14:textId="77777777" w:rsidTr="00E902DB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07FAF257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12F9D6A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AB6D2FC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32C8E178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5F7E7CDA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ED422D" w:rsidRPr="0078148C" w14:paraId="4B65A779" w14:textId="77777777" w:rsidTr="00E902DB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1EEB5884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5AF955F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C023A0B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C79C4B5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667C58C0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ED422D" w:rsidRPr="0078148C" w14:paraId="706A7C37" w14:textId="77777777" w:rsidTr="00E902DB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5D6B21D" w14:textId="77777777" w:rsidR="00ED422D" w:rsidRPr="008C4BC5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C4BC5">
              <w:rPr>
                <w:rFonts w:ascii="Arial" w:hAnsi="Arial" w:cs="Arial"/>
                <w:bCs/>
                <w:sz w:val="18"/>
                <w:szCs w:val="18"/>
                <w:lang w:val="en-US"/>
              </w:rPr>
              <w:t>DC_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20_n1-n75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87BBE40" w14:textId="77777777" w:rsidR="00ED422D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20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E3E9489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832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D52C33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A0D980A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862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68E86AF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791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D1B340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BD689A0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821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606A7DD7" w14:textId="77777777" w:rsidR="00ED422D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F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>DD</w:t>
            </w:r>
          </w:p>
        </w:tc>
      </w:tr>
      <w:tr w:rsidR="00ED422D" w:rsidRPr="0078148C" w14:paraId="23385746" w14:textId="77777777" w:rsidTr="00E902DB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402C4563" w14:textId="77777777" w:rsidR="00ED422D" w:rsidRPr="007D4ED4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D6EC718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n</w:t>
            </w:r>
            <w:r w:rsidRPr="005D3B77">
              <w:rPr>
                <w:rFonts w:ascii="Arial" w:eastAsia="맑은 고딕" w:hAnsi="Arial" w:cs="Arial"/>
                <w:sz w:val="18"/>
                <w:lang w:val="sv-SE" w:eastAsia="ko-KR"/>
              </w:rPr>
              <w:t>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1DD8E5A6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5D3B77">
              <w:rPr>
                <w:rFonts w:ascii="Arial" w:eastAsia="맑은 고딕" w:hAnsi="Arial" w:cs="Arial"/>
                <w:sz w:val="18"/>
                <w:lang w:val="en-US" w:eastAsia="ko-KR"/>
              </w:rPr>
              <w:t>1920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EEC395" w14:textId="77777777" w:rsidR="00ED422D" w:rsidRPr="008C4BC5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76D20065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5D3B77">
              <w:rPr>
                <w:rFonts w:ascii="Arial" w:eastAsia="맑은 고딕" w:hAnsi="Arial" w:cs="Arial"/>
                <w:sz w:val="18"/>
                <w:lang w:val="en-US" w:eastAsia="ko-KR"/>
              </w:rPr>
              <w:t>1980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16617A7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5D3B77">
              <w:rPr>
                <w:rFonts w:ascii="Arial" w:eastAsia="맑은 고딕" w:hAnsi="Arial" w:cs="Arial"/>
                <w:sz w:val="18"/>
                <w:lang w:val="en-US" w:eastAsia="ko-KR"/>
              </w:rPr>
              <w:t>2110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A65056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B64D806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5D3B77">
              <w:rPr>
                <w:rFonts w:ascii="Arial" w:eastAsia="맑은 고딕" w:hAnsi="Arial" w:cs="Arial"/>
                <w:sz w:val="18"/>
                <w:lang w:val="en-US" w:eastAsia="ko-KR"/>
              </w:rPr>
              <w:t>2170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6C01D7E" w14:textId="77777777" w:rsidR="00ED422D" w:rsidRPr="008C4BC5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FDD</w:t>
            </w:r>
          </w:p>
        </w:tc>
      </w:tr>
      <w:tr w:rsidR="00ED422D" w:rsidRPr="0078148C" w14:paraId="1E42E6D3" w14:textId="77777777" w:rsidTr="00E902DB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4378CC81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C4A53EC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n75</w:t>
            </w: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A823D28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170F8C2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1432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03DA0F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CD13209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1517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0797324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eastAsia="맑은 고딕" w:hAnsi="Arial" w:cs="Arial"/>
                <w:sz w:val="18"/>
                <w:lang w:val="x-none" w:eastAsia="ko-KR"/>
              </w:rPr>
              <w:t>S</w:t>
            </w:r>
            <w:r w:rsidRPr="005D3B77">
              <w:rPr>
                <w:rFonts w:ascii="Arial" w:eastAsia="맑은 고딕" w:hAnsi="Arial" w:cs="Arial" w:hint="eastAsia"/>
                <w:sz w:val="18"/>
                <w:lang w:val="x-none" w:eastAsia="ko-KR"/>
              </w:rPr>
              <w:t>D</w:t>
            </w:r>
            <w:r>
              <w:rPr>
                <w:rFonts w:ascii="Arial" w:eastAsia="맑은 고딕" w:hAnsi="Arial" w:cs="Arial"/>
                <w:sz w:val="18"/>
                <w:lang w:val="x-none" w:eastAsia="ko-KR"/>
              </w:rPr>
              <w:t>L</w:t>
            </w:r>
          </w:p>
        </w:tc>
      </w:tr>
    </w:tbl>
    <w:p w14:paraId="079DEFB8" w14:textId="77777777" w:rsidR="00ED422D" w:rsidRPr="00C11944" w:rsidRDefault="00ED422D" w:rsidP="00ED422D">
      <w:pPr>
        <w:spacing w:after="0"/>
      </w:pPr>
    </w:p>
    <w:p w14:paraId="510208C2" w14:textId="7AD43A0E" w:rsidR="00ED422D" w:rsidRDefault="00ED422D" w:rsidP="00147049">
      <w:pPr>
        <w:pStyle w:val="3"/>
      </w:pPr>
      <w:bookmarkStart w:id="220" w:name="_Toc120260757"/>
      <w:bookmarkStart w:id="221" w:name="_Toc135927653"/>
      <w:r>
        <w:rPr>
          <w:rFonts w:hint="eastAsia"/>
        </w:rPr>
        <w:lastRenderedPageBreak/>
        <w:t>6.11</w:t>
      </w:r>
      <w:r>
        <w:t>.2</w:t>
      </w:r>
      <w:r>
        <w:tab/>
        <w:t>Channel bandwidths per operating band for DC</w:t>
      </w:r>
      <w:bookmarkEnd w:id="220"/>
      <w:bookmarkEnd w:id="221"/>
    </w:p>
    <w:p w14:paraId="5616ED0A" w14:textId="10A3FFBE" w:rsidR="00ED422D" w:rsidRDefault="00ED422D" w:rsidP="00ED422D">
      <w:pPr>
        <w:pStyle w:val="TH"/>
        <w:rPr>
          <w:lang w:val="en-US" w:eastAsia="zh-CN"/>
        </w:rPr>
      </w:pPr>
      <w:r w:rsidRPr="00C11944">
        <w:t xml:space="preserve">Table </w:t>
      </w:r>
      <w:r>
        <w:t>6.11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ED422D" w:rsidRPr="00791978" w14:paraId="6E59DBBE" w14:textId="77777777" w:rsidTr="00E902DB">
        <w:trPr>
          <w:trHeight w:val="203"/>
        </w:trPr>
        <w:tc>
          <w:tcPr>
            <w:tcW w:w="1420" w:type="dxa"/>
            <w:vAlign w:val="center"/>
          </w:tcPr>
          <w:p w14:paraId="48908E6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CB48D6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</w:p>
        </w:tc>
        <w:tc>
          <w:tcPr>
            <w:tcW w:w="9726" w:type="dxa"/>
            <w:gridSpan w:val="16"/>
            <w:vAlign w:val="center"/>
          </w:tcPr>
          <w:p w14:paraId="65A10C1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DC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operating / channel bandwidth [MHz]</w:t>
            </w:r>
          </w:p>
        </w:tc>
      </w:tr>
      <w:tr w:rsidR="00ED422D" w:rsidRPr="00791978" w14:paraId="5848F200" w14:textId="77777777" w:rsidTr="00E902DB">
        <w:trPr>
          <w:trHeight w:val="984"/>
        </w:trPr>
        <w:tc>
          <w:tcPr>
            <w:tcW w:w="1420" w:type="dxa"/>
            <w:vAlign w:val="center"/>
          </w:tcPr>
          <w:p w14:paraId="084FFED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E-UTRA 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and NR DC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Configuration</w:t>
            </w:r>
          </w:p>
        </w:tc>
        <w:tc>
          <w:tcPr>
            <w:tcW w:w="1396" w:type="dxa"/>
            <w:vAlign w:val="center"/>
          </w:tcPr>
          <w:p w14:paraId="7FF11B0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zh-CN"/>
              </w:rPr>
              <w:t>UL Configuration</w:t>
            </w:r>
          </w:p>
        </w:tc>
        <w:tc>
          <w:tcPr>
            <w:tcW w:w="716" w:type="dxa"/>
            <w:gridSpan w:val="2"/>
            <w:vAlign w:val="center"/>
          </w:tcPr>
          <w:p w14:paraId="5FA7DFD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E-UTRA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 xml:space="preserve"> and NR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Band</w:t>
            </w:r>
          </w:p>
        </w:tc>
        <w:tc>
          <w:tcPr>
            <w:tcW w:w="656" w:type="dxa"/>
            <w:vAlign w:val="center"/>
          </w:tcPr>
          <w:p w14:paraId="46425F5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SCS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7B4F931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36CA01E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7EB848E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7ED15FB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90" w:type="dxa"/>
            <w:vAlign w:val="center"/>
          </w:tcPr>
          <w:p w14:paraId="4150F5B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sz w:val="16"/>
                <w:szCs w:val="16"/>
                <w:lang w:val="x-none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59EF8DC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14:paraId="561DECE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sz w:val="16"/>
                <w:szCs w:val="16"/>
                <w:lang w:val="x-none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67" w:type="dxa"/>
            <w:vAlign w:val="center"/>
          </w:tcPr>
          <w:p w14:paraId="5515E77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67" w:type="dxa"/>
            <w:vAlign w:val="center"/>
          </w:tcPr>
          <w:p w14:paraId="445E2EC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67" w:type="dxa"/>
            <w:vAlign w:val="center"/>
          </w:tcPr>
          <w:p w14:paraId="6C36557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567" w:type="dxa"/>
            <w:vAlign w:val="center"/>
          </w:tcPr>
          <w:p w14:paraId="7B7ADFF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33EF309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sv-SE" w:eastAsia="ja-JP"/>
              </w:rPr>
              <w:t>9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7A2808A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6CE14C9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Maximum aggregated bandwidth</w:t>
            </w:r>
          </w:p>
          <w:p w14:paraId="1A44B10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[MHz]</w:t>
            </w:r>
          </w:p>
        </w:tc>
      </w:tr>
      <w:tr w:rsidR="00ED422D" w:rsidRPr="00791978" w14:paraId="527EF246" w14:textId="77777777" w:rsidTr="00E902DB">
        <w:trPr>
          <w:trHeight w:val="44"/>
        </w:trPr>
        <w:tc>
          <w:tcPr>
            <w:tcW w:w="1420" w:type="dxa"/>
            <w:vMerge w:val="restart"/>
            <w:vAlign w:val="center"/>
          </w:tcPr>
          <w:p w14:paraId="0178BF46" w14:textId="77777777" w:rsidR="00ED422D" w:rsidRPr="00FD11EA" w:rsidRDefault="00ED422D" w:rsidP="00E902DB">
            <w:pPr>
              <w:keepNext/>
              <w:keepLines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  <w:r w:rsidRPr="00791978">
              <w:rPr>
                <w:rFonts w:ascii="Arial" w:eastAsia="MS Mincho" w:hAnsi="Arial" w:cs="Arial"/>
                <w:bCs/>
                <w:sz w:val="16"/>
                <w:szCs w:val="16"/>
              </w:rPr>
              <w:t>DC_</w:t>
            </w:r>
            <w:r>
              <w:rPr>
                <w:rFonts w:ascii="Arial" w:eastAsia="MS Mincho" w:hAnsi="Arial" w:cs="Arial"/>
                <w:bCs/>
                <w:sz w:val="16"/>
                <w:szCs w:val="16"/>
              </w:rPr>
              <w:t>20</w:t>
            </w:r>
            <w:r w:rsidRPr="00791978">
              <w:rPr>
                <w:rFonts w:ascii="Arial" w:eastAsia="MS Mincho" w:hAnsi="Arial" w:cs="Arial"/>
                <w:bCs/>
                <w:sz w:val="16"/>
                <w:szCs w:val="16"/>
              </w:rPr>
              <w:t>A_n</w:t>
            </w:r>
            <w:r>
              <w:rPr>
                <w:rFonts w:ascii="Arial" w:eastAsia="MS Mincho" w:hAnsi="Arial" w:cs="Arial"/>
                <w:bCs/>
                <w:sz w:val="16"/>
                <w:szCs w:val="16"/>
              </w:rPr>
              <w:t>1</w:t>
            </w:r>
            <w:r w:rsidRPr="00791978">
              <w:rPr>
                <w:rFonts w:ascii="Arial" w:eastAsia="MS Mincho" w:hAnsi="Arial" w:cs="Arial"/>
                <w:bCs/>
                <w:sz w:val="16"/>
                <w:szCs w:val="16"/>
              </w:rPr>
              <w:t>A-n75A</w:t>
            </w:r>
          </w:p>
        </w:tc>
        <w:tc>
          <w:tcPr>
            <w:tcW w:w="1396" w:type="dxa"/>
            <w:vMerge w:val="restart"/>
            <w:vAlign w:val="center"/>
          </w:tcPr>
          <w:p w14:paraId="104E88A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 w:rsidRPr="00791978">
              <w:rPr>
                <w:rFonts w:ascii="Arial" w:hAnsi="Arial"/>
                <w:sz w:val="16"/>
                <w:szCs w:val="16"/>
                <w:lang w:val="it-IT"/>
              </w:rPr>
              <w:t>DC_</w:t>
            </w:r>
            <w:r>
              <w:rPr>
                <w:rFonts w:ascii="Arial" w:hAnsi="Arial"/>
                <w:sz w:val="16"/>
                <w:szCs w:val="16"/>
                <w:lang w:val="it-IT" w:eastAsia="zh-CN"/>
              </w:rPr>
              <w:t>20</w:t>
            </w:r>
            <w:r w:rsidRPr="00791978">
              <w:rPr>
                <w:rFonts w:ascii="Arial" w:hAnsi="Arial"/>
                <w:sz w:val="16"/>
                <w:szCs w:val="16"/>
                <w:lang w:val="it-IT"/>
              </w:rPr>
              <w:t>A_n</w:t>
            </w:r>
            <w:r>
              <w:rPr>
                <w:rFonts w:ascii="Arial" w:hAnsi="Arial"/>
                <w:sz w:val="16"/>
                <w:szCs w:val="16"/>
                <w:lang w:val="it-IT" w:eastAsia="zh-CN"/>
              </w:rPr>
              <w:t>1</w:t>
            </w:r>
            <w:r w:rsidRPr="00791978">
              <w:rPr>
                <w:rFonts w:ascii="Arial" w:hAnsi="Arial"/>
                <w:sz w:val="16"/>
                <w:szCs w:val="16"/>
                <w:lang w:val="it-IT"/>
              </w:rPr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2FDDD05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i-FI" w:eastAsia="zh-CN"/>
              </w:rPr>
              <w:t>20</w:t>
            </w:r>
          </w:p>
        </w:tc>
        <w:tc>
          <w:tcPr>
            <w:tcW w:w="656" w:type="dxa"/>
            <w:vAlign w:val="center"/>
          </w:tcPr>
          <w:p w14:paraId="6B8EF5E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zh-CN"/>
              </w:rPr>
            </w:pPr>
            <w:r w:rsidRPr="00791978">
              <w:rPr>
                <w:rFonts w:ascii="Arial" w:eastAsia="맑은 고딕" w:hAnsi="Arial"/>
                <w:sz w:val="16"/>
                <w:szCs w:val="16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667D9CD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7BF7B40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8C195E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59FBAF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3BD49AF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495AD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2E6F3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6CDED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AE3D8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7BC9F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0126E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3F7CD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A5DC3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BFCF63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zh-CN"/>
              </w:rPr>
            </w:pPr>
            <w:r w:rsidRPr="00791978">
              <w:rPr>
                <w:rFonts w:ascii="Arial" w:hAnsi="Arial" w:cs="Arial"/>
                <w:sz w:val="18"/>
                <w:szCs w:val="18"/>
                <w:lang w:val="x-none" w:eastAsia="zh-CN"/>
              </w:rPr>
              <w:t>1</w:t>
            </w:r>
            <w:r w:rsidRPr="00791978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791978">
              <w:rPr>
                <w:rFonts w:ascii="Arial" w:hAnsi="Arial" w:cs="Arial"/>
                <w:sz w:val="18"/>
                <w:szCs w:val="18"/>
                <w:lang w:val="x-none" w:eastAsia="zh-CN"/>
              </w:rPr>
              <w:t>0</w:t>
            </w:r>
          </w:p>
        </w:tc>
      </w:tr>
      <w:tr w:rsidR="00ED422D" w:rsidRPr="00791978" w14:paraId="538A5253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6B215426" w14:textId="77777777" w:rsidR="00ED422D" w:rsidRPr="00791978" w:rsidRDefault="00ED422D" w:rsidP="00E902DB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78A6252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18EBF9A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zh-CN"/>
              </w:rPr>
            </w:pPr>
            <w:r w:rsidRPr="00791978">
              <w:rPr>
                <w:rFonts w:ascii="Arial" w:hAnsi="Arial" w:cs="Arial"/>
                <w:sz w:val="16"/>
                <w:szCs w:val="16"/>
                <w:lang w:val="fi-FI" w:eastAsia="zh-CN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2FD51CD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1DC10FA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1282F49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44EE9DD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112A68E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2306011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38648D2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488A53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9369C0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F0C6DB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DAEA8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63914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5C9745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81DB5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CC8845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422D" w:rsidRPr="00791978" w14:paraId="30196D65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7C852DFD" w14:textId="77777777" w:rsidR="00ED422D" w:rsidRPr="00791978" w:rsidRDefault="00ED422D" w:rsidP="00E902DB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1C423C1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4074D7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1732A5C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30</w:t>
            </w:r>
          </w:p>
        </w:tc>
        <w:tc>
          <w:tcPr>
            <w:tcW w:w="527" w:type="dxa"/>
            <w:vAlign w:val="center"/>
          </w:tcPr>
          <w:p w14:paraId="0D0F2A0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19CAFFE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1BC7A90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55ABDA7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3CE8E32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D5FBD9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6CF922F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CBE76A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1D9DAB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A8DC0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0EA75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361BB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D2A31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8C747C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422D" w:rsidRPr="00791978" w14:paraId="5F4D9AE6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5A8675D6" w14:textId="77777777" w:rsidR="00ED422D" w:rsidRPr="00791978" w:rsidRDefault="00ED422D" w:rsidP="00E902DB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73636AC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480464E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6B9FE1A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60</w:t>
            </w:r>
          </w:p>
        </w:tc>
        <w:tc>
          <w:tcPr>
            <w:tcW w:w="527" w:type="dxa"/>
            <w:vAlign w:val="center"/>
          </w:tcPr>
          <w:p w14:paraId="6F9FFD6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67C88A6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1373016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3E0A117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234D6A9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6BFEBA3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63B5D0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E6D79B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58E2371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686B9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F51BF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3F63F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EBF21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7B469D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422D" w:rsidRPr="00791978" w14:paraId="1E60450A" w14:textId="77777777" w:rsidTr="00E902DB">
        <w:trPr>
          <w:trHeight w:val="60"/>
        </w:trPr>
        <w:tc>
          <w:tcPr>
            <w:tcW w:w="1420" w:type="dxa"/>
            <w:vMerge/>
            <w:vAlign w:val="center"/>
          </w:tcPr>
          <w:p w14:paraId="3F3C472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068204E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4502B6B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 w:eastAsia="zh-CN"/>
              </w:rPr>
            </w:pPr>
            <w:r w:rsidRPr="00791978">
              <w:rPr>
                <w:rFonts w:ascii="Arial" w:hAnsi="Arial" w:cs="Arial"/>
                <w:sz w:val="16"/>
                <w:szCs w:val="16"/>
                <w:lang w:val="fi-FI" w:eastAsia="ja-JP"/>
              </w:rPr>
              <w:t>n</w:t>
            </w:r>
            <w:r w:rsidRPr="00791978">
              <w:rPr>
                <w:rFonts w:ascii="Arial" w:hAnsi="Arial" w:cs="Arial"/>
                <w:sz w:val="16"/>
                <w:szCs w:val="16"/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14281EB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622F079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414396D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58FE34D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2B3DA5D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771040D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59424C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5F53309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57B21D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FCCFB0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65C847C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F75F17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ABD0BB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17843A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3DC7359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ED422D" w:rsidRPr="00791978" w14:paraId="7FB86905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6E45604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768B873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1CF39E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5ECFC3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27" w:type="dxa"/>
            <w:vAlign w:val="center"/>
          </w:tcPr>
          <w:p w14:paraId="4F9433F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399E20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4181A7F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2616BFF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51CF813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09DA31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5A87012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843ED7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30F8CB5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39D806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54BBC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39B5780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CA3BC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4663DA3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ED422D" w:rsidRPr="00791978" w14:paraId="03E0A878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60A1D64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3BA57C1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697521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634B88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27" w:type="dxa"/>
            <w:vAlign w:val="center"/>
          </w:tcPr>
          <w:p w14:paraId="2F982F7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C62D8C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77241D1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3F7DF06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5D7D480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A4245B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B791DE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07DD98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770ECE0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0204E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82358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4C7DA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57DEC4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ADD390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5CABB38C" w14:textId="77777777" w:rsidR="00ED422D" w:rsidRDefault="00ED422D" w:rsidP="00ED422D">
      <w:pPr>
        <w:rPr>
          <w:lang w:eastAsia="ko-KR"/>
        </w:rPr>
      </w:pPr>
    </w:p>
    <w:p w14:paraId="4213E54A" w14:textId="2EA91A30" w:rsidR="00ED422D" w:rsidRDefault="00ED422D" w:rsidP="00147049">
      <w:pPr>
        <w:pStyle w:val="3"/>
      </w:pPr>
      <w:bookmarkStart w:id="222" w:name="_Toc120260758"/>
      <w:bookmarkStart w:id="223" w:name="_Toc135927654"/>
      <w:r>
        <w:rPr>
          <w:rFonts w:hint="eastAsia"/>
        </w:rPr>
        <w:t>6.11</w:t>
      </w:r>
      <w:r>
        <w:t>.3</w:t>
      </w:r>
      <w:r>
        <w:tab/>
        <w:t>UE co-existence studies</w:t>
      </w:r>
      <w:bookmarkEnd w:id="222"/>
      <w:bookmarkEnd w:id="223"/>
    </w:p>
    <w:p w14:paraId="10502326" w14:textId="77777777" w:rsidR="00ED422D" w:rsidRDefault="00ED422D" w:rsidP="00ED422D">
      <w:pPr>
        <w:rPr>
          <w:lang w:eastAsia="zh-TW"/>
        </w:rPr>
      </w:pPr>
      <w:bookmarkStart w:id="224" w:name="_Hlk101538257"/>
      <w:r w:rsidRPr="00791978">
        <w:rPr>
          <w:lang w:eastAsia="zh-TW"/>
        </w:rPr>
        <w:t>The 2nd and 3rd order harmonics and 2nd, 3rd, 4th and 5th order intermodulation products for the UE coexistence analysis of DC_</w:t>
      </w:r>
      <w:r>
        <w:rPr>
          <w:lang w:eastAsia="zh-TW"/>
        </w:rPr>
        <w:t>20</w:t>
      </w:r>
      <w:r w:rsidRPr="00791978">
        <w:rPr>
          <w:lang w:eastAsia="zh-TW"/>
        </w:rPr>
        <w:t>_n</w:t>
      </w:r>
      <w:r>
        <w:rPr>
          <w:lang w:eastAsia="zh-TW"/>
        </w:rPr>
        <w:t>1</w:t>
      </w:r>
      <w:r w:rsidRPr="00791978">
        <w:rPr>
          <w:lang w:eastAsia="zh-TW"/>
        </w:rPr>
        <w:t>-n7</w:t>
      </w:r>
      <w:r>
        <w:rPr>
          <w:lang w:eastAsia="zh-TW"/>
        </w:rPr>
        <w:t>5</w:t>
      </w:r>
      <w:r w:rsidRPr="00791978">
        <w:rPr>
          <w:lang w:eastAsia="zh-TW"/>
        </w:rPr>
        <w:t xml:space="preserve"> with dual uplink on DC_</w:t>
      </w:r>
      <w:r>
        <w:rPr>
          <w:lang w:eastAsia="zh-CN"/>
        </w:rPr>
        <w:t>20</w:t>
      </w:r>
      <w:r w:rsidRPr="00791978">
        <w:rPr>
          <w:lang w:eastAsia="zh-TW"/>
        </w:rPr>
        <w:t>_n</w:t>
      </w:r>
      <w:r>
        <w:rPr>
          <w:lang w:eastAsia="zh-TW"/>
        </w:rPr>
        <w:t>1</w:t>
      </w:r>
      <w:r w:rsidRPr="00791978">
        <w:rPr>
          <w:lang w:eastAsia="zh-TW"/>
        </w:rPr>
        <w:t xml:space="preserve"> </w:t>
      </w:r>
      <w:r>
        <w:rPr>
          <w:lang w:eastAsia="zh-TW"/>
        </w:rPr>
        <w:t>are</w:t>
      </w:r>
      <w:r w:rsidRPr="00791978">
        <w:rPr>
          <w:lang w:eastAsia="zh-TW"/>
        </w:rPr>
        <w:t xml:space="preserve"> listed in </w:t>
      </w:r>
      <w:r>
        <w:rPr>
          <w:lang w:eastAsia="zh-TW"/>
        </w:rPr>
        <w:t>the t</w:t>
      </w:r>
      <w:r w:rsidRPr="00791978">
        <w:rPr>
          <w:lang w:eastAsia="zh-TW"/>
        </w:rPr>
        <w:t xml:space="preserve">able </w:t>
      </w:r>
      <w:bookmarkEnd w:id="224"/>
      <w:r>
        <w:rPr>
          <w:lang w:eastAsia="zh-TW"/>
        </w:rPr>
        <w:t>below.</w:t>
      </w:r>
    </w:p>
    <w:p w14:paraId="6D61256B" w14:textId="5182F9F3" w:rsidR="00ED422D" w:rsidRPr="00980E3D" w:rsidRDefault="00ED422D" w:rsidP="000D7965">
      <w:pPr>
        <w:pStyle w:val="TH"/>
        <w:rPr>
          <w:szCs w:val="21"/>
        </w:rPr>
      </w:pPr>
      <w:r w:rsidRPr="00980E3D">
        <w:t xml:space="preserve">Table </w:t>
      </w:r>
      <w:r>
        <w:t>6.11</w:t>
      </w:r>
      <w:r w:rsidRPr="00980E3D">
        <w:rPr>
          <w:lang w:val="en-US"/>
        </w:rPr>
        <w:t>.3</w:t>
      </w:r>
      <w:r w:rsidRPr="00980E3D">
        <w:t>-1: The harmonic and IMD products caused by UL DC_</w:t>
      </w:r>
      <w:r>
        <w:t>20</w:t>
      </w:r>
      <w:r w:rsidRPr="00980E3D">
        <w:t>_n</w:t>
      </w:r>
      <w:r>
        <w:t>1</w:t>
      </w: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126"/>
        <w:gridCol w:w="2126"/>
        <w:gridCol w:w="1985"/>
        <w:gridCol w:w="2409"/>
      </w:tblGrid>
      <w:tr w:rsidR="00ED422D" w:rsidRPr="004157AA" w14:paraId="5721B1E7" w14:textId="77777777" w:rsidTr="00E902DB">
        <w:trPr>
          <w:trHeight w:val="300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42E5780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UE UL carriers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83B6010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fx_low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8E141BF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fx_high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A400A6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fy_low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72B9A5FC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fy_high</w:t>
            </w:r>
          </w:p>
        </w:tc>
      </w:tr>
      <w:tr w:rsidR="00ED422D" w:rsidRPr="004157AA" w14:paraId="7C0B6C07" w14:textId="77777777" w:rsidTr="00E902DB">
        <w:trPr>
          <w:trHeight w:val="300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42B2C069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UL frequency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E8C5FA6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832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A3E4589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862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FE77A1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1920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2A4033AE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1980</w:t>
            </w:r>
          </w:p>
        </w:tc>
      </w:tr>
      <w:tr w:rsidR="00ED422D" w:rsidRPr="004157AA" w14:paraId="2F7E4824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DEDED"/>
            <w:noWrap/>
            <w:vAlign w:val="bottom"/>
            <w:hideMark/>
          </w:tcPr>
          <w:p w14:paraId="5D3C563B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2nd harmonics frequency limits</w:t>
            </w:r>
          </w:p>
        </w:tc>
        <w:tc>
          <w:tcPr>
            <w:tcW w:w="2126" w:type="dxa"/>
            <w:shd w:val="clear" w:color="000000" w:fill="EDEDED"/>
            <w:noWrap/>
            <w:vAlign w:val="bottom"/>
            <w:hideMark/>
          </w:tcPr>
          <w:p w14:paraId="6EC501DA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2*fx_low</w:t>
            </w:r>
          </w:p>
        </w:tc>
        <w:tc>
          <w:tcPr>
            <w:tcW w:w="2126" w:type="dxa"/>
            <w:shd w:val="clear" w:color="000000" w:fill="EDEDED"/>
            <w:noWrap/>
            <w:vAlign w:val="bottom"/>
            <w:hideMark/>
          </w:tcPr>
          <w:p w14:paraId="16E50208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2*fx_high</w:t>
            </w:r>
          </w:p>
        </w:tc>
        <w:tc>
          <w:tcPr>
            <w:tcW w:w="1985" w:type="dxa"/>
            <w:shd w:val="clear" w:color="000000" w:fill="EDEDED"/>
            <w:noWrap/>
            <w:vAlign w:val="bottom"/>
            <w:hideMark/>
          </w:tcPr>
          <w:p w14:paraId="6A8BADDE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2* fy_low</w:t>
            </w:r>
          </w:p>
        </w:tc>
        <w:tc>
          <w:tcPr>
            <w:tcW w:w="2409" w:type="dxa"/>
            <w:shd w:val="clear" w:color="000000" w:fill="EDEDED"/>
            <w:noWrap/>
            <w:vAlign w:val="bottom"/>
            <w:hideMark/>
          </w:tcPr>
          <w:p w14:paraId="0B9A0A00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2* fy_high</w:t>
            </w:r>
          </w:p>
        </w:tc>
      </w:tr>
      <w:tr w:rsidR="00ED422D" w:rsidRPr="004157AA" w14:paraId="0090E5AC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DEDED"/>
            <w:noWrap/>
            <w:vAlign w:val="bottom"/>
            <w:hideMark/>
          </w:tcPr>
          <w:p w14:paraId="1AA25204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2nd harmonics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0311B20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1664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6EA72E4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1724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466D9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3840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57E8299A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3960</w:t>
            </w:r>
          </w:p>
        </w:tc>
      </w:tr>
      <w:tr w:rsidR="00ED422D" w:rsidRPr="004157AA" w14:paraId="22F76DB7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DEDED"/>
            <w:noWrap/>
            <w:vAlign w:val="bottom"/>
            <w:hideMark/>
          </w:tcPr>
          <w:p w14:paraId="51C79A1A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3rd harmonics frequency limits</w:t>
            </w:r>
          </w:p>
        </w:tc>
        <w:tc>
          <w:tcPr>
            <w:tcW w:w="2126" w:type="dxa"/>
            <w:shd w:val="clear" w:color="000000" w:fill="EDEDED"/>
            <w:noWrap/>
            <w:vAlign w:val="bottom"/>
            <w:hideMark/>
          </w:tcPr>
          <w:p w14:paraId="716FAE23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3*fx_low</w:t>
            </w:r>
          </w:p>
        </w:tc>
        <w:tc>
          <w:tcPr>
            <w:tcW w:w="2126" w:type="dxa"/>
            <w:shd w:val="clear" w:color="000000" w:fill="EDEDED"/>
            <w:noWrap/>
            <w:vAlign w:val="bottom"/>
            <w:hideMark/>
          </w:tcPr>
          <w:p w14:paraId="64786016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3*fx_high</w:t>
            </w:r>
          </w:p>
        </w:tc>
        <w:tc>
          <w:tcPr>
            <w:tcW w:w="1985" w:type="dxa"/>
            <w:shd w:val="clear" w:color="000000" w:fill="EDEDED"/>
            <w:noWrap/>
            <w:vAlign w:val="bottom"/>
            <w:hideMark/>
          </w:tcPr>
          <w:p w14:paraId="790B1111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3* fy_low</w:t>
            </w:r>
          </w:p>
        </w:tc>
        <w:tc>
          <w:tcPr>
            <w:tcW w:w="2409" w:type="dxa"/>
            <w:shd w:val="clear" w:color="000000" w:fill="EDEDED"/>
            <w:noWrap/>
            <w:vAlign w:val="bottom"/>
            <w:hideMark/>
          </w:tcPr>
          <w:p w14:paraId="389ABAA7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3* fy_high</w:t>
            </w:r>
          </w:p>
        </w:tc>
      </w:tr>
      <w:tr w:rsidR="00ED422D" w:rsidRPr="004157AA" w14:paraId="7363ACEC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DEDED"/>
            <w:noWrap/>
            <w:vAlign w:val="bottom"/>
            <w:hideMark/>
          </w:tcPr>
          <w:p w14:paraId="0938BF2E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3rd harmonics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10AF5F1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2496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C89FB29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754137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5760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153B56C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5940</w:t>
            </w:r>
          </w:p>
        </w:tc>
      </w:tr>
      <w:tr w:rsidR="00ED422D" w:rsidRPr="004157AA" w14:paraId="24BBEF55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2EFDA"/>
            <w:noWrap/>
            <w:vAlign w:val="bottom"/>
            <w:hideMark/>
          </w:tcPr>
          <w:p w14:paraId="51EDDEE2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 tone 2nd order IMD products</w:t>
            </w:r>
          </w:p>
        </w:tc>
        <w:tc>
          <w:tcPr>
            <w:tcW w:w="2126" w:type="dxa"/>
            <w:shd w:val="clear" w:color="000000" w:fill="E2EFDA"/>
            <w:noWrap/>
            <w:vAlign w:val="bottom"/>
            <w:hideMark/>
          </w:tcPr>
          <w:p w14:paraId="2D8C5566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|fy_low – fx_high|</w:t>
            </w:r>
          </w:p>
        </w:tc>
        <w:tc>
          <w:tcPr>
            <w:tcW w:w="2126" w:type="dxa"/>
            <w:shd w:val="clear" w:color="000000" w:fill="E2EFDA"/>
            <w:noWrap/>
            <w:vAlign w:val="bottom"/>
            <w:hideMark/>
          </w:tcPr>
          <w:p w14:paraId="7BB506F6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|fy_high – fx_low|</w:t>
            </w:r>
          </w:p>
        </w:tc>
        <w:tc>
          <w:tcPr>
            <w:tcW w:w="1985" w:type="dxa"/>
            <w:shd w:val="clear" w:color="000000" w:fill="E2EFDA"/>
            <w:noWrap/>
            <w:vAlign w:val="bottom"/>
            <w:hideMark/>
          </w:tcPr>
          <w:p w14:paraId="6AD9148F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|fy_low + fx_low|</w:t>
            </w:r>
          </w:p>
        </w:tc>
        <w:tc>
          <w:tcPr>
            <w:tcW w:w="2409" w:type="dxa"/>
            <w:shd w:val="clear" w:color="000000" w:fill="E2EFDA"/>
            <w:noWrap/>
            <w:vAlign w:val="bottom"/>
            <w:hideMark/>
          </w:tcPr>
          <w:p w14:paraId="24F6A245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|fy_high + fx_high|</w:t>
            </w:r>
          </w:p>
        </w:tc>
      </w:tr>
      <w:tr w:rsidR="00ED422D" w:rsidRPr="004157AA" w14:paraId="27C06010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2EFDA"/>
            <w:noWrap/>
            <w:vAlign w:val="bottom"/>
            <w:hideMark/>
          </w:tcPr>
          <w:p w14:paraId="58D9678B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7662D45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1058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5E36784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06F650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2752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6244037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2842</w:t>
            </w:r>
          </w:p>
        </w:tc>
      </w:tr>
      <w:tr w:rsidR="00ED422D" w:rsidRPr="004157AA" w14:paraId="2FFACCBF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FE699"/>
            <w:noWrap/>
            <w:vAlign w:val="bottom"/>
            <w:hideMark/>
          </w:tcPr>
          <w:p w14:paraId="1A3216BD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3rd order IMD products</w:t>
            </w:r>
          </w:p>
        </w:tc>
        <w:tc>
          <w:tcPr>
            <w:tcW w:w="2126" w:type="dxa"/>
            <w:shd w:val="clear" w:color="000000" w:fill="FFE699"/>
            <w:noWrap/>
            <w:vAlign w:val="bottom"/>
            <w:hideMark/>
          </w:tcPr>
          <w:p w14:paraId="0E9F0ABC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– fy_high|</w:t>
            </w:r>
          </w:p>
        </w:tc>
        <w:tc>
          <w:tcPr>
            <w:tcW w:w="2126" w:type="dxa"/>
            <w:shd w:val="clear" w:color="000000" w:fill="FFE699"/>
            <w:noWrap/>
            <w:vAlign w:val="bottom"/>
            <w:hideMark/>
          </w:tcPr>
          <w:p w14:paraId="066B7903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– fy_low|</w:t>
            </w:r>
          </w:p>
        </w:tc>
        <w:tc>
          <w:tcPr>
            <w:tcW w:w="1985" w:type="dxa"/>
            <w:shd w:val="clear" w:color="000000" w:fill="FFE699"/>
            <w:noWrap/>
            <w:vAlign w:val="bottom"/>
            <w:hideMark/>
          </w:tcPr>
          <w:p w14:paraId="640E09BB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|2*fy_low – fx_high|</w:t>
            </w:r>
          </w:p>
        </w:tc>
        <w:tc>
          <w:tcPr>
            <w:tcW w:w="2409" w:type="dxa"/>
            <w:shd w:val="clear" w:color="000000" w:fill="FFE699"/>
            <w:noWrap/>
            <w:vAlign w:val="bottom"/>
            <w:hideMark/>
          </w:tcPr>
          <w:p w14:paraId="09983A21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|2*fy_high – fx_low|</w:t>
            </w:r>
          </w:p>
        </w:tc>
      </w:tr>
      <w:tr w:rsidR="00ED422D" w:rsidRPr="004157AA" w14:paraId="4037CEBC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FE699"/>
            <w:noWrap/>
            <w:vAlign w:val="bottom"/>
            <w:hideMark/>
          </w:tcPr>
          <w:p w14:paraId="438D7D2D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607ED42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316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925C283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A3E4A5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2978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22876B9B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3128</w:t>
            </w:r>
          </w:p>
        </w:tc>
      </w:tr>
      <w:tr w:rsidR="00ED422D" w:rsidRPr="004157AA" w14:paraId="5831DBE4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FE699"/>
            <w:noWrap/>
            <w:vAlign w:val="bottom"/>
            <w:hideMark/>
          </w:tcPr>
          <w:p w14:paraId="3802C954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3rd order IMD products</w:t>
            </w:r>
          </w:p>
        </w:tc>
        <w:tc>
          <w:tcPr>
            <w:tcW w:w="2126" w:type="dxa"/>
            <w:shd w:val="clear" w:color="000000" w:fill="FFE699"/>
            <w:noWrap/>
            <w:vAlign w:val="bottom"/>
            <w:hideMark/>
          </w:tcPr>
          <w:p w14:paraId="5DF27CD9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+ fy_low|</w:t>
            </w:r>
          </w:p>
        </w:tc>
        <w:tc>
          <w:tcPr>
            <w:tcW w:w="2126" w:type="dxa"/>
            <w:shd w:val="clear" w:color="000000" w:fill="FFE699"/>
            <w:noWrap/>
            <w:vAlign w:val="bottom"/>
            <w:hideMark/>
          </w:tcPr>
          <w:p w14:paraId="3AAC68CC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+ fy_high|</w:t>
            </w:r>
          </w:p>
        </w:tc>
        <w:tc>
          <w:tcPr>
            <w:tcW w:w="1985" w:type="dxa"/>
            <w:shd w:val="clear" w:color="000000" w:fill="FFE699"/>
            <w:noWrap/>
            <w:vAlign w:val="bottom"/>
            <w:hideMark/>
          </w:tcPr>
          <w:p w14:paraId="033D3D65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|2*fy_low + fx_low|</w:t>
            </w:r>
          </w:p>
        </w:tc>
        <w:tc>
          <w:tcPr>
            <w:tcW w:w="2409" w:type="dxa"/>
            <w:shd w:val="clear" w:color="000000" w:fill="FFE699"/>
            <w:noWrap/>
            <w:vAlign w:val="bottom"/>
            <w:hideMark/>
          </w:tcPr>
          <w:p w14:paraId="5F68F2A7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|2*fy_high + fx_high|</w:t>
            </w:r>
          </w:p>
        </w:tc>
      </w:tr>
      <w:tr w:rsidR="00ED422D" w:rsidRPr="004157AA" w14:paraId="567A38F1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FE699"/>
            <w:noWrap/>
            <w:vAlign w:val="bottom"/>
            <w:hideMark/>
          </w:tcPr>
          <w:p w14:paraId="0BCDA7E7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BAEF5DF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3584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21B6B9E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3704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FC4CC3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4672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4A19AFC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4822</w:t>
            </w:r>
          </w:p>
        </w:tc>
      </w:tr>
      <w:tr w:rsidR="00ED422D" w:rsidRPr="004157AA" w14:paraId="75DE5586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29E75DDA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4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2C08480B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|3*fx_low – fy_high|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54C08B49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|3*fx_high – fy_low|</w:t>
            </w:r>
          </w:p>
        </w:tc>
        <w:tc>
          <w:tcPr>
            <w:tcW w:w="1985" w:type="dxa"/>
            <w:shd w:val="clear" w:color="000000" w:fill="F8CBAD"/>
            <w:noWrap/>
            <w:vAlign w:val="bottom"/>
            <w:hideMark/>
          </w:tcPr>
          <w:p w14:paraId="79AC5FAF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|3*fy_low – fx_high|</w:t>
            </w:r>
          </w:p>
        </w:tc>
        <w:tc>
          <w:tcPr>
            <w:tcW w:w="2409" w:type="dxa"/>
            <w:shd w:val="clear" w:color="000000" w:fill="F8CBAD"/>
            <w:noWrap/>
            <w:vAlign w:val="bottom"/>
            <w:hideMark/>
          </w:tcPr>
          <w:p w14:paraId="64DFB98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|3*fy_high – fx_low|</w:t>
            </w:r>
          </w:p>
        </w:tc>
      </w:tr>
      <w:tr w:rsidR="00ED422D" w:rsidRPr="004157AA" w14:paraId="513E6FDE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6D83E6D2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83AEAEA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516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753111E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C453F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4898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ED6CB34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5108</w:t>
            </w:r>
          </w:p>
        </w:tc>
      </w:tr>
      <w:tr w:rsidR="00ED422D" w:rsidRPr="004157AA" w14:paraId="033B4E89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635679A7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4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0785EBF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|3*fx_low + fy_low|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37BB071A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|3*fx_high + fy_high|</w:t>
            </w:r>
          </w:p>
        </w:tc>
        <w:tc>
          <w:tcPr>
            <w:tcW w:w="1985" w:type="dxa"/>
            <w:shd w:val="clear" w:color="000000" w:fill="F8CBAD"/>
            <w:noWrap/>
            <w:vAlign w:val="bottom"/>
            <w:hideMark/>
          </w:tcPr>
          <w:p w14:paraId="1D0C4125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|3*fy_low + fx_low|</w:t>
            </w:r>
          </w:p>
        </w:tc>
        <w:tc>
          <w:tcPr>
            <w:tcW w:w="2409" w:type="dxa"/>
            <w:shd w:val="clear" w:color="000000" w:fill="F8CBAD"/>
            <w:noWrap/>
            <w:vAlign w:val="bottom"/>
            <w:hideMark/>
          </w:tcPr>
          <w:p w14:paraId="7A2BF3F7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|3*fy_high + fx_high|</w:t>
            </w:r>
          </w:p>
        </w:tc>
      </w:tr>
      <w:tr w:rsidR="00ED422D" w:rsidRPr="004157AA" w14:paraId="5C790227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15407E5E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63C9026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4416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C72F4E5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4566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29CF08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6592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5BF83794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6802</w:t>
            </w:r>
          </w:p>
        </w:tc>
      </w:tr>
      <w:tr w:rsidR="00ED422D" w:rsidRPr="004157AA" w14:paraId="01CCB876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295486C2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4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2AC28C3B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|(2*fy_low – 2*fx_high)|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048A7F6A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|(2*fy_high – 2*fx_low)|</w:t>
            </w:r>
          </w:p>
        </w:tc>
        <w:tc>
          <w:tcPr>
            <w:tcW w:w="1985" w:type="dxa"/>
            <w:shd w:val="clear" w:color="000000" w:fill="F8CBAD"/>
            <w:noWrap/>
            <w:vAlign w:val="bottom"/>
            <w:hideMark/>
          </w:tcPr>
          <w:p w14:paraId="5046C007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+ 2*fy_low|</w:t>
            </w:r>
          </w:p>
        </w:tc>
        <w:tc>
          <w:tcPr>
            <w:tcW w:w="2409" w:type="dxa"/>
            <w:shd w:val="clear" w:color="000000" w:fill="F8CBAD"/>
            <w:noWrap/>
            <w:vAlign w:val="bottom"/>
            <w:hideMark/>
          </w:tcPr>
          <w:p w14:paraId="4541A110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+ 2*fy_high|</w:t>
            </w:r>
          </w:p>
        </w:tc>
      </w:tr>
      <w:tr w:rsidR="00ED422D" w:rsidRPr="004157AA" w14:paraId="50DC09E5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25CD2B95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B0DCD1F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2116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B82EE82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2296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04DFAC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5504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B05996E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5684</w:t>
            </w:r>
          </w:p>
        </w:tc>
      </w:tr>
      <w:tr w:rsidR="00ED422D" w:rsidRPr="004157AA" w14:paraId="30048C2E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247476A0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5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22F7A933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|fx_low – 4*fy_high| 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1222D189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|fx_high – 4*fy_low|</w:t>
            </w:r>
          </w:p>
        </w:tc>
        <w:tc>
          <w:tcPr>
            <w:tcW w:w="1985" w:type="dxa"/>
            <w:shd w:val="clear" w:color="000000" w:fill="BDD7EE"/>
            <w:noWrap/>
            <w:vAlign w:val="bottom"/>
            <w:hideMark/>
          </w:tcPr>
          <w:p w14:paraId="5CCD3D99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|fy_low – 4*fx_high|</w:t>
            </w:r>
          </w:p>
        </w:tc>
        <w:tc>
          <w:tcPr>
            <w:tcW w:w="2409" w:type="dxa"/>
            <w:shd w:val="clear" w:color="000000" w:fill="BDD7EE"/>
            <w:noWrap/>
            <w:vAlign w:val="bottom"/>
            <w:hideMark/>
          </w:tcPr>
          <w:p w14:paraId="48C105B3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|fy_high – 4*fx_low|</w:t>
            </w:r>
          </w:p>
        </w:tc>
      </w:tr>
      <w:tr w:rsidR="00ED422D" w:rsidRPr="004157AA" w14:paraId="2359106E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3982869F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F73474B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7088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482F7AA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6818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64126C" w14:textId="77777777" w:rsidR="00ED422D" w:rsidRPr="000D7965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0D796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1528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D236EA9" w14:textId="77777777" w:rsidR="00ED422D" w:rsidRPr="000D7965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0D796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1348</w:t>
            </w:r>
          </w:p>
        </w:tc>
      </w:tr>
      <w:tr w:rsidR="00ED422D" w:rsidRPr="004157AA" w14:paraId="7CFBD268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2AD806EE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5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3C8EB06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|fx_low + 4*fy_low|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491328E1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|fx_high + 4*fy_high|</w:t>
            </w:r>
          </w:p>
        </w:tc>
        <w:tc>
          <w:tcPr>
            <w:tcW w:w="1985" w:type="dxa"/>
            <w:shd w:val="clear" w:color="000000" w:fill="BDD7EE"/>
            <w:noWrap/>
            <w:vAlign w:val="bottom"/>
            <w:hideMark/>
          </w:tcPr>
          <w:p w14:paraId="7F140D10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|fy_low + 4*fx_low|</w:t>
            </w:r>
          </w:p>
        </w:tc>
        <w:tc>
          <w:tcPr>
            <w:tcW w:w="2409" w:type="dxa"/>
            <w:shd w:val="clear" w:color="000000" w:fill="BDD7EE"/>
            <w:noWrap/>
            <w:vAlign w:val="bottom"/>
            <w:hideMark/>
          </w:tcPr>
          <w:p w14:paraId="3F460A09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|fy_high + 4*fx_high|</w:t>
            </w:r>
          </w:p>
        </w:tc>
      </w:tr>
      <w:tr w:rsidR="00ED422D" w:rsidRPr="004157AA" w14:paraId="200114F1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63C3E97F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DE1A7F1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8512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F4BD98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8782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1A1935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5248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5045C771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5428</w:t>
            </w:r>
          </w:p>
        </w:tc>
      </w:tr>
      <w:tr w:rsidR="00ED422D" w:rsidRPr="004157AA" w14:paraId="6CADBBAC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648D21B0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5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1552495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– 3*fy_high|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10D521E5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– 3*fy_low|</w:t>
            </w:r>
          </w:p>
        </w:tc>
        <w:tc>
          <w:tcPr>
            <w:tcW w:w="1985" w:type="dxa"/>
            <w:shd w:val="clear" w:color="000000" w:fill="BDD7EE"/>
            <w:noWrap/>
            <w:vAlign w:val="bottom"/>
            <w:hideMark/>
          </w:tcPr>
          <w:p w14:paraId="5B820F01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|2*fy_low – 3*fx_high|</w:t>
            </w:r>
          </w:p>
        </w:tc>
        <w:tc>
          <w:tcPr>
            <w:tcW w:w="2409" w:type="dxa"/>
            <w:shd w:val="clear" w:color="000000" w:fill="BDD7EE"/>
            <w:noWrap/>
            <w:vAlign w:val="bottom"/>
            <w:hideMark/>
          </w:tcPr>
          <w:p w14:paraId="278677C6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|2*fy_high – 3*fx_low|</w:t>
            </w:r>
          </w:p>
        </w:tc>
      </w:tr>
      <w:tr w:rsidR="00ED422D" w:rsidRPr="004157AA" w14:paraId="73856F96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6005A008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2D93822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4276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24B5966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4036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B19138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1254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A1CF239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1464</w:t>
            </w:r>
          </w:p>
        </w:tc>
      </w:tr>
      <w:tr w:rsidR="00ED422D" w:rsidRPr="004157AA" w14:paraId="2FC54F67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6116C97F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5th order IMD products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423CFEA7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+ 3*fy_low|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39022DA0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+ 3*fy_high|</w:t>
            </w:r>
          </w:p>
        </w:tc>
        <w:tc>
          <w:tcPr>
            <w:tcW w:w="1985" w:type="dxa"/>
            <w:shd w:val="clear" w:color="000000" w:fill="BDD7EE"/>
            <w:noWrap/>
            <w:vAlign w:val="bottom"/>
            <w:hideMark/>
          </w:tcPr>
          <w:p w14:paraId="239D2E9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|2*fy_low + 3*fx_low|</w:t>
            </w:r>
          </w:p>
        </w:tc>
        <w:tc>
          <w:tcPr>
            <w:tcW w:w="2409" w:type="dxa"/>
            <w:shd w:val="clear" w:color="000000" w:fill="BDD7EE"/>
            <w:noWrap/>
            <w:vAlign w:val="bottom"/>
            <w:hideMark/>
          </w:tcPr>
          <w:p w14:paraId="60120E8E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|2*fy_high + 3*fx_high|</w:t>
            </w:r>
          </w:p>
        </w:tc>
      </w:tr>
      <w:tr w:rsidR="00ED422D" w:rsidRPr="004157AA" w14:paraId="14AF3352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3F83F8E3" w14:textId="77777777" w:rsidR="00ED422D" w:rsidRPr="004157AA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4EFE778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7424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28FB99D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7664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D09FC4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6336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448DF2FA" w14:textId="77777777" w:rsidR="00ED422D" w:rsidRPr="004157AA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57A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6546</w:t>
            </w:r>
          </w:p>
        </w:tc>
      </w:tr>
    </w:tbl>
    <w:p w14:paraId="205083BE" w14:textId="77777777" w:rsidR="00ED422D" w:rsidRDefault="00ED422D" w:rsidP="00ED422D">
      <w:pPr>
        <w:rPr>
          <w:szCs w:val="21"/>
        </w:rPr>
      </w:pPr>
    </w:p>
    <w:p w14:paraId="4BDAD748" w14:textId="77777777" w:rsidR="00ED422D" w:rsidRPr="00980E3D" w:rsidRDefault="00ED422D" w:rsidP="00ED422D">
      <w:pPr>
        <w:rPr>
          <w:szCs w:val="21"/>
        </w:rPr>
      </w:pPr>
      <w:r w:rsidRPr="00791978">
        <w:rPr>
          <w:szCs w:val="21"/>
        </w:rPr>
        <w:lastRenderedPageBreak/>
        <w:t>Based on co-existence studies</w:t>
      </w:r>
      <w:r>
        <w:rPr>
          <w:szCs w:val="21"/>
        </w:rPr>
        <w:t>, IMD5 from UL 20_n1 may impact DL n75.</w:t>
      </w:r>
    </w:p>
    <w:p w14:paraId="2581B508" w14:textId="67194919" w:rsidR="00ED422D" w:rsidRDefault="00ED422D" w:rsidP="00147049">
      <w:pPr>
        <w:pStyle w:val="3"/>
      </w:pPr>
      <w:bookmarkStart w:id="225" w:name="_Toc120260759"/>
      <w:bookmarkStart w:id="226" w:name="_Toc135927655"/>
      <w:r>
        <w:rPr>
          <w:rFonts w:hint="eastAsia"/>
        </w:rPr>
        <w:t>6.11</w:t>
      </w:r>
      <w:r>
        <w:t>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225"/>
      <w:bookmarkEnd w:id="226"/>
    </w:p>
    <w:p w14:paraId="7C0ABF81" w14:textId="77777777" w:rsidR="00ED422D" w:rsidRDefault="00ED422D" w:rsidP="00ED422D">
      <w:r>
        <w:t xml:space="preserve">For DC_20_n1-n75,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can reuse the values of </w:t>
      </w:r>
      <w:r w:rsidRPr="004157AA">
        <w:t>DC_20-32_n1</w:t>
      </w:r>
      <w:r>
        <w:t xml:space="preserve"> as given in the tables below.</w:t>
      </w:r>
    </w:p>
    <w:p w14:paraId="4361C2A1" w14:textId="38AF2680" w:rsidR="00ED422D" w:rsidRDefault="00ED422D" w:rsidP="000D7965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6.11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92D9B" w:rsidRPr="00EF5447" w14:paraId="393507E8" w14:textId="77777777" w:rsidTr="00E902D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6CEEA" w14:textId="77777777" w:rsidR="00692D9B" w:rsidRPr="00EF5447" w:rsidRDefault="00692D9B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A43A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692D9B" w:rsidRPr="00EF5447" w14:paraId="65E3AFE6" w14:textId="77777777" w:rsidTr="00E902DB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A05" w14:textId="77777777" w:rsidR="00692D9B" w:rsidRPr="00EF5447" w:rsidRDefault="00692D9B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DA61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5447" w14:paraId="6767A2EA" w14:textId="77777777" w:rsidTr="00E902D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3A3" w14:textId="77777777" w:rsidR="00692D9B" w:rsidRPr="00EF5447" w:rsidRDefault="00692D9B" w:rsidP="00E902DB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20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1</w:t>
            </w:r>
            <w:r w:rsidRPr="00791978">
              <w:rPr>
                <w:rFonts w:cs="Arial"/>
              </w:rPr>
              <w:t>-n75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7270" w14:textId="55082BA8" w:rsidR="00692D9B" w:rsidRPr="00EF5447" w:rsidRDefault="00692D9B" w:rsidP="00E902DB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EDA9" w14:textId="7D198D09" w:rsidR="00692D9B" w:rsidRPr="00E137BF" w:rsidRDefault="00692D9B" w:rsidP="00692D9B">
            <w:pPr>
              <w:pStyle w:val="TAC"/>
            </w:pPr>
            <w: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1E00" w14:textId="77777777" w:rsidR="00692D9B" w:rsidRPr="00EF5447" w:rsidRDefault="00692D9B" w:rsidP="00E902DB">
            <w:pPr>
              <w:pStyle w:val="TAC"/>
            </w:pPr>
            <w:r>
              <w:t>-</w:t>
            </w:r>
          </w:p>
        </w:tc>
      </w:tr>
      <w:tr w:rsidR="00692D9B" w:rsidRPr="00EF5447" w14:paraId="22380489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DEB3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2D293DE3" w14:textId="77777777" w:rsidR="00692D9B" w:rsidRPr="00EF5447" w:rsidRDefault="00692D9B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7ED84C06" w14:textId="77777777" w:rsidR="00ED422D" w:rsidRPr="00661122" w:rsidRDefault="00ED422D" w:rsidP="00952772">
      <w:pPr>
        <w:rPr>
          <w:rFonts w:eastAsia="SimSun"/>
        </w:rPr>
      </w:pPr>
    </w:p>
    <w:p w14:paraId="4AE97E69" w14:textId="25169B94" w:rsidR="00ED422D" w:rsidRDefault="00ED422D" w:rsidP="000D7965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6.11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92D9B" w:rsidRPr="00EF6781" w14:paraId="393E80B1" w14:textId="77777777" w:rsidTr="00E902D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DF1FA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D2DE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6781" w14:paraId="5A571F89" w14:textId="77777777" w:rsidTr="00E902DB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CB50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7AB3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92D9B" w:rsidRPr="00C96590" w14:paraId="4A1EE3BC" w14:textId="77777777" w:rsidTr="00E902DB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A3EF" w14:textId="77777777" w:rsidR="00692D9B" w:rsidRPr="00C96590" w:rsidRDefault="00692D9B" w:rsidP="00E902DB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20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1</w:t>
            </w:r>
            <w:r w:rsidRPr="00791978">
              <w:rPr>
                <w:rFonts w:cs="Arial"/>
              </w:rPr>
              <w:t>-n75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E782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3E58" w14:textId="568C421E" w:rsidR="00692D9B" w:rsidRPr="00EF6781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80D2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</w:tr>
      <w:tr w:rsidR="00692D9B" w:rsidRPr="00C96590" w14:paraId="2131BDE6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F45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6F6C1A16" w14:textId="77777777" w:rsidR="00692D9B" w:rsidRPr="00C96590" w:rsidRDefault="00692D9B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75F4E244" w14:textId="77777777" w:rsidR="00ED422D" w:rsidRPr="00661122" w:rsidRDefault="00ED422D" w:rsidP="00952772">
      <w:pPr>
        <w:rPr>
          <w:rFonts w:eastAsia="SimSun"/>
          <w:lang w:eastAsia="zh-CN"/>
        </w:rPr>
      </w:pPr>
    </w:p>
    <w:p w14:paraId="4E994A15" w14:textId="6D3541C4" w:rsidR="00ED422D" w:rsidRDefault="00ED422D" w:rsidP="00147049">
      <w:pPr>
        <w:pStyle w:val="3"/>
      </w:pPr>
      <w:bookmarkStart w:id="227" w:name="_Toc120260760"/>
      <w:bookmarkStart w:id="228" w:name="_Toc135927656"/>
      <w:r>
        <w:rPr>
          <w:rFonts w:hint="eastAsia"/>
        </w:rPr>
        <w:t>6.11</w:t>
      </w:r>
      <w:r>
        <w:t>.5</w:t>
      </w:r>
      <w:r>
        <w:tab/>
        <w:t>MSD</w:t>
      </w:r>
      <w:bookmarkEnd w:id="227"/>
      <w:bookmarkEnd w:id="228"/>
    </w:p>
    <w:p w14:paraId="69BBD960" w14:textId="77777777" w:rsidR="00ED422D" w:rsidRDefault="00ED422D" w:rsidP="00ED422D">
      <w:pPr>
        <w:rPr>
          <w:lang w:val="en-US" w:eastAsia="zh-CN"/>
        </w:rPr>
      </w:pPr>
      <w:r w:rsidRPr="00ED0983">
        <w:rPr>
          <w:lang w:val="en-US" w:eastAsia="zh-CN"/>
        </w:rPr>
        <w:t xml:space="preserve">Based on co-existence studies MSD need to be defined. MSD values are reused from </w:t>
      </w:r>
      <w:r w:rsidRPr="004157AA">
        <w:rPr>
          <w:lang w:val="en-US" w:eastAsia="zh-CN"/>
        </w:rPr>
        <w:t>DC_20A-32A_n1A</w:t>
      </w:r>
      <w:r>
        <w:rPr>
          <w:lang w:val="en-US" w:eastAsia="zh-CN"/>
        </w:rPr>
        <w:t>.</w:t>
      </w:r>
    </w:p>
    <w:p w14:paraId="668F183B" w14:textId="6BA625F4" w:rsidR="00ED422D" w:rsidRDefault="00ED422D" w:rsidP="000D7965">
      <w:pPr>
        <w:pStyle w:val="TH"/>
        <w:rPr>
          <w:lang w:val="en-US" w:eastAsia="zh-CN"/>
        </w:rPr>
      </w:pPr>
      <w:r w:rsidRPr="00ED0983">
        <w:t xml:space="preserve">Table </w:t>
      </w:r>
      <w:r>
        <w:t>6.11.</w:t>
      </w:r>
      <w:r w:rsidRPr="00ED0983">
        <w:t>5-1: MSD test points for Scell due to dual uplink operation for EN-DC in NR FR1 (three bands)</w:t>
      </w:r>
      <w:r w:rsidRPr="00ED0983">
        <w:rPr>
          <w:lang w:val="en-US"/>
        </w:rPr>
        <w:t xml:space="preserve">NR or E-UTRA 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ED422D" w:rsidRPr="00E062F1" w14:paraId="40B48D0C" w14:textId="77777777" w:rsidTr="00E902DB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17FE7" w14:textId="77777777" w:rsidR="00ED422D" w:rsidRPr="00E062F1" w:rsidRDefault="00ED422D" w:rsidP="00E902DB">
            <w:pPr>
              <w:pStyle w:val="TAH"/>
            </w:pPr>
            <w:r w:rsidRPr="00E062F1">
              <w:t>NR or E-UTRA Band / Channel bandwidth / NRB / MSD</w:t>
            </w:r>
          </w:p>
        </w:tc>
      </w:tr>
      <w:tr w:rsidR="00ED422D" w:rsidRPr="00E062F1" w14:paraId="61184A48" w14:textId="77777777" w:rsidTr="00E902DB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3CDD0" w14:textId="77777777" w:rsidR="00ED422D" w:rsidRPr="00E062F1" w:rsidRDefault="00ED422D" w:rsidP="00E902DB">
            <w:pPr>
              <w:pStyle w:val="TAH"/>
              <w:rPr>
                <w:rFonts w:eastAsia="MS Mincho"/>
              </w:rPr>
            </w:pPr>
            <w:r w:rsidRPr="00E062F1">
              <w:rPr>
                <w:rFonts w:eastAsia="MS Mincho"/>
              </w:rPr>
              <w:t xml:space="preserve">EN-DC </w:t>
            </w:r>
            <w:r w:rsidRPr="00E062F1">
              <w:t>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B9733" w14:textId="77777777" w:rsidR="00ED422D" w:rsidRPr="00E062F1" w:rsidRDefault="00ED422D" w:rsidP="00E902DB">
            <w:pPr>
              <w:pStyle w:val="TAH"/>
            </w:pPr>
            <w:r w:rsidRPr="00E062F1">
              <w:t xml:space="preserve">EUTRA </w:t>
            </w:r>
            <w:r w:rsidRPr="00E062F1">
              <w:rPr>
                <w:rFonts w:eastAsia="MS Mincho"/>
              </w:rPr>
              <w:t>/ NR</w:t>
            </w:r>
            <w:r w:rsidRPr="00E062F1">
              <w:t xml:space="preserve">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47C48" w14:textId="77777777" w:rsidR="00ED422D" w:rsidRPr="00E062F1" w:rsidRDefault="00ED422D" w:rsidP="00E902DB">
            <w:pPr>
              <w:pStyle w:val="TAH"/>
            </w:pPr>
            <w:r w:rsidRPr="00E062F1">
              <w:t>UL F</w:t>
            </w:r>
            <w:r w:rsidRPr="00E062F1">
              <w:rPr>
                <w:vertAlign w:val="subscript"/>
              </w:rPr>
              <w:t>c</w:t>
            </w:r>
            <w:r w:rsidRPr="00E062F1">
              <w:t xml:space="preserve"> </w:t>
            </w:r>
            <w:r w:rsidRPr="00E062F1"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0C08E" w14:textId="77777777" w:rsidR="00ED422D" w:rsidRPr="00E062F1" w:rsidRDefault="00ED422D" w:rsidP="00E902DB">
            <w:pPr>
              <w:pStyle w:val="TAH"/>
            </w:pPr>
            <w:r w:rsidRPr="00E062F1">
              <w:t xml:space="preserve">UL/DL BW </w:t>
            </w:r>
            <w:r w:rsidRPr="00E062F1"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7DEBB" w14:textId="77777777" w:rsidR="00ED422D" w:rsidRPr="00E062F1" w:rsidRDefault="00ED422D" w:rsidP="00E902DB">
            <w:pPr>
              <w:pStyle w:val="TAH"/>
            </w:pPr>
            <w:r w:rsidRPr="00E062F1">
              <w:t>UL</w:t>
            </w:r>
          </w:p>
          <w:p w14:paraId="3E2868ED" w14:textId="77777777" w:rsidR="00ED422D" w:rsidRPr="00E062F1" w:rsidRDefault="00ED422D" w:rsidP="00E902DB">
            <w:pPr>
              <w:pStyle w:val="TAH"/>
            </w:pPr>
            <w:r w:rsidRPr="00E062F1">
              <w:t>L</w:t>
            </w:r>
            <w:r w:rsidRPr="00E062F1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E2065" w14:textId="77777777" w:rsidR="00ED422D" w:rsidRPr="00E062F1" w:rsidRDefault="00ED422D" w:rsidP="00E902DB">
            <w:pPr>
              <w:pStyle w:val="TAH"/>
            </w:pPr>
            <w:r w:rsidRPr="00E062F1">
              <w:t>DL F</w:t>
            </w:r>
            <w:r w:rsidRPr="00E062F1">
              <w:rPr>
                <w:vertAlign w:val="subscript"/>
              </w:rPr>
              <w:t>c</w:t>
            </w:r>
            <w:r w:rsidRPr="00E062F1">
              <w:t xml:space="preserve"> (MHz)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D836D" w14:textId="77777777" w:rsidR="00ED422D" w:rsidRPr="00E062F1" w:rsidRDefault="00ED422D" w:rsidP="00E902DB">
            <w:pPr>
              <w:pStyle w:val="TAH"/>
            </w:pPr>
            <w:r w:rsidRPr="00E062F1">
              <w:t xml:space="preserve">MSD </w:t>
            </w:r>
            <w:r w:rsidRPr="00E062F1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49E7EA67" w14:textId="77777777" w:rsidR="00ED422D" w:rsidRPr="00E062F1" w:rsidRDefault="00ED422D" w:rsidP="00E902DB">
            <w:pPr>
              <w:pStyle w:val="TAH"/>
            </w:pPr>
            <w:r w:rsidRPr="00E062F1">
              <w:t>IMD order</w:t>
            </w:r>
          </w:p>
        </w:tc>
      </w:tr>
      <w:tr w:rsidR="00ED422D" w:rsidRPr="00E062F1" w14:paraId="10D6E1BA" w14:textId="77777777" w:rsidTr="00E902DB">
        <w:trPr>
          <w:trHeight w:val="54"/>
          <w:jc w:val="center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7BE69654" w14:textId="77777777" w:rsidR="00ED422D" w:rsidRPr="0050415E" w:rsidRDefault="00ED422D" w:rsidP="00E902DB">
            <w:pPr>
              <w:pStyle w:val="TAC"/>
            </w:pPr>
            <w:r w:rsidRPr="00E062F1">
              <w:t>DC_</w:t>
            </w:r>
            <w:r>
              <w:t>20</w:t>
            </w:r>
            <w:r w:rsidRPr="00E062F1">
              <w:t>A-</w:t>
            </w:r>
            <w:r>
              <w:rPr>
                <w:rFonts w:eastAsia="맑은 고딕"/>
                <w:lang w:eastAsia="ko-KR"/>
              </w:rPr>
              <w:t>n1</w:t>
            </w:r>
            <w:r w:rsidRPr="00E062F1">
              <w:rPr>
                <w:rFonts w:eastAsia="맑은 고딕"/>
                <w:lang w:eastAsia="ko-KR"/>
              </w:rPr>
              <w:t>A_</w:t>
            </w:r>
            <w:r w:rsidRPr="00E062F1">
              <w:rPr>
                <w:lang w:eastAsia="ja-JP"/>
              </w:rPr>
              <w:t>n</w:t>
            </w:r>
            <w:r>
              <w:rPr>
                <w:rFonts w:eastAsia="맑은 고딕"/>
                <w:lang w:eastAsia="ko-KR"/>
              </w:rPr>
              <w:t>75</w:t>
            </w:r>
            <w:r w:rsidRPr="00E062F1">
              <w:t>A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821FD1D" w14:textId="77777777" w:rsidR="00ED422D" w:rsidRPr="0050415E" w:rsidRDefault="00ED422D" w:rsidP="00E902DB">
            <w:pPr>
              <w:pStyle w:val="TAC"/>
            </w:pPr>
            <w:r>
              <w:rPr>
                <w:rFonts w:cs="Arial"/>
              </w:rPr>
              <w:t>n1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14:paraId="2AF83141" w14:textId="77777777" w:rsidR="00ED422D" w:rsidRPr="0050415E" w:rsidRDefault="00ED422D" w:rsidP="00E902DB">
            <w:pPr>
              <w:pStyle w:val="TAC"/>
            </w:pPr>
            <w:r>
              <w:rPr>
                <w:rFonts w:cs="Arial"/>
              </w:rPr>
              <w:t>1950.5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0E865DC9" w14:textId="77777777" w:rsidR="00ED422D" w:rsidRPr="00E062F1" w:rsidRDefault="00ED422D" w:rsidP="00E902DB">
            <w:pPr>
              <w:pStyle w:val="TAC"/>
            </w:pPr>
            <w:r w:rsidRPr="00E062F1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3C8B352" w14:textId="77777777" w:rsidR="00ED422D" w:rsidRPr="00E062F1" w:rsidRDefault="00ED422D" w:rsidP="00E902DB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5943FAF" w14:textId="77777777" w:rsidR="00ED422D" w:rsidRPr="0050415E" w:rsidRDefault="00ED422D" w:rsidP="00E902DB">
            <w:pPr>
              <w:pStyle w:val="TAC"/>
            </w:pPr>
            <w:r>
              <w:rPr>
                <w:rFonts w:cs="Arial"/>
              </w:rPr>
              <w:t>2140.5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335BEFD2" w14:textId="77777777" w:rsidR="00ED422D" w:rsidRPr="00E062F1" w:rsidRDefault="00ED422D" w:rsidP="00E902DB">
            <w:pPr>
              <w:pStyle w:val="TAC"/>
            </w:pPr>
            <w:r w:rsidRPr="00E062F1">
              <w:rPr>
                <w:rFonts w:cs="Arial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90C1D8F" w14:textId="77777777" w:rsidR="00ED422D" w:rsidRPr="00E062F1" w:rsidRDefault="00ED422D" w:rsidP="00E902DB">
            <w:pPr>
              <w:pStyle w:val="TAC"/>
            </w:pPr>
            <w:r w:rsidRPr="00E062F1">
              <w:rPr>
                <w:rFonts w:cs="Arial"/>
              </w:rPr>
              <w:t>N/A</w:t>
            </w:r>
          </w:p>
        </w:tc>
      </w:tr>
      <w:tr w:rsidR="00ED422D" w:rsidRPr="00E062F1" w14:paraId="2BD67211" w14:textId="77777777" w:rsidTr="00E902DB">
        <w:trPr>
          <w:trHeight w:val="54"/>
          <w:jc w:val="center"/>
        </w:trPr>
        <w:tc>
          <w:tcPr>
            <w:tcW w:w="2258" w:type="dxa"/>
            <w:vMerge/>
            <w:shd w:val="clear" w:color="auto" w:fill="auto"/>
            <w:vAlign w:val="center"/>
          </w:tcPr>
          <w:p w14:paraId="1E9E49D4" w14:textId="77777777" w:rsidR="00ED422D" w:rsidRPr="00E062F1" w:rsidRDefault="00ED422D" w:rsidP="00E902DB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398318C4" w14:textId="77777777" w:rsidR="00ED422D" w:rsidRPr="0050415E" w:rsidRDefault="00ED422D" w:rsidP="00E902DB">
            <w:pPr>
              <w:pStyle w:val="TAC"/>
            </w:pPr>
            <w:r>
              <w:t>20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14:paraId="7559ED5E" w14:textId="77777777" w:rsidR="00ED422D" w:rsidRPr="0050415E" w:rsidRDefault="00ED422D" w:rsidP="00E902DB">
            <w:pPr>
              <w:pStyle w:val="TAC"/>
            </w:pPr>
            <w:r>
              <w:rPr>
                <w:rFonts w:cs="Arial"/>
              </w:rPr>
              <w:t>852.5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5F42B02" w14:textId="77777777" w:rsidR="00ED422D" w:rsidRPr="00E062F1" w:rsidRDefault="00ED422D" w:rsidP="00E902DB">
            <w:pPr>
              <w:pStyle w:val="TAC"/>
            </w:pPr>
            <w:r w:rsidRPr="00E062F1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322A8F1" w14:textId="77777777" w:rsidR="00ED422D" w:rsidRPr="00E062F1" w:rsidRDefault="00ED422D" w:rsidP="00E902DB">
            <w:pPr>
              <w:pStyle w:val="TAC"/>
            </w:pPr>
            <w:r w:rsidRPr="00E062F1">
              <w:rPr>
                <w:rFonts w:cs="Arial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3B80EBF" w14:textId="77777777" w:rsidR="00ED422D" w:rsidRPr="0050415E" w:rsidRDefault="00ED422D" w:rsidP="00E902DB">
            <w:pPr>
              <w:pStyle w:val="TAC"/>
            </w:pPr>
            <w:r>
              <w:rPr>
                <w:rFonts w:cs="Arial"/>
              </w:rPr>
              <w:t>811.5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771AB67C" w14:textId="77777777" w:rsidR="00ED422D" w:rsidRPr="00E062F1" w:rsidRDefault="00ED422D" w:rsidP="00E902DB">
            <w:pPr>
              <w:pStyle w:val="TAC"/>
            </w:pPr>
            <w:r w:rsidRPr="00E062F1">
              <w:rPr>
                <w:rFonts w:cs="Arial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6D7B20D" w14:textId="77777777" w:rsidR="00ED422D" w:rsidRPr="00E062F1" w:rsidRDefault="00ED422D" w:rsidP="00E902DB">
            <w:pPr>
              <w:pStyle w:val="TAC"/>
            </w:pPr>
            <w:r w:rsidRPr="00E062F1">
              <w:rPr>
                <w:rFonts w:cs="Arial"/>
              </w:rPr>
              <w:t>N/A</w:t>
            </w:r>
          </w:p>
        </w:tc>
      </w:tr>
      <w:tr w:rsidR="00ED422D" w:rsidRPr="00E062F1" w14:paraId="1F88A3D6" w14:textId="77777777" w:rsidTr="00E902DB">
        <w:trPr>
          <w:trHeight w:val="54"/>
          <w:jc w:val="center"/>
        </w:trPr>
        <w:tc>
          <w:tcPr>
            <w:tcW w:w="2258" w:type="dxa"/>
            <w:vMerge/>
            <w:shd w:val="clear" w:color="auto" w:fill="auto"/>
            <w:vAlign w:val="center"/>
          </w:tcPr>
          <w:p w14:paraId="5CE2CBBE" w14:textId="77777777" w:rsidR="00ED422D" w:rsidRPr="00E062F1" w:rsidRDefault="00ED422D" w:rsidP="00E902DB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3AF2280" w14:textId="77777777" w:rsidR="00ED422D" w:rsidRPr="0050415E" w:rsidRDefault="00ED422D" w:rsidP="00E902DB">
            <w:pPr>
              <w:pStyle w:val="TAC"/>
            </w:pPr>
            <w:r>
              <w:rPr>
                <w:rFonts w:cs="Arial"/>
              </w:rPr>
              <w:t>n75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14:paraId="70CB403E" w14:textId="77777777" w:rsidR="00ED422D" w:rsidRPr="0050415E" w:rsidRDefault="00ED422D" w:rsidP="00E902DB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06C901F" w14:textId="77777777" w:rsidR="00ED422D" w:rsidRPr="00E062F1" w:rsidRDefault="00ED422D" w:rsidP="00E902DB">
            <w:pPr>
              <w:pStyle w:val="TAC"/>
            </w:pPr>
            <w:r w:rsidRPr="00E062F1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FE1CA02" w14:textId="77777777" w:rsidR="00ED422D" w:rsidRPr="0050415E" w:rsidRDefault="00ED422D" w:rsidP="00E902DB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40F72EA" w14:textId="77777777" w:rsidR="00ED422D" w:rsidRPr="0050415E" w:rsidRDefault="00ED422D" w:rsidP="00E902DB">
            <w:pPr>
              <w:pStyle w:val="TAC"/>
            </w:pPr>
            <w:r>
              <w:rPr>
                <w:rFonts w:cs="Arial"/>
              </w:rPr>
              <w:t>1459.5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FB839B9" w14:textId="77777777" w:rsidR="00ED422D" w:rsidRPr="00E062F1" w:rsidRDefault="00ED422D" w:rsidP="00E902DB">
            <w:pPr>
              <w:pStyle w:val="TAC"/>
            </w:pPr>
            <w:r>
              <w:rPr>
                <w:rFonts w:cs="Arial"/>
              </w:rPr>
              <w:t>4</w:t>
            </w:r>
            <w:r w:rsidRPr="00E062F1">
              <w:rPr>
                <w:rFonts w:cs="Arial"/>
              </w:rPr>
              <w:t>.</w:t>
            </w:r>
            <w:r>
              <w:rPr>
                <w:rFonts w:cs="Arial"/>
              </w:rPr>
              <w:t>0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98B4951" w14:textId="77777777" w:rsidR="00ED422D" w:rsidRPr="00E062F1" w:rsidRDefault="00ED422D" w:rsidP="00E902DB">
            <w:pPr>
              <w:pStyle w:val="TAC"/>
            </w:pPr>
            <w:r w:rsidRPr="00E062F1">
              <w:rPr>
                <w:rFonts w:cs="Arial"/>
              </w:rPr>
              <w:t>IMD</w:t>
            </w:r>
            <w:r>
              <w:rPr>
                <w:rFonts w:cs="Arial"/>
              </w:rPr>
              <w:t>5</w:t>
            </w:r>
          </w:p>
        </w:tc>
      </w:tr>
    </w:tbl>
    <w:p w14:paraId="4AD2EBF5" w14:textId="77777777" w:rsidR="00952772" w:rsidRDefault="00952772" w:rsidP="00952772">
      <w:pPr>
        <w:pStyle w:val="B2"/>
        <w:rPr>
          <w:lang w:eastAsia="zh-TW"/>
        </w:rPr>
      </w:pPr>
      <w:bookmarkStart w:id="229" w:name="_Toc120260761"/>
    </w:p>
    <w:p w14:paraId="7D846A17" w14:textId="066AD0A5" w:rsidR="00ED422D" w:rsidRDefault="00ED422D" w:rsidP="00147049">
      <w:pPr>
        <w:pStyle w:val="2"/>
        <w:rPr>
          <w:lang w:eastAsia="zh-TW"/>
        </w:rPr>
      </w:pPr>
      <w:bookmarkStart w:id="230" w:name="_Toc135927657"/>
      <w:r>
        <w:rPr>
          <w:rFonts w:hint="eastAsia"/>
          <w:lang w:eastAsia="zh-TW"/>
        </w:rPr>
        <w:t>6.12</w:t>
      </w:r>
      <w:r>
        <w:tab/>
      </w:r>
      <w:r>
        <w:rPr>
          <w:lang w:eastAsia="zh-TW"/>
        </w:rPr>
        <w:t>DC_7_n1-n75</w:t>
      </w:r>
      <w:bookmarkEnd w:id="229"/>
      <w:bookmarkEnd w:id="230"/>
    </w:p>
    <w:p w14:paraId="5BE6F528" w14:textId="548B9184" w:rsidR="00ED422D" w:rsidRPr="00C11944" w:rsidRDefault="00ED422D" w:rsidP="00147049">
      <w:pPr>
        <w:pStyle w:val="3"/>
      </w:pPr>
      <w:bookmarkStart w:id="231" w:name="_Toc120260762"/>
      <w:bookmarkStart w:id="232" w:name="_Toc135927658"/>
      <w:r>
        <w:rPr>
          <w:rFonts w:hint="eastAsia"/>
        </w:rPr>
        <w:t>6.12</w:t>
      </w:r>
      <w:r w:rsidRPr="00C11944">
        <w:t>.1</w:t>
      </w:r>
      <w:r w:rsidRPr="00C11944">
        <w:tab/>
        <w:t>Operating bands for DC</w:t>
      </w:r>
      <w:bookmarkEnd w:id="231"/>
      <w:bookmarkEnd w:id="232"/>
    </w:p>
    <w:p w14:paraId="4657E2A9" w14:textId="67C45C78" w:rsidR="00ED422D" w:rsidRDefault="00ED422D" w:rsidP="00ED422D">
      <w:pPr>
        <w:pStyle w:val="TH"/>
      </w:pPr>
      <w:r w:rsidRPr="00C11944">
        <w:t xml:space="preserve">Table </w:t>
      </w:r>
      <w:r>
        <w:t>6.12</w:t>
      </w:r>
      <w:r w:rsidRPr="00C11944">
        <w:t>.1-1: DC band combination of NR 2DL/1UL + LTE 1DL/1UL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ED422D" w:rsidRPr="0078148C" w14:paraId="7D5115BC" w14:textId="77777777" w:rsidTr="00E902DB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349F5326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>DC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F45A5E8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0DFA8B9A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5FCA5003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6F6C5E5A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2B6C85AD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mode</w:t>
            </w:r>
          </w:p>
        </w:tc>
      </w:tr>
      <w:tr w:rsidR="00ED422D" w:rsidRPr="0078148C" w14:paraId="5DC44CB6" w14:textId="77777777" w:rsidTr="00E902DB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2ABBCFF9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22654E8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3940CC5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31BA95CC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5E116E60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ED422D" w:rsidRPr="0078148C" w14:paraId="3F6421CA" w14:textId="77777777" w:rsidTr="00E902DB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4EBFDB47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14C019E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4BE6E789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44D4424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533BFCF5" w14:textId="77777777" w:rsidR="00ED422D" w:rsidRPr="0078148C" w:rsidRDefault="00ED422D" w:rsidP="00E902D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ED422D" w:rsidRPr="0078148C" w14:paraId="52A0C6C2" w14:textId="77777777" w:rsidTr="00E902DB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F71139A" w14:textId="77777777" w:rsidR="00ED422D" w:rsidRPr="008C4BC5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C4BC5">
              <w:rPr>
                <w:rFonts w:ascii="Arial" w:hAnsi="Arial" w:cs="Arial"/>
                <w:bCs/>
                <w:sz w:val="18"/>
                <w:szCs w:val="18"/>
                <w:lang w:val="en-US"/>
              </w:rPr>
              <w:t>DC_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7_n1-n75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009F741" w14:textId="77777777" w:rsidR="00ED422D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95F3948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2500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252945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DACF2B1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2570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EE733BD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2620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B89F6B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3C8A9D6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2690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42821AD" w14:textId="77777777" w:rsidR="00ED422D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F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>DD</w:t>
            </w:r>
          </w:p>
        </w:tc>
      </w:tr>
      <w:tr w:rsidR="00ED422D" w:rsidRPr="0078148C" w14:paraId="04DE672A" w14:textId="77777777" w:rsidTr="00E902DB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7CF5E34E" w14:textId="77777777" w:rsidR="00ED422D" w:rsidRPr="007D4ED4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01E1795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n</w:t>
            </w:r>
            <w:r w:rsidRPr="005D3B77">
              <w:rPr>
                <w:rFonts w:ascii="Arial" w:eastAsia="맑은 고딕" w:hAnsi="Arial" w:cs="Arial"/>
                <w:sz w:val="18"/>
                <w:lang w:val="sv-SE" w:eastAsia="ko-KR"/>
              </w:rPr>
              <w:t>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1D7B6681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5D3B77">
              <w:rPr>
                <w:rFonts w:ascii="Arial" w:eastAsia="맑은 고딕" w:hAnsi="Arial" w:cs="Arial"/>
                <w:sz w:val="18"/>
                <w:lang w:val="en-US" w:eastAsia="ko-KR"/>
              </w:rPr>
              <w:t>1920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181F42" w14:textId="77777777" w:rsidR="00ED422D" w:rsidRPr="008C4BC5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273F847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5D3B77">
              <w:rPr>
                <w:rFonts w:ascii="Arial" w:eastAsia="맑은 고딕" w:hAnsi="Arial" w:cs="Arial"/>
                <w:sz w:val="18"/>
                <w:lang w:val="en-US" w:eastAsia="ko-KR"/>
              </w:rPr>
              <w:t>1980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6087258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5D3B77">
              <w:rPr>
                <w:rFonts w:ascii="Arial" w:eastAsia="맑은 고딕" w:hAnsi="Arial" w:cs="Arial"/>
                <w:sz w:val="18"/>
                <w:lang w:val="en-US" w:eastAsia="ko-KR"/>
              </w:rPr>
              <w:t>2110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175670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35BD091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5D3B77">
              <w:rPr>
                <w:rFonts w:ascii="Arial" w:eastAsia="맑은 고딕" w:hAnsi="Arial" w:cs="Arial"/>
                <w:sz w:val="18"/>
                <w:lang w:val="en-US" w:eastAsia="ko-KR"/>
              </w:rPr>
              <w:t>2170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45D2844" w14:textId="77777777" w:rsidR="00ED422D" w:rsidRPr="008C4BC5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FDD</w:t>
            </w:r>
          </w:p>
        </w:tc>
      </w:tr>
      <w:tr w:rsidR="00ED422D" w:rsidRPr="0078148C" w14:paraId="76E738A4" w14:textId="77777777" w:rsidTr="00E902DB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63285B0C" w14:textId="77777777" w:rsidR="00ED422D" w:rsidRPr="0078148C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E39BC52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n75</w:t>
            </w: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27FA4AEA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818C488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1432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3860DB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2E8AE65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1517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376FD7B" w14:textId="77777777" w:rsidR="00ED422D" w:rsidRPr="005D3B77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eastAsia="맑은 고딕" w:hAnsi="Arial" w:cs="Arial"/>
                <w:sz w:val="18"/>
                <w:lang w:val="x-none" w:eastAsia="ko-KR"/>
              </w:rPr>
              <w:t>S</w:t>
            </w:r>
            <w:r w:rsidRPr="005D3B77">
              <w:rPr>
                <w:rFonts w:ascii="Arial" w:eastAsia="맑은 고딕" w:hAnsi="Arial" w:cs="Arial" w:hint="eastAsia"/>
                <w:sz w:val="18"/>
                <w:lang w:val="x-none" w:eastAsia="ko-KR"/>
              </w:rPr>
              <w:t>D</w:t>
            </w:r>
            <w:r>
              <w:rPr>
                <w:rFonts w:ascii="Arial" w:eastAsia="맑은 고딕" w:hAnsi="Arial" w:cs="Arial"/>
                <w:sz w:val="18"/>
                <w:lang w:val="x-none" w:eastAsia="ko-KR"/>
              </w:rPr>
              <w:t>L</w:t>
            </w:r>
          </w:p>
        </w:tc>
      </w:tr>
    </w:tbl>
    <w:p w14:paraId="1F74DE12" w14:textId="77777777" w:rsidR="00ED422D" w:rsidRPr="00C11944" w:rsidRDefault="00ED422D" w:rsidP="00ED422D">
      <w:pPr>
        <w:spacing w:after="0"/>
      </w:pPr>
    </w:p>
    <w:p w14:paraId="617820FE" w14:textId="0FA76BC0" w:rsidR="00ED422D" w:rsidRDefault="00ED422D" w:rsidP="00147049">
      <w:pPr>
        <w:pStyle w:val="3"/>
      </w:pPr>
      <w:bookmarkStart w:id="233" w:name="_Toc120260763"/>
      <w:bookmarkStart w:id="234" w:name="_Toc135927659"/>
      <w:r>
        <w:rPr>
          <w:rFonts w:hint="eastAsia"/>
        </w:rPr>
        <w:lastRenderedPageBreak/>
        <w:t>6.12</w:t>
      </w:r>
      <w:r>
        <w:t>.2</w:t>
      </w:r>
      <w:r>
        <w:tab/>
        <w:t>Channel bandwidths per operating band for DC</w:t>
      </w:r>
      <w:bookmarkEnd w:id="233"/>
      <w:bookmarkEnd w:id="234"/>
    </w:p>
    <w:p w14:paraId="5896A2EA" w14:textId="5E00F30A" w:rsidR="00ED422D" w:rsidRDefault="00ED422D" w:rsidP="00ED422D">
      <w:pPr>
        <w:pStyle w:val="TH"/>
        <w:rPr>
          <w:lang w:val="en-US" w:eastAsia="zh-CN"/>
        </w:rPr>
      </w:pPr>
      <w:r w:rsidRPr="00C11944">
        <w:t xml:space="preserve">Table </w:t>
      </w:r>
      <w:r>
        <w:t>6.12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ED422D" w:rsidRPr="00791978" w14:paraId="20E33283" w14:textId="77777777" w:rsidTr="00E902DB">
        <w:trPr>
          <w:trHeight w:val="203"/>
        </w:trPr>
        <w:tc>
          <w:tcPr>
            <w:tcW w:w="1420" w:type="dxa"/>
            <w:vAlign w:val="center"/>
          </w:tcPr>
          <w:p w14:paraId="25F4C16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9AC507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</w:p>
        </w:tc>
        <w:tc>
          <w:tcPr>
            <w:tcW w:w="9726" w:type="dxa"/>
            <w:gridSpan w:val="16"/>
            <w:vAlign w:val="center"/>
          </w:tcPr>
          <w:p w14:paraId="2297494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DC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operating / channel bandwidth [MHz]</w:t>
            </w:r>
          </w:p>
        </w:tc>
      </w:tr>
      <w:tr w:rsidR="00ED422D" w:rsidRPr="00791978" w14:paraId="5691DA29" w14:textId="77777777" w:rsidTr="00E902DB">
        <w:trPr>
          <w:trHeight w:val="984"/>
        </w:trPr>
        <w:tc>
          <w:tcPr>
            <w:tcW w:w="1420" w:type="dxa"/>
            <w:vAlign w:val="center"/>
          </w:tcPr>
          <w:p w14:paraId="47159FE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E-UTRA 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and NR DC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Configuration</w:t>
            </w:r>
          </w:p>
        </w:tc>
        <w:tc>
          <w:tcPr>
            <w:tcW w:w="1396" w:type="dxa"/>
            <w:vAlign w:val="center"/>
          </w:tcPr>
          <w:p w14:paraId="23A3883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zh-CN"/>
              </w:rPr>
              <w:t>UL Configuration</w:t>
            </w:r>
          </w:p>
        </w:tc>
        <w:tc>
          <w:tcPr>
            <w:tcW w:w="716" w:type="dxa"/>
            <w:gridSpan w:val="2"/>
            <w:vAlign w:val="center"/>
          </w:tcPr>
          <w:p w14:paraId="53AD0A5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E-UTRA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 xml:space="preserve"> and NR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Band</w:t>
            </w:r>
          </w:p>
        </w:tc>
        <w:tc>
          <w:tcPr>
            <w:tcW w:w="656" w:type="dxa"/>
            <w:vAlign w:val="center"/>
          </w:tcPr>
          <w:p w14:paraId="307237B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SCS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28D15E3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03178CC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3980048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7F3BB51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90" w:type="dxa"/>
            <w:vAlign w:val="center"/>
          </w:tcPr>
          <w:p w14:paraId="30A0489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sz w:val="16"/>
                <w:szCs w:val="16"/>
                <w:lang w:val="x-none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100CC88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14:paraId="5574D0E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sz w:val="16"/>
                <w:szCs w:val="16"/>
                <w:lang w:val="x-none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67" w:type="dxa"/>
            <w:vAlign w:val="center"/>
          </w:tcPr>
          <w:p w14:paraId="7D80330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67" w:type="dxa"/>
            <w:vAlign w:val="center"/>
          </w:tcPr>
          <w:p w14:paraId="3A322A9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67" w:type="dxa"/>
            <w:vAlign w:val="center"/>
          </w:tcPr>
          <w:p w14:paraId="3199ED8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567" w:type="dxa"/>
            <w:vAlign w:val="center"/>
          </w:tcPr>
          <w:p w14:paraId="79393C3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23C8C9D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sv-SE" w:eastAsia="ja-JP"/>
              </w:rPr>
              <w:t>9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68F4740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051332F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Maximum aggregated bandwidth</w:t>
            </w:r>
          </w:p>
          <w:p w14:paraId="4C96F71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[MHz]</w:t>
            </w:r>
          </w:p>
        </w:tc>
      </w:tr>
      <w:tr w:rsidR="00ED422D" w:rsidRPr="00791978" w14:paraId="4E423F04" w14:textId="77777777" w:rsidTr="00E902DB">
        <w:trPr>
          <w:trHeight w:val="44"/>
        </w:trPr>
        <w:tc>
          <w:tcPr>
            <w:tcW w:w="1420" w:type="dxa"/>
            <w:vMerge w:val="restart"/>
            <w:vAlign w:val="center"/>
          </w:tcPr>
          <w:p w14:paraId="346B4890" w14:textId="77777777" w:rsidR="00ED422D" w:rsidRPr="00FD11EA" w:rsidRDefault="00ED422D" w:rsidP="00E902DB">
            <w:pPr>
              <w:keepNext/>
              <w:keepLines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  <w:r w:rsidRPr="00791978">
              <w:rPr>
                <w:rFonts w:ascii="Arial" w:eastAsia="MS Mincho" w:hAnsi="Arial" w:cs="Arial"/>
                <w:bCs/>
                <w:sz w:val="16"/>
                <w:szCs w:val="16"/>
              </w:rPr>
              <w:t>DC_</w:t>
            </w:r>
            <w:r>
              <w:rPr>
                <w:rFonts w:ascii="Arial" w:eastAsia="MS Mincho" w:hAnsi="Arial" w:cs="Arial"/>
                <w:bCs/>
                <w:sz w:val="16"/>
                <w:szCs w:val="16"/>
              </w:rPr>
              <w:t>7</w:t>
            </w:r>
            <w:r w:rsidRPr="00791978">
              <w:rPr>
                <w:rFonts w:ascii="Arial" w:eastAsia="MS Mincho" w:hAnsi="Arial" w:cs="Arial"/>
                <w:bCs/>
                <w:sz w:val="16"/>
                <w:szCs w:val="16"/>
              </w:rPr>
              <w:t>A_n</w:t>
            </w:r>
            <w:r>
              <w:rPr>
                <w:rFonts w:ascii="Arial" w:eastAsia="MS Mincho" w:hAnsi="Arial" w:cs="Arial"/>
                <w:bCs/>
                <w:sz w:val="16"/>
                <w:szCs w:val="16"/>
              </w:rPr>
              <w:t>1</w:t>
            </w:r>
            <w:r w:rsidRPr="00791978">
              <w:rPr>
                <w:rFonts w:ascii="Arial" w:eastAsia="MS Mincho" w:hAnsi="Arial" w:cs="Arial"/>
                <w:bCs/>
                <w:sz w:val="16"/>
                <w:szCs w:val="16"/>
              </w:rPr>
              <w:t>A-n75A</w:t>
            </w:r>
          </w:p>
        </w:tc>
        <w:tc>
          <w:tcPr>
            <w:tcW w:w="1396" w:type="dxa"/>
            <w:vMerge w:val="restart"/>
            <w:vAlign w:val="center"/>
          </w:tcPr>
          <w:p w14:paraId="12CB84D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 w:rsidRPr="00791978">
              <w:rPr>
                <w:rFonts w:ascii="Arial" w:hAnsi="Arial"/>
                <w:sz w:val="16"/>
                <w:szCs w:val="16"/>
                <w:lang w:val="it-IT"/>
              </w:rPr>
              <w:t>DC_</w:t>
            </w:r>
            <w:r>
              <w:rPr>
                <w:rFonts w:ascii="Arial" w:hAnsi="Arial"/>
                <w:sz w:val="16"/>
                <w:szCs w:val="16"/>
                <w:lang w:val="it-IT" w:eastAsia="zh-CN"/>
              </w:rPr>
              <w:t>7</w:t>
            </w:r>
            <w:r w:rsidRPr="00791978">
              <w:rPr>
                <w:rFonts w:ascii="Arial" w:hAnsi="Arial"/>
                <w:sz w:val="16"/>
                <w:szCs w:val="16"/>
                <w:lang w:val="it-IT"/>
              </w:rPr>
              <w:t>A_n</w:t>
            </w:r>
            <w:r>
              <w:rPr>
                <w:rFonts w:ascii="Arial" w:hAnsi="Arial"/>
                <w:sz w:val="16"/>
                <w:szCs w:val="16"/>
                <w:lang w:val="it-IT" w:eastAsia="zh-CN"/>
              </w:rPr>
              <w:t>1</w:t>
            </w:r>
            <w:r w:rsidRPr="00791978">
              <w:rPr>
                <w:rFonts w:ascii="Arial" w:hAnsi="Arial"/>
                <w:sz w:val="16"/>
                <w:szCs w:val="16"/>
                <w:lang w:val="it-IT"/>
              </w:rPr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24B425B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14:paraId="2E17AFC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zh-CN"/>
              </w:rPr>
            </w:pPr>
            <w:r w:rsidRPr="00791978">
              <w:rPr>
                <w:rFonts w:ascii="Arial" w:eastAsia="맑은 고딕" w:hAnsi="Arial"/>
                <w:sz w:val="16"/>
                <w:szCs w:val="16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5DBE438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7313F4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7563BB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723DFE5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4F547E5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80BFB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482BC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C3FF4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262BE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6F0B3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80E361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3CF20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1DFE2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6AC624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zh-CN"/>
              </w:rPr>
            </w:pPr>
            <w:r w:rsidRPr="00791978">
              <w:rPr>
                <w:rFonts w:ascii="Arial" w:hAnsi="Arial" w:cs="Arial"/>
                <w:sz w:val="18"/>
                <w:szCs w:val="18"/>
                <w:lang w:val="x-none" w:eastAsia="zh-CN"/>
              </w:rPr>
              <w:t>1</w:t>
            </w:r>
            <w:r w:rsidRPr="00791978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791978">
              <w:rPr>
                <w:rFonts w:ascii="Arial" w:hAnsi="Arial" w:cs="Arial"/>
                <w:sz w:val="18"/>
                <w:szCs w:val="18"/>
                <w:lang w:val="x-none" w:eastAsia="zh-CN"/>
              </w:rPr>
              <w:t>0</w:t>
            </w:r>
          </w:p>
        </w:tc>
      </w:tr>
      <w:tr w:rsidR="00ED422D" w:rsidRPr="00791978" w14:paraId="0088C6F1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5E7854F1" w14:textId="77777777" w:rsidR="00ED422D" w:rsidRPr="00791978" w:rsidRDefault="00ED422D" w:rsidP="00E902DB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495F8F3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72073AB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zh-CN"/>
              </w:rPr>
            </w:pPr>
            <w:r w:rsidRPr="00791978">
              <w:rPr>
                <w:rFonts w:ascii="Arial" w:hAnsi="Arial" w:cs="Arial"/>
                <w:sz w:val="16"/>
                <w:szCs w:val="16"/>
                <w:lang w:val="fi-FI" w:eastAsia="zh-CN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1A64DF6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2ADBCA7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4CF1F7D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79BEB69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246EDE5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4C54D7F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6DEE248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63FD1EC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0934F6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E59ED5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F33B6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3A11F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CF9CA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B9726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E67D5F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422D" w:rsidRPr="00791978" w14:paraId="129E9A51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1A44CD57" w14:textId="77777777" w:rsidR="00ED422D" w:rsidRPr="00791978" w:rsidRDefault="00ED422D" w:rsidP="00E902DB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5C86488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2698C0F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4D30819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30</w:t>
            </w:r>
          </w:p>
        </w:tc>
        <w:tc>
          <w:tcPr>
            <w:tcW w:w="527" w:type="dxa"/>
            <w:vAlign w:val="center"/>
          </w:tcPr>
          <w:p w14:paraId="58E7D22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5076BFC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76A8B87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41B9B8B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0CF1599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207E14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359792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3A8A387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63A42E6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94053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599283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A8648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26534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B54E33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422D" w:rsidRPr="00791978" w14:paraId="4A6BEE7A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6992D244" w14:textId="77777777" w:rsidR="00ED422D" w:rsidRPr="00791978" w:rsidRDefault="00ED422D" w:rsidP="00E902DB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4099676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821899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19A7C97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60</w:t>
            </w:r>
          </w:p>
        </w:tc>
        <w:tc>
          <w:tcPr>
            <w:tcW w:w="527" w:type="dxa"/>
            <w:vAlign w:val="center"/>
          </w:tcPr>
          <w:p w14:paraId="54E86D6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73BA422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4B892A1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82160E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638EFA2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7F2040A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35E0CC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A1C352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72F3E3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723D7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ACB94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4C915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717BF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CACC0C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422D" w:rsidRPr="00791978" w14:paraId="466237FC" w14:textId="77777777" w:rsidTr="00E902DB">
        <w:trPr>
          <w:trHeight w:val="60"/>
        </w:trPr>
        <w:tc>
          <w:tcPr>
            <w:tcW w:w="1420" w:type="dxa"/>
            <w:vMerge/>
            <w:vAlign w:val="center"/>
          </w:tcPr>
          <w:p w14:paraId="29A89EE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44E4E2E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1BE2843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 w:eastAsia="zh-CN"/>
              </w:rPr>
            </w:pPr>
            <w:r w:rsidRPr="00791978">
              <w:rPr>
                <w:rFonts w:ascii="Arial" w:hAnsi="Arial" w:cs="Arial"/>
                <w:sz w:val="16"/>
                <w:szCs w:val="16"/>
                <w:lang w:val="fi-FI" w:eastAsia="ja-JP"/>
              </w:rPr>
              <w:t>n</w:t>
            </w:r>
            <w:r w:rsidRPr="00791978">
              <w:rPr>
                <w:rFonts w:ascii="Arial" w:hAnsi="Arial" w:cs="Arial"/>
                <w:sz w:val="16"/>
                <w:szCs w:val="16"/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5BF76EA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3E5CBE6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0700748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3783C22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54BC1AD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4F5ED803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491DB7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6A9DE934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70862D5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7C4514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316F111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0CEEB82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3D1C91F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0C1918C9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39D89F4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ED422D" w:rsidRPr="00791978" w14:paraId="36C344B1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410AA14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4FDAF03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D3F829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881D5A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27" w:type="dxa"/>
            <w:vAlign w:val="center"/>
          </w:tcPr>
          <w:p w14:paraId="17EEA96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9E6D68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7C0AC4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59E9C6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10E1F4A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772919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148242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7A08F6B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5AAB0C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004C588D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EDCAA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3C852431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CA4FB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1E6228C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ED422D" w:rsidRPr="00791978" w14:paraId="443779D2" w14:textId="77777777" w:rsidTr="00E902DB">
        <w:trPr>
          <w:trHeight w:val="44"/>
        </w:trPr>
        <w:tc>
          <w:tcPr>
            <w:tcW w:w="1420" w:type="dxa"/>
            <w:vMerge/>
            <w:vAlign w:val="center"/>
          </w:tcPr>
          <w:p w14:paraId="7C2F117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34BCFF68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19F0D3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DCB38B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27" w:type="dxa"/>
            <w:vAlign w:val="center"/>
          </w:tcPr>
          <w:p w14:paraId="584CC696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46B421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71D3E8F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99C24F0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2641FEC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CD8E2B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377ED4C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7B4F27E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3C7815A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BA084C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DD4B0F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957D8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FD8047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72F14A2" w14:textId="77777777" w:rsidR="00ED422D" w:rsidRPr="00791978" w:rsidRDefault="00ED422D" w:rsidP="00E902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1F494781" w14:textId="77777777" w:rsidR="00ED422D" w:rsidRDefault="00ED422D" w:rsidP="00ED422D">
      <w:pPr>
        <w:rPr>
          <w:lang w:eastAsia="ko-KR"/>
        </w:rPr>
      </w:pPr>
    </w:p>
    <w:p w14:paraId="5948EE03" w14:textId="4EAAF255" w:rsidR="00ED422D" w:rsidRDefault="00ED422D" w:rsidP="00147049">
      <w:pPr>
        <w:pStyle w:val="3"/>
      </w:pPr>
      <w:bookmarkStart w:id="235" w:name="_Toc120260764"/>
      <w:bookmarkStart w:id="236" w:name="_Toc135927660"/>
      <w:r>
        <w:rPr>
          <w:rFonts w:hint="eastAsia"/>
        </w:rPr>
        <w:t>6.12</w:t>
      </w:r>
      <w:r>
        <w:t>.3</w:t>
      </w:r>
      <w:r>
        <w:tab/>
        <w:t>UE co-existence studies</w:t>
      </w:r>
      <w:bookmarkEnd w:id="235"/>
      <w:bookmarkEnd w:id="236"/>
    </w:p>
    <w:p w14:paraId="5DDFD43C" w14:textId="77777777" w:rsidR="00ED422D" w:rsidRDefault="00ED422D" w:rsidP="00ED422D">
      <w:pPr>
        <w:rPr>
          <w:lang w:eastAsia="zh-TW"/>
        </w:rPr>
      </w:pPr>
      <w:r w:rsidRPr="00791978">
        <w:rPr>
          <w:lang w:eastAsia="zh-TW"/>
        </w:rPr>
        <w:t>The 2nd and 3rd order harmonics and 2nd, 3rd, 4th and 5th order intermodulation products for the UE coexistence analysis of DC_</w:t>
      </w:r>
      <w:r>
        <w:rPr>
          <w:lang w:eastAsia="zh-TW"/>
        </w:rPr>
        <w:t>7</w:t>
      </w:r>
      <w:r w:rsidRPr="00791978">
        <w:rPr>
          <w:lang w:eastAsia="zh-TW"/>
        </w:rPr>
        <w:t>A_n</w:t>
      </w:r>
      <w:r>
        <w:rPr>
          <w:lang w:eastAsia="zh-TW"/>
        </w:rPr>
        <w:t>1</w:t>
      </w:r>
      <w:r w:rsidRPr="00791978">
        <w:rPr>
          <w:lang w:eastAsia="zh-TW"/>
        </w:rPr>
        <w:t>A-n7</w:t>
      </w:r>
      <w:r>
        <w:rPr>
          <w:lang w:eastAsia="zh-TW"/>
        </w:rPr>
        <w:t>5</w:t>
      </w:r>
      <w:r w:rsidRPr="00791978">
        <w:rPr>
          <w:lang w:eastAsia="zh-TW"/>
        </w:rPr>
        <w:t>A with dual uplink on DC_</w:t>
      </w:r>
      <w:r>
        <w:rPr>
          <w:lang w:eastAsia="zh-CN"/>
        </w:rPr>
        <w:t>7</w:t>
      </w:r>
      <w:r w:rsidRPr="00791978">
        <w:rPr>
          <w:lang w:eastAsia="zh-TW"/>
        </w:rPr>
        <w:t>A_n</w:t>
      </w:r>
      <w:r>
        <w:rPr>
          <w:lang w:eastAsia="zh-TW"/>
        </w:rPr>
        <w:t>1</w:t>
      </w:r>
      <w:r w:rsidRPr="00791978">
        <w:rPr>
          <w:lang w:eastAsia="zh-TW"/>
        </w:rPr>
        <w:t xml:space="preserve">A </w:t>
      </w:r>
      <w:r>
        <w:rPr>
          <w:lang w:eastAsia="zh-TW"/>
        </w:rPr>
        <w:t>are</w:t>
      </w:r>
      <w:r w:rsidRPr="00791978">
        <w:rPr>
          <w:lang w:eastAsia="zh-TW"/>
        </w:rPr>
        <w:t xml:space="preserve"> listed in </w:t>
      </w:r>
      <w:r>
        <w:rPr>
          <w:lang w:eastAsia="zh-TW"/>
        </w:rPr>
        <w:t>the t</w:t>
      </w:r>
      <w:r w:rsidRPr="00791978">
        <w:rPr>
          <w:lang w:eastAsia="zh-TW"/>
        </w:rPr>
        <w:t xml:space="preserve">able </w:t>
      </w:r>
      <w:r>
        <w:rPr>
          <w:lang w:eastAsia="zh-TW"/>
        </w:rPr>
        <w:t>below.</w:t>
      </w:r>
    </w:p>
    <w:p w14:paraId="6EDDF842" w14:textId="191EAF8F" w:rsidR="00ED422D" w:rsidRPr="00980E3D" w:rsidRDefault="00ED422D" w:rsidP="000D7965">
      <w:pPr>
        <w:pStyle w:val="TH"/>
        <w:rPr>
          <w:szCs w:val="21"/>
        </w:rPr>
      </w:pPr>
      <w:r w:rsidRPr="00980E3D">
        <w:t xml:space="preserve">Table </w:t>
      </w:r>
      <w:r>
        <w:t>6.12</w:t>
      </w:r>
      <w:r w:rsidRPr="00980E3D">
        <w:rPr>
          <w:lang w:val="en-US"/>
        </w:rPr>
        <w:t>.3</w:t>
      </w:r>
      <w:r w:rsidRPr="00980E3D">
        <w:t>-1: The harmonic and IMD products caused by UL DC_</w:t>
      </w:r>
      <w:r>
        <w:t>7</w:t>
      </w:r>
      <w:r w:rsidRPr="00980E3D">
        <w:t>_n</w:t>
      </w:r>
      <w:r>
        <w:t>1</w:t>
      </w:r>
    </w:p>
    <w:tbl>
      <w:tblPr>
        <w:tblW w:w="12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126"/>
        <w:gridCol w:w="2268"/>
        <w:gridCol w:w="2268"/>
        <w:gridCol w:w="2126"/>
      </w:tblGrid>
      <w:tr w:rsidR="00ED422D" w:rsidRPr="001A348F" w14:paraId="6A9A8609" w14:textId="77777777" w:rsidTr="00E902DB">
        <w:trPr>
          <w:trHeight w:val="300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5489DC7C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UE UL carriers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7DC591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fx_low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B528B3D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fx_high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8B492BA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fy_low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26DD53F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fy_high</w:t>
            </w:r>
          </w:p>
        </w:tc>
      </w:tr>
      <w:tr w:rsidR="00ED422D" w:rsidRPr="001A348F" w14:paraId="5A515FB7" w14:textId="77777777" w:rsidTr="00E902DB">
        <w:trPr>
          <w:trHeight w:val="300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4514F14B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UL frequency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F79A4E9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1920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8B8503F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1980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1EB2CF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628124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2570</w:t>
            </w:r>
          </w:p>
        </w:tc>
      </w:tr>
      <w:tr w:rsidR="00ED422D" w:rsidRPr="001A348F" w14:paraId="428D4CED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DEDED"/>
            <w:noWrap/>
            <w:vAlign w:val="bottom"/>
            <w:hideMark/>
          </w:tcPr>
          <w:p w14:paraId="7ED1E557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2nd harmonics frequency limits</w:t>
            </w:r>
          </w:p>
        </w:tc>
        <w:tc>
          <w:tcPr>
            <w:tcW w:w="2126" w:type="dxa"/>
            <w:shd w:val="clear" w:color="000000" w:fill="EDEDED"/>
            <w:noWrap/>
            <w:vAlign w:val="bottom"/>
            <w:hideMark/>
          </w:tcPr>
          <w:p w14:paraId="55583018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2*fx_low</w:t>
            </w:r>
          </w:p>
        </w:tc>
        <w:tc>
          <w:tcPr>
            <w:tcW w:w="2268" w:type="dxa"/>
            <w:shd w:val="clear" w:color="000000" w:fill="EDEDED"/>
            <w:noWrap/>
            <w:vAlign w:val="bottom"/>
            <w:hideMark/>
          </w:tcPr>
          <w:p w14:paraId="3339DB5E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2*fx_high</w:t>
            </w:r>
          </w:p>
        </w:tc>
        <w:tc>
          <w:tcPr>
            <w:tcW w:w="2268" w:type="dxa"/>
            <w:shd w:val="clear" w:color="000000" w:fill="EDEDED"/>
            <w:noWrap/>
            <w:vAlign w:val="bottom"/>
            <w:hideMark/>
          </w:tcPr>
          <w:p w14:paraId="4DA16609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2* fy_low</w:t>
            </w:r>
          </w:p>
        </w:tc>
        <w:tc>
          <w:tcPr>
            <w:tcW w:w="2126" w:type="dxa"/>
            <w:shd w:val="clear" w:color="000000" w:fill="EDEDED"/>
            <w:noWrap/>
            <w:vAlign w:val="bottom"/>
            <w:hideMark/>
          </w:tcPr>
          <w:p w14:paraId="43D44CA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2* fy_high</w:t>
            </w:r>
          </w:p>
        </w:tc>
      </w:tr>
      <w:tr w:rsidR="00ED422D" w:rsidRPr="001A348F" w14:paraId="0A2598C1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DEDED"/>
            <w:noWrap/>
            <w:vAlign w:val="bottom"/>
            <w:hideMark/>
          </w:tcPr>
          <w:p w14:paraId="41CD0B05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2nd harmonics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22CA05F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3840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511496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3960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3390B97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E7E9BA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5140</w:t>
            </w:r>
          </w:p>
        </w:tc>
      </w:tr>
      <w:tr w:rsidR="00ED422D" w:rsidRPr="001A348F" w14:paraId="68015814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DEDED"/>
            <w:noWrap/>
            <w:vAlign w:val="bottom"/>
            <w:hideMark/>
          </w:tcPr>
          <w:p w14:paraId="5F61E42D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3rd harmonics frequency limits</w:t>
            </w:r>
          </w:p>
        </w:tc>
        <w:tc>
          <w:tcPr>
            <w:tcW w:w="2126" w:type="dxa"/>
            <w:shd w:val="clear" w:color="000000" w:fill="EDEDED"/>
            <w:noWrap/>
            <w:vAlign w:val="bottom"/>
            <w:hideMark/>
          </w:tcPr>
          <w:p w14:paraId="497B77CD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3*fx_low</w:t>
            </w:r>
          </w:p>
        </w:tc>
        <w:tc>
          <w:tcPr>
            <w:tcW w:w="2268" w:type="dxa"/>
            <w:shd w:val="clear" w:color="000000" w:fill="EDEDED"/>
            <w:noWrap/>
            <w:vAlign w:val="bottom"/>
            <w:hideMark/>
          </w:tcPr>
          <w:p w14:paraId="20AFCB1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3*fx_high</w:t>
            </w:r>
          </w:p>
        </w:tc>
        <w:tc>
          <w:tcPr>
            <w:tcW w:w="2268" w:type="dxa"/>
            <w:shd w:val="clear" w:color="000000" w:fill="EDEDED"/>
            <w:noWrap/>
            <w:vAlign w:val="bottom"/>
            <w:hideMark/>
          </w:tcPr>
          <w:p w14:paraId="130E0B9E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3* fy_low</w:t>
            </w:r>
          </w:p>
        </w:tc>
        <w:tc>
          <w:tcPr>
            <w:tcW w:w="2126" w:type="dxa"/>
            <w:shd w:val="clear" w:color="000000" w:fill="EDEDED"/>
            <w:noWrap/>
            <w:vAlign w:val="bottom"/>
            <w:hideMark/>
          </w:tcPr>
          <w:p w14:paraId="1CE067F8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3* fy_high</w:t>
            </w:r>
          </w:p>
        </w:tc>
      </w:tr>
      <w:tr w:rsidR="00ED422D" w:rsidRPr="001A348F" w14:paraId="708B1E8C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DEDED"/>
            <w:noWrap/>
            <w:vAlign w:val="bottom"/>
            <w:hideMark/>
          </w:tcPr>
          <w:p w14:paraId="169CDFF1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3rd harmonics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B47F0E0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5760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1F0906D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5940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4E1714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7C375CE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7710</w:t>
            </w:r>
          </w:p>
        </w:tc>
      </w:tr>
      <w:tr w:rsidR="00ED422D" w:rsidRPr="001A348F" w14:paraId="6C5E5628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2EFDA"/>
            <w:noWrap/>
            <w:vAlign w:val="bottom"/>
            <w:hideMark/>
          </w:tcPr>
          <w:p w14:paraId="241FE256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 tone 2nd order IMD products</w:t>
            </w:r>
          </w:p>
        </w:tc>
        <w:tc>
          <w:tcPr>
            <w:tcW w:w="2126" w:type="dxa"/>
            <w:shd w:val="clear" w:color="000000" w:fill="E2EFDA"/>
            <w:noWrap/>
            <w:vAlign w:val="bottom"/>
            <w:hideMark/>
          </w:tcPr>
          <w:p w14:paraId="763AD248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|fy_low – fx_high|</w:t>
            </w:r>
          </w:p>
        </w:tc>
        <w:tc>
          <w:tcPr>
            <w:tcW w:w="2268" w:type="dxa"/>
            <w:shd w:val="clear" w:color="000000" w:fill="E2EFDA"/>
            <w:noWrap/>
            <w:vAlign w:val="bottom"/>
            <w:hideMark/>
          </w:tcPr>
          <w:p w14:paraId="49A21A94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|fy_high – fx_low|</w:t>
            </w:r>
          </w:p>
        </w:tc>
        <w:tc>
          <w:tcPr>
            <w:tcW w:w="2268" w:type="dxa"/>
            <w:shd w:val="clear" w:color="000000" w:fill="E2EFDA"/>
            <w:noWrap/>
            <w:vAlign w:val="bottom"/>
            <w:hideMark/>
          </w:tcPr>
          <w:p w14:paraId="6AE2748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|fy_low + fx_low|</w:t>
            </w:r>
          </w:p>
        </w:tc>
        <w:tc>
          <w:tcPr>
            <w:tcW w:w="2126" w:type="dxa"/>
            <w:shd w:val="clear" w:color="000000" w:fill="E2EFDA"/>
            <w:noWrap/>
            <w:vAlign w:val="bottom"/>
            <w:hideMark/>
          </w:tcPr>
          <w:p w14:paraId="0C9C89C7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|fy_high + fx_high|</w:t>
            </w:r>
          </w:p>
        </w:tc>
      </w:tr>
      <w:tr w:rsidR="00ED422D" w:rsidRPr="001A348F" w14:paraId="57073BA4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E2EFDA"/>
            <w:noWrap/>
            <w:vAlign w:val="bottom"/>
            <w:hideMark/>
          </w:tcPr>
          <w:p w14:paraId="7A1C2594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4DA9215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022F815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650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894304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4420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80C9D9C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4550</w:t>
            </w:r>
          </w:p>
        </w:tc>
      </w:tr>
      <w:tr w:rsidR="00ED422D" w:rsidRPr="001A348F" w14:paraId="0DEF3FD3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FE699"/>
            <w:noWrap/>
            <w:vAlign w:val="bottom"/>
            <w:hideMark/>
          </w:tcPr>
          <w:p w14:paraId="4B87F7D7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3rd order IMD products</w:t>
            </w:r>
          </w:p>
        </w:tc>
        <w:tc>
          <w:tcPr>
            <w:tcW w:w="2126" w:type="dxa"/>
            <w:shd w:val="clear" w:color="000000" w:fill="FFE699"/>
            <w:noWrap/>
            <w:vAlign w:val="bottom"/>
            <w:hideMark/>
          </w:tcPr>
          <w:p w14:paraId="3A3BD73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– fy_high|</w:t>
            </w:r>
          </w:p>
        </w:tc>
        <w:tc>
          <w:tcPr>
            <w:tcW w:w="2268" w:type="dxa"/>
            <w:shd w:val="clear" w:color="000000" w:fill="FFE699"/>
            <w:noWrap/>
            <w:vAlign w:val="bottom"/>
            <w:hideMark/>
          </w:tcPr>
          <w:p w14:paraId="24BBFFDF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– fy_low|</w:t>
            </w:r>
          </w:p>
        </w:tc>
        <w:tc>
          <w:tcPr>
            <w:tcW w:w="2268" w:type="dxa"/>
            <w:shd w:val="clear" w:color="000000" w:fill="FFE699"/>
            <w:noWrap/>
            <w:vAlign w:val="bottom"/>
            <w:hideMark/>
          </w:tcPr>
          <w:p w14:paraId="5B53CBE7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|2*fy_low – fx_high|</w:t>
            </w:r>
          </w:p>
        </w:tc>
        <w:tc>
          <w:tcPr>
            <w:tcW w:w="2126" w:type="dxa"/>
            <w:shd w:val="clear" w:color="000000" w:fill="FFE699"/>
            <w:noWrap/>
            <w:vAlign w:val="bottom"/>
            <w:hideMark/>
          </w:tcPr>
          <w:p w14:paraId="38C2381B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|2*fy_high – fx_low|</w:t>
            </w:r>
          </w:p>
        </w:tc>
      </w:tr>
      <w:tr w:rsidR="00ED422D" w:rsidRPr="001A348F" w14:paraId="2ADEB1F0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FE699"/>
            <w:noWrap/>
            <w:vAlign w:val="bottom"/>
            <w:hideMark/>
          </w:tcPr>
          <w:p w14:paraId="2E70373A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203810B" w14:textId="77777777" w:rsidR="00ED422D" w:rsidRPr="000D7965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0D796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1270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B7A35B8" w14:textId="77777777" w:rsidR="00ED422D" w:rsidRPr="000D7965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0D796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1460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A6BD2ED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3020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58783F9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3220</w:t>
            </w:r>
          </w:p>
        </w:tc>
      </w:tr>
      <w:tr w:rsidR="00ED422D" w:rsidRPr="001A348F" w14:paraId="458588BF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FE699"/>
            <w:noWrap/>
            <w:vAlign w:val="bottom"/>
            <w:hideMark/>
          </w:tcPr>
          <w:p w14:paraId="3C5D0CCB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3rd order IMD products</w:t>
            </w:r>
          </w:p>
        </w:tc>
        <w:tc>
          <w:tcPr>
            <w:tcW w:w="2126" w:type="dxa"/>
            <w:shd w:val="clear" w:color="000000" w:fill="FFE699"/>
            <w:noWrap/>
            <w:vAlign w:val="bottom"/>
            <w:hideMark/>
          </w:tcPr>
          <w:p w14:paraId="58C0A1F5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+ fy_low|</w:t>
            </w:r>
          </w:p>
        </w:tc>
        <w:tc>
          <w:tcPr>
            <w:tcW w:w="2268" w:type="dxa"/>
            <w:shd w:val="clear" w:color="000000" w:fill="FFE699"/>
            <w:noWrap/>
            <w:vAlign w:val="bottom"/>
            <w:hideMark/>
          </w:tcPr>
          <w:p w14:paraId="71122884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+ fy_high|</w:t>
            </w:r>
          </w:p>
        </w:tc>
        <w:tc>
          <w:tcPr>
            <w:tcW w:w="2268" w:type="dxa"/>
            <w:shd w:val="clear" w:color="000000" w:fill="FFE699"/>
            <w:noWrap/>
            <w:vAlign w:val="bottom"/>
            <w:hideMark/>
          </w:tcPr>
          <w:p w14:paraId="60A93B19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|2*fy_low + fx_low|</w:t>
            </w:r>
          </w:p>
        </w:tc>
        <w:tc>
          <w:tcPr>
            <w:tcW w:w="2126" w:type="dxa"/>
            <w:shd w:val="clear" w:color="000000" w:fill="FFE699"/>
            <w:noWrap/>
            <w:vAlign w:val="bottom"/>
            <w:hideMark/>
          </w:tcPr>
          <w:p w14:paraId="574D24B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|2*fy_high + fx_high|</w:t>
            </w:r>
          </w:p>
        </w:tc>
      </w:tr>
      <w:tr w:rsidR="00ED422D" w:rsidRPr="001A348F" w14:paraId="22370A3D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FE699"/>
            <w:noWrap/>
            <w:vAlign w:val="bottom"/>
            <w:hideMark/>
          </w:tcPr>
          <w:p w14:paraId="2EDBD730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2DB111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6340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92AC810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6530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949F690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6920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584C99B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7120</w:t>
            </w:r>
          </w:p>
        </w:tc>
      </w:tr>
      <w:tr w:rsidR="00ED422D" w:rsidRPr="001A348F" w14:paraId="733FFE37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34909237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4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29460978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|3*fx_low – fy_high|</w:t>
            </w:r>
          </w:p>
        </w:tc>
        <w:tc>
          <w:tcPr>
            <w:tcW w:w="2268" w:type="dxa"/>
            <w:shd w:val="clear" w:color="000000" w:fill="F8CBAD"/>
            <w:noWrap/>
            <w:vAlign w:val="bottom"/>
            <w:hideMark/>
          </w:tcPr>
          <w:p w14:paraId="7EE610FD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|3*fx_high – fy_low|</w:t>
            </w:r>
          </w:p>
        </w:tc>
        <w:tc>
          <w:tcPr>
            <w:tcW w:w="2268" w:type="dxa"/>
            <w:shd w:val="clear" w:color="000000" w:fill="F8CBAD"/>
            <w:noWrap/>
            <w:vAlign w:val="bottom"/>
            <w:hideMark/>
          </w:tcPr>
          <w:p w14:paraId="5B26B64A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|3*fy_low – fx_high|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772C22CD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|3*fy_high – fx_low|</w:t>
            </w:r>
          </w:p>
        </w:tc>
      </w:tr>
      <w:tr w:rsidR="00ED422D" w:rsidRPr="001A348F" w14:paraId="65C0EE19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79088BF9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7EEC35F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3190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DC9ED59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3370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6A3675E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5520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C15AB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5790</w:t>
            </w:r>
          </w:p>
        </w:tc>
      </w:tr>
      <w:tr w:rsidR="00ED422D" w:rsidRPr="001A348F" w14:paraId="55220377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357B1EF5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4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4F5F69BB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|3*fx_low + fy_low|</w:t>
            </w:r>
          </w:p>
        </w:tc>
        <w:tc>
          <w:tcPr>
            <w:tcW w:w="2268" w:type="dxa"/>
            <w:shd w:val="clear" w:color="000000" w:fill="F8CBAD"/>
            <w:noWrap/>
            <w:vAlign w:val="bottom"/>
            <w:hideMark/>
          </w:tcPr>
          <w:p w14:paraId="1A6804C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|3*fx_high + fy_high|</w:t>
            </w:r>
          </w:p>
        </w:tc>
        <w:tc>
          <w:tcPr>
            <w:tcW w:w="2268" w:type="dxa"/>
            <w:shd w:val="clear" w:color="000000" w:fill="F8CBAD"/>
            <w:noWrap/>
            <w:vAlign w:val="bottom"/>
            <w:hideMark/>
          </w:tcPr>
          <w:p w14:paraId="238BF19B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|3*fy_low + fx_low|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4AC07A5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|3*fy_high + fx_high|</w:t>
            </w:r>
          </w:p>
        </w:tc>
      </w:tr>
      <w:tr w:rsidR="00ED422D" w:rsidRPr="001A348F" w14:paraId="34C0395B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14EBDE59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7BDC84F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8260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6BA5F9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8510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6F1ABA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9420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052D4F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9690</w:t>
            </w:r>
          </w:p>
        </w:tc>
      </w:tr>
      <w:tr w:rsidR="00ED422D" w:rsidRPr="001A348F" w14:paraId="469D1A8F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4D653232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4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3E4395B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|(2*fy_low – 2*fx_high)|</w:t>
            </w:r>
          </w:p>
        </w:tc>
        <w:tc>
          <w:tcPr>
            <w:tcW w:w="2268" w:type="dxa"/>
            <w:shd w:val="clear" w:color="000000" w:fill="F8CBAD"/>
            <w:noWrap/>
            <w:vAlign w:val="bottom"/>
            <w:hideMark/>
          </w:tcPr>
          <w:p w14:paraId="41D3300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|(2*fy_high – 2*fx_low)|</w:t>
            </w:r>
          </w:p>
        </w:tc>
        <w:tc>
          <w:tcPr>
            <w:tcW w:w="2268" w:type="dxa"/>
            <w:shd w:val="clear" w:color="000000" w:fill="F8CBAD"/>
            <w:noWrap/>
            <w:vAlign w:val="bottom"/>
            <w:hideMark/>
          </w:tcPr>
          <w:p w14:paraId="5DE625E7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+ 2*fy_low|</w:t>
            </w:r>
          </w:p>
        </w:tc>
        <w:tc>
          <w:tcPr>
            <w:tcW w:w="2126" w:type="dxa"/>
            <w:shd w:val="clear" w:color="000000" w:fill="F8CBAD"/>
            <w:noWrap/>
            <w:vAlign w:val="bottom"/>
            <w:hideMark/>
          </w:tcPr>
          <w:p w14:paraId="6148F2F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+ 2*fy_high|</w:t>
            </w:r>
          </w:p>
        </w:tc>
      </w:tr>
      <w:tr w:rsidR="00ED422D" w:rsidRPr="001A348F" w14:paraId="281300DD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F8CBAD"/>
            <w:noWrap/>
            <w:vAlign w:val="bottom"/>
            <w:hideMark/>
          </w:tcPr>
          <w:p w14:paraId="1410C854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2E1F2F7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1040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132CD44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1300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4F973E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8840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0DF783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9100</w:t>
            </w:r>
          </w:p>
        </w:tc>
      </w:tr>
      <w:tr w:rsidR="00ED422D" w:rsidRPr="001A348F" w14:paraId="2907CB81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7C14EAEF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5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4985CC0F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|fx_low – 4*fy_high| </w:t>
            </w:r>
          </w:p>
        </w:tc>
        <w:tc>
          <w:tcPr>
            <w:tcW w:w="2268" w:type="dxa"/>
            <w:shd w:val="clear" w:color="000000" w:fill="BDD7EE"/>
            <w:noWrap/>
            <w:vAlign w:val="bottom"/>
            <w:hideMark/>
          </w:tcPr>
          <w:p w14:paraId="2CF23165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|fx_high – 4*fy_low|</w:t>
            </w:r>
          </w:p>
        </w:tc>
        <w:tc>
          <w:tcPr>
            <w:tcW w:w="2268" w:type="dxa"/>
            <w:shd w:val="clear" w:color="000000" w:fill="BDD7EE"/>
            <w:noWrap/>
            <w:vAlign w:val="bottom"/>
            <w:hideMark/>
          </w:tcPr>
          <w:p w14:paraId="625DB047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|fy_low – 4*fx_high|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3F4083A9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|fy_high – 4*fx_low|</w:t>
            </w:r>
          </w:p>
        </w:tc>
      </w:tr>
      <w:tr w:rsidR="00ED422D" w:rsidRPr="001A348F" w14:paraId="630ED814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2B16D6ED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6400B6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8360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201547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811427A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5420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9300A7B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5110</w:t>
            </w:r>
          </w:p>
        </w:tc>
      </w:tr>
      <w:tr w:rsidR="00ED422D" w:rsidRPr="001A348F" w14:paraId="2D7CC571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4B846C31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5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32376BC5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|fx_low + 4*fy_low|</w:t>
            </w:r>
          </w:p>
        </w:tc>
        <w:tc>
          <w:tcPr>
            <w:tcW w:w="2268" w:type="dxa"/>
            <w:shd w:val="clear" w:color="000000" w:fill="BDD7EE"/>
            <w:noWrap/>
            <w:vAlign w:val="bottom"/>
            <w:hideMark/>
          </w:tcPr>
          <w:p w14:paraId="132E217C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|fx_high + 4*fy_high|</w:t>
            </w:r>
          </w:p>
        </w:tc>
        <w:tc>
          <w:tcPr>
            <w:tcW w:w="2268" w:type="dxa"/>
            <w:shd w:val="clear" w:color="000000" w:fill="BDD7EE"/>
            <w:noWrap/>
            <w:vAlign w:val="bottom"/>
            <w:hideMark/>
          </w:tcPr>
          <w:p w14:paraId="6BC75F5F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|fy_low + 4*fx_low|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5AA2AABC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|fy_high + 4*fx_high|</w:t>
            </w:r>
          </w:p>
        </w:tc>
      </w:tr>
      <w:tr w:rsidR="00ED422D" w:rsidRPr="001A348F" w14:paraId="0EE2FE1B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26AF3D0B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BC5A34B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11920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81634FC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12260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6FB7EFC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10180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94388C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10490</w:t>
            </w:r>
          </w:p>
        </w:tc>
      </w:tr>
      <w:tr w:rsidR="00ED422D" w:rsidRPr="001A348F" w14:paraId="5433D206" w14:textId="77777777" w:rsidTr="00E902DB">
        <w:trPr>
          <w:trHeight w:val="345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353B140C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5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367CD9B7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– 3*fy_high|</w:t>
            </w:r>
          </w:p>
        </w:tc>
        <w:tc>
          <w:tcPr>
            <w:tcW w:w="2268" w:type="dxa"/>
            <w:shd w:val="clear" w:color="000000" w:fill="BDD7EE"/>
            <w:noWrap/>
            <w:vAlign w:val="bottom"/>
            <w:hideMark/>
          </w:tcPr>
          <w:p w14:paraId="6EB914A6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– 3*fy_low|</w:t>
            </w:r>
          </w:p>
        </w:tc>
        <w:tc>
          <w:tcPr>
            <w:tcW w:w="2268" w:type="dxa"/>
            <w:shd w:val="clear" w:color="000000" w:fill="BDD7EE"/>
            <w:noWrap/>
            <w:vAlign w:val="bottom"/>
            <w:hideMark/>
          </w:tcPr>
          <w:p w14:paraId="4D5A15F8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|2*fy_low – 3*fx_high|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1409BA1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|2*fy_high – 3*fx_low|</w:t>
            </w:r>
          </w:p>
        </w:tc>
      </w:tr>
      <w:tr w:rsidR="00ED422D" w:rsidRPr="001A348F" w14:paraId="6664F253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630D24B1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A458574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3870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81D5CE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3540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980DDE3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FCCFF25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620</w:t>
            </w:r>
          </w:p>
        </w:tc>
      </w:tr>
      <w:tr w:rsidR="00ED422D" w:rsidRPr="001A348F" w14:paraId="11136A06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49B149B8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Two-tone 5th order IMD products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3166037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|2*fx_low + 3*fy_low|</w:t>
            </w:r>
          </w:p>
        </w:tc>
        <w:tc>
          <w:tcPr>
            <w:tcW w:w="2268" w:type="dxa"/>
            <w:shd w:val="clear" w:color="000000" w:fill="BDD7EE"/>
            <w:noWrap/>
            <w:vAlign w:val="bottom"/>
            <w:hideMark/>
          </w:tcPr>
          <w:p w14:paraId="319ED999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|2*fx_high + 3*fy_high|</w:t>
            </w:r>
          </w:p>
        </w:tc>
        <w:tc>
          <w:tcPr>
            <w:tcW w:w="2268" w:type="dxa"/>
            <w:shd w:val="clear" w:color="000000" w:fill="BDD7EE"/>
            <w:noWrap/>
            <w:vAlign w:val="bottom"/>
            <w:hideMark/>
          </w:tcPr>
          <w:p w14:paraId="360E8A5D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|2*fy_low + 3*fx_low|</w:t>
            </w:r>
          </w:p>
        </w:tc>
        <w:tc>
          <w:tcPr>
            <w:tcW w:w="2126" w:type="dxa"/>
            <w:shd w:val="clear" w:color="000000" w:fill="BDD7EE"/>
            <w:noWrap/>
            <w:vAlign w:val="bottom"/>
            <w:hideMark/>
          </w:tcPr>
          <w:p w14:paraId="66DEEC12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|2*fy_high + 3*fx_high|</w:t>
            </w:r>
          </w:p>
        </w:tc>
      </w:tr>
      <w:tr w:rsidR="00ED422D" w:rsidRPr="001A348F" w14:paraId="474DEF12" w14:textId="77777777" w:rsidTr="00E902DB">
        <w:trPr>
          <w:trHeight w:val="300"/>
          <w:jc w:val="center"/>
        </w:trPr>
        <w:tc>
          <w:tcPr>
            <w:tcW w:w="3261" w:type="dxa"/>
            <w:shd w:val="clear" w:color="000000" w:fill="BDD7EE"/>
            <w:noWrap/>
            <w:vAlign w:val="bottom"/>
            <w:hideMark/>
          </w:tcPr>
          <w:p w14:paraId="30D728D8" w14:textId="77777777" w:rsidR="00ED422D" w:rsidRPr="001A348F" w:rsidRDefault="00ED422D" w:rsidP="00E902D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946B6F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11340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8E5188A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11670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7EB2991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10760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3A68BCD" w14:textId="77777777" w:rsidR="00ED422D" w:rsidRPr="001A348F" w:rsidRDefault="00ED422D" w:rsidP="00E902D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348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11080</w:t>
            </w:r>
          </w:p>
        </w:tc>
      </w:tr>
    </w:tbl>
    <w:p w14:paraId="13D956D7" w14:textId="77777777" w:rsidR="00ED422D" w:rsidRDefault="00ED422D" w:rsidP="00ED422D">
      <w:pPr>
        <w:rPr>
          <w:szCs w:val="21"/>
        </w:rPr>
      </w:pPr>
    </w:p>
    <w:p w14:paraId="13E52CA8" w14:textId="77777777" w:rsidR="00ED422D" w:rsidRPr="00980E3D" w:rsidRDefault="00ED422D" w:rsidP="00ED422D">
      <w:pPr>
        <w:rPr>
          <w:szCs w:val="21"/>
        </w:rPr>
      </w:pPr>
      <w:r w:rsidRPr="00791978">
        <w:rPr>
          <w:szCs w:val="21"/>
        </w:rPr>
        <w:lastRenderedPageBreak/>
        <w:t>Based on co-existence studies</w:t>
      </w:r>
      <w:r>
        <w:rPr>
          <w:szCs w:val="21"/>
        </w:rPr>
        <w:t>, IMD3 from UL 7_n1 may impact DL n75.</w:t>
      </w:r>
    </w:p>
    <w:p w14:paraId="59EEE57F" w14:textId="712F4582" w:rsidR="00ED422D" w:rsidRDefault="00ED422D" w:rsidP="00147049">
      <w:pPr>
        <w:pStyle w:val="3"/>
      </w:pPr>
      <w:bookmarkStart w:id="237" w:name="_Toc120260765"/>
      <w:bookmarkStart w:id="238" w:name="_Toc135927661"/>
      <w:r>
        <w:rPr>
          <w:rFonts w:hint="eastAsia"/>
        </w:rPr>
        <w:t>6.12</w:t>
      </w:r>
      <w:r>
        <w:t>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237"/>
      <w:bookmarkEnd w:id="238"/>
    </w:p>
    <w:p w14:paraId="3CE72961" w14:textId="77777777" w:rsidR="00ED422D" w:rsidRDefault="00ED422D" w:rsidP="00ED422D">
      <w:r>
        <w:t xml:space="preserve">For DC_7A_n1A-n75A,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can reuse the values of DC_7A-32A_n1A as given in the tables below.</w:t>
      </w:r>
    </w:p>
    <w:p w14:paraId="0B2B4BD4" w14:textId="2E44264C" w:rsidR="00ED422D" w:rsidRDefault="00ED422D" w:rsidP="000D7965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6.12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92D9B" w:rsidRPr="00EF5447" w14:paraId="4F916CA5" w14:textId="77777777" w:rsidTr="00E902D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FA254" w14:textId="77777777" w:rsidR="00692D9B" w:rsidRPr="00EF5447" w:rsidRDefault="00692D9B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62C9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692D9B" w:rsidRPr="00EF5447" w14:paraId="680D327C" w14:textId="77777777" w:rsidTr="00E902DB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58D" w14:textId="77777777" w:rsidR="00692D9B" w:rsidRPr="00EF5447" w:rsidRDefault="00692D9B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535E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5447" w14:paraId="032DA2A2" w14:textId="77777777" w:rsidTr="00E902D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AA45" w14:textId="77777777" w:rsidR="00692D9B" w:rsidRPr="00EF5447" w:rsidRDefault="00692D9B" w:rsidP="00E902DB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7A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1A</w:t>
            </w:r>
            <w:r w:rsidRPr="00791978">
              <w:rPr>
                <w:rFonts w:cs="Arial"/>
              </w:rPr>
              <w:t>-n75</w:t>
            </w:r>
            <w:r>
              <w:rPr>
                <w:rFonts w:cs="Arial"/>
              </w:rPr>
              <w:t>A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F022" w14:textId="7AF932E3" w:rsidR="00692D9B" w:rsidRPr="00EF5447" w:rsidRDefault="00692D9B" w:rsidP="00692D9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24BC" w14:textId="682F55BD" w:rsidR="00692D9B" w:rsidRPr="00E137BF" w:rsidRDefault="00692D9B" w:rsidP="00692D9B">
            <w:pPr>
              <w:pStyle w:val="TAC"/>
            </w:pPr>
            <w: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3F13" w14:textId="77777777" w:rsidR="00692D9B" w:rsidRPr="00EF5447" w:rsidRDefault="00692D9B" w:rsidP="00E902DB">
            <w:pPr>
              <w:pStyle w:val="TAC"/>
            </w:pPr>
            <w:r>
              <w:t>-</w:t>
            </w:r>
          </w:p>
        </w:tc>
      </w:tr>
      <w:tr w:rsidR="00692D9B" w:rsidRPr="00EF5447" w14:paraId="7C33FC11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D588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02406A20" w14:textId="77777777" w:rsidR="00692D9B" w:rsidRPr="00EF5447" w:rsidRDefault="00692D9B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7DE558A" w14:textId="77777777" w:rsidR="00ED422D" w:rsidRDefault="00ED422D" w:rsidP="00952772">
      <w:pPr>
        <w:rPr>
          <w:rFonts w:eastAsia="SimSun"/>
          <w:lang w:val="en-US"/>
        </w:rPr>
      </w:pPr>
    </w:p>
    <w:p w14:paraId="37847D21" w14:textId="3B97A212" w:rsidR="00ED422D" w:rsidRDefault="00ED422D" w:rsidP="000D7965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6.12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92D9B" w:rsidRPr="00EF6781" w14:paraId="04A3DC73" w14:textId="77777777" w:rsidTr="00E902D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E2AEB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4C2A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6781" w14:paraId="63A4E319" w14:textId="77777777" w:rsidTr="00E902DB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E8D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9899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92D9B" w:rsidRPr="00C96590" w14:paraId="6918F15A" w14:textId="77777777" w:rsidTr="00E902DB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14CB" w14:textId="77777777" w:rsidR="00692D9B" w:rsidRPr="00C96590" w:rsidRDefault="00692D9B" w:rsidP="00E902DB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7A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1A</w:t>
            </w:r>
            <w:r w:rsidRPr="00791978">
              <w:rPr>
                <w:rFonts w:cs="Arial"/>
              </w:rPr>
              <w:t>-n75</w:t>
            </w:r>
            <w:r>
              <w:rPr>
                <w:rFonts w:cs="Arial"/>
              </w:rPr>
              <w:t>A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7A00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2C10" w14:textId="5DD9B426" w:rsidR="00692D9B" w:rsidRPr="00EF6781" w:rsidRDefault="00692D9B" w:rsidP="00692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4863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</w:tr>
      <w:tr w:rsidR="00692D9B" w:rsidRPr="00C96590" w14:paraId="37B337EB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F67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1E262056" w14:textId="77777777" w:rsidR="00692D9B" w:rsidRPr="00C96590" w:rsidRDefault="00692D9B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6F8099E" w14:textId="77777777" w:rsidR="00ED422D" w:rsidRPr="00661122" w:rsidRDefault="00ED422D" w:rsidP="00952772">
      <w:pPr>
        <w:rPr>
          <w:rFonts w:eastAsia="SimSun"/>
          <w:lang w:eastAsia="zh-CN"/>
        </w:rPr>
      </w:pPr>
    </w:p>
    <w:p w14:paraId="3495C126" w14:textId="797C2B82" w:rsidR="00ED422D" w:rsidRDefault="00ED422D" w:rsidP="00147049">
      <w:pPr>
        <w:pStyle w:val="3"/>
      </w:pPr>
      <w:bookmarkStart w:id="239" w:name="_Toc120260766"/>
      <w:bookmarkStart w:id="240" w:name="_Toc135927662"/>
      <w:r>
        <w:rPr>
          <w:rFonts w:hint="eastAsia"/>
        </w:rPr>
        <w:t>6.12</w:t>
      </w:r>
      <w:r>
        <w:t>.5</w:t>
      </w:r>
      <w:r>
        <w:tab/>
        <w:t>MSD</w:t>
      </w:r>
      <w:bookmarkEnd w:id="239"/>
      <w:bookmarkEnd w:id="240"/>
    </w:p>
    <w:p w14:paraId="701FA4F8" w14:textId="77777777" w:rsidR="00ED422D" w:rsidRDefault="00ED422D" w:rsidP="00ED422D">
      <w:pPr>
        <w:rPr>
          <w:lang w:val="en-US" w:eastAsia="zh-CN"/>
        </w:rPr>
      </w:pPr>
      <w:r w:rsidRPr="00ED0983">
        <w:rPr>
          <w:lang w:val="en-US" w:eastAsia="zh-CN"/>
        </w:rPr>
        <w:t xml:space="preserve">Based on co-existence studies MSD need to be defined. MSD values are reused from </w:t>
      </w:r>
      <w:r w:rsidRPr="00E27E09">
        <w:rPr>
          <w:lang w:val="en-US" w:eastAsia="zh-CN"/>
        </w:rPr>
        <w:t>DC_7A-32A_n1A</w:t>
      </w:r>
      <w:r>
        <w:rPr>
          <w:lang w:val="en-US" w:eastAsia="zh-CN"/>
        </w:rPr>
        <w:t>.</w:t>
      </w:r>
    </w:p>
    <w:p w14:paraId="0908B9F4" w14:textId="2B24F37A" w:rsidR="00ED422D" w:rsidRDefault="00ED422D" w:rsidP="000D7965">
      <w:pPr>
        <w:pStyle w:val="TH"/>
        <w:rPr>
          <w:lang w:val="en-US" w:eastAsia="zh-CN"/>
        </w:rPr>
      </w:pPr>
      <w:r w:rsidRPr="00ED0983">
        <w:t xml:space="preserve">Table </w:t>
      </w:r>
      <w:r>
        <w:t>6.12.</w:t>
      </w:r>
      <w:r w:rsidRPr="00ED0983">
        <w:t>5-1: MSD test points for Scell due to dual uplink operation for EN-DC in NR FR1 (three bands)</w:t>
      </w:r>
      <w:r w:rsidRPr="00ED0983">
        <w:rPr>
          <w:lang w:val="en-US"/>
        </w:rPr>
        <w:t xml:space="preserve">NR or E-UTRA 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ED422D" w14:paraId="5CF2F4C2" w14:textId="77777777" w:rsidTr="00E902DB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82DC" w14:textId="77777777" w:rsidR="00ED422D" w:rsidRDefault="00ED422D" w:rsidP="00E902DB">
            <w:pPr>
              <w:pStyle w:val="TAH"/>
            </w:pPr>
            <w:r>
              <w:t>NR or E-UTRA Band / Channel bandwidth / NRB / MSD</w:t>
            </w:r>
          </w:p>
        </w:tc>
      </w:tr>
      <w:tr w:rsidR="00ED422D" w14:paraId="2EBDFB6D" w14:textId="77777777" w:rsidTr="00E902DB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9136" w14:textId="77777777" w:rsidR="00ED422D" w:rsidRDefault="00ED422D" w:rsidP="00E902DB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EN-DC </w:t>
            </w:r>
            <w: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C38C" w14:textId="77777777" w:rsidR="00ED422D" w:rsidRDefault="00ED422D" w:rsidP="00E902DB">
            <w:pPr>
              <w:pStyle w:val="TAH"/>
            </w:pPr>
            <w:r>
              <w:t xml:space="preserve">EUTRA </w:t>
            </w:r>
            <w:r>
              <w:rPr>
                <w:rFonts w:eastAsia="MS Mincho"/>
              </w:rPr>
              <w:t>/ NR</w:t>
            </w:r>
            <w: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A04F" w14:textId="77777777" w:rsidR="00ED422D" w:rsidRDefault="00ED422D" w:rsidP="00E902DB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75A" w14:textId="77777777" w:rsidR="00ED422D" w:rsidRDefault="00ED422D" w:rsidP="00E902DB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A409" w14:textId="77777777" w:rsidR="00ED422D" w:rsidRDefault="00ED422D" w:rsidP="00E902DB">
            <w:pPr>
              <w:pStyle w:val="TAH"/>
            </w:pPr>
            <w:r>
              <w:t>UL</w:t>
            </w:r>
          </w:p>
          <w:p w14:paraId="2622CF5A" w14:textId="77777777" w:rsidR="00ED422D" w:rsidRDefault="00ED422D" w:rsidP="00E902DB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80B2" w14:textId="77777777" w:rsidR="00ED422D" w:rsidRDefault="00ED422D" w:rsidP="00E902DB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EDB3" w14:textId="77777777" w:rsidR="00ED422D" w:rsidRDefault="00ED422D" w:rsidP="00E902DB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DF59" w14:textId="77777777" w:rsidR="00ED422D" w:rsidRDefault="00ED422D" w:rsidP="00E902DB">
            <w:pPr>
              <w:pStyle w:val="TAH"/>
            </w:pPr>
            <w:r>
              <w:t>IMD order</w:t>
            </w:r>
          </w:p>
        </w:tc>
      </w:tr>
      <w:tr w:rsidR="00ED422D" w14:paraId="0B5B75BD" w14:textId="77777777" w:rsidTr="00E902DB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50E0" w14:textId="77777777" w:rsidR="00ED422D" w:rsidRDefault="00ED422D" w:rsidP="00E902DB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7A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1A</w:t>
            </w:r>
            <w:r w:rsidRPr="00791978">
              <w:rPr>
                <w:rFonts w:cs="Arial"/>
              </w:rPr>
              <w:t>-n75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77C5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n1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98499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1977.5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0DF17" w14:textId="77777777" w:rsidR="00ED422D" w:rsidRDefault="00ED422D" w:rsidP="00E902DB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B4959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9CCED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2167.5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61AA" w14:textId="77777777" w:rsidR="00ED422D" w:rsidRDefault="00ED422D" w:rsidP="00E902DB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67C4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ED422D" w14:paraId="1A61583F" w14:textId="77777777" w:rsidTr="00E902D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9B97" w14:textId="77777777" w:rsidR="00ED422D" w:rsidRDefault="00ED422D" w:rsidP="00E902DB">
            <w:pPr>
              <w:spacing w:after="0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D815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76A81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2502.5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DBEA3" w14:textId="77777777" w:rsidR="00ED422D" w:rsidRDefault="00ED422D" w:rsidP="00E902DB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76302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E1DDE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2622.5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94D5" w14:textId="77777777" w:rsidR="00ED422D" w:rsidRDefault="00ED422D" w:rsidP="00E902DB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7848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ED422D" w14:paraId="3C836A53" w14:textId="77777777" w:rsidTr="00E902D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268E" w14:textId="77777777" w:rsidR="00ED422D" w:rsidRDefault="00ED422D" w:rsidP="00E902DB">
            <w:pPr>
              <w:spacing w:after="0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DBDE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75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1BC07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70D11" w14:textId="77777777" w:rsidR="00ED422D" w:rsidRDefault="00ED422D" w:rsidP="00E902DB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2BAD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17845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1454.5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C289" w14:textId="77777777" w:rsidR="00ED422D" w:rsidRDefault="00ED422D" w:rsidP="00E902DB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15.2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E8F2" w14:textId="77777777" w:rsidR="00ED422D" w:rsidRDefault="00ED422D" w:rsidP="00E902DB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</w:tbl>
    <w:p w14:paraId="32E6352A" w14:textId="77777777" w:rsidR="003F6100" w:rsidRDefault="003F6100" w:rsidP="003F6100">
      <w:pPr>
        <w:rPr>
          <w:lang w:eastAsia="zh-TW"/>
        </w:rPr>
      </w:pPr>
      <w:bookmarkStart w:id="241" w:name="_Toc120260767"/>
    </w:p>
    <w:p w14:paraId="55E09978" w14:textId="03A02CE0" w:rsidR="00ED422D" w:rsidRPr="00464490" w:rsidRDefault="00ED422D" w:rsidP="00147049">
      <w:pPr>
        <w:pStyle w:val="2"/>
        <w:rPr>
          <w:lang w:val="en-US" w:eastAsia="zh-TW"/>
        </w:rPr>
      </w:pPr>
      <w:bookmarkStart w:id="242" w:name="_Toc135927663"/>
      <w:r>
        <w:rPr>
          <w:lang w:eastAsia="zh-TW"/>
        </w:rPr>
        <w:t>6.13</w:t>
      </w:r>
      <w:r>
        <w:rPr>
          <w:lang w:eastAsia="zh-TW"/>
        </w:rPr>
        <w:tab/>
      </w:r>
      <w:r w:rsidRPr="008755F7">
        <w:t>DC_</w:t>
      </w:r>
      <w:r w:rsidRPr="00A474A6">
        <w:t>1-</w:t>
      </w:r>
      <w:r>
        <w:t>n</w:t>
      </w:r>
      <w:r w:rsidRPr="00A474A6">
        <w:t>26-n78</w:t>
      </w:r>
      <w:bookmarkEnd w:id="241"/>
      <w:bookmarkEnd w:id="242"/>
    </w:p>
    <w:p w14:paraId="246C6DBB" w14:textId="4777F1E4" w:rsidR="00ED422D" w:rsidRPr="00F61207" w:rsidRDefault="00ED422D" w:rsidP="00147049">
      <w:pPr>
        <w:pStyle w:val="3"/>
        <w:rPr>
          <w:lang w:val="en-US" w:eastAsia="zh-CN"/>
        </w:rPr>
      </w:pPr>
      <w:bookmarkStart w:id="243" w:name="_Toc120260768"/>
      <w:bookmarkStart w:id="244" w:name="_Toc135927664"/>
      <w:r>
        <w:rPr>
          <w:lang w:val="en-US" w:eastAsia="zh-CN"/>
        </w:rPr>
        <w:t>6.13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243"/>
      <w:bookmarkEnd w:id="244"/>
    </w:p>
    <w:p w14:paraId="6EBA704E" w14:textId="2D75C021" w:rsidR="00ED422D" w:rsidRDefault="00ED422D" w:rsidP="00ED422D">
      <w:pPr>
        <w:pStyle w:val="TH"/>
        <w:rPr>
          <w:lang w:eastAsia="ja-JP"/>
        </w:rPr>
      </w:pPr>
      <w:r>
        <w:t>Table 6.13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ED422D" w14:paraId="1F9502C5" w14:textId="77777777" w:rsidTr="00E902DB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4438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D0C4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1C06E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F702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C04C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ED422D" w14:paraId="42CD8371" w14:textId="77777777" w:rsidTr="00E902DB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0D45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D168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B453F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C39C8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9AD4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ED422D" w14:paraId="6DDCC1FB" w14:textId="77777777" w:rsidTr="00E902DB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6A61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ED65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1396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1771" w14:textId="77777777" w:rsidR="00ED422D" w:rsidRDefault="00ED422D" w:rsidP="00E902DB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1B80" w14:textId="77777777" w:rsidR="00ED422D" w:rsidRDefault="00ED422D" w:rsidP="00E902DB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ED422D" w14:paraId="1ABBB04F" w14:textId="77777777" w:rsidTr="00E902DB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BB23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8755F7">
              <w:t>DC_</w:t>
            </w:r>
            <w:r w:rsidRPr="00A474A6">
              <w:t>1-</w:t>
            </w:r>
            <w:r>
              <w:t>n</w:t>
            </w:r>
            <w:r w:rsidRPr="00A474A6">
              <w:t>26-n78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F86B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FE61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C373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086B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AB3E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2110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301B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59B1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2170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CBFD" w14:textId="77777777" w:rsidR="00ED422D" w:rsidRDefault="00ED422D" w:rsidP="00E902DB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ED422D" w14:paraId="6B8C1BF3" w14:textId="77777777" w:rsidTr="00E902DB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82DE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5304" w14:textId="77777777" w:rsidR="00ED422D" w:rsidRPr="00A76781" w:rsidRDefault="00ED422D" w:rsidP="00E902DB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AE85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814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1E13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9F1C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849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D7B5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859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E8C2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488C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F62F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ED422D" w14:paraId="782E77D7" w14:textId="77777777" w:rsidTr="00E902DB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1FED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C19B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308C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5184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E2BC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1F76" w14:textId="77777777" w:rsidR="00ED422D" w:rsidRDefault="00ED422D" w:rsidP="00E902DB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D18D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E66A" w14:textId="77777777" w:rsidR="00ED422D" w:rsidRDefault="00ED422D" w:rsidP="00E902DB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4254" w14:textId="77777777" w:rsidR="00ED422D" w:rsidRDefault="00ED422D" w:rsidP="00E902DB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2D39584D" w14:textId="77777777" w:rsidR="003F6100" w:rsidRDefault="003F6100" w:rsidP="003F6100"/>
    <w:p w14:paraId="29B85F87" w14:textId="58E6E704" w:rsidR="00ED422D" w:rsidRDefault="00ED422D" w:rsidP="00ED422D">
      <w:pPr>
        <w:pStyle w:val="TH"/>
      </w:pPr>
      <w:r>
        <w:lastRenderedPageBreak/>
        <w:t>Table 6.13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D422D" w:rsidRPr="00877CC8" w14:paraId="53919517" w14:textId="77777777" w:rsidTr="00E902DB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9197" w14:textId="77777777" w:rsidR="00ED422D" w:rsidRPr="00877CC8" w:rsidRDefault="00ED422D" w:rsidP="00E902DB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1F1F15A4" w14:textId="77777777" w:rsidR="00ED422D" w:rsidRPr="00877CC8" w:rsidRDefault="00ED422D" w:rsidP="00E902DB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E882" w14:textId="77777777" w:rsidR="00ED422D" w:rsidRPr="00877CC8" w:rsidRDefault="00ED422D" w:rsidP="00E902DB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0D1D71FC" w14:textId="77777777" w:rsidR="00ED422D" w:rsidRPr="00877CC8" w:rsidRDefault="00ED422D" w:rsidP="00E902DB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3DAA9136" w14:textId="77777777" w:rsidR="00ED422D" w:rsidRPr="00877CC8" w:rsidRDefault="00ED422D" w:rsidP="00E902DB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ED422D" w:rsidRPr="00877CC8" w14:paraId="35FC928A" w14:textId="77777777" w:rsidTr="00E902D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17058" w14:textId="77777777" w:rsidR="00ED422D" w:rsidRPr="00877CC8" w:rsidRDefault="00ED422D" w:rsidP="00E902DB">
            <w:pPr>
              <w:pStyle w:val="TAC"/>
            </w:pPr>
            <w:r w:rsidRPr="008755F7">
              <w:t>DC_</w:t>
            </w:r>
            <w:r w:rsidRPr="00A474A6">
              <w:t>1</w:t>
            </w:r>
            <w:r>
              <w:t>A</w:t>
            </w:r>
            <w:r w:rsidRPr="00A474A6">
              <w:t>-</w:t>
            </w:r>
            <w:r>
              <w:t>n</w:t>
            </w:r>
            <w:r w:rsidRPr="00A474A6">
              <w:t>26</w:t>
            </w:r>
            <w:r>
              <w:t>A</w:t>
            </w:r>
            <w:r w:rsidRPr="00A474A6">
              <w:t>-n78</w:t>
            </w:r>
            <w: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A368" w14:textId="77777777" w:rsidR="00ED422D" w:rsidRPr="00877CC8" w:rsidRDefault="00ED422D" w:rsidP="00E902DB">
            <w:pPr>
              <w:pStyle w:val="TAC"/>
            </w:pPr>
            <w:r>
              <w:t>DC_1A_n26A</w:t>
            </w:r>
            <w:r>
              <w:br/>
              <w:t>DC_1A_n78A</w:t>
            </w:r>
          </w:p>
        </w:tc>
      </w:tr>
    </w:tbl>
    <w:p w14:paraId="36A2EF47" w14:textId="77777777" w:rsidR="00ED422D" w:rsidRPr="003B7532" w:rsidRDefault="00ED422D" w:rsidP="00ED422D">
      <w:pPr>
        <w:rPr>
          <w:lang w:eastAsia="zh-CN"/>
        </w:rPr>
      </w:pPr>
    </w:p>
    <w:p w14:paraId="23C25488" w14:textId="3D4AF866" w:rsidR="00ED422D" w:rsidRPr="00F61207" w:rsidRDefault="00ED422D" w:rsidP="00147049">
      <w:pPr>
        <w:pStyle w:val="3"/>
        <w:rPr>
          <w:lang w:val="en-US" w:eastAsia="zh-CN"/>
        </w:rPr>
      </w:pPr>
      <w:bookmarkStart w:id="245" w:name="_Toc120260769"/>
      <w:bookmarkStart w:id="246" w:name="_Toc135927665"/>
      <w:r>
        <w:rPr>
          <w:lang w:val="en-US" w:eastAsia="zh-CN"/>
        </w:rPr>
        <w:t>6.13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245"/>
      <w:bookmarkEnd w:id="246"/>
    </w:p>
    <w:p w14:paraId="7131A1CC" w14:textId="66B4361E" w:rsidR="00ED422D" w:rsidRDefault="00ED422D" w:rsidP="00ED422D">
      <w:pPr>
        <w:pStyle w:val="TH"/>
        <w:rPr>
          <w:rFonts w:eastAsia="Yu Mincho"/>
          <w:sz w:val="28"/>
          <w:szCs w:val="28"/>
          <w:lang w:eastAsia="ja-JP"/>
        </w:rPr>
      </w:pPr>
      <w:r>
        <w:t>Table 6.13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ED422D" w14:paraId="6E57F003" w14:textId="77777777" w:rsidTr="00E902DB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863" w14:textId="77777777" w:rsidR="00ED422D" w:rsidRDefault="00ED422D" w:rsidP="00E902DB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A963" w14:textId="77777777" w:rsidR="00ED422D" w:rsidRDefault="00ED422D" w:rsidP="00E902DB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ED422D" w14:paraId="2E0D5C6D" w14:textId="77777777" w:rsidTr="00E902DB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9402" w14:textId="77777777" w:rsidR="00ED422D" w:rsidRDefault="00ED422D" w:rsidP="00E902DB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E061" w14:textId="77777777" w:rsidR="00ED422D" w:rsidRDefault="00ED422D" w:rsidP="00E902DB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9FF0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2F258498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7CDB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702EBBE4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0DF7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1383AB8D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0C80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1C4160E5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F53B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0B828937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BFF9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87C1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B7DA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6734FDA2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2F14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6A61FC70" w14:textId="77777777" w:rsidR="00ED422D" w:rsidRDefault="00ED422D" w:rsidP="00E902DB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3D5D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3F24E91C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A63A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2168A463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2EF9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6551EB75" w14:textId="77777777" w:rsidR="00ED422D" w:rsidRDefault="00ED422D" w:rsidP="00E902DB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E204" w14:textId="77777777" w:rsidR="00ED422D" w:rsidRDefault="00ED422D" w:rsidP="00E902DB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6641" w14:textId="77777777" w:rsidR="00ED422D" w:rsidRDefault="00ED422D" w:rsidP="00E902DB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AB4D" w14:textId="77777777" w:rsidR="00ED422D" w:rsidRDefault="00ED422D" w:rsidP="00E902DB">
            <w:pPr>
              <w:pStyle w:val="TAH"/>
            </w:pPr>
            <w:r>
              <w:t>Maximum aggregated bandwidth</w:t>
            </w:r>
          </w:p>
          <w:p w14:paraId="74885AB9" w14:textId="77777777" w:rsidR="00ED422D" w:rsidRDefault="00ED422D" w:rsidP="00E902DB">
            <w:pPr>
              <w:pStyle w:val="TAH"/>
            </w:pPr>
            <w:r>
              <w:t>[MHz]</w:t>
            </w:r>
          </w:p>
        </w:tc>
      </w:tr>
      <w:tr w:rsidR="00ED422D" w14:paraId="3DE48763" w14:textId="77777777" w:rsidTr="00E902DB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86C1" w14:textId="77777777" w:rsidR="00ED422D" w:rsidRDefault="00ED422D" w:rsidP="00E902DB">
            <w:pPr>
              <w:pStyle w:val="TAC"/>
            </w:pPr>
            <w:r w:rsidRPr="008755F7">
              <w:t>DC_</w:t>
            </w:r>
            <w:r w:rsidRPr="00A474A6">
              <w:t>1</w:t>
            </w:r>
            <w:r>
              <w:t>A</w:t>
            </w:r>
            <w:r w:rsidRPr="00A474A6">
              <w:t>-</w:t>
            </w:r>
            <w:r>
              <w:t>n</w:t>
            </w:r>
            <w:r w:rsidRPr="00A474A6">
              <w:t>26</w:t>
            </w:r>
            <w:r>
              <w:t>A</w:t>
            </w:r>
            <w:r w:rsidRPr="00A474A6">
              <w:t>-n78</w:t>
            </w:r>
            <w: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8D0D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1DFE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4CE6" w14:textId="77777777" w:rsidR="00ED422D" w:rsidRPr="00463DD3" w:rsidRDefault="00ED422D" w:rsidP="00E902DB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F329" w14:textId="77777777" w:rsidR="00ED422D" w:rsidRPr="00463DD3" w:rsidRDefault="00ED422D" w:rsidP="00E902DB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6368" w14:textId="77777777" w:rsidR="00ED422D" w:rsidRPr="00463DD3" w:rsidRDefault="00ED422D" w:rsidP="00E902DB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5BD5" w14:textId="77777777" w:rsidR="00ED422D" w:rsidRPr="00463DD3" w:rsidRDefault="00ED422D" w:rsidP="00E902DB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60F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274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5782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EA5F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7AE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2788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6487" w14:textId="77777777" w:rsidR="00ED422D" w:rsidRDefault="00ED422D" w:rsidP="00E902DB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388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D3DB" w14:textId="77777777" w:rsidR="00ED422D" w:rsidRDefault="00ED422D" w:rsidP="00E902DB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3E51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150</w:t>
            </w:r>
          </w:p>
        </w:tc>
      </w:tr>
      <w:tr w:rsidR="00ED422D" w14:paraId="2FCF1219" w14:textId="77777777" w:rsidTr="000D7965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B244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9141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2716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3182" w14:textId="77777777" w:rsidR="00ED422D" w:rsidRPr="00463DD3" w:rsidRDefault="00ED422D" w:rsidP="00E902DB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431D" w14:textId="77777777" w:rsidR="00ED422D" w:rsidRPr="00463DD3" w:rsidRDefault="00ED422D" w:rsidP="00E902DB">
            <w:pPr>
              <w:pStyle w:val="TAC"/>
              <w:rPr>
                <w:rFonts w:eastAsia="Yu Mincho"/>
                <w:highlight w:val="yellow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5ED0" w14:textId="77777777" w:rsidR="00ED422D" w:rsidRPr="00463DD3" w:rsidRDefault="00ED422D" w:rsidP="00E902DB">
            <w:pPr>
              <w:pStyle w:val="TAC"/>
              <w:rPr>
                <w:rFonts w:eastAsia="Yu Mincho"/>
                <w:highlight w:val="yellow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4302" w14:textId="77777777" w:rsidR="00ED422D" w:rsidRPr="00463DD3" w:rsidRDefault="00ED422D" w:rsidP="00E902DB">
            <w:pPr>
              <w:pStyle w:val="TAC"/>
              <w:rPr>
                <w:rFonts w:eastAsia="Yu Mincho"/>
                <w:highlight w:val="yellow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578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70B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104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D06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C9A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EBD9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ACD0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7E41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386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D256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03B22944" w14:textId="77777777" w:rsidTr="000D7965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0F4A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6B4A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4D1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351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5AB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2001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88D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4E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ABD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3D5B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8A06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EA5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D48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7B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07EF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23E8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4B15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13F9B59B" w14:textId="77777777" w:rsidTr="00E902DB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D7DD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2209" w14:textId="77777777" w:rsidR="00ED422D" w:rsidRDefault="00ED422D" w:rsidP="00E902DB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8A90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813D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F39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3640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2C0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451B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0AB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6D6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7DDB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FCF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734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672F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4220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D7A" w14:textId="77777777" w:rsidR="00ED422D" w:rsidRPr="00E04269" w:rsidRDefault="00ED422D" w:rsidP="00E902DB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F1DE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615E91B9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BA9F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5242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886A" w14:textId="77777777" w:rsidR="00ED422D" w:rsidRDefault="00ED422D" w:rsidP="00E902DB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2D90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CC1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AC4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4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44B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1CE4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37E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B53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2187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2A9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722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D11D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F1D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C62E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D422D" w14:paraId="3E370FEA" w14:textId="77777777" w:rsidTr="000D7965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5D32" w14:textId="77777777" w:rsidR="00ED422D" w:rsidRDefault="00ED422D" w:rsidP="00E902DB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0BB8" w14:textId="77777777" w:rsidR="00ED422D" w:rsidRDefault="00ED422D" w:rsidP="00E902DB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99C3" w14:textId="77777777" w:rsidR="00ED422D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ADD" w14:textId="77777777" w:rsidR="00ED422D" w:rsidRDefault="00ED422D" w:rsidP="00E902DB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ED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6E5F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1B4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B0A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01C9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21B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049A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95B5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3412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5EEC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490B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0583" w14:textId="77777777" w:rsidR="00ED422D" w:rsidRPr="001C0CC4" w:rsidRDefault="00ED422D" w:rsidP="00E902D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3641" w14:textId="77777777" w:rsidR="00ED422D" w:rsidRDefault="00ED422D" w:rsidP="00E902D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616A559A" w14:textId="77777777" w:rsidR="00ED422D" w:rsidRDefault="00ED422D" w:rsidP="00ED422D">
      <w:pPr>
        <w:rPr>
          <w:rFonts w:eastAsia="맑은 고딕"/>
          <w:lang w:eastAsia="ko-KR"/>
        </w:rPr>
      </w:pPr>
    </w:p>
    <w:p w14:paraId="4762EDBB" w14:textId="58C299B5" w:rsidR="00ED422D" w:rsidRDefault="00ED422D" w:rsidP="00147049">
      <w:pPr>
        <w:pStyle w:val="3"/>
        <w:rPr>
          <w:lang w:val="en-US" w:eastAsia="zh-CN"/>
        </w:rPr>
      </w:pPr>
      <w:bookmarkStart w:id="247" w:name="_Toc120260770"/>
      <w:bookmarkStart w:id="248" w:name="_Toc135927666"/>
      <w:r>
        <w:rPr>
          <w:lang w:val="en-US" w:eastAsia="zh-CN"/>
        </w:rPr>
        <w:t>6.13.3</w:t>
      </w:r>
      <w:r>
        <w:rPr>
          <w:lang w:val="en-US" w:eastAsia="zh-CN"/>
        </w:rPr>
        <w:tab/>
        <w:t>Co-existence studies</w:t>
      </w:r>
      <w:bookmarkEnd w:id="247"/>
      <w:bookmarkEnd w:id="248"/>
    </w:p>
    <w:p w14:paraId="3946F148" w14:textId="77777777" w:rsidR="00ED422D" w:rsidRDefault="00ED422D" w:rsidP="00ED422D">
      <w:pPr>
        <w:rPr>
          <w:lang w:eastAsia="ko-KR"/>
        </w:rPr>
      </w:pPr>
      <w:r>
        <w:rPr>
          <w:lang w:eastAsia="ko-KR"/>
        </w:rPr>
        <w:t>The harmonic and IMD products caused by UL DC_1_n26 are shown below.</w:t>
      </w:r>
    </w:p>
    <w:p w14:paraId="71A32288" w14:textId="3781EEB6" w:rsidR="00ED422D" w:rsidRDefault="00ED422D" w:rsidP="00ED422D">
      <w:pPr>
        <w:pStyle w:val="TH"/>
      </w:pPr>
      <w:r>
        <w:lastRenderedPageBreak/>
        <w:t>Table 6.13</w:t>
      </w:r>
      <w:r>
        <w:rPr>
          <w:lang w:val="en-US"/>
        </w:rPr>
        <w:t>.3</w:t>
      </w:r>
      <w:r>
        <w:t xml:space="preserve">-1: </w:t>
      </w:r>
      <w:r w:rsidRPr="00117982">
        <w:t xml:space="preserve">The harmonic and IMD products caused by UL </w:t>
      </w:r>
      <w:r w:rsidRPr="00A018D2">
        <w:t>DC_</w:t>
      </w:r>
      <w:r>
        <w:t>1</w:t>
      </w:r>
      <w:r w:rsidRPr="00A018D2">
        <w:t>_n</w:t>
      </w:r>
      <w:r>
        <w:t>26</w:t>
      </w:r>
    </w:p>
    <w:tbl>
      <w:tblPr>
        <w:tblStyle w:val="a7"/>
        <w:tblW w:w="10165" w:type="dxa"/>
        <w:tblLook w:val="04A0" w:firstRow="1" w:lastRow="0" w:firstColumn="1" w:lastColumn="0" w:noHBand="0" w:noVBand="1"/>
      </w:tblPr>
      <w:tblGrid>
        <w:gridCol w:w="2875"/>
        <w:gridCol w:w="1710"/>
        <w:gridCol w:w="1890"/>
        <w:gridCol w:w="1710"/>
        <w:gridCol w:w="1980"/>
      </w:tblGrid>
      <w:tr w:rsidR="00ED422D" w:rsidRPr="00A55668" w14:paraId="4108FAB5" w14:textId="77777777" w:rsidTr="00E902DB">
        <w:trPr>
          <w:trHeight w:val="290"/>
        </w:trPr>
        <w:tc>
          <w:tcPr>
            <w:tcW w:w="2875" w:type="dxa"/>
            <w:noWrap/>
            <w:vAlign w:val="center"/>
          </w:tcPr>
          <w:p w14:paraId="1A70B145" w14:textId="77777777" w:rsidR="00ED422D" w:rsidRPr="00A55668" w:rsidRDefault="00ED422D" w:rsidP="003F6100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rFonts w:hint="eastAsia"/>
                <w:lang w:val="en-US"/>
              </w:rPr>
              <w:t>UE</w:t>
            </w:r>
            <w:r w:rsidRPr="00AF0B93">
              <w:rPr>
                <w:lang w:val="en-US"/>
              </w:rPr>
              <w:t xml:space="preserve"> </w:t>
            </w:r>
            <w:r w:rsidRPr="00AF0B93">
              <w:rPr>
                <w:rFonts w:hint="eastAsia"/>
                <w:lang w:val="en-US"/>
              </w:rPr>
              <w:t>U</w:t>
            </w:r>
            <w:r w:rsidRPr="00AF0B93">
              <w:rPr>
                <w:lang w:val="en-US"/>
              </w:rPr>
              <w:t>L carriers</w:t>
            </w:r>
          </w:p>
        </w:tc>
        <w:tc>
          <w:tcPr>
            <w:tcW w:w="1710" w:type="dxa"/>
            <w:noWrap/>
            <w:vAlign w:val="center"/>
          </w:tcPr>
          <w:p w14:paraId="704D7343" w14:textId="77777777" w:rsidR="00ED422D" w:rsidRPr="00A55668" w:rsidRDefault="00ED422D" w:rsidP="003F6100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x</w:t>
            </w:r>
            <w:r w:rsidRPr="00AF0B93">
              <w:rPr>
                <w:lang w:val="en-US"/>
              </w:rPr>
              <w:t>_low</w:t>
            </w:r>
          </w:p>
        </w:tc>
        <w:tc>
          <w:tcPr>
            <w:tcW w:w="1890" w:type="dxa"/>
            <w:noWrap/>
            <w:vAlign w:val="center"/>
          </w:tcPr>
          <w:p w14:paraId="664BD151" w14:textId="77777777" w:rsidR="00ED422D" w:rsidRPr="00A55668" w:rsidRDefault="00ED422D" w:rsidP="003F6100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x</w:t>
            </w:r>
            <w:r w:rsidRPr="00AF0B93">
              <w:rPr>
                <w:lang w:val="en-US"/>
              </w:rPr>
              <w:t>_high</w:t>
            </w:r>
          </w:p>
        </w:tc>
        <w:tc>
          <w:tcPr>
            <w:tcW w:w="1710" w:type="dxa"/>
            <w:noWrap/>
            <w:vAlign w:val="center"/>
          </w:tcPr>
          <w:p w14:paraId="05A9F38F" w14:textId="77777777" w:rsidR="00ED422D" w:rsidRPr="00A55668" w:rsidRDefault="00ED422D" w:rsidP="003F6100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y</w:t>
            </w:r>
            <w:r w:rsidRPr="00AF0B93">
              <w:rPr>
                <w:lang w:val="en-US"/>
              </w:rPr>
              <w:t>_low</w:t>
            </w:r>
          </w:p>
        </w:tc>
        <w:tc>
          <w:tcPr>
            <w:tcW w:w="1980" w:type="dxa"/>
            <w:noWrap/>
            <w:vAlign w:val="center"/>
          </w:tcPr>
          <w:p w14:paraId="63F17456" w14:textId="77777777" w:rsidR="00ED422D" w:rsidRPr="00A55668" w:rsidRDefault="00ED422D" w:rsidP="003F6100">
            <w:pPr>
              <w:pStyle w:val="TAH"/>
              <w:rPr>
                <w:rFonts w:asciiTheme="minorBidi" w:hAnsiTheme="minorBidi" w:cstheme="minorBidi"/>
                <w:sz w:val="16"/>
                <w:szCs w:val="16"/>
              </w:rPr>
            </w:pPr>
            <w:r w:rsidRPr="00AF0B93">
              <w:rPr>
                <w:lang w:val="en-US"/>
              </w:rPr>
              <w:t>f</w:t>
            </w:r>
            <w:r w:rsidRPr="00AF0B93">
              <w:rPr>
                <w:rFonts w:hint="eastAsia"/>
                <w:lang w:val="en-US"/>
              </w:rPr>
              <w:t>y</w:t>
            </w:r>
            <w:r w:rsidRPr="00AF0B93">
              <w:rPr>
                <w:lang w:val="en-US"/>
              </w:rPr>
              <w:t>_high</w:t>
            </w:r>
          </w:p>
        </w:tc>
      </w:tr>
      <w:tr w:rsidR="00ED422D" w:rsidRPr="00A55668" w14:paraId="5636A7FE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1086C813" w14:textId="77777777" w:rsidR="00ED422D" w:rsidRPr="00E65268" w:rsidRDefault="00ED422D" w:rsidP="003F6100">
            <w:pPr>
              <w:pStyle w:val="TAL"/>
            </w:pPr>
            <w:r w:rsidRPr="00BE0739">
              <w:rPr>
                <w:lang w:val="en-US"/>
              </w:rPr>
              <w:t>UL frequency (MHz)</w:t>
            </w:r>
          </w:p>
        </w:tc>
        <w:tc>
          <w:tcPr>
            <w:tcW w:w="1710" w:type="dxa"/>
            <w:noWrap/>
            <w:vAlign w:val="bottom"/>
          </w:tcPr>
          <w:p w14:paraId="1DB63DF9" w14:textId="77777777" w:rsidR="00ED422D" w:rsidRPr="00E65268" w:rsidRDefault="00ED422D" w:rsidP="003F6100">
            <w:pPr>
              <w:pStyle w:val="TAC"/>
            </w:pPr>
            <w:r w:rsidRPr="00BE0739">
              <w:rPr>
                <w:lang w:val="en-US"/>
              </w:rPr>
              <w:t>814</w:t>
            </w:r>
          </w:p>
        </w:tc>
        <w:tc>
          <w:tcPr>
            <w:tcW w:w="1890" w:type="dxa"/>
            <w:noWrap/>
            <w:vAlign w:val="bottom"/>
          </w:tcPr>
          <w:p w14:paraId="73742E5B" w14:textId="77777777" w:rsidR="00ED422D" w:rsidRPr="00E65268" w:rsidRDefault="00ED422D" w:rsidP="003F6100">
            <w:pPr>
              <w:pStyle w:val="TAC"/>
            </w:pPr>
            <w:r w:rsidRPr="00BE0739">
              <w:rPr>
                <w:lang w:val="en-US"/>
              </w:rPr>
              <w:t>849</w:t>
            </w:r>
          </w:p>
        </w:tc>
        <w:tc>
          <w:tcPr>
            <w:tcW w:w="1710" w:type="dxa"/>
            <w:noWrap/>
            <w:vAlign w:val="bottom"/>
          </w:tcPr>
          <w:p w14:paraId="4B233C0A" w14:textId="0C5C95EE" w:rsidR="00ED422D" w:rsidRPr="00E65268" w:rsidRDefault="00ED422D" w:rsidP="003F6100">
            <w:pPr>
              <w:pStyle w:val="TAC"/>
            </w:pPr>
            <w:r>
              <w:rPr>
                <w:lang w:val="en-US"/>
              </w:rPr>
              <w:t>1920</w:t>
            </w:r>
          </w:p>
        </w:tc>
        <w:tc>
          <w:tcPr>
            <w:tcW w:w="1980" w:type="dxa"/>
            <w:noWrap/>
            <w:vAlign w:val="bottom"/>
          </w:tcPr>
          <w:p w14:paraId="21C32387" w14:textId="56F0854E" w:rsidR="00ED422D" w:rsidRPr="00E65268" w:rsidRDefault="00ED422D" w:rsidP="003F6100">
            <w:pPr>
              <w:pStyle w:val="TAC"/>
            </w:pPr>
            <w:r>
              <w:rPr>
                <w:lang w:val="en-US"/>
              </w:rPr>
              <w:t>1980</w:t>
            </w:r>
          </w:p>
        </w:tc>
      </w:tr>
      <w:tr w:rsidR="00ED422D" w:rsidRPr="00A55668" w14:paraId="556B0754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09D78CB9" w14:textId="77777777" w:rsidR="00ED422D" w:rsidRPr="00BE0739" w:rsidRDefault="00ED422D" w:rsidP="003F6100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2nd harmonics frequency limits</w:t>
            </w:r>
          </w:p>
        </w:tc>
        <w:tc>
          <w:tcPr>
            <w:tcW w:w="1710" w:type="dxa"/>
            <w:noWrap/>
            <w:vAlign w:val="bottom"/>
          </w:tcPr>
          <w:p w14:paraId="2D3E59B1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 fy_low</w:t>
            </w:r>
          </w:p>
        </w:tc>
        <w:tc>
          <w:tcPr>
            <w:tcW w:w="1890" w:type="dxa"/>
            <w:noWrap/>
            <w:vAlign w:val="bottom"/>
          </w:tcPr>
          <w:p w14:paraId="4C03B5E4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 fy_high</w:t>
            </w:r>
          </w:p>
        </w:tc>
        <w:tc>
          <w:tcPr>
            <w:tcW w:w="1710" w:type="dxa"/>
            <w:noWrap/>
            <w:vAlign w:val="bottom"/>
          </w:tcPr>
          <w:p w14:paraId="4565B675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2*fx_low</w:t>
            </w:r>
          </w:p>
        </w:tc>
        <w:tc>
          <w:tcPr>
            <w:tcW w:w="1980" w:type="dxa"/>
            <w:noWrap/>
            <w:vAlign w:val="bottom"/>
          </w:tcPr>
          <w:p w14:paraId="6A157D0B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2*fx_high</w:t>
            </w:r>
          </w:p>
        </w:tc>
      </w:tr>
      <w:tr w:rsidR="00ED422D" w:rsidRPr="00A55668" w14:paraId="0D9D2416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060516C8" w14:textId="77777777" w:rsidR="00ED422D" w:rsidRPr="00BE0739" w:rsidRDefault="00ED422D" w:rsidP="003F6100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2nd harmonics frequency limits</w:t>
            </w:r>
            <w:r>
              <w:rPr>
                <w:lang w:val="en-US"/>
              </w:rPr>
              <w:t>(</w:t>
            </w:r>
            <w:r w:rsidRPr="00AF0B93">
              <w:rPr>
                <w:lang w:val="en-US"/>
              </w:rPr>
              <w:t xml:space="preserve">MHz) </w:t>
            </w:r>
          </w:p>
        </w:tc>
        <w:tc>
          <w:tcPr>
            <w:tcW w:w="1710" w:type="dxa"/>
            <w:noWrap/>
          </w:tcPr>
          <w:p w14:paraId="0C47B467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BE0739">
              <w:t>1628</w:t>
            </w:r>
          </w:p>
        </w:tc>
        <w:tc>
          <w:tcPr>
            <w:tcW w:w="1890" w:type="dxa"/>
            <w:noWrap/>
          </w:tcPr>
          <w:p w14:paraId="35E07A4F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BE0739">
              <w:t>1698</w:t>
            </w:r>
          </w:p>
        </w:tc>
        <w:tc>
          <w:tcPr>
            <w:tcW w:w="1710" w:type="dxa"/>
            <w:noWrap/>
          </w:tcPr>
          <w:p w14:paraId="7FC0E696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BE0739">
              <w:t>3840</w:t>
            </w:r>
          </w:p>
        </w:tc>
        <w:tc>
          <w:tcPr>
            <w:tcW w:w="1980" w:type="dxa"/>
            <w:noWrap/>
          </w:tcPr>
          <w:p w14:paraId="265B0A0C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BE0739">
              <w:t>3960</w:t>
            </w:r>
          </w:p>
        </w:tc>
      </w:tr>
      <w:tr w:rsidR="00ED422D" w:rsidRPr="00A55668" w14:paraId="3445BAC7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607E1C88" w14:textId="77777777" w:rsidR="00ED422D" w:rsidRPr="00BE0739" w:rsidRDefault="00ED422D" w:rsidP="003F6100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3rd harmonics frequency limits</w:t>
            </w:r>
          </w:p>
        </w:tc>
        <w:tc>
          <w:tcPr>
            <w:tcW w:w="1710" w:type="dxa"/>
            <w:noWrap/>
            <w:vAlign w:val="bottom"/>
          </w:tcPr>
          <w:p w14:paraId="6119849E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3* fy_low</w:t>
            </w:r>
          </w:p>
        </w:tc>
        <w:tc>
          <w:tcPr>
            <w:tcW w:w="1890" w:type="dxa"/>
            <w:noWrap/>
            <w:vAlign w:val="bottom"/>
          </w:tcPr>
          <w:p w14:paraId="2B017ADD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3* fy_high</w:t>
            </w:r>
          </w:p>
        </w:tc>
        <w:tc>
          <w:tcPr>
            <w:tcW w:w="1710" w:type="dxa"/>
            <w:noWrap/>
            <w:vAlign w:val="bottom"/>
          </w:tcPr>
          <w:p w14:paraId="72D3457A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3*fx_low</w:t>
            </w:r>
          </w:p>
        </w:tc>
        <w:tc>
          <w:tcPr>
            <w:tcW w:w="1980" w:type="dxa"/>
            <w:noWrap/>
            <w:vAlign w:val="bottom"/>
          </w:tcPr>
          <w:p w14:paraId="2E1D4751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3*fx_high</w:t>
            </w:r>
          </w:p>
        </w:tc>
      </w:tr>
      <w:tr w:rsidR="00ED422D" w:rsidRPr="00A55668" w14:paraId="2D640B4A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721B41A7" w14:textId="77777777" w:rsidR="00ED422D" w:rsidRPr="00BE0739" w:rsidRDefault="00ED422D" w:rsidP="003F6100">
            <w:pPr>
              <w:pStyle w:val="TAL"/>
              <w:rPr>
                <w:lang w:val="en-US"/>
              </w:rPr>
            </w:pPr>
            <w:r w:rsidRPr="00AF0B93">
              <w:rPr>
                <w:lang w:val="en-US"/>
              </w:rPr>
              <w:t>3rd harmonics frequency limits (MHz)</w:t>
            </w:r>
          </w:p>
        </w:tc>
        <w:tc>
          <w:tcPr>
            <w:tcW w:w="1710" w:type="dxa"/>
            <w:noWrap/>
            <w:vAlign w:val="bottom"/>
          </w:tcPr>
          <w:p w14:paraId="1AB289F3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</w:rPr>
              <w:t>4</w:t>
            </w:r>
            <w:r w:rsidRPr="00AF0B93">
              <w:rPr>
                <w:rFonts w:cs="Arial"/>
                <w:szCs w:val="18"/>
              </w:rPr>
              <w:t>2</w:t>
            </w:r>
          </w:p>
        </w:tc>
        <w:tc>
          <w:tcPr>
            <w:tcW w:w="1890" w:type="dxa"/>
            <w:noWrap/>
            <w:vAlign w:val="bottom"/>
          </w:tcPr>
          <w:p w14:paraId="4E62E081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2547</w:t>
            </w:r>
          </w:p>
        </w:tc>
        <w:tc>
          <w:tcPr>
            <w:tcW w:w="1710" w:type="dxa"/>
            <w:noWrap/>
            <w:vAlign w:val="bottom"/>
          </w:tcPr>
          <w:p w14:paraId="424B9BAA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5760</w:t>
            </w:r>
          </w:p>
        </w:tc>
        <w:tc>
          <w:tcPr>
            <w:tcW w:w="1980" w:type="dxa"/>
            <w:noWrap/>
            <w:vAlign w:val="bottom"/>
          </w:tcPr>
          <w:p w14:paraId="699FAAB0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5940</w:t>
            </w:r>
          </w:p>
        </w:tc>
      </w:tr>
      <w:tr w:rsidR="00ED422D" w:rsidRPr="00A55668" w14:paraId="3F52AEA7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7211D831" w14:textId="77777777" w:rsidR="00ED422D" w:rsidRPr="00BE0739" w:rsidRDefault="00ED422D" w:rsidP="003F6100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 xml:space="preserve">4th </w:t>
            </w:r>
            <w:r w:rsidRPr="00AF0B93">
              <w:rPr>
                <w:lang w:val="en-US"/>
              </w:rPr>
              <w:t>harmonics frequency limits</w:t>
            </w:r>
          </w:p>
        </w:tc>
        <w:tc>
          <w:tcPr>
            <w:tcW w:w="1710" w:type="dxa"/>
            <w:noWrap/>
            <w:vAlign w:val="bottom"/>
          </w:tcPr>
          <w:p w14:paraId="319FC67D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4* fy_low</w:t>
            </w:r>
          </w:p>
        </w:tc>
        <w:tc>
          <w:tcPr>
            <w:tcW w:w="1890" w:type="dxa"/>
            <w:noWrap/>
            <w:vAlign w:val="bottom"/>
          </w:tcPr>
          <w:p w14:paraId="598E7875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4* fy_high</w:t>
            </w:r>
          </w:p>
        </w:tc>
        <w:tc>
          <w:tcPr>
            <w:tcW w:w="1710" w:type="dxa"/>
            <w:noWrap/>
            <w:vAlign w:val="bottom"/>
          </w:tcPr>
          <w:p w14:paraId="49B0128B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4*fx_low</w:t>
            </w:r>
          </w:p>
        </w:tc>
        <w:tc>
          <w:tcPr>
            <w:tcW w:w="1980" w:type="dxa"/>
            <w:noWrap/>
            <w:vAlign w:val="bottom"/>
          </w:tcPr>
          <w:p w14:paraId="02C449DF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4*fx_high</w:t>
            </w:r>
          </w:p>
        </w:tc>
      </w:tr>
      <w:tr w:rsidR="00ED422D" w:rsidRPr="00A55668" w14:paraId="21A1ACC0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620310D0" w14:textId="77777777" w:rsidR="00ED422D" w:rsidRPr="00BE0739" w:rsidRDefault="00ED422D" w:rsidP="003F6100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>4th</w:t>
            </w:r>
            <w:r w:rsidRPr="00AF0B93">
              <w:rPr>
                <w:lang w:val="en-US"/>
              </w:rPr>
              <w:t xml:space="preserve"> harmonics frequency limits (MHz)</w:t>
            </w:r>
          </w:p>
        </w:tc>
        <w:tc>
          <w:tcPr>
            <w:tcW w:w="1710" w:type="dxa"/>
            <w:noWrap/>
            <w:vAlign w:val="bottom"/>
          </w:tcPr>
          <w:p w14:paraId="2AA8EBBB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32</w:t>
            </w:r>
            <w:r>
              <w:rPr>
                <w:rFonts w:cs="Arial"/>
                <w:szCs w:val="18"/>
              </w:rPr>
              <w:t>5</w:t>
            </w:r>
            <w:r w:rsidRPr="00AF0B93">
              <w:rPr>
                <w:rFonts w:cs="Arial"/>
                <w:szCs w:val="18"/>
              </w:rPr>
              <w:t>6</w:t>
            </w:r>
          </w:p>
        </w:tc>
        <w:tc>
          <w:tcPr>
            <w:tcW w:w="1890" w:type="dxa"/>
            <w:noWrap/>
            <w:vAlign w:val="bottom"/>
          </w:tcPr>
          <w:p w14:paraId="2D683B8D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3396</w:t>
            </w:r>
          </w:p>
        </w:tc>
        <w:tc>
          <w:tcPr>
            <w:tcW w:w="1710" w:type="dxa"/>
            <w:noWrap/>
            <w:vAlign w:val="bottom"/>
          </w:tcPr>
          <w:p w14:paraId="12C1692A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7680</w:t>
            </w:r>
          </w:p>
        </w:tc>
        <w:tc>
          <w:tcPr>
            <w:tcW w:w="1980" w:type="dxa"/>
            <w:noWrap/>
            <w:vAlign w:val="bottom"/>
          </w:tcPr>
          <w:p w14:paraId="20EC3B0A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7920</w:t>
            </w:r>
          </w:p>
        </w:tc>
      </w:tr>
      <w:tr w:rsidR="00ED422D" w:rsidRPr="00A55668" w14:paraId="166132EA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526D0B7B" w14:textId="77777777" w:rsidR="00ED422D" w:rsidRPr="00BE0739" w:rsidRDefault="00ED422D" w:rsidP="003F6100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>5th</w:t>
            </w:r>
            <w:r w:rsidRPr="00AF0B93">
              <w:rPr>
                <w:lang w:val="en-US"/>
              </w:rPr>
              <w:t xml:space="preserve"> harmonics frequency limits</w:t>
            </w:r>
          </w:p>
        </w:tc>
        <w:tc>
          <w:tcPr>
            <w:tcW w:w="1710" w:type="dxa"/>
            <w:noWrap/>
            <w:vAlign w:val="bottom"/>
          </w:tcPr>
          <w:p w14:paraId="3C5E3D55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5* fy_low</w:t>
            </w:r>
          </w:p>
        </w:tc>
        <w:tc>
          <w:tcPr>
            <w:tcW w:w="1890" w:type="dxa"/>
            <w:noWrap/>
            <w:vAlign w:val="bottom"/>
          </w:tcPr>
          <w:p w14:paraId="0663C2F2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5* fy_high</w:t>
            </w:r>
          </w:p>
        </w:tc>
        <w:tc>
          <w:tcPr>
            <w:tcW w:w="1710" w:type="dxa"/>
            <w:noWrap/>
            <w:vAlign w:val="bottom"/>
          </w:tcPr>
          <w:p w14:paraId="3C3A61F5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5*fx_low</w:t>
            </w:r>
          </w:p>
        </w:tc>
        <w:tc>
          <w:tcPr>
            <w:tcW w:w="1980" w:type="dxa"/>
            <w:noWrap/>
            <w:vAlign w:val="bottom"/>
          </w:tcPr>
          <w:p w14:paraId="26CCB5A5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5*fx_high</w:t>
            </w:r>
          </w:p>
        </w:tc>
      </w:tr>
      <w:tr w:rsidR="00ED422D" w:rsidRPr="00A55668" w14:paraId="0B7B89F7" w14:textId="77777777" w:rsidTr="00E902DB">
        <w:trPr>
          <w:trHeight w:val="290"/>
        </w:trPr>
        <w:tc>
          <w:tcPr>
            <w:tcW w:w="2875" w:type="dxa"/>
            <w:noWrap/>
            <w:vAlign w:val="bottom"/>
          </w:tcPr>
          <w:p w14:paraId="29EB08C9" w14:textId="77777777" w:rsidR="00ED422D" w:rsidRPr="00BE0739" w:rsidRDefault="00ED422D" w:rsidP="003F6100">
            <w:pPr>
              <w:pStyle w:val="TAL"/>
              <w:rPr>
                <w:lang w:val="en-US"/>
              </w:rPr>
            </w:pPr>
            <w:r w:rsidRPr="00AF0B93">
              <w:rPr>
                <w:rFonts w:hint="eastAsia"/>
                <w:lang w:val="en-US"/>
              </w:rPr>
              <w:t>5th</w:t>
            </w:r>
            <w:r w:rsidRPr="00AF0B93">
              <w:rPr>
                <w:lang w:val="en-US"/>
              </w:rPr>
              <w:t xml:space="preserve"> harmonics frequency limits (MHz)</w:t>
            </w:r>
          </w:p>
        </w:tc>
        <w:tc>
          <w:tcPr>
            <w:tcW w:w="1710" w:type="dxa"/>
            <w:noWrap/>
            <w:vAlign w:val="bottom"/>
          </w:tcPr>
          <w:p w14:paraId="38BCCF53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07</w:t>
            </w:r>
            <w:r w:rsidRPr="00AF0B93">
              <w:rPr>
                <w:rFonts w:cs="Arial"/>
                <w:szCs w:val="18"/>
              </w:rPr>
              <w:t>0</w:t>
            </w:r>
          </w:p>
        </w:tc>
        <w:tc>
          <w:tcPr>
            <w:tcW w:w="1890" w:type="dxa"/>
            <w:noWrap/>
            <w:vAlign w:val="bottom"/>
          </w:tcPr>
          <w:p w14:paraId="3E6A87DB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4245</w:t>
            </w:r>
          </w:p>
        </w:tc>
        <w:tc>
          <w:tcPr>
            <w:tcW w:w="1710" w:type="dxa"/>
            <w:noWrap/>
            <w:vAlign w:val="bottom"/>
          </w:tcPr>
          <w:p w14:paraId="17EABB32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9600</w:t>
            </w:r>
          </w:p>
        </w:tc>
        <w:tc>
          <w:tcPr>
            <w:tcW w:w="1980" w:type="dxa"/>
            <w:noWrap/>
            <w:vAlign w:val="bottom"/>
          </w:tcPr>
          <w:p w14:paraId="231C3074" w14:textId="77777777" w:rsidR="00ED422D" w:rsidRPr="00BE0739" w:rsidRDefault="00ED422D" w:rsidP="003F6100">
            <w:pPr>
              <w:pStyle w:val="TAC"/>
              <w:rPr>
                <w:lang w:val="en-US"/>
              </w:rPr>
            </w:pPr>
            <w:r w:rsidRPr="00AF0B93">
              <w:rPr>
                <w:rFonts w:cs="Arial"/>
                <w:szCs w:val="18"/>
              </w:rPr>
              <w:t>9900</w:t>
            </w:r>
          </w:p>
        </w:tc>
      </w:tr>
      <w:tr w:rsidR="00ED422D" w:rsidRPr="00A55668" w14:paraId="5D3CFDA2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1D688892" w14:textId="77777777" w:rsidR="00ED422D" w:rsidRPr="00E65268" w:rsidRDefault="00ED422D" w:rsidP="003F6100">
            <w:pPr>
              <w:pStyle w:val="TAL"/>
              <w:rPr>
                <w:lang w:val="en-US"/>
              </w:rPr>
            </w:pPr>
            <w:r w:rsidRPr="00E65268">
              <w:t>2nd order IMD products</w:t>
            </w:r>
          </w:p>
        </w:tc>
        <w:tc>
          <w:tcPr>
            <w:tcW w:w="1710" w:type="dxa"/>
            <w:noWrap/>
            <w:hideMark/>
          </w:tcPr>
          <w:p w14:paraId="4E4C1996" w14:textId="77777777" w:rsidR="00ED422D" w:rsidRPr="00E65268" w:rsidRDefault="00ED422D" w:rsidP="003F6100">
            <w:pPr>
              <w:pStyle w:val="TAC"/>
            </w:pPr>
            <w:r w:rsidRPr="00E65268">
              <w:t>|fy_high – fx_low|</w:t>
            </w:r>
          </w:p>
        </w:tc>
        <w:tc>
          <w:tcPr>
            <w:tcW w:w="1890" w:type="dxa"/>
            <w:noWrap/>
            <w:hideMark/>
          </w:tcPr>
          <w:p w14:paraId="587E7372" w14:textId="77777777" w:rsidR="00ED422D" w:rsidRPr="00BE0739" w:rsidRDefault="00ED422D" w:rsidP="003F6100">
            <w:pPr>
              <w:pStyle w:val="TAC"/>
            </w:pPr>
            <w:r w:rsidRPr="00BE0739">
              <w:t>|fy_low – fx_high|</w:t>
            </w:r>
          </w:p>
        </w:tc>
        <w:tc>
          <w:tcPr>
            <w:tcW w:w="1710" w:type="dxa"/>
            <w:noWrap/>
            <w:hideMark/>
          </w:tcPr>
          <w:p w14:paraId="061FC218" w14:textId="77777777" w:rsidR="00ED422D" w:rsidRPr="00BE0739" w:rsidRDefault="00ED422D" w:rsidP="003F6100">
            <w:pPr>
              <w:pStyle w:val="TAC"/>
            </w:pPr>
            <w:r w:rsidRPr="00BE0739">
              <w:t>|fy_low + fx_low|</w:t>
            </w:r>
          </w:p>
        </w:tc>
        <w:tc>
          <w:tcPr>
            <w:tcW w:w="1980" w:type="dxa"/>
            <w:noWrap/>
            <w:hideMark/>
          </w:tcPr>
          <w:p w14:paraId="0B65D8DB" w14:textId="77777777" w:rsidR="00ED422D" w:rsidRPr="00BE0739" w:rsidRDefault="00ED422D" w:rsidP="003F6100">
            <w:pPr>
              <w:pStyle w:val="TAC"/>
            </w:pPr>
            <w:r w:rsidRPr="00BE0739">
              <w:t>|fy_high + fx_high|</w:t>
            </w:r>
          </w:p>
        </w:tc>
      </w:tr>
      <w:tr w:rsidR="00ED422D" w:rsidRPr="00A55668" w14:paraId="4EB20F82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07DB12E9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7A712D10" w14:textId="77777777" w:rsidR="00ED422D" w:rsidRPr="00E65268" w:rsidRDefault="00ED422D" w:rsidP="003F6100">
            <w:pPr>
              <w:pStyle w:val="TAC"/>
            </w:pPr>
            <w:r w:rsidRPr="00E65268">
              <w:t>1166</w:t>
            </w:r>
          </w:p>
        </w:tc>
        <w:tc>
          <w:tcPr>
            <w:tcW w:w="1890" w:type="dxa"/>
            <w:noWrap/>
            <w:hideMark/>
          </w:tcPr>
          <w:p w14:paraId="62DAB665" w14:textId="77777777" w:rsidR="00ED422D" w:rsidRPr="00BE0739" w:rsidRDefault="00ED422D" w:rsidP="003F6100">
            <w:pPr>
              <w:pStyle w:val="TAC"/>
            </w:pPr>
            <w:r w:rsidRPr="00BE0739">
              <w:t>1071</w:t>
            </w:r>
          </w:p>
        </w:tc>
        <w:tc>
          <w:tcPr>
            <w:tcW w:w="1710" w:type="dxa"/>
            <w:noWrap/>
            <w:hideMark/>
          </w:tcPr>
          <w:p w14:paraId="7B943CFE" w14:textId="77777777" w:rsidR="00ED422D" w:rsidRPr="00BE0739" w:rsidRDefault="00ED422D" w:rsidP="003F6100">
            <w:pPr>
              <w:pStyle w:val="TAC"/>
            </w:pPr>
            <w:r w:rsidRPr="00BE0739">
              <w:t>2734</w:t>
            </w:r>
          </w:p>
        </w:tc>
        <w:tc>
          <w:tcPr>
            <w:tcW w:w="1980" w:type="dxa"/>
            <w:noWrap/>
            <w:hideMark/>
          </w:tcPr>
          <w:p w14:paraId="00F4E998" w14:textId="77777777" w:rsidR="00ED422D" w:rsidRPr="00BE0739" w:rsidRDefault="00ED422D" w:rsidP="003F6100">
            <w:pPr>
              <w:pStyle w:val="TAC"/>
            </w:pPr>
            <w:r w:rsidRPr="00BE0739">
              <w:t>2829</w:t>
            </w:r>
          </w:p>
        </w:tc>
      </w:tr>
      <w:tr w:rsidR="00ED422D" w:rsidRPr="00A55668" w14:paraId="011156BA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2009DD46" w14:textId="77777777" w:rsidR="00ED422D" w:rsidRPr="00E65268" w:rsidRDefault="00ED422D" w:rsidP="003F6100">
            <w:pPr>
              <w:pStyle w:val="TAL"/>
            </w:pPr>
            <w:r w:rsidRPr="00E65268">
              <w:t>3rd order IMD products</w:t>
            </w:r>
          </w:p>
        </w:tc>
        <w:tc>
          <w:tcPr>
            <w:tcW w:w="1710" w:type="dxa"/>
            <w:noWrap/>
            <w:hideMark/>
          </w:tcPr>
          <w:p w14:paraId="357A8CB7" w14:textId="77777777" w:rsidR="00ED422D" w:rsidRPr="00E65268" w:rsidRDefault="00ED422D" w:rsidP="003F6100">
            <w:pPr>
              <w:pStyle w:val="TAC"/>
            </w:pPr>
            <w:r w:rsidRPr="00E65268">
              <w:t>|fy_high – 2*fx_low|</w:t>
            </w:r>
          </w:p>
        </w:tc>
        <w:tc>
          <w:tcPr>
            <w:tcW w:w="1890" w:type="dxa"/>
            <w:noWrap/>
            <w:hideMark/>
          </w:tcPr>
          <w:p w14:paraId="39750A7E" w14:textId="77777777" w:rsidR="00ED422D" w:rsidRPr="00BE0739" w:rsidRDefault="00ED422D" w:rsidP="003F6100">
            <w:pPr>
              <w:pStyle w:val="TAC"/>
            </w:pPr>
            <w:r w:rsidRPr="00BE0739">
              <w:t>|fy_low – 2*fx_high|</w:t>
            </w:r>
          </w:p>
        </w:tc>
        <w:tc>
          <w:tcPr>
            <w:tcW w:w="1710" w:type="dxa"/>
            <w:noWrap/>
            <w:hideMark/>
          </w:tcPr>
          <w:p w14:paraId="5A205E96" w14:textId="77777777" w:rsidR="00ED422D" w:rsidRPr="00BE0739" w:rsidRDefault="00ED422D" w:rsidP="003F6100">
            <w:pPr>
              <w:pStyle w:val="TAC"/>
            </w:pPr>
            <w:r w:rsidRPr="00BE0739">
              <w:t>|2*fy_low – fx_high|</w:t>
            </w:r>
          </w:p>
        </w:tc>
        <w:tc>
          <w:tcPr>
            <w:tcW w:w="1980" w:type="dxa"/>
            <w:noWrap/>
            <w:hideMark/>
          </w:tcPr>
          <w:p w14:paraId="26D98007" w14:textId="77777777" w:rsidR="00ED422D" w:rsidRPr="00BE0739" w:rsidRDefault="00ED422D" w:rsidP="003F6100">
            <w:pPr>
              <w:pStyle w:val="TAC"/>
            </w:pPr>
            <w:r w:rsidRPr="00BE0739">
              <w:t>|2*fy_high – fx_low|</w:t>
            </w:r>
          </w:p>
        </w:tc>
      </w:tr>
      <w:tr w:rsidR="00ED422D" w:rsidRPr="00A55668" w14:paraId="2814139B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1138CA4E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4AB5D6AC" w14:textId="77777777" w:rsidR="00ED422D" w:rsidRPr="00E65268" w:rsidRDefault="00ED422D" w:rsidP="003F6100">
            <w:pPr>
              <w:pStyle w:val="TAC"/>
            </w:pPr>
            <w:r w:rsidRPr="00E65268">
              <w:t>352</w:t>
            </w:r>
          </w:p>
        </w:tc>
        <w:tc>
          <w:tcPr>
            <w:tcW w:w="1890" w:type="dxa"/>
            <w:noWrap/>
            <w:hideMark/>
          </w:tcPr>
          <w:p w14:paraId="3CF95CA3" w14:textId="77777777" w:rsidR="00ED422D" w:rsidRPr="00BE0739" w:rsidRDefault="00ED422D" w:rsidP="003F6100">
            <w:pPr>
              <w:pStyle w:val="TAC"/>
            </w:pPr>
            <w:r w:rsidRPr="00BE0739">
              <w:t>222</w:t>
            </w:r>
          </w:p>
        </w:tc>
        <w:tc>
          <w:tcPr>
            <w:tcW w:w="1710" w:type="dxa"/>
            <w:noWrap/>
            <w:hideMark/>
          </w:tcPr>
          <w:p w14:paraId="4563BAC5" w14:textId="77777777" w:rsidR="00ED422D" w:rsidRPr="00BE0739" w:rsidRDefault="00ED422D" w:rsidP="003F6100">
            <w:pPr>
              <w:pStyle w:val="TAC"/>
            </w:pPr>
            <w:r w:rsidRPr="00BE0739">
              <w:t>2991</w:t>
            </w:r>
          </w:p>
        </w:tc>
        <w:tc>
          <w:tcPr>
            <w:tcW w:w="1980" w:type="dxa"/>
            <w:noWrap/>
            <w:hideMark/>
          </w:tcPr>
          <w:p w14:paraId="1E010471" w14:textId="77777777" w:rsidR="00ED422D" w:rsidRPr="00BE0739" w:rsidRDefault="00ED422D" w:rsidP="003F6100">
            <w:pPr>
              <w:pStyle w:val="TAC"/>
            </w:pPr>
            <w:r w:rsidRPr="00BE0739">
              <w:t>3146</w:t>
            </w:r>
          </w:p>
        </w:tc>
      </w:tr>
      <w:tr w:rsidR="00ED422D" w:rsidRPr="00A55668" w14:paraId="7010A567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2540EFC3" w14:textId="77777777" w:rsidR="00ED422D" w:rsidRPr="00E65268" w:rsidRDefault="00ED422D" w:rsidP="003F6100">
            <w:pPr>
              <w:pStyle w:val="TAL"/>
            </w:pPr>
            <w:r w:rsidRPr="00E65268">
              <w:t>3rd order IMD products</w:t>
            </w:r>
          </w:p>
        </w:tc>
        <w:tc>
          <w:tcPr>
            <w:tcW w:w="1710" w:type="dxa"/>
            <w:noWrap/>
            <w:hideMark/>
          </w:tcPr>
          <w:p w14:paraId="473AC622" w14:textId="77777777" w:rsidR="00ED422D" w:rsidRPr="00E65268" w:rsidRDefault="00ED422D" w:rsidP="003F6100">
            <w:pPr>
              <w:pStyle w:val="TAC"/>
            </w:pPr>
            <w:r w:rsidRPr="00E65268">
              <w:t>|2*fx_low + fy_low|</w:t>
            </w:r>
          </w:p>
        </w:tc>
        <w:tc>
          <w:tcPr>
            <w:tcW w:w="1890" w:type="dxa"/>
            <w:noWrap/>
            <w:hideMark/>
          </w:tcPr>
          <w:p w14:paraId="34CFEC54" w14:textId="77777777" w:rsidR="00ED422D" w:rsidRPr="00BE0739" w:rsidRDefault="00ED422D" w:rsidP="003F6100">
            <w:pPr>
              <w:pStyle w:val="TAC"/>
            </w:pPr>
            <w:r w:rsidRPr="00BE0739">
              <w:t>|2*fx_high + fy_high|</w:t>
            </w:r>
          </w:p>
        </w:tc>
        <w:tc>
          <w:tcPr>
            <w:tcW w:w="1710" w:type="dxa"/>
            <w:noWrap/>
            <w:hideMark/>
          </w:tcPr>
          <w:p w14:paraId="27AA3486" w14:textId="77777777" w:rsidR="00ED422D" w:rsidRPr="00BE0739" w:rsidRDefault="00ED422D" w:rsidP="003F6100">
            <w:pPr>
              <w:pStyle w:val="TAC"/>
            </w:pPr>
            <w:r w:rsidRPr="00BE0739">
              <w:t>|2*fy_low + fx_low|</w:t>
            </w:r>
          </w:p>
        </w:tc>
        <w:tc>
          <w:tcPr>
            <w:tcW w:w="1980" w:type="dxa"/>
            <w:noWrap/>
            <w:hideMark/>
          </w:tcPr>
          <w:p w14:paraId="47ADC2A2" w14:textId="77777777" w:rsidR="00ED422D" w:rsidRPr="00BE0739" w:rsidRDefault="00ED422D" w:rsidP="003F6100">
            <w:pPr>
              <w:pStyle w:val="TAC"/>
            </w:pPr>
            <w:r w:rsidRPr="00BE0739">
              <w:t>|2*fy_high + fx_high|</w:t>
            </w:r>
          </w:p>
        </w:tc>
      </w:tr>
      <w:tr w:rsidR="00ED422D" w:rsidRPr="00A55668" w14:paraId="4C4F20FD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49A6577B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0D76D54A" w14:textId="77777777" w:rsidR="00ED422D" w:rsidRPr="00E65268" w:rsidRDefault="00ED422D" w:rsidP="003F6100">
            <w:pPr>
              <w:pStyle w:val="TAC"/>
            </w:pPr>
            <w:r w:rsidRPr="00E65268">
              <w:t>3548</w:t>
            </w:r>
          </w:p>
        </w:tc>
        <w:tc>
          <w:tcPr>
            <w:tcW w:w="1890" w:type="dxa"/>
            <w:noWrap/>
            <w:hideMark/>
          </w:tcPr>
          <w:p w14:paraId="22E135ED" w14:textId="77777777" w:rsidR="00ED422D" w:rsidRPr="00BE0739" w:rsidRDefault="00ED422D" w:rsidP="003F6100">
            <w:pPr>
              <w:pStyle w:val="TAC"/>
            </w:pPr>
            <w:r w:rsidRPr="00BE0739">
              <w:t>3678</w:t>
            </w:r>
          </w:p>
        </w:tc>
        <w:tc>
          <w:tcPr>
            <w:tcW w:w="1710" w:type="dxa"/>
            <w:noWrap/>
            <w:hideMark/>
          </w:tcPr>
          <w:p w14:paraId="34DE87DC" w14:textId="77777777" w:rsidR="00ED422D" w:rsidRPr="00BE0739" w:rsidRDefault="00ED422D" w:rsidP="003F6100">
            <w:pPr>
              <w:pStyle w:val="TAC"/>
            </w:pPr>
            <w:r w:rsidRPr="00BE0739">
              <w:t>4654</w:t>
            </w:r>
          </w:p>
        </w:tc>
        <w:tc>
          <w:tcPr>
            <w:tcW w:w="1980" w:type="dxa"/>
            <w:noWrap/>
            <w:hideMark/>
          </w:tcPr>
          <w:p w14:paraId="580ED6B1" w14:textId="77777777" w:rsidR="00ED422D" w:rsidRPr="00BE0739" w:rsidRDefault="00ED422D" w:rsidP="003F6100">
            <w:pPr>
              <w:pStyle w:val="TAC"/>
            </w:pPr>
            <w:r w:rsidRPr="00BE0739">
              <w:t>4809</w:t>
            </w:r>
          </w:p>
        </w:tc>
      </w:tr>
      <w:tr w:rsidR="00ED422D" w:rsidRPr="00A55668" w14:paraId="05D2BFA2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12B157D7" w14:textId="77777777" w:rsidR="00ED422D" w:rsidRPr="00E65268" w:rsidRDefault="00ED422D" w:rsidP="003F6100">
            <w:pPr>
              <w:pStyle w:val="TAL"/>
            </w:pPr>
            <w:r w:rsidRPr="00E65268"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388382FC" w14:textId="77777777" w:rsidR="00ED422D" w:rsidRPr="00E65268" w:rsidRDefault="00ED422D" w:rsidP="003F6100">
            <w:pPr>
              <w:pStyle w:val="TAC"/>
            </w:pPr>
            <w:r w:rsidRPr="00E65268">
              <w:t>|2*fx_low –2*y_high|</w:t>
            </w:r>
          </w:p>
        </w:tc>
        <w:tc>
          <w:tcPr>
            <w:tcW w:w="1890" w:type="dxa"/>
            <w:noWrap/>
            <w:hideMark/>
          </w:tcPr>
          <w:p w14:paraId="2844DA03" w14:textId="77777777" w:rsidR="00ED422D" w:rsidRPr="00BE0739" w:rsidRDefault="00ED422D" w:rsidP="003F6100">
            <w:pPr>
              <w:pStyle w:val="TAC"/>
            </w:pPr>
            <w:r w:rsidRPr="00BE0739">
              <w:t>|2*fx_high – 2*fy_low|</w:t>
            </w:r>
          </w:p>
        </w:tc>
        <w:tc>
          <w:tcPr>
            <w:tcW w:w="1710" w:type="dxa"/>
            <w:noWrap/>
            <w:hideMark/>
          </w:tcPr>
          <w:p w14:paraId="746C5E1B" w14:textId="77777777" w:rsidR="00ED422D" w:rsidRPr="00BE0739" w:rsidRDefault="00ED422D" w:rsidP="003F6100">
            <w:pPr>
              <w:pStyle w:val="TAC"/>
            </w:pPr>
            <w:r w:rsidRPr="00BE0739">
              <w:t>|2*fx_low +2* fy_low|</w:t>
            </w:r>
          </w:p>
        </w:tc>
        <w:tc>
          <w:tcPr>
            <w:tcW w:w="1980" w:type="dxa"/>
            <w:noWrap/>
            <w:hideMark/>
          </w:tcPr>
          <w:p w14:paraId="7C633AC6" w14:textId="77777777" w:rsidR="00ED422D" w:rsidRPr="00BE0739" w:rsidRDefault="00ED422D" w:rsidP="003F6100">
            <w:pPr>
              <w:pStyle w:val="TAC"/>
            </w:pPr>
            <w:r w:rsidRPr="00BE0739">
              <w:t>|2*fx_high +2* fy_high|</w:t>
            </w:r>
          </w:p>
        </w:tc>
      </w:tr>
      <w:tr w:rsidR="00ED422D" w:rsidRPr="00A55668" w14:paraId="5CCAFDD0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010E6D84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218C1541" w14:textId="77777777" w:rsidR="00ED422D" w:rsidRPr="00E65268" w:rsidRDefault="00ED422D" w:rsidP="003F6100">
            <w:pPr>
              <w:pStyle w:val="TAC"/>
            </w:pPr>
            <w:r w:rsidRPr="00E65268">
              <w:t>2332</w:t>
            </w:r>
          </w:p>
        </w:tc>
        <w:tc>
          <w:tcPr>
            <w:tcW w:w="1890" w:type="dxa"/>
            <w:noWrap/>
            <w:hideMark/>
          </w:tcPr>
          <w:p w14:paraId="16183037" w14:textId="77777777" w:rsidR="00ED422D" w:rsidRPr="00BE0739" w:rsidRDefault="00ED422D" w:rsidP="003F6100">
            <w:pPr>
              <w:pStyle w:val="TAC"/>
            </w:pPr>
            <w:r w:rsidRPr="00BE0739">
              <w:t>2142</w:t>
            </w:r>
          </w:p>
        </w:tc>
        <w:tc>
          <w:tcPr>
            <w:tcW w:w="1710" w:type="dxa"/>
            <w:noWrap/>
            <w:hideMark/>
          </w:tcPr>
          <w:p w14:paraId="38FE658A" w14:textId="77777777" w:rsidR="00ED422D" w:rsidRPr="00BE0739" w:rsidRDefault="00ED422D" w:rsidP="003F6100">
            <w:pPr>
              <w:pStyle w:val="TAC"/>
            </w:pPr>
            <w:r w:rsidRPr="00BE0739">
              <w:t>5468</w:t>
            </w:r>
          </w:p>
        </w:tc>
        <w:tc>
          <w:tcPr>
            <w:tcW w:w="1980" w:type="dxa"/>
            <w:noWrap/>
            <w:hideMark/>
          </w:tcPr>
          <w:p w14:paraId="128A4021" w14:textId="77777777" w:rsidR="00ED422D" w:rsidRPr="00BE0739" w:rsidRDefault="00ED422D" w:rsidP="003F6100">
            <w:pPr>
              <w:pStyle w:val="TAC"/>
            </w:pPr>
            <w:r w:rsidRPr="00BE0739">
              <w:t>5658</w:t>
            </w:r>
          </w:p>
        </w:tc>
      </w:tr>
      <w:tr w:rsidR="00ED422D" w:rsidRPr="00A55668" w14:paraId="6C4A2BC4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72780DDE" w14:textId="77777777" w:rsidR="00ED422D" w:rsidRPr="00E65268" w:rsidRDefault="00ED422D" w:rsidP="003F6100">
            <w:pPr>
              <w:pStyle w:val="TAL"/>
            </w:pPr>
            <w:r w:rsidRPr="00E65268"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02B900C7" w14:textId="77777777" w:rsidR="00ED422D" w:rsidRPr="00E65268" w:rsidRDefault="00ED422D" w:rsidP="003F6100">
            <w:pPr>
              <w:pStyle w:val="TAC"/>
            </w:pPr>
            <w:r w:rsidRPr="00E65268">
              <w:t>|3*fx_low –1*fy_high|</w:t>
            </w:r>
          </w:p>
        </w:tc>
        <w:tc>
          <w:tcPr>
            <w:tcW w:w="1890" w:type="dxa"/>
            <w:noWrap/>
            <w:hideMark/>
          </w:tcPr>
          <w:p w14:paraId="0E5F80FA" w14:textId="77777777" w:rsidR="00ED422D" w:rsidRPr="00BE0739" w:rsidRDefault="00ED422D" w:rsidP="003F6100">
            <w:pPr>
              <w:pStyle w:val="TAC"/>
            </w:pPr>
            <w:r w:rsidRPr="00BE0739">
              <w:t>|3*fx_high – 1*fy_low|</w:t>
            </w:r>
          </w:p>
        </w:tc>
        <w:tc>
          <w:tcPr>
            <w:tcW w:w="1710" w:type="dxa"/>
            <w:noWrap/>
            <w:hideMark/>
          </w:tcPr>
          <w:p w14:paraId="00E3B086" w14:textId="77777777" w:rsidR="00ED422D" w:rsidRPr="00BE0739" w:rsidRDefault="00ED422D" w:rsidP="003F6100">
            <w:pPr>
              <w:pStyle w:val="TAC"/>
            </w:pPr>
            <w:r w:rsidRPr="00BE0739">
              <w:t>|3*fy_low – *fx_high|</w:t>
            </w:r>
          </w:p>
        </w:tc>
        <w:tc>
          <w:tcPr>
            <w:tcW w:w="1980" w:type="dxa"/>
            <w:noWrap/>
            <w:hideMark/>
          </w:tcPr>
          <w:p w14:paraId="39F7A38D" w14:textId="77777777" w:rsidR="00ED422D" w:rsidRPr="00BE0739" w:rsidRDefault="00ED422D" w:rsidP="003F6100">
            <w:pPr>
              <w:pStyle w:val="TAC"/>
            </w:pPr>
            <w:r w:rsidRPr="00BE0739">
              <w:t>|3*fy_high – 1*fx_low|</w:t>
            </w:r>
          </w:p>
        </w:tc>
      </w:tr>
      <w:tr w:rsidR="00ED422D" w:rsidRPr="00A55668" w14:paraId="364B0317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747DF7CF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1F98B8E9" w14:textId="77777777" w:rsidR="00ED422D" w:rsidRPr="00E65268" w:rsidRDefault="00ED422D" w:rsidP="003F6100">
            <w:pPr>
              <w:pStyle w:val="TAC"/>
            </w:pPr>
            <w:r w:rsidRPr="00E65268">
              <w:t>462</w:t>
            </w:r>
          </w:p>
        </w:tc>
        <w:tc>
          <w:tcPr>
            <w:tcW w:w="1890" w:type="dxa"/>
            <w:noWrap/>
            <w:hideMark/>
          </w:tcPr>
          <w:p w14:paraId="40FA8E19" w14:textId="77777777" w:rsidR="00ED422D" w:rsidRPr="00BE0739" w:rsidRDefault="00ED422D" w:rsidP="003F6100">
            <w:pPr>
              <w:pStyle w:val="TAC"/>
            </w:pPr>
            <w:r w:rsidRPr="00BE0739">
              <w:t>627</w:t>
            </w:r>
          </w:p>
        </w:tc>
        <w:tc>
          <w:tcPr>
            <w:tcW w:w="1710" w:type="dxa"/>
            <w:noWrap/>
            <w:hideMark/>
          </w:tcPr>
          <w:p w14:paraId="672A2B8C" w14:textId="77777777" w:rsidR="00ED422D" w:rsidRPr="00BE0739" w:rsidRDefault="00ED422D" w:rsidP="003F6100">
            <w:pPr>
              <w:pStyle w:val="TAC"/>
            </w:pPr>
            <w:r w:rsidRPr="00BE0739">
              <w:t>4911</w:t>
            </w:r>
          </w:p>
        </w:tc>
        <w:tc>
          <w:tcPr>
            <w:tcW w:w="1980" w:type="dxa"/>
            <w:noWrap/>
            <w:hideMark/>
          </w:tcPr>
          <w:p w14:paraId="57D58B3A" w14:textId="77777777" w:rsidR="00ED422D" w:rsidRPr="00BE0739" w:rsidRDefault="00ED422D" w:rsidP="003F6100">
            <w:pPr>
              <w:pStyle w:val="TAC"/>
            </w:pPr>
            <w:r w:rsidRPr="00BE0739">
              <w:t>5126</w:t>
            </w:r>
          </w:p>
        </w:tc>
      </w:tr>
      <w:tr w:rsidR="00ED422D" w:rsidRPr="00A55668" w14:paraId="097F6218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76C26D15" w14:textId="77777777" w:rsidR="00ED422D" w:rsidRPr="00E65268" w:rsidRDefault="00ED422D" w:rsidP="003F6100">
            <w:pPr>
              <w:pStyle w:val="TAL"/>
            </w:pPr>
            <w:r w:rsidRPr="00E65268"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1BDFB5C4" w14:textId="77777777" w:rsidR="00ED422D" w:rsidRPr="00E65268" w:rsidRDefault="00ED422D" w:rsidP="003F6100">
            <w:pPr>
              <w:pStyle w:val="TAC"/>
            </w:pPr>
            <w:r w:rsidRPr="00E65268">
              <w:t>|3*fx_low +1* fy_low|</w:t>
            </w:r>
          </w:p>
        </w:tc>
        <w:tc>
          <w:tcPr>
            <w:tcW w:w="1890" w:type="dxa"/>
            <w:noWrap/>
            <w:hideMark/>
          </w:tcPr>
          <w:p w14:paraId="704CF2D9" w14:textId="77777777" w:rsidR="00ED422D" w:rsidRPr="00BE0739" w:rsidRDefault="00ED422D" w:rsidP="003F6100">
            <w:pPr>
              <w:pStyle w:val="TAC"/>
            </w:pPr>
            <w:r w:rsidRPr="00BE0739">
              <w:t>|3*fx_high +1* fy_high|</w:t>
            </w:r>
          </w:p>
        </w:tc>
        <w:tc>
          <w:tcPr>
            <w:tcW w:w="1710" w:type="dxa"/>
            <w:noWrap/>
            <w:hideMark/>
          </w:tcPr>
          <w:p w14:paraId="530D5615" w14:textId="77777777" w:rsidR="00ED422D" w:rsidRPr="00BE0739" w:rsidRDefault="00ED422D" w:rsidP="003F6100">
            <w:pPr>
              <w:pStyle w:val="TAC"/>
            </w:pPr>
            <w:r w:rsidRPr="00BE0739">
              <w:t>|3*fy_low + 1*fx_low|</w:t>
            </w:r>
          </w:p>
        </w:tc>
        <w:tc>
          <w:tcPr>
            <w:tcW w:w="1980" w:type="dxa"/>
            <w:noWrap/>
            <w:hideMark/>
          </w:tcPr>
          <w:p w14:paraId="41AC4928" w14:textId="77777777" w:rsidR="00ED422D" w:rsidRPr="00BE0739" w:rsidRDefault="00ED422D" w:rsidP="003F6100">
            <w:pPr>
              <w:pStyle w:val="TAC"/>
            </w:pPr>
            <w:r w:rsidRPr="00BE0739">
              <w:t>|3*fy_high + 1*fx_high|</w:t>
            </w:r>
          </w:p>
        </w:tc>
      </w:tr>
      <w:tr w:rsidR="00ED422D" w:rsidRPr="00A55668" w14:paraId="03DD0A26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76E2EF08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7AF90E92" w14:textId="77777777" w:rsidR="00ED422D" w:rsidRPr="00E65268" w:rsidRDefault="00ED422D" w:rsidP="003F6100">
            <w:pPr>
              <w:pStyle w:val="TAC"/>
            </w:pPr>
            <w:r w:rsidRPr="00E65268">
              <w:t>4362</w:t>
            </w:r>
          </w:p>
        </w:tc>
        <w:tc>
          <w:tcPr>
            <w:tcW w:w="1890" w:type="dxa"/>
            <w:noWrap/>
            <w:hideMark/>
          </w:tcPr>
          <w:p w14:paraId="3FB1033B" w14:textId="77777777" w:rsidR="00ED422D" w:rsidRPr="00BE0739" w:rsidRDefault="00ED422D" w:rsidP="003F6100">
            <w:pPr>
              <w:pStyle w:val="TAC"/>
            </w:pPr>
            <w:r w:rsidRPr="00BE0739">
              <w:t>4527</w:t>
            </w:r>
          </w:p>
        </w:tc>
        <w:tc>
          <w:tcPr>
            <w:tcW w:w="1710" w:type="dxa"/>
            <w:noWrap/>
            <w:hideMark/>
          </w:tcPr>
          <w:p w14:paraId="04D5C295" w14:textId="77777777" w:rsidR="00ED422D" w:rsidRPr="00BE0739" w:rsidRDefault="00ED422D" w:rsidP="003F6100">
            <w:pPr>
              <w:pStyle w:val="TAC"/>
            </w:pPr>
            <w:r w:rsidRPr="00BE0739">
              <w:t>6574</w:t>
            </w:r>
          </w:p>
        </w:tc>
        <w:tc>
          <w:tcPr>
            <w:tcW w:w="1980" w:type="dxa"/>
            <w:noWrap/>
            <w:hideMark/>
          </w:tcPr>
          <w:p w14:paraId="179680EF" w14:textId="77777777" w:rsidR="00ED422D" w:rsidRPr="00BE0739" w:rsidRDefault="00ED422D" w:rsidP="003F6100">
            <w:pPr>
              <w:pStyle w:val="TAC"/>
            </w:pPr>
            <w:r w:rsidRPr="00BE0739">
              <w:t>6789</w:t>
            </w:r>
          </w:p>
        </w:tc>
      </w:tr>
      <w:tr w:rsidR="00ED422D" w:rsidRPr="00A55668" w14:paraId="383A8FD0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51DB058E" w14:textId="77777777" w:rsidR="00ED422D" w:rsidRPr="00E65268" w:rsidRDefault="00ED422D" w:rsidP="003F6100">
            <w:pPr>
              <w:pStyle w:val="TAL"/>
            </w:pPr>
            <w:r w:rsidRPr="00E65268"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5A7109CD" w14:textId="77777777" w:rsidR="00ED422D" w:rsidRPr="00E65268" w:rsidRDefault="00ED422D" w:rsidP="003F6100">
            <w:pPr>
              <w:pStyle w:val="TAC"/>
            </w:pPr>
            <w:r w:rsidRPr="00E65268">
              <w:t>|fx_low – 4*fy_high|</w:t>
            </w:r>
          </w:p>
        </w:tc>
        <w:tc>
          <w:tcPr>
            <w:tcW w:w="1890" w:type="dxa"/>
            <w:noWrap/>
            <w:hideMark/>
          </w:tcPr>
          <w:p w14:paraId="3D91E8EC" w14:textId="77777777" w:rsidR="00ED422D" w:rsidRPr="00BE0739" w:rsidRDefault="00ED422D" w:rsidP="003F6100">
            <w:pPr>
              <w:pStyle w:val="TAC"/>
            </w:pPr>
            <w:r w:rsidRPr="00BE0739">
              <w:t>|fx_high – 4*fy_low|</w:t>
            </w:r>
          </w:p>
        </w:tc>
        <w:tc>
          <w:tcPr>
            <w:tcW w:w="1710" w:type="dxa"/>
            <w:noWrap/>
            <w:hideMark/>
          </w:tcPr>
          <w:p w14:paraId="21A16B58" w14:textId="77777777" w:rsidR="00ED422D" w:rsidRPr="00BE0739" w:rsidRDefault="00ED422D" w:rsidP="003F6100">
            <w:pPr>
              <w:pStyle w:val="TAC"/>
            </w:pPr>
            <w:r w:rsidRPr="00BE0739">
              <w:t>|fy_low – 4*fx_high|</w:t>
            </w:r>
          </w:p>
        </w:tc>
        <w:tc>
          <w:tcPr>
            <w:tcW w:w="1980" w:type="dxa"/>
            <w:noWrap/>
            <w:hideMark/>
          </w:tcPr>
          <w:p w14:paraId="489FDEFE" w14:textId="77777777" w:rsidR="00ED422D" w:rsidRPr="00BE0739" w:rsidRDefault="00ED422D" w:rsidP="003F6100">
            <w:pPr>
              <w:pStyle w:val="TAC"/>
            </w:pPr>
            <w:r w:rsidRPr="00BE0739">
              <w:t>|fy_high – 4*fx_low|</w:t>
            </w:r>
          </w:p>
        </w:tc>
      </w:tr>
      <w:tr w:rsidR="00ED422D" w:rsidRPr="00A55668" w14:paraId="4D60AA76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39ABFABA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15BE7515" w14:textId="77777777" w:rsidR="00ED422D" w:rsidRPr="00E65268" w:rsidRDefault="00ED422D" w:rsidP="003F6100">
            <w:pPr>
              <w:pStyle w:val="TAC"/>
            </w:pPr>
            <w:r w:rsidRPr="00E65268">
              <w:t>7106</w:t>
            </w:r>
          </w:p>
        </w:tc>
        <w:tc>
          <w:tcPr>
            <w:tcW w:w="1890" w:type="dxa"/>
            <w:noWrap/>
            <w:hideMark/>
          </w:tcPr>
          <w:p w14:paraId="469E735B" w14:textId="77777777" w:rsidR="00ED422D" w:rsidRPr="00BE0739" w:rsidRDefault="00ED422D" w:rsidP="003F6100">
            <w:pPr>
              <w:pStyle w:val="TAC"/>
            </w:pPr>
            <w:r w:rsidRPr="00BE0739">
              <w:t>6831</w:t>
            </w:r>
          </w:p>
        </w:tc>
        <w:tc>
          <w:tcPr>
            <w:tcW w:w="1710" w:type="dxa"/>
            <w:noWrap/>
            <w:hideMark/>
          </w:tcPr>
          <w:p w14:paraId="47BC43E6" w14:textId="77777777" w:rsidR="00ED422D" w:rsidRPr="00BE0739" w:rsidRDefault="00ED422D" w:rsidP="003F6100">
            <w:pPr>
              <w:pStyle w:val="TAC"/>
            </w:pPr>
            <w:r w:rsidRPr="00BE0739">
              <w:t>1476</w:t>
            </w:r>
          </w:p>
        </w:tc>
        <w:tc>
          <w:tcPr>
            <w:tcW w:w="1980" w:type="dxa"/>
            <w:noWrap/>
            <w:hideMark/>
          </w:tcPr>
          <w:p w14:paraId="1C85A03B" w14:textId="77777777" w:rsidR="00ED422D" w:rsidRPr="00BE0739" w:rsidRDefault="00ED422D" w:rsidP="003F6100">
            <w:pPr>
              <w:pStyle w:val="TAC"/>
            </w:pPr>
            <w:r w:rsidRPr="00BE0739">
              <w:t>1276</w:t>
            </w:r>
          </w:p>
        </w:tc>
      </w:tr>
      <w:tr w:rsidR="00ED422D" w:rsidRPr="00A55668" w14:paraId="363E5BDB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10783F18" w14:textId="77777777" w:rsidR="00ED422D" w:rsidRPr="00E65268" w:rsidRDefault="00ED422D" w:rsidP="003F6100">
            <w:pPr>
              <w:pStyle w:val="TAL"/>
            </w:pPr>
            <w:r w:rsidRPr="00E65268"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70194778" w14:textId="77777777" w:rsidR="00ED422D" w:rsidRPr="00E65268" w:rsidRDefault="00ED422D" w:rsidP="003F6100">
            <w:pPr>
              <w:pStyle w:val="TAC"/>
            </w:pPr>
            <w:r w:rsidRPr="00E65268">
              <w:t>|fx_low + 4*fy_low|</w:t>
            </w:r>
          </w:p>
        </w:tc>
        <w:tc>
          <w:tcPr>
            <w:tcW w:w="1890" w:type="dxa"/>
            <w:noWrap/>
            <w:hideMark/>
          </w:tcPr>
          <w:p w14:paraId="14D7B8F0" w14:textId="77777777" w:rsidR="00ED422D" w:rsidRPr="00BE0739" w:rsidRDefault="00ED422D" w:rsidP="003F6100">
            <w:pPr>
              <w:pStyle w:val="TAC"/>
            </w:pPr>
            <w:r w:rsidRPr="00BE0739">
              <w:t>|fx_high + 4*fy_high|</w:t>
            </w:r>
          </w:p>
        </w:tc>
        <w:tc>
          <w:tcPr>
            <w:tcW w:w="1710" w:type="dxa"/>
            <w:noWrap/>
            <w:hideMark/>
          </w:tcPr>
          <w:p w14:paraId="32DE89DC" w14:textId="77777777" w:rsidR="00ED422D" w:rsidRPr="00BE0739" w:rsidRDefault="00ED422D" w:rsidP="003F6100">
            <w:pPr>
              <w:pStyle w:val="TAC"/>
            </w:pPr>
            <w:r w:rsidRPr="00BE0739">
              <w:t>|fy_low + *fx_low|</w:t>
            </w:r>
          </w:p>
        </w:tc>
        <w:tc>
          <w:tcPr>
            <w:tcW w:w="1980" w:type="dxa"/>
            <w:noWrap/>
            <w:hideMark/>
          </w:tcPr>
          <w:p w14:paraId="1E5B7904" w14:textId="77777777" w:rsidR="00ED422D" w:rsidRPr="00BE0739" w:rsidRDefault="00ED422D" w:rsidP="003F6100">
            <w:pPr>
              <w:pStyle w:val="TAC"/>
            </w:pPr>
            <w:r w:rsidRPr="00BE0739">
              <w:t>|fy_high + 4*fx_high|</w:t>
            </w:r>
          </w:p>
        </w:tc>
      </w:tr>
      <w:tr w:rsidR="00ED422D" w:rsidRPr="00A55668" w14:paraId="502D6DE0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1156AC64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452024E9" w14:textId="77777777" w:rsidR="00ED422D" w:rsidRPr="00E65268" w:rsidRDefault="00ED422D" w:rsidP="003F6100">
            <w:pPr>
              <w:pStyle w:val="TAC"/>
            </w:pPr>
            <w:r w:rsidRPr="00E65268">
              <w:t>8494</w:t>
            </w:r>
          </w:p>
        </w:tc>
        <w:tc>
          <w:tcPr>
            <w:tcW w:w="1890" w:type="dxa"/>
            <w:noWrap/>
            <w:hideMark/>
          </w:tcPr>
          <w:p w14:paraId="7D34DB67" w14:textId="77777777" w:rsidR="00ED422D" w:rsidRPr="00BE0739" w:rsidRDefault="00ED422D" w:rsidP="003F6100">
            <w:pPr>
              <w:pStyle w:val="TAC"/>
            </w:pPr>
            <w:r w:rsidRPr="00BE0739">
              <w:t>8769</w:t>
            </w:r>
          </w:p>
        </w:tc>
        <w:tc>
          <w:tcPr>
            <w:tcW w:w="1710" w:type="dxa"/>
            <w:noWrap/>
            <w:hideMark/>
          </w:tcPr>
          <w:p w14:paraId="6FD1F9AC" w14:textId="77777777" w:rsidR="00ED422D" w:rsidRPr="00BE0739" w:rsidRDefault="00ED422D" w:rsidP="003F6100">
            <w:pPr>
              <w:pStyle w:val="TAC"/>
            </w:pPr>
            <w:r w:rsidRPr="00BE0739">
              <w:t>5176</w:t>
            </w:r>
          </w:p>
        </w:tc>
        <w:tc>
          <w:tcPr>
            <w:tcW w:w="1980" w:type="dxa"/>
            <w:noWrap/>
            <w:hideMark/>
          </w:tcPr>
          <w:p w14:paraId="6564340B" w14:textId="77777777" w:rsidR="00ED422D" w:rsidRPr="00BE0739" w:rsidRDefault="00ED422D" w:rsidP="003F6100">
            <w:pPr>
              <w:pStyle w:val="TAC"/>
            </w:pPr>
            <w:r w:rsidRPr="00BE0739">
              <w:t>5376</w:t>
            </w:r>
          </w:p>
        </w:tc>
      </w:tr>
      <w:tr w:rsidR="00ED422D" w:rsidRPr="00A55668" w14:paraId="37B68D0B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79DD0915" w14:textId="77777777" w:rsidR="00ED422D" w:rsidRPr="00E65268" w:rsidRDefault="00ED422D" w:rsidP="003F6100">
            <w:pPr>
              <w:pStyle w:val="TAL"/>
            </w:pPr>
            <w:r w:rsidRPr="00E65268"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2FB25B3F" w14:textId="77777777" w:rsidR="00ED422D" w:rsidRPr="00BE0739" w:rsidRDefault="00ED422D" w:rsidP="003F6100">
            <w:pPr>
              <w:pStyle w:val="TAC"/>
            </w:pPr>
            <w:r w:rsidRPr="00E65268">
              <w:t>|2*fx_low – *fy_high|</w:t>
            </w:r>
          </w:p>
        </w:tc>
        <w:tc>
          <w:tcPr>
            <w:tcW w:w="1890" w:type="dxa"/>
            <w:noWrap/>
            <w:hideMark/>
          </w:tcPr>
          <w:p w14:paraId="68635A06" w14:textId="77777777" w:rsidR="00ED422D" w:rsidRPr="00BE0739" w:rsidRDefault="00ED422D" w:rsidP="003F6100">
            <w:pPr>
              <w:pStyle w:val="TAC"/>
            </w:pPr>
            <w:r w:rsidRPr="00BE0739">
              <w:t>|2*fx_high – 3*fy_low|</w:t>
            </w:r>
          </w:p>
        </w:tc>
        <w:tc>
          <w:tcPr>
            <w:tcW w:w="1710" w:type="dxa"/>
            <w:noWrap/>
            <w:hideMark/>
          </w:tcPr>
          <w:p w14:paraId="468185BA" w14:textId="77777777" w:rsidR="00ED422D" w:rsidRPr="00BE0739" w:rsidRDefault="00ED422D" w:rsidP="003F6100">
            <w:pPr>
              <w:pStyle w:val="TAC"/>
            </w:pPr>
            <w:r w:rsidRPr="00BE0739">
              <w:t>|2*fy_low – *fx_high|</w:t>
            </w:r>
          </w:p>
        </w:tc>
        <w:tc>
          <w:tcPr>
            <w:tcW w:w="1980" w:type="dxa"/>
            <w:noWrap/>
            <w:hideMark/>
          </w:tcPr>
          <w:p w14:paraId="71F3F979" w14:textId="77777777" w:rsidR="00ED422D" w:rsidRPr="00BE0739" w:rsidRDefault="00ED422D" w:rsidP="003F6100">
            <w:pPr>
              <w:pStyle w:val="TAC"/>
            </w:pPr>
            <w:r w:rsidRPr="00BE0739">
              <w:t>|2*fy_high – 3*fx_low|</w:t>
            </w:r>
          </w:p>
        </w:tc>
      </w:tr>
      <w:tr w:rsidR="00ED422D" w:rsidRPr="00A55668" w14:paraId="4A6D66CE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714DC306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4F3FA9D3" w14:textId="77777777" w:rsidR="00ED422D" w:rsidRPr="00E65268" w:rsidRDefault="00ED422D" w:rsidP="003F6100">
            <w:pPr>
              <w:pStyle w:val="TAC"/>
            </w:pPr>
            <w:r w:rsidRPr="00E65268">
              <w:t>4312</w:t>
            </w:r>
          </w:p>
        </w:tc>
        <w:tc>
          <w:tcPr>
            <w:tcW w:w="1890" w:type="dxa"/>
            <w:noWrap/>
            <w:hideMark/>
          </w:tcPr>
          <w:p w14:paraId="5862EC2D" w14:textId="77777777" w:rsidR="00ED422D" w:rsidRPr="00BE0739" w:rsidRDefault="00ED422D" w:rsidP="003F6100">
            <w:pPr>
              <w:pStyle w:val="TAC"/>
            </w:pPr>
            <w:r w:rsidRPr="00BE0739">
              <w:t>4062</w:t>
            </w:r>
          </w:p>
        </w:tc>
        <w:tc>
          <w:tcPr>
            <w:tcW w:w="1710" w:type="dxa"/>
            <w:noWrap/>
            <w:hideMark/>
          </w:tcPr>
          <w:p w14:paraId="660B6318" w14:textId="77777777" w:rsidR="00ED422D" w:rsidRPr="00BE0739" w:rsidRDefault="00ED422D" w:rsidP="003F6100">
            <w:pPr>
              <w:pStyle w:val="TAC"/>
            </w:pPr>
            <w:r w:rsidRPr="00BE0739">
              <w:t>1293</w:t>
            </w:r>
          </w:p>
        </w:tc>
        <w:tc>
          <w:tcPr>
            <w:tcW w:w="1980" w:type="dxa"/>
            <w:noWrap/>
            <w:hideMark/>
          </w:tcPr>
          <w:p w14:paraId="5DE58D5F" w14:textId="77777777" w:rsidR="00ED422D" w:rsidRPr="00BE0739" w:rsidRDefault="00ED422D" w:rsidP="003F6100">
            <w:pPr>
              <w:pStyle w:val="TAC"/>
            </w:pPr>
            <w:r w:rsidRPr="00BE0739">
              <w:t>1518</w:t>
            </w:r>
          </w:p>
        </w:tc>
      </w:tr>
      <w:tr w:rsidR="00ED422D" w:rsidRPr="00A55668" w14:paraId="2F19D862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620DB8E3" w14:textId="77777777" w:rsidR="00ED422D" w:rsidRPr="00E65268" w:rsidRDefault="00ED422D" w:rsidP="003F6100">
            <w:pPr>
              <w:pStyle w:val="TAL"/>
            </w:pPr>
            <w:r w:rsidRPr="00E65268"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437AC451" w14:textId="77777777" w:rsidR="00ED422D" w:rsidRPr="00E65268" w:rsidRDefault="00ED422D" w:rsidP="003F6100">
            <w:pPr>
              <w:pStyle w:val="TAC"/>
            </w:pPr>
            <w:r w:rsidRPr="00E65268">
              <w:t>|2*fx_low + 3*fy_low|</w:t>
            </w:r>
          </w:p>
        </w:tc>
        <w:tc>
          <w:tcPr>
            <w:tcW w:w="1890" w:type="dxa"/>
            <w:noWrap/>
            <w:hideMark/>
          </w:tcPr>
          <w:p w14:paraId="57CA27D3" w14:textId="77777777" w:rsidR="00ED422D" w:rsidRPr="00BE0739" w:rsidRDefault="00ED422D" w:rsidP="003F6100">
            <w:pPr>
              <w:pStyle w:val="TAC"/>
            </w:pPr>
            <w:r w:rsidRPr="00BE0739">
              <w:t>|2*fx_high + 3*fy_high|</w:t>
            </w:r>
          </w:p>
        </w:tc>
        <w:tc>
          <w:tcPr>
            <w:tcW w:w="1710" w:type="dxa"/>
            <w:noWrap/>
            <w:hideMark/>
          </w:tcPr>
          <w:p w14:paraId="01669FAD" w14:textId="77777777" w:rsidR="00ED422D" w:rsidRPr="00BE0739" w:rsidRDefault="00ED422D" w:rsidP="003F6100">
            <w:pPr>
              <w:pStyle w:val="TAC"/>
            </w:pPr>
            <w:r w:rsidRPr="00BE0739">
              <w:t>|2*fy_low + 3*fx_low|</w:t>
            </w:r>
          </w:p>
        </w:tc>
        <w:tc>
          <w:tcPr>
            <w:tcW w:w="1980" w:type="dxa"/>
            <w:noWrap/>
            <w:hideMark/>
          </w:tcPr>
          <w:p w14:paraId="5908510A" w14:textId="77777777" w:rsidR="00ED422D" w:rsidRPr="00BE0739" w:rsidRDefault="00ED422D" w:rsidP="003F6100">
            <w:pPr>
              <w:pStyle w:val="TAC"/>
            </w:pPr>
            <w:r w:rsidRPr="00BE0739">
              <w:t>|2*fy_high + 3*fx_high|</w:t>
            </w:r>
          </w:p>
        </w:tc>
      </w:tr>
      <w:tr w:rsidR="00ED422D" w:rsidRPr="00A55668" w14:paraId="6CF41BCF" w14:textId="77777777" w:rsidTr="00E902DB">
        <w:trPr>
          <w:trHeight w:val="290"/>
        </w:trPr>
        <w:tc>
          <w:tcPr>
            <w:tcW w:w="2875" w:type="dxa"/>
            <w:noWrap/>
            <w:hideMark/>
          </w:tcPr>
          <w:p w14:paraId="0D8EEE30" w14:textId="77777777" w:rsidR="00ED422D" w:rsidRPr="00E65268" w:rsidRDefault="00ED422D" w:rsidP="003F6100">
            <w:pPr>
              <w:pStyle w:val="TAL"/>
            </w:pPr>
            <w:r w:rsidRPr="00E65268">
              <w:t>IMD frequency limits (MHz)</w:t>
            </w:r>
          </w:p>
        </w:tc>
        <w:tc>
          <w:tcPr>
            <w:tcW w:w="1710" w:type="dxa"/>
            <w:noWrap/>
            <w:hideMark/>
          </w:tcPr>
          <w:p w14:paraId="3F545EF6" w14:textId="77777777" w:rsidR="00ED422D" w:rsidRPr="00E65268" w:rsidRDefault="00ED422D" w:rsidP="003F6100">
            <w:pPr>
              <w:pStyle w:val="TAC"/>
            </w:pPr>
            <w:r w:rsidRPr="00E65268">
              <w:t>7388</w:t>
            </w:r>
          </w:p>
        </w:tc>
        <w:tc>
          <w:tcPr>
            <w:tcW w:w="1890" w:type="dxa"/>
            <w:noWrap/>
            <w:hideMark/>
          </w:tcPr>
          <w:p w14:paraId="22CBCDB3" w14:textId="77777777" w:rsidR="00ED422D" w:rsidRPr="00BE0739" w:rsidRDefault="00ED422D" w:rsidP="003F6100">
            <w:pPr>
              <w:pStyle w:val="TAC"/>
            </w:pPr>
            <w:r w:rsidRPr="00BE0739">
              <w:t>7638</w:t>
            </w:r>
          </w:p>
        </w:tc>
        <w:tc>
          <w:tcPr>
            <w:tcW w:w="1710" w:type="dxa"/>
            <w:noWrap/>
            <w:hideMark/>
          </w:tcPr>
          <w:p w14:paraId="7F9F06B1" w14:textId="77777777" w:rsidR="00ED422D" w:rsidRPr="00BE0739" w:rsidRDefault="00ED422D" w:rsidP="003F6100">
            <w:pPr>
              <w:pStyle w:val="TAC"/>
            </w:pPr>
            <w:r w:rsidRPr="00BE0739">
              <w:t>6282</w:t>
            </w:r>
          </w:p>
        </w:tc>
        <w:tc>
          <w:tcPr>
            <w:tcW w:w="1980" w:type="dxa"/>
            <w:noWrap/>
            <w:hideMark/>
          </w:tcPr>
          <w:p w14:paraId="12D0BD1F" w14:textId="77777777" w:rsidR="00ED422D" w:rsidRPr="00BE0739" w:rsidRDefault="00ED422D" w:rsidP="003F6100">
            <w:pPr>
              <w:pStyle w:val="TAC"/>
            </w:pPr>
            <w:r w:rsidRPr="00BE0739">
              <w:t>6507</w:t>
            </w:r>
          </w:p>
        </w:tc>
      </w:tr>
    </w:tbl>
    <w:p w14:paraId="6BDBD453" w14:textId="77777777" w:rsidR="00ED422D" w:rsidRDefault="00ED422D" w:rsidP="003F6100"/>
    <w:p w14:paraId="5ED6B2AB" w14:textId="77777777" w:rsidR="00ED422D" w:rsidRDefault="00ED422D" w:rsidP="00ED422D">
      <w:pPr>
        <w:rPr>
          <w:lang w:eastAsia="ko-KR"/>
        </w:rPr>
      </w:pPr>
      <w:r>
        <w:rPr>
          <w:lang w:eastAsia="ko-KR"/>
        </w:rPr>
        <w:t>The harmonic and IMD products caused by UL DC_1_n78 are shown below.</w:t>
      </w:r>
    </w:p>
    <w:p w14:paraId="6D913D22" w14:textId="7EC61770" w:rsidR="00ED422D" w:rsidRDefault="00ED422D" w:rsidP="00ED422D">
      <w:pPr>
        <w:pStyle w:val="TH"/>
      </w:pPr>
      <w:r>
        <w:lastRenderedPageBreak/>
        <w:t>Table 6.13</w:t>
      </w:r>
      <w:r>
        <w:rPr>
          <w:lang w:val="en-US"/>
        </w:rPr>
        <w:t>.3</w:t>
      </w:r>
      <w:r>
        <w:t xml:space="preserve">-2: </w:t>
      </w:r>
      <w:r w:rsidRPr="00117982">
        <w:t xml:space="preserve">The harmonic and IMD products caused by UL </w:t>
      </w:r>
      <w:r w:rsidRPr="00A018D2">
        <w:t>DC_</w:t>
      </w:r>
      <w:r>
        <w:t>1</w:t>
      </w:r>
      <w:r w:rsidRPr="00A018D2">
        <w:t>_n</w:t>
      </w:r>
      <w:r>
        <w:t>78</w:t>
      </w:r>
    </w:p>
    <w:tbl>
      <w:tblPr>
        <w:tblStyle w:val="a7"/>
        <w:tblW w:w="11160" w:type="dxa"/>
        <w:tblInd w:w="-545" w:type="dxa"/>
        <w:tblLook w:val="04A0" w:firstRow="1" w:lastRow="0" w:firstColumn="1" w:lastColumn="0" w:noHBand="0" w:noVBand="1"/>
      </w:tblPr>
      <w:tblGrid>
        <w:gridCol w:w="2790"/>
        <w:gridCol w:w="2078"/>
        <w:gridCol w:w="1972"/>
        <w:gridCol w:w="1800"/>
        <w:gridCol w:w="2520"/>
      </w:tblGrid>
      <w:tr w:rsidR="00ED422D" w:rsidRPr="00C14CEB" w14:paraId="1ECF9E1C" w14:textId="77777777" w:rsidTr="00E902DB">
        <w:trPr>
          <w:trHeight w:val="290"/>
        </w:trPr>
        <w:tc>
          <w:tcPr>
            <w:tcW w:w="2790" w:type="dxa"/>
            <w:noWrap/>
            <w:vAlign w:val="center"/>
          </w:tcPr>
          <w:p w14:paraId="77E33A95" w14:textId="77777777" w:rsidR="00ED422D" w:rsidRPr="00AA693A" w:rsidRDefault="00ED422D" w:rsidP="003F6100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rFonts w:hint="eastAsia"/>
                <w:lang w:val="en-US"/>
              </w:rPr>
              <w:t>UE</w:t>
            </w:r>
            <w:r w:rsidRPr="00AA693A">
              <w:rPr>
                <w:lang w:val="en-US"/>
              </w:rPr>
              <w:t xml:space="preserve"> </w:t>
            </w:r>
            <w:r w:rsidRPr="00AA693A">
              <w:rPr>
                <w:rFonts w:hint="eastAsia"/>
                <w:lang w:val="en-US"/>
              </w:rPr>
              <w:t>U</w:t>
            </w:r>
            <w:r w:rsidRPr="00AA693A">
              <w:rPr>
                <w:lang w:val="en-US"/>
              </w:rPr>
              <w:t>L carriers</w:t>
            </w:r>
          </w:p>
        </w:tc>
        <w:tc>
          <w:tcPr>
            <w:tcW w:w="2078" w:type="dxa"/>
            <w:noWrap/>
            <w:vAlign w:val="center"/>
          </w:tcPr>
          <w:p w14:paraId="634B626F" w14:textId="77777777" w:rsidR="00ED422D" w:rsidRPr="00AA693A" w:rsidRDefault="00ED422D" w:rsidP="003F6100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lang w:val="en-US"/>
              </w:rPr>
              <w:t>f</w:t>
            </w:r>
            <w:r w:rsidRPr="00AA693A">
              <w:rPr>
                <w:rFonts w:hint="eastAsia"/>
                <w:lang w:val="en-US"/>
              </w:rPr>
              <w:t>x</w:t>
            </w:r>
            <w:r w:rsidRPr="00AA693A">
              <w:rPr>
                <w:lang w:val="en-US"/>
              </w:rPr>
              <w:t>_low</w:t>
            </w:r>
          </w:p>
        </w:tc>
        <w:tc>
          <w:tcPr>
            <w:tcW w:w="1972" w:type="dxa"/>
            <w:noWrap/>
            <w:vAlign w:val="center"/>
          </w:tcPr>
          <w:p w14:paraId="5E0C2359" w14:textId="77777777" w:rsidR="00ED422D" w:rsidRPr="00AA693A" w:rsidRDefault="00ED422D" w:rsidP="003F6100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lang w:val="en-US"/>
              </w:rPr>
              <w:t>f</w:t>
            </w:r>
            <w:r w:rsidRPr="00AA693A">
              <w:rPr>
                <w:rFonts w:hint="eastAsia"/>
                <w:lang w:val="en-US"/>
              </w:rPr>
              <w:t>x</w:t>
            </w:r>
            <w:r w:rsidRPr="00AA693A">
              <w:rPr>
                <w:lang w:val="en-US"/>
              </w:rPr>
              <w:t>_high</w:t>
            </w:r>
          </w:p>
        </w:tc>
        <w:tc>
          <w:tcPr>
            <w:tcW w:w="1800" w:type="dxa"/>
            <w:noWrap/>
            <w:vAlign w:val="center"/>
          </w:tcPr>
          <w:p w14:paraId="12B5042C" w14:textId="77777777" w:rsidR="00ED422D" w:rsidRPr="00AA693A" w:rsidRDefault="00ED422D" w:rsidP="003F6100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lang w:val="en-US"/>
              </w:rPr>
              <w:t>f</w:t>
            </w:r>
            <w:r w:rsidRPr="00AA693A">
              <w:rPr>
                <w:rFonts w:hint="eastAsia"/>
                <w:lang w:val="en-US"/>
              </w:rPr>
              <w:t>y</w:t>
            </w:r>
            <w:r w:rsidRPr="00AA693A">
              <w:rPr>
                <w:lang w:val="en-US"/>
              </w:rPr>
              <w:t>_low</w:t>
            </w:r>
          </w:p>
        </w:tc>
        <w:tc>
          <w:tcPr>
            <w:tcW w:w="2520" w:type="dxa"/>
            <w:noWrap/>
            <w:vAlign w:val="center"/>
          </w:tcPr>
          <w:p w14:paraId="456DC29B" w14:textId="77777777" w:rsidR="00ED422D" w:rsidRPr="00AA693A" w:rsidRDefault="00ED422D" w:rsidP="003F6100">
            <w:pPr>
              <w:pStyle w:val="TAH"/>
              <w:rPr>
                <w:rFonts w:asciiTheme="minorBidi" w:hAnsiTheme="minorBidi" w:cstheme="minorBidi"/>
              </w:rPr>
            </w:pPr>
            <w:r w:rsidRPr="00AA693A">
              <w:rPr>
                <w:lang w:val="en-US"/>
              </w:rPr>
              <w:t>f</w:t>
            </w:r>
            <w:r w:rsidRPr="00AA693A">
              <w:rPr>
                <w:rFonts w:hint="eastAsia"/>
                <w:lang w:val="en-US"/>
              </w:rPr>
              <w:t>y</w:t>
            </w:r>
            <w:r w:rsidRPr="00AA693A">
              <w:rPr>
                <w:lang w:val="en-US"/>
              </w:rPr>
              <w:t>_high</w:t>
            </w:r>
          </w:p>
        </w:tc>
      </w:tr>
      <w:tr w:rsidR="00ED422D" w:rsidRPr="00C14CEB" w14:paraId="5B98AADB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1DF15DEF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>UL frequency (MHz)</w:t>
            </w:r>
          </w:p>
        </w:tc>
        <w:tc>
          <w:tcPr>
            <w:tcW w:w="2078" w:type="dxa"/>
            <w:noWrap/>
            <w:vAlign w:val="bottom"/>
          </w:tcPr>
          <w:p w14:paraId="4FAD516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1920</w:t>
            </w:r>
          </w:p>
        </w:tc>
        <w:tc>
          <w:tcPr>
            <w:tcW w:w="1972" w:type="dxa"/>
            <w:noWrap/>
            <w:vAlign w:val="bottom"/>
          </w:tcPr>
          <w:p w14:paraId="47196D88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1980</w:t>
            </w:r>
          </w:p>
        </w:tc>
        <w:tc>
          <w:tcPr>
            <w:tcW w:w="1800" w:type="dxa"/>
            <w:noWrap/>
            <w:vAlign w:val="bottom"/>
          </w:tcPr>
          <w:p w14:paraId="358BD75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3300</w:t>
            </w:r>
          </w:p>
        </w:tc>
        <w:tc>
          <w:tcPr>
            <w:tcW w:w="2520" w:type="dxa"/>
            <w:noWrap/>
            <w:vAlign w:val="bottom"/>
          </w:tcPr>
          <w:p w14:paraId="50D0214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3800</w:t>
            </w:r>
          </w:p>
        </w:tc>
      </w:tr>
      <w:tr w:rsidR="00ED422D" w:rsidRPr="00C14CEB" w14:paraId="67DDF57F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0ADF7126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>2nd harmonics frequency limits</w:t>
            </w:r>
          </w:p>
        </w:tc>
        <w:tc>
          <w:tcPr>
            <w:tcW w:w="2078" w:type="dxa"/>
            <w:noWrap/>
            <w:vAlign w:val="bottom"/>
          </w:tcPr>
          <w:p w14:paraId="39046D43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2* fy_low</w:t>
            </w:r>
          </w:p>
        </w:tc>
        <w:tc>
          <w:tcPr>
            <w:tcW w:w="1972" w:type="dxa"/>
            <w:noWrap/>
            <w:vAlign w:val="bottom"/>
          </w:tcPr>
          <w:p w14:paraId="79E06E7D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2* fy_high</w:t>
            </w:r>
          </w:p>
        </w:tc>
        <w:tc>
          <w:tcPr>
            <w:tcW w:w="1800" w:type="dxa"/>
            <w:noWrap/>
            <w:vAlign w:val="bottom"/>
          </w:tcPr>
          <w:p w14:paraId="31FBB8BB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2*fx_low</w:t>
            </w:r>
          </w:p>
        </w:tc>
        <w:tc>
          <w:tcPr>
            <w:tcW w:w="2520" w:type="dxa"/>
            <w:noWrap/>
            <w:vAlign w:val="bottom"/>
          </w:tcPr>
          <w:p w14:paraId="20EAB993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2*fx_high</w:t>
            </w:r>
          </w:p>
        </w:tc>
      </w:tr>
      <w:tr w:rsidR="00ED422D" w:rsidRPr="00C14CEB" w14:paraId="1E65508C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491FF2B6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 xml:space="preserve">2nd harmonics frequency limits(MHz) </w:t>
            </w:r>
          </w:p>
        </w:tc>
        <w:tc>
          <w:tcPr>
            <w:tcW w:w="2078" w:type="dxa"/>
            <w:noWrap/>
            <w:vAlign w:val="bottom"/>
          </w:tcPr>
          <w:p w14:paraId="69AF0755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3840</w:t>
            </w:r>
          </w:p>
        </w:tc>
        <w:tc>
          <w:tcPr>
            <w:tcW w:w="1972" w:type="dxa"/>
            <w:noWrap/>
            <w:vAlign w:val="bottom"/>
          </w:tcPr>
          <w:p w14:paraId="7AB93233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3960</w:t>
            </w:r>
          </w:p>
        </w:tc>
        <w:tc>
          <w:tcPr>
            <w:tcW w:w="1800" w:type="dxa"/>
            <w:noWrap/>
            <w:vAlign w:val="bottom"/>
          </w:tcPr>
          <w:p w14:paraId="2DC7C51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6600</w:t>
            </w:r>
          </w:p>
        </w:tc>
        <w:tc>
          <w:tcPr>
            <w:tcW w:w="2520" w:type="dxa"/>
            <w:noWrap/>
            <w:vAlign w:val="bottom"/>
          </w:tcPr>
          <w:p w14:paraId="63DFDE7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7600</w:t>
            </w:r>
          </w:p>
        </w:tc>
      </w:tr>
      <w:tr w:rsidR="00ED422D" w:rsidRPr="00C14CEB" w14:paraId="22741E08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2FCFC6E1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>3rd harmonics frequency limits</w:t>
            </w:r>
          </w:p>
        </w:tc>
        <w:tc>
          <w:tcPr>
            <w:tcW w:w="2078" w:type="dxa"/>
            <w:noWrap/>
            <w:vAlign w:val="bottom"/>
          </w:tcPr>
          <w:p w14:paraId="510D6C2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3* fy_low</w:t>
            </w:r>
          </w:p>
        </w:tc>
        <w:tc>
          <w:tcPr>
            <w:tcW w:w="1972" w:type="dxa"/>
            <w:noWrap/>
            <w:vAlign w:val="bottom"/>
          </w:tcPr>
          <w:p w14:paraId="0AFBA3F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3* fy_high</w:t>
            </w:r>
          </w:p>
        </w:tc>
        <w:tc>
          <w:tcPr>
            <w:tcW w:w="1800" w:type="dxa"/>
            <w:noWrap/>
            <w:vAlign w:val="bottom"/>
          </w:tcPr>
          <w:p w14:paraId="72CCDA64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3*fx_low</w:t>
            </w:r>
          </w:p>
        </w:tc>
        <w:tc>
          <w:tcPr>
            <w:tcW w:w="2520" w:type="dxa"/>
            <w:noWrap/>
            <w:vAlign w:val="bottom"/>
          </w:tcPr>
          <w:p w14:paraId="37E334FA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3*fx_high</w:t>
            </w:r>
          </w:p>
        </w:tc>
      </w:tr>
      <w:tr w:rsidR="00ED422D" w:rsidRPr="00C14CEB" w14:paraId="4947CE1A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5BB0F01F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rPr>
                <w:lang w:val="en-US"/>
              </w:rPr>
              <w:t>3rd harmonics frequency limits (MHz)</w:t>
            </w:r>
          </w:p>
        </w:tc>
        <w:tc>
          <w:tcPr>
            <w:tcW w:w="2078" w:type="dxa"/>
            <w:noWrap/>
            <w:vAlign w:val="bottom"/>
          </w:tcPr>
          <w:p w14:paraId="2DF8BF9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5760</w:t>
            </w:r>
          </w:p>
        </w:tc>
        <w:tc>
          <w:tcPr>
            <w:tcW w:w="1972" w:type="dxa"/>
            <w:noWrap/>
            <w:vAlign w:val="bottom"/>
          </w:tcPr>
          <w:p w14:paraId="3ADAADAB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5940</w:t>
            </w:r>
          </w:p>
        </w:tc>
        <w:tc>
          <w:tcPr>
            <w:tcW w:w="1800" w:type="dxa"/>
            <w:noWrap/>
            <w:vAlign w:val="bottom"/>
          </w:tcPr>
          <w:p w14:paraId="72453A3B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9900</w:t>
            </w:r>
          </w:p>
        </w:tc>
        <w:tc>
          <w:tcPr>
            <w:tcW w:w="2520" w:type="dxa"/>
            <w:noWrap/>
            <w:vAlign w:val="bottom"/>
          </w:tcPr>
          <w:p w14:paraId="64D7E3B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11400</w:t>
            </w:r>
          </w:p>
        </w:tc>
      </w:tr>
      <w:tr w:rsidR="00ED422D" w:rsidRPr="00C14CEB" w14:paraId="036947DB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62BAA77D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rPr>
                <w:rFonts w:hint="eastAsia"/>
                <w:lang w:val="en-US"/>
              </w:rPr>
              <w:t xml:space="preserve">4th </w:t>
            </w:r>
            <w:r w:rsidRPr="00AA693A">
              <w:rPr>
                <w:lang w:val="en-US"/>
              </w:rPr>
              <w:t>harmonics frequency limits</w:t>
            </w:r>
          </w:p>
        </w:tc>
        <w:tc>
          <w:tcPr>
            <w:tcW w:w="2078" w:type="dxa"/>
            <w:noWrap/>
            <w:vAlign w:val="bottom"/>
          </w:tcPr>
          <w:p w14:paraId="2DB863C4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4* fy_low</w:t>
            </w:r>
          </w:p>
        </w:tc>
        <w:tc>
          <w:tcPr>
            <w:tcW w:w="1972" w:type="dxa"/>
            <w:noWrap/>
            <w:vAlign w:val="bottom"/>
          </w:tcPr>
          <w:p w14:paraId="15D82BA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4* fy_high</w:t>
            </w:r>
          </w:p>
        </w:tc>
        <w:tc>
          <w:tcPr>
            <w:tcW w:w="1800" w:type="dxa"/>
            <w:noWrap/>
            <w:vAlign w:val="bottom"/>
          </w:tcPr>
          <w:p w14:paraId="210E4F4D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4*fx_low</w:t>
            </w:r>
          </w:p>
        </w:tc>
        <w:tc>
          <w:tcPr>
            <w:tcW w:w="2520" w:type="dxa"/>
            <w:noWrap/>
            <w:vAlign w:val="bottom"/>
          </w:tcPr>
          <w:p w14:paraId="3D04FCF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4*fx_high</w:t>
            </w:r>
          </w:p>
        </w:tc>
      </w:tr>
      <w:tr w:rsidR="00ED422D" w:rsidRPr="00C14CEB" w14:paraId="00918234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78F651E8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rPr>
                <w:rFonts w:hint="eastAsia"/>
                <w:lang w:val="en-US"/>
              </w:rPr>
              <w:t>4th</w:t>
            </w:r>
            <w:r w:rsidRPr="00AA693A">
              <w:rPr>
                <w:lang w:val="en-US"/>
              </w:rPr>
              <w:t xml:space="preserve"> harmonics frequency limits (MHz)</w:t>
            </w:r>
          </w:p>
        </w:tc>
        <w:tc>
          <w:tcPr>
            <w:tcW w:w="2078" w:type="dxa"/>
            <w:noWrap/>
            <w:vAlign w:val="bottom"/>
          </w:tcPr>
          <w:p w14:paraId="1CB117B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7680</w:t>
            </w:r>
          </w:p>
        </w:tc>
        <w:tc>
          <w:tcPr>
            <w:tcW w:w="1972" w:type="dxa"/>
            <w:noWrap/>
            <w:vAlign w:val="bottom"/>
          </w:tcPr>
          <w:p w14:paraId="50E76048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7920</w:t>
            </w:r>
          </w:p>
        </w:tc>
        <w:tc>
          <w:tcPr>
            <w:tcW w:w="1800" w:type="dxa"/>
            <w:noWrap/>
            <w:vAlign w:val="bottom"/>
          </w:tcPr>
          <w:p w14:paraId="576588B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13200</w:t>
            </w:r>
          </w:p>
        </w:tc>
        <w:tc>
          <w:tcPr>
            <w:tcW w:w="2520" w:type="dxa"/>
            <w:noWrap/>
            <w:vAlign w:val="bottom"/>
          </w:tcPr>
          <w:p w14:paraId="6D3AB729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15200</w:t>
            </w:r>
          </w:p>
        </w:tc>
      </w:tr>
      <w:tr w:rsidR="00ED422D" w:rsidRPr="00C14CEB" w14:paraId="48616C15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693CC45A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rPr>
                <w:rFonts w:hint="eastAsia"/>
                <w:lang w:val="en-US"/>
              </w:rPr>
              <w:t>5th</w:t>
            </w:r>
            <w:r w:rsidRPr="00AA693A">
              <w:rPr>
                <w:lang w:val="en-US"/>
              </w:rPr>
              <w:t xml:space="preserve"> harmonics frequency limits</w:t>
            </w:r>
          </w:p>
        </w:tc>
        <w:tc>
          <w:tcPr>
            <w:tcW w:w="2078" w:type="dxa"/>
            <w:noWrap/>
            <w:vAlign w:val="bottom"/>
          </w:tcPr>
          <w:p w14:paraId="5B45AB2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5* fy_low</w:t>
            </w:r>
          </w:p>
        </w:tc>
        <w:tc>
          <w:tcPr>
            <w:tcW w:w="1972" w:type="dxa"/>
            <w:noWrap/>
            <w:vAlign w:val="bottom"/>
          </w:tcPr>
          <w:p w14:paraId="1AC2EEA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5* fy_high</w:t>
            </w:r>
          </w:p>
        </w:tc>
        <w:tc>
          <w:tcPr>
            <w:tcW w:w="1800" w:type="dxa"/>
            <w:noWrap/>
            <w:vAlign w:val="bottom"/>
          </w:tcPr>
          <w:p w14:paraId="434A3218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5*fx_low</w:t>
            </w:r>
          </w:p>
        </w:tc>
        <w:tc>
          <w:tcPr>
            <w:tcW w:w="2520" w:type="dxa"/>
            <w:noWrap/>
            <w:vAlign w:val="bottom"/>
          </w:tcPr>
          <w:p w14:paraId="107089C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5*fx_high</w:t>
            </w:r>
          </w:p>
        </w:tc>
      </w:tr>
      <w:tr w:rsidR="00ED422D" w:rsidRPr="00C14CEB" w14:paraId="099E9A71" w14:textId="77777777" w:rsidTr="00E902DB">
        <w:trPr>
          <w:trHeight w:val="290"/>
        </w:trPr>
        <w:tc>
          <w:tcPr>
            <w:tcW w:w="2790" w:type="dxa"/>
            <w:noWrap/>
            <w:vAlign w:val="bottom"/>
          </w:tcPr>
          <w:p w14:paraId="5C7C3998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rPr>
                <w:rFonts w:hint="eastAsia"/>
                <w:lang w:val="en-US"/>
              </w:rPr>
              <w:t>5th</w:t>
            </w:r>
            <w:r w:rsidRPr="00AA693A">
              <w:rPr>
                <w:lang w:val="en-US"/>
              </w:rPr>
              <w:t xml:space="preserve"> harmonics frequency limits (MHz)</w:t>
            </w:r>
          </w:p>
        </w:tc>
        <w:tc>
          <w:tcPr>
            <w:tcW w:w="2078" w:type="dxa"/>
            <w:noWrap/>
            <w:vAlign w:val="bottom"/>
          </w:tcPr>
          <w:p w14:paraId="24BA5F8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9600</w:t>
            </w:r>
          </w:p>
        </w:tc>
        <w:tc>
          <w:tcPr>
            <w:tcW w:w="1972" w:type="dxa"/>
            <w:noWrap/>
            <w:vAlign w:val="bottom"/>
          </w:tcPr>
          <w:p w14:paraId="1CEE7ED4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9900</w:t>
            </w:r>
          </w:p>
        </w:tc>
        <w:tc>
          <w:tcPr>
            <w:tcW w:w="1800" w:type="dxa"/>
            <w:noWrap/>
            <w:vAlign w:val="bottom"/>
          </w:tcPr>
          <w:p w14:paraId="04844FE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16500</w:t>
            </w:r>
          </w:p>
        </w:tc>
        <w:tc>
          <w:tcPr>
            <w:tcW w:w="2520" w:type="dxa"/>
            <w:noWrap/>
            <w:vAlign w:val="bottom"/>
          </w:tcPr>
          <w:p w14:paraId="62F91B7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rPr>
                <w:color w:val="000000"/>
              </w:rPr>
              <w:t>19000</w:t>
            </w:r>
          </w:p>
        </w:tc>
      </w:tr>
      <w:tr w:rsidR="00ED422D" w:rsidRPr="00C14CEB" w14:paraId="69EEA2C3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2497931B" w14:textId="77777777" w:rsidR="00ED422D" w:rsidRPr="00AA693A" w:rsidRDefault="00ED422D" w:rsidP="003F6100">
            <w:pPr>
              <w:pStyle w:val="TAL"/>
              <w:rPr>
                <w:b/>
                <w:lang w:val="en-US"/>
              </w:rPr>
            </w:pPr>
            <w:r w:rsidRPr="00AA693A">
              <w:t>2nd order IMD products</w:t>
            </w:r>
          </w:p>
        </w:tc>
        <w:tc>
          <w:tcPr>
            <w:tcW w:w="2078" w:type="dxa"/>
            <w:noWrap/>
            <w:hideMark/>
          </w:tcPr>
          <w:p w14:paraId="65F3332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|fy_high – fx_low|</w:t>
            </w:r>
          </w:p>
        </w:tc>
        <w:tc>
          <w:tcPr>
            <w:tcW w:w="1972" w:type="dxa"/>
            <w:noWrap/>
            <w:hideMark/>
          </w:tcPr>
          <w:p w14:paraId="3DFEF9F3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|fy_low – fx_high|</w:t>
            </w:r>
          </w:p>
        </w:tc>
        <w:tc>
          <w:tcPr>
            <w:tcW w:w="1800" w:type="dxa"/>
            <w:noWrap/>
            <w:hideMark/>
          </w:tcPr>
          <w:p w14:paraId="79C7A662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|fy_low + fx_low|</w:t>
            </w:r>
          </w:p>
        </w:tc>
        <w:tc>
          <w:tcPr>
            <w:tcW w:w="2520" w:type="dxa"/>
            <w:noWrap/>
            <w:hideMark/>
          </w:tcPr>
          <w:p w14:paraId="7B46E5E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|fy_high + fx_high|</w:t>
            </w:r>
          </w:p>
        </w:tc>
      </w:tr>
      <w:tr w:rsidR="00ED422D" w:rsidRPr="00C14CEB" w14:paraId="4267360C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02E6F693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718E0FCF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1880</w:t>
            </w:r>
          </w:p>
        </w:tc>
        <w:tc>
          <w:tcPr>
            <w:tcW w:w="1972" w:type="dxa"/>
            <w:noWrap/>
            <w:hideMark/>
          </w:tcPr>
          <w:p w14:paraId="7201710F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1320</w:t>
            </w:r>
          </w:p>
        </w:tc>
        <w:tc>
          <w:tcPr>
            <w:tcW w:w="1800" w:type="dxa"/>
            <w:noWrap/>
            <w:hideMark/>
          </w:tcPr>
          <w:p w14:paraId="3C5B3CC4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5220</w:t>
            </w:r>
          </w:p>
        </w:tc>
        <w:tc>
          <w:tcPr>
            <w:tcW w:w="2520" w:type="dxa"/>
            <w:noWrap/>
            <w:hideMark/>
          </w:tcPr>
          <w:p w14:paraId="13370FD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5780</w:t>
            </w:r>
          </w:p>
        </w:tc>
      </w:tr>
      <w:tr w:rsidR="00ED422D" w:rsidRPr="00C14CEB" w14:paraId="6953413C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0C9131C5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3rd order IMD products</w:t>
            </w:r>
          </w:p>
        </w:tc>
        <w:tc>
          <w:tcPr>
            <w:tcW w:w="2078" w:type="dxa"/>
            <w:noWrap/>
            <w:hideMark/>
          </w:tcPr>
          <w:p w14:paraId="392F0A04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|fy_high – 2*fx_low|</w:t>
            </w:r>
          </w:p>
        </w:tc>
        <w:tc>
          <w:tcPr>
            <w:tcW w:w="1972" w:type="dxa"/>
            <w:noWrap/>
            <w:hideMark/>
          </w:tcPr>
          <w:p w14:paraId="5C9FFED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|fy_low – 2*fx_high|</w:t>
            </w:r>
          </w:p>
        </w:tc>
        <w:tc>
          <w:tcPr>
            <w:tcW w:w="1800" w:type="dxa"/>
            <w:noWrap/>
            <w:hideMark/>
          </w:tcPr>
          <w:p w14:paraId="00FF56B8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|2*fy_low – fx_high|</w:t>
            </w:r>
          </w:p>
        </w:tc>
        <w:tc>
          <w:tcPr>
            <w:tcW w:w="2520" w:type="dxa"/>
            <w:noWrap/>
            <w:hideMark/>
          </w:tcPr>
          <w:p w14:paraId="5EAE8C8F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|2*fy_high – fx_low|</w:t>
            </w:r>
          </w:p>
        </w:tc>
      </w:tr>
      <w:tr w:rsidR="00ED422D" w:rsidRPr="00C14CEB" w14:paraId="49F0A05C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39FA86B2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5B0E23B8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40</w:t>
            </w:r>
          </w:p>
        </w:tc>
        <w:tc>
          <w:tcPr>
            <w:tcW w:w="1972" w:type="dxa"/>
            <w:noWrap/>
            <w:hideMark/>
          </w:tcPr>
          <w:p w14:paraId="487D278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660</w:t>
            </w:r>
          </w:p>
        </w:tc>
        <w:tc>
          <w:tcPr>
            <w:tcW w:w="1800" w:type="dxa"/>
            <w:noWrap/>
            <w:hideMark/>
          </w:tcPr>
          <w:p w14:paraId="04615BA8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4620</w:t>
            </w:r>
          </w:p>
        </w:tc>
        <w:tc>
          <w:tcPr>
            <w:tcW w:w="2520" w:type="dxa"/>
            <w:noWrap/>
            <w:hideMark/>
          </w:tcPr>
          <w:p w14:paraId="2605DCB4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5680</w:t>
            </w:r>
          </w:p>
        </w:tc>
      </w:tr>
      <w:tr w:rsidR="00ED422D" w:rsidRPr="00C14CEB" w14:paraId="47FA453E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2F44C164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3rd order IMD products</w:t>
            </w:r>
          </w:p>
        </w:tc>
        <w:tc>
          <w:tcPr>
            <w:tcW w:w="2078" w:type="dxa"/>
            <w:noWrap/>
            <w:hideMark/>
          </w:tcPr>
          <w:p w14:paraId="7BBBD63E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|2*fx_low + fy_low|</w:t>
            </w:r>
          </w:p>
        </w:tc>
        <w:tc>
          <w:tcPr>
            <w:tcW w:w="1972" w:type="dxa"/>
            <w:noWrap/>
            <w:hideMark/>
          </w:tcPr>
          <w:p w14:paraId="7016FC3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|2*fx_high + fy_high|</w:t>
            </w:r>
          </w:p>
        </w:tc>
        <w:tc>
          <w:tcPr>
            <w:tcW w:w="1800" w:type="dxa"/>
            <w:noWrap/>
            <w:hideMark/>
          </w:tcPr>
          <w:p w14:paraId="3CD68ED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|2*fy_low + fx_low|</w:t>
            </w:r>
          </w:p>
        </w:tc>
        <w:tc>
          <w:tcPr>
            <w:tcW w:w="2520" w:type="dxa"/>
            <w:noWrap/>
            <w:hideMark/>
          </w:tcPr>
          <w:p w14:paraId="0E32A54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|2*fy_high + fx_high|</w:t>
            </w:r>
          </w:p>
        </w:tc>
      </w:tr>
      <w:tr w:rsidR="00ED422D" w:rsidRPr="00C14CEB" w14:paraId="40FDBAEB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673F2FD1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7E1A4C0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7140</w:t>
            </w:r>
          </w:p>
        </w:tc>
        <w:tc>
          <w:tcPr>
            <w:tcW w:w="1972" w:type="dxa"/>
            <w:noWrap/>
            <w:hideMark/>
          </w:tcPr>
          <w:p w14:paraId="51E37FF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7760</w:t>
            </w:r>
          </w:p>
        </w:tc>
        <w:tc>
          <w:tcPr>
            <w:tcW w:w="1800" w:type="dxa"/>
            <w:noWrap/>
            <w:hideMark/>
          </w:tcPr>
          <w:p w14:paraId="1FB1BF7D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8520</w:t>
            </w:r>
          </w:p>
        </w:tc>
        <w:tc>
          <w:tcPr>
            <w:tcW w:w="2520" w:type="dxa"/>
            <w:noWrap/>
            <w:hideMark/>
          </w:tcPr>
          <w:p w14:paraId="010BE93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9580</w:t>
            </w:r>
          </w:p>
        </w:tc>
      </w:tr>
      <w:tr w:rsidR="00ED422D" w:rsidRPr="00C14CEB" w14:paraId="08593C92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60F8931A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3B30278F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|2*fx_low –2* fy_high|</w:t>
            </w:r>
          </w:p>
        </w:tc>
        <w:tc>
          <w:tcPr>
            <w:tcW w:w="1972" w:type="dxa"/>
            <w:noWrap/>
            <w:hideMark/>
          </w:tcPr>
          <w:p w14:paraId="416A6DFE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|2*fx_high – 2*fy_low|</w:t>
            </w:r>
          </w:p>
        </w:tc>
        <w:tc>
          <w:tcPr>
            <w:tcW w:w="1800" w:type="dxa"/>
            <w:noWrap/>
            <w:hideMark/>
          </w:tcPr>
          <w:p w14:paraId="2B0A8955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|2*fx_low +2* fy_low|</w:t>
            </w:r>
          </w:p>
        </w:tc>
        <w:tc>
          <w:tcPr>
            <w:tcW w:w="2520" w:type="dxa"/>
            <w:noWrap/>
            <w:hideMark/>
          </w:tcPr>
          <w:p w14:paraId="4E435679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|2*fx_high +2* fy_high|</w:t>
            </w:r>
          </w:p>
        </w:tc>
      </w:tr>
      <w:tr w:rsidR="00ED422D" w:rsidRPr="00C14CEB" w14:paraId="5C7B32E2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627573FF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4EEFD80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3760</w:t>
            </w:r>
          </w:p>
        </w:tc>
        <w:tc>
          <w:tcPr>
            <w:tcW w:w="1972" w:type="dxa"/>
            <w:noWrap/>
            <w:hideMark/>
          </w:tcPr>
          <w:p w14:paraId="623E541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2640</w:t>
            </w:r>
          </w:p>
        </w:tc>
        <w:tc>
          <w:tcPr>
            <w:tcW w:w="1800" w:type="dxa"/>
            <w:noWrap/>
            <w:hideMark/>
          </w:tcPr>
          <w:p w14:paraId="0C2CB2E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10440</w:t>
            </w:r>
          </w:p>
        </w:tc>
        <w:tc>
          <w:tcPr>
            <w:tcW w:w="2520" w:type="dxa"/>
            <w:noWrap/>
            <w:hideMark/>
          </w:tcPr>
          <w:p w14:paraId="29D7F26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11560</w:t>
            </w:r>
          </w:p>
        </w:tc>
      </w:tr>
      <w:tr w:rsidR="00ED422D" w:rsidRPr="00C14CEB" w14:paraId="1F62E8EC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7D5BDD4B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4845743E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|3*fx_low –1* fy_high|</w:t>
            </w:r>
          </w:p>
        </w:tc>
        <w:tc>
          <w:tcPr>
            <w:tcW w:w="1972" w:type="dxa"/>
            <w:noWrap/>
            <w:hideMark/>
          </w:tcPr>
          <w:p w14:paraId="2B893AE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|3*fx_high – 1*fy_low|</w:t>
            </w:r>
          </w:p>
        </w:tc>
        <w:tc>
          <w:tcPr>
            <w:tcW w:w="1800" w:type="dxa"/>
            <w:noWrap/>
            <w:hideMark/>
          </w:tcPr>
          <w:p w14:paraId="4AA480B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|3*fy_low – 1*fx_high|</w:t>
            </w:r>
          </w:p>
        </w:tc>
        <w:tc>
          <w:tcPr>
            <w:tcW w:w="2520" w:type="dxa"/>
            <w:noWrap/>
            <w:hideMark/>
          </w:tcPr>
          <w:p w14:paraId="23EB9293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|3*fy_high – 1*fx_low|</w:t>
            </w:r>
          </w:p>
        </w:tc>
      </w:tr>
      <w:tr w:rsidR="00ED422D" w:rsidRPr="00C14CEB" w14:paraId="53511C83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308E5F35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60E733F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1960</w:t>
            </w:r>
          </w:p>
        </w:tc>
        <w:tc>
          <w:tcPr>
            <w:tcW w:w="1972" w:type="dxa"/>
            <w:noWrap/>
            <w:hideMark/>
          </w:tcPr>
          <w:p w14:paraId="20C08D8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2640</w:t>
            </w:r>
          </w:p>
        </w:tc>
        <w:tc>
          <w:tcPr>
            <w:tcW w:w="1800" w:type="dxa"/>
            <w:noWrap/>
            <w:hideMark/>
          </w:tcPr>
          <w:p w14:paraId="160239E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7920</w:t>
            </w:r>
          </w:p>
        </w:tc>
        <w:tc>
          <w:tcPr>
            <w:tcW w:w="2520" w:type="dxa"/>
            <w:noWrap/>
            <w:hideMark/>
          </w:tcPr>
          <w:p w14:paraId="6E732B4D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9480</w:t>
            </w:r>
          </w:p>
        </w:tc>
      </w:tr>
      <w:tr w:rsidR="00ED422D" w:rsidRPr="00C14CEB" w14:paraId="3EF5B33E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69BFAB06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7910F26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|3*fx_low +1* fy_low|</w:t>
            </w:r>
          </w:p>
        </w:tc>
        <w:tc>
          <w:tcPr>
            <w:tcW w:w="1972" w:type="dxa"/>
            <w:noWrap/>
            <w:hideMark/>
          </w:tcPr>
          <w:p w14:paraId="1A3112FF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|3*fx_high +1* fy_high|</w:t>
            </w:r>
          </w:p>
        </w:tc>
        <w:tc>
          <w:tcPr>
            <w:tcW w:w="1800" w:type="dxa"/>
            <w:noWrap/>
            <w:hideMark/>
          </w:tcPr>
          <w:p w14:paraId="67B27A8E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|3*fy_low + 1*fx_low|</w:t>
            </w:r>
          </w:p>
        </w:tc>
        <w:tc>
          <w:tcPr>
            <w:tcW w:w="2520" w:type="dxa"/>
            <w:noWrap/>
            <w:hideMark/>
          </w:tcPr>
          <w:p w14:paraId="4514831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|3*fy_high + 1*fx_high|</w:t>
            </w:r>
          </w:p>
        </w:tc>
      </w:tr>
      <w:tr w:rsidR="00ED422D" w:rsidRPr="00C14CEB" w14:paraId="4AD4C57A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72EA199A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19E51F1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9060</w:t>
            </w:r>
          </w:p>
        </w:tc>
        <w:tc>
          <w:tcPr>
            <w:tcW w:w="1972" w:type="dxa"/>
            <w:noWrap/>
            <w:hideMark/>
          </w:tcPr>
          <w:p w14:paraId="05E739E3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9740</w:t>
            </w:r>
          </w:p>
        </w:tc>
        <w:tc>
          <w:tcPr>
            <w:tcW w:w="1800" w:type="dxa"/>
            <w:noWrap/>
            <w:hideMark/>
          </w:tcPr>
          <w:p w14:paraId="12A45C3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11820</w:t>
            </w:r>
          </w:p>
        </w:tc>
        <w:tc>
          <w:tcPr>
            <w:tcW w:w="2520" w:type="dxa"/>
            <w:noWrap/>
            <w:hideMark/>
          </w:tcPr>
          <w:p w14:paraId="4673281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13380</w:t>
            </w:r>
          </w:p>
        </w:tc>
      </w:tr>
      <w:tr w:rsidR="00ED422D" w:rsidRPr="00C14CEB" w14:paraId="393B7313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5FA8C717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68EA9B2A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|fx_low – 4*fy_high|</w:t>
            </w:r>
          </w:p>
        </w:tc>
        <w:tc>
          <w:tcPr>
            <w:tcW w:w="1972" w:type="dxa"/>
            <w:noWrap/>
            <w:hideMark/>
          </w:tcPr>
          <w:p w14:paraId="0B4F83F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|fx_high – 4*fy_low|</w:t>
            </w:r>
          </w:p>
        </w:tc>
        <w:tc>
          <w:tcPr>
            <w:tcW w:w="1800" w:type="dxa"/>
            <w:noWrap/>
            <w:hideMark/>
          </w:tcPr>
          <w:p w14:paraId="0487195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|fy_low – 4*fx_high|</w:t>
            </w:r>
          </w:p>
        </w:tc>
        <w:tc>
          <w:tcPr>
            <w:tcW w:w="2520" w:type="dxa"/>
            <w:noWrap/>
            <w:hideMark/>
          </w:tcPr>
          <w:p w14:paraId="4DE3DA53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|fy_high – 4*fx_low|</w:t>
            </w:r>
          </w:p>
        </w:tc>
      </w:tr>
      <w:tr w:rsidR="00ED422D" w:rsidRPr="00C14CEB" w14:paraId="33B131AC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38BA8056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65DA345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13280</w:t>
            </w:r>
          </w:p>
        </w:tc>
        <w:tc>
          <w:tcPr>
            <w:tcW w:w="1972" w:type="dxa"/>
            <w:noWrap/>
            <w:hideMark/>
          </w:tcPr>
          <w:p w14:paraId="7F15CF6E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11220</w:t>
            </w:r>
          </w:p>
        </w:tc>
        <w:tc>
          <w:tcPr>
            <w:tcW w:w="1800" w:type="dxa"/>
            <w:noWrap/>
            <w:hideMark/>
          </w:tcPr>
          <w:p w14:paraId="02C39E29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4620</w:t>
            </w:r>
          </w:p>
        </w:tc>
        <w:tc>
          <w:tcPr>
            <w:tcW w:w="2520" w:type="dxa"/>
            <w:noWrap/>
            <w:hideMark/>
          </w:tcPr>
          <w:p w14:paraId="25972D4A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3880</w:t>
            </w:r>
          </w:p>
        </w:tc>
      </w:tr>
      <w:tr w:rsidR="00ED422D" w:rsidRPr="00C14CEB" w14:paraId="7AC3D601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2FCB7066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2AA3B586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|fx_low + 4*fy_low|</w:t>
            </w:r>
          </w:p>
        </w:tc>
        <w:tc>
          <w:tcPr>
            <w:tcW w:w="1972" w:type="dxa"/>
            <w:noWrap/>
            <w:hideMark/>
          </w:tcPr>
          <w:p w14:paraId="65779F8F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|fx_high + 4*fy_high|</w:t>
            </w:r>
          </w:p>
        </w:tc>
        <w:tc>
          <w:tcPr>
            <w:tcW w:w="1800" w:type="dxa"/>
            <w:noWrap/>
            <w:hideMark/>
          </w:tcPr>
          <w:p w14:paraId="39310E89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|fy_low + 4*fx_low|</w:t>
            </w:r>
          </w:p>
        </w:tc>
        <w:tc>
          <w:tcPr>
            <w:tcW w:w="2520" w:type="dxa"/>
            <w:noWrap/>
            <w:hideMark/>
          </w:tcPr>
          <w:p w14:paraId="2A07729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|fy_high + 4*fx_high|</w:t>
            </w:r>
          </w:p>
        </w:tc>
      </w:tr>
      <w:tr w:rsidR="00ED422D" w:rsidRPr="00C14CEB" w14:paraId="4C9D8E18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45F5EBAF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065F743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15120</w:t>
            </w:r>
          </w:p>
        </w:tc>
        <w:tc>
          <w:tcPr>
            <w:tcW w:w="1972" w:type="dxa"/>
            <w:noWrap/>
            <w:hideMark/>
          </w:tcPr>
          <w:p w14:paraId="16FA1B14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17180</w:t>
            </w:r>
          </w:p>
        </w:tc>
        <w:tc>
          <w:tcPr>
            <w:tcW w:w="1800" w:type="dxa"/>
            <w:noWrap/>
            <w:hideMark/>
          </w:tcPr>
          <w:p w14:paraId="13ED917B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10980</w:t>
            </w:r>
          </w:p>
        </w:tc>
        <w:tc>
          <w:tcPr>
            <w:tcW w:w="2520" w:type="dxa"/>
            <w:noWrap/>
            <w:hideMark/>
          </w:tcPr>
          <w:p w14:paraId="1BF2CC8A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11720</w:t>
            </w:r>
          </w:p>
        </w:tc>
      </w:tr>
      <w:tr w:rsidR="00ED422D" w:rsidRPr="00C14CEB" w14:paraId="75242E75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5360FEE4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4B1F584E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|2*fx_low – 3*fy_high|</w:t>
            </w:r>
          </w:p>
        </w:tc>
        <w:tc>
          <w:tcPr>
            <w:tcW w:w="1972" w:type="dxa"/>
            <w:noWrap/>
            <w:hideMark/>
          </w:tcPr>
          <w:p w14:paraId="0C8B7C42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|2*fx_high – 3*fy_low|</w:t>
            </w:r>
          </w:p>
        </w:tc>
        <w:tc>
          <w:tcPr>
            <w:tcW w:w="1800" w:type="dxa"/>
            <w:noWrap/>
            <w:hideMark/>
          </w:tcPr>
          <w:p w14:paraId="5E2AB43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|2*fy_low – 3*fx_high|</w:t>
            </w:r>
          </w:p>
        </w:tc>
        <w:tc>
          <w:tcPr>
            <w:tcW w:w="2520" w:type="dxa"/>
            <w:noWrap/>
            <w:hideMark/>
          </w:tcPr>
          <w:p w14:paraId="27514DD8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|2*fy_high – 3*fx_low|</w:t>
            </w:r>
          </w:p>
        </w:tc>
      </w:tr>
      <w:tr w:rsidR="00ED422D" w:rsidRPr="00C14CEB" w14:paraId="2DEF56E0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08173A4A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7E23DF0D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7560</w:t>
            </w:r>
          </w:p>
        </w:tc>
        <w:tc>
          <w:tcPr>
            <w:tcW w:w="1972" w:type="dxa"/>
            <w:noWrap/>
            <w:hideMark/>
          </w:tcPr>
          <w:p w14:paraId="4131027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5940</w:t>
            </w:r>
          </w:p>
        </w:tc>
        <w:tc>
          <w:tcPr>
            <w:tcW w:w="1800" w:type="dxa"/>
            <w:noWrap/>
            <w:hideMark/>
          </w:tcPr>
          <w:p w14:paraId="10376153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660</w:t>
            </w:r>
          </w:p>
        </w:tc>
        <w:tc>
          <w:tcPr>
            <w:tcW w:w="2520" w:type="dxa"/>
            <w:noWrap/>
            <w:hideMark/>
          </w:tcPr>
          <w:p w14:paraId="379D707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1840</w:t>
            </w:r>
          </w:p>
        </w:tc>
      </w:tr>
      <w:tr w:rsidR="00ED422D" w:rsidRPr="00C14CEB" w14:paraId="72165063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51E48F37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48570187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|2*fx_low + 3*fy_low|</w:t>
            </w:r>
          </w:p>
        </w:tc>
        <w:tc>
          <w:tcPr>
            <w:tcW w:w="1972" w:type="dxa"/>
            <w:noWrap/>
            <w:hideMark/>
          </w:tcPr>
          <w:p w14:paraId="4CE27BFF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|2*fx_high + 3*fy_high|</w:t>
            </w:r>
          </w:p>
        </w:tc>
        <w:tc>
          <w:tcPr>
            <w:tcW w:w="1800" w:type="dxa"/>
            <w:noWrap/>
            <w:hideMark/>
          </w:tcPr>
          <w:p w14:paraId="27BBCB51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|2*fy_low + 3*fx_low|</w:t>
            </w:r>
          </w:p>
        </w:tc>
        <w:tc>
          <w:tcPr>
            <w:tcW w:w="2520" w:type="dxa"/>
            <w:noWrap/>
            <w:hideMark/>
          </w:tcPr>
          <w:p w14:paraId="6A73A88E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|2*fy_high + 3*fx_high|</w:t>
            </w:r>
          </w:p>
        </w:tc>
      </w:tr>
      <w:tr w:rsidR="00ED422D" w:rsidRPr="00C14CEB" w14:paraId="42AEA2F2" w14:textId="77777777" w:rsidTr="00E902DB">
        <w:trPr>
          <w:trHeight w:val="290"/>
        </w:trPr>
        <w:tc>
          <w:tcPr>
            <w:tcW w:w="2790" w:type="dxa"/>
            <w:noWrap/>
            <w:hideMark/>
          </w:tcPr>
          <w:p w14:paraId="5D16C905" w14:textId="77777777" w:rsidR="00ED422D" w:rsidRPr="00AA693A" w:rsidRDefault="00ED422D" w:rsidP="003F6100">
            <w:pPr>
              <w:pStyle w:val="TAL"/>
              <w:rPr>
                <w:b/>
              </w:rPr>
            </w:pPr>
            <w:r w:rsidRPr="00AA693A">
              <w:t>IMD frequency limits (MHz)</w:t>
            </w:r>
          </w:p>
        </w:tc>
        <w:tc>
          <w:tcPr>
            <w:tcW w:w="2078" w:type="dxa"/>
            <w:noWrap/>
            <w:hideMark/>
          </w:tcPr>
          <w:p w14:paraId="4E2AA3C0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13740</w:t>
            </w:r>
          </w:p>
        </w:tc>
        <w:tc>
          <w:tcPr>
            <w:tcW w:w="1972" w:type="dxa"/>
            <w:noWrap/>
            <w:hideMark/>
          </w:tcPr>
          <w:p w14:paraId="54D8DBE8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15360</w:t>
            </w:r>
          </w:p>
        </w:tc>
        <w:tc>
          <w:tcPr>
            <w:tcW w:w="1800" w:type="dxa"/>
            <w:noWrap/>
            <w:hideMark/>
          </w:tcPr>
          <w:p w14:paraId="1E794759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12360</w:t>
            </w:r>
          </w:p>
        </w:tc>
        <w:tc>
          <w:tcPr>
            <w:tcW w:w="2520" w:type="dxa"/>
            <w:noWrap/>
            <w:hideMark/>
          </w:tcPr>
          <w:p w14:paraId="2DB2E2AC" w14:textId="77777777" w:rsidR="00ED422D" w:rsidRPr="00AA693A" w:rsidRDefault="00ED422D" w:rsidP="003F6100">
            <w:pPr>
              <w:pStyle w:val="TAC"/>
              <w:rPr>
                <w:b/>
              </w:rPr>
            </w:pPr>
            <w:r w:rsidRPr="00AA693A">
              <w:t>13540</w:t>
            </w:r>
          </w:p>
        </w:tc>
      </w:tr>
    </w:tbl>
    <w:p w14:paraId="40ADFC2D" w14:textId="77777777" w:rsidR="00ED422D" w:rsidRDefault="00ED422D" w:rsidP="003F6100"/>
    <w:p w14:paraId="168EF7F6" w14:textId="77777777" w:rsidR="00ED422D" w:rsidRDefault="00ED422D" w:rsidP="00ED422D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he IMD3 interference of UL DC_1_n26 may have an impact on the Rx of band n78.</w:t>
      </w:r>
    </w:p>
    <w:p w14:paraId="05CB5656" w14:textId="77777777" w:rsidR="00ED422D" w:rsidRDefault="00ED422D" w:rsidP="00ED422D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he IMD5 interference of UL DC_1_n78 may have an impact on the Rx of band n26.</w:t>
      </w:r>
    </w:p>
    <w:p w14:paraId="64BBDD08" w14:textId="77777777" w:rsidR="00ED422D" w:rsidRPr="00EC24FB" w:rsidRDefault="00ED422D" w:rsidP="00ED422D">
      <w:pPr>
        <w:rPr>
          <w:rFonts w:eastAsia="SimSun"/>
          <w:lang w:val="en-US" w:eastAsia="zh-CN"/>
        </w:rPr>
      </w:pPr>
    </w:p>
    <w:p w14:paraId="161B7A2A" w14:textId="327E07BB" w:rsidR="00ED422D" w:rsidRDefault="00ED422D" w:rsidP="00147049">
      <w:pPr>
        <w:pStyle w:val="3"/>
        <w:rPr>
          <w:lang w:val="en-US" w:eastAsia="zh-CN"/>
        </w:rPr>
      </w:pPr>
      <w:bookmarkStart w:id="249" w:name="_Toc120260771"/>
      <w:bookmarkStart w:id="250" w:name="_Toc135927667"/>
      <w:r>
        <w:rPr>
          <w:lang w:val="en-US" w:eastAsia="zh-CN"/>
        </w:rPr>
        <w:t>6.13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  <w:t>∆TIB and ∆RIB values</w:t>
      </w:r>
      <w:bookmarkEnd w:id="249"/>
      <w:bookmarkEnd w:id="250"/>
    </w:p>
    <w:p w14:paraId="372A5335" w14:textId="77777777" w:rsidR="00ED422D" w:rsidRPr="00B744F9" w:rsidRDefault="00ED422D" w:rsidP="00ED422D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DC_1-5_n78,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6DC6E9B3" w14:textId="1C49A513" w:rsidR="00ED422D" w:rsidRDefault="00ED422D" w:rsidP="00ED422D">
      <w:pPr>
        <w:pStyle w:val="TH"/>
      </w:pPr>
      <w:r>
        <w:lastRenderedPageBreak/>
        <w:t>Table 6.13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92D9B" w:rsidRPr="00EF5447" w14:paraId="6FA0EA2D" w14:textId="77777777" w:rsidTr="00E902D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2CC78" w14:textId="77777777" w:rsidR="00692D9B" w:rsidRPr="00EF5447" w:rsidRDefault="00692D9B" w:rsidP="00E902DB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EC1D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692D9B" w:rsidRPr="00EF5447" w14:paraId="7F0117DC" w14:textId="77777777" w:rsidTr="00E902DB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1CB" w14:textId="77777777" w:rsidR="00692D9B" w:rsidRPr="00EF5447" w:rsidRDefault="00692D9B" w:rsidP="00E902DB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6C85" w14:textId="77777777" w:rsidR="00692D9B" w:rsidRPr="00EF5447" w:rsidRDefault="00692D9B" w:rsidP="00E902DB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5447" w14:paraId="0FE53AA3" w14:textId="77777777" w:rsidTr="00E902D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230" w14:textId="77777777" w:rsidR="00692D9B" w:rsidRPr="00EF5447" w:rsidRDefault="00692D9B" w:rsidP="00E902DB">
            <w:pPr>
              <w:pStyle w:val="TAC"/>
            </w:pPr>
            <w:r w:rsidRPr="008755F7">
              <w:t>DC_</w:t>
            </w:r>
            <w:r w:rsidRPr="00A474A6">
              <w:t>1-</w:t>
            </w:r>
            <w:r>
              <w:t>n</w:t>
            </w:r>
            <w:r w:rsidRPr="00A474A6">
              <w:t>26-n78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2199" w14:textId="2B4245D0" w:rsidR="00692D9B" w:rsidRPr="00EF5447" w:rsidRDefault="00692D9B" w:rsidP="00E902DB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D594" w14:textId="648EB877" w:rsidR="00692D9B" w:rsidRPr="00E137BF" w:rsidRDefault="00692D9B" w:rsidP="00692D9B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774A" w14:textId="0E1FB34E" w:rsidR="00692D9B" w:rsidRPr="00EF5447" w:rsidRDefault="00692D9B" w:rsidP="00E902DB">
            <w:pPr>
              <w:pStyle w:val="TAC"/>
            </w:pPr>
            <w:r>
              <w:t>0.8</w:t>
            </w:r>
          </w:p>
        </w:tc>
      </w:tr>
      <w:tr w:rsidR="00692D9B" w:rsidRPr="00EF5447" w14:paraId="759CF690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3024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76CEC65E" w14:textId="77777777" w:rsidR="00692D9B" w:rsidRPr="00EF5447" w:rsidRDefault="00692D9B" w:rsidP="00E902DB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76175CFC" w14:textId="77777777" w:rsidR="00ED422D" w:rsidRPr="00692D9B" w:rsidRDefault="00ED422D" w:rsidP="00ED422D"/>
    <w:p w14:paraId="79571572" w14:textId="3BE93DDC" w:rsidR="00ED422D" w:rsidRDefault="00ED422D" w:rsidP="00ED422D">
      <w:pPr>
        <w:pStyle w:val="TH"/>
      </w:pPr>
      <w:r>
        <w:t>Table 6.13.4-2: ΔR</w:t>
      </w:r>
      <w:r w:rsidRPr="00B744F9">
        <w:rPr>
          <w:vertAlign w:val="subscript"/>
        </w:rPr>
        <w:t>IB,c</w:t>
      </w:r>
      <w: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92D9B" w:rsidRPr="00EF6781" w14:paraId="1539AFCE" w14:textId="77777777" w:rsidTr="00E902D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73A43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E64C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92D9B" w:rsidRPr="00EF6781" w14:paraId="3A097207" w14:textId="77777777" w:rsidTr="00E902DB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1C2B" w14:textId="77777777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8F83" w14:textId="77777777" w:rsidR="00692D9B" w:rsidRPr="00EF6781" w:rsidRDefault="00692D9B" w:rsidP="00E902DB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92D9B" w:rsidRPr="00C96590" w14:paraId="1520845A" w14:textId="77777777" w:rsidTr="00E902DB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3D6E" w14:textId="77777777" w:rsidR="00692D9B" w:rsidRPr="00C96590" w:rsidRDefault="00692D9B" w:rsidP="00E902DB">
            <w:pPr>
              <w:pStyle w:val="TAC"/>
            </w:pPr>
            <w:r w:rsidRPr="008755F7">
              <w:t>DC_</w:t>
            </w:r>
            <w:r w:rsidRPr="00A474A6">
              <w:t>1-</w:t>
            </w:r>
            <w:r>
              <w:t>n</w:t>
            </w:r>
            <w:r w:rsidRPr="00A474A6">
              <w:t>26-n78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51FF" w14:textId="6B15446A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5D7C" w14:textId="77777777" w:rsidR="00692D9B" w:rsidRPr="00EF6781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1A36" w14:textId="385D9B0B" w:rsidR="00692D9B" w:rsidRPr="00C96590" w:rsidRDefault="00692D9B" w:rsidP="00E902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0.5</w:t>
            </w:r>
          </w:p>
        </w:tc>
      </w:tr>
      <w:tr w:rsidR="00692D9B" w:rsidRPr="00C96590" w14:paraId="2ACF1DE7" w14:textId="77777777" w:rsidTr="00E902D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3867" w14:textId="77777777" w:rsidR="00692D9B" w:rsidRDefault="00692D9B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6DBA9ABC" w14:textId="77777777" w:rsidR="00692D9B" w:rsidRPr="00C96590" w:rsidRDefault="00692D9B" w:rsidP="00E902D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52479335" w14:textId="77777777" w:rsidR="00692D9B" w:rsidRPr="00661122" w:rsidRDefault="00692D9B" w:rsidP="00661122">
      <w:pPr>
        <w:rPr>
          <w:lang w:eastAsia="zh-CN"/>
        </w:rPr>
      </w:pPr>
    </w:p>
    <w:p w14:paraId="53096CF6" w14:textId="4C48154F" w:rsidR="00ED422D" w:rsidRPr="00464490" w:rsidRDefault="00ED422D" w:rsidP="00147049">
      <w:pPr>
        <w:pStyle w:val="3"/>
        <w:rPr>
          <w:lang w:val="en-US" w:eastAsia="zh-CN"/>
        </w:rPr>
      </w:pPr>
      <w:bookmarkStart w:id="251" w:name="_Toc120260772"/>
      <w:bookmarkStart w:id="252" w:name="_Toc135927668"/>
      <w:r>
        <w:rPr>
          <w:lang w:val="en-US" w:eastAsia="zh-CN"/>
        </w:rPr>
        <w:t>6.13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 requirements</w:t>
      </w:r>
      <w:bookmarkEnd w:id="251"/>
      <w:bookmarkEnd w:id="252"/>
    </w:p>
    <w:p w14:paraId="2BA6039E" w14:textId="77777777" w:rsidR="00ED422D" w:rsidRDefault="00ED422D" w:rsidP="00ED422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Referring to </w:t>
      </w:r>
      <w:r>
        <w:rPr>
          <w:color w:val="000000"/>
          <w:lang w:eastAsia="zh-CN"/>
        </w:rPr>
        <w:t>CA_n1-n5-n78</w:t>
      </w:r>
      <w:r>
        <w:rPr>
          <w:rFonts w:ascii="Arial" w:hAnsi="Arial" w:cs="Arial"/>
          <w:sz w:val="18"/>
        </w:rPr>
        <w:t>, the MSD requirements can be specified as below:</w:t>
      </w:r>
    </w:p>
    <w:p w14:paraId="1AE58D9B" w14:textId="2639C32E" w:rsidR="00ED422D" w:rsidRPr="008C4FBC" w:rsidRDefault="00ED422D" w:rsidP="00ED422D">
      <w:pPr>
        <w:pStyle w:val="TH"/>
      </w:pPr>
      <w:r>
        <w:t xml:space="preserve">Table 6.13.4-1: </w:t>
      </w:r>
      <w:r w:rsidRPr="008C4FBC">
        <w:t>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D422D" w:rsidRPr="00EF5447" w14:paraId="1964000B" w14:textId="77777777" w:rsidTr="00E902DB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376388A" w14:textId="77777777" w:rsidR="00ED422D" w:rsidRPr="00EF5447" w:rsidRDefault="00ED422D" w:rsidP="00E902DB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ED422D" w:rsidRPr="00EF5447" w14:paraId="4360F570" w14:textId="77777777" w:rsidTr="00E902DB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2C626DDB" w14:textId="77777777" w:rsidR="00ED422D" w:rsidRPr="00EF5447" w:rsidRDefault="00ED422D" w:rsidP="00E902DB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571D2573" w14:textId="77777777" w:rsidR="00ED422D" w:rsidRPr="00EF5447" w:rsidRDefault="00ED422D" w:rsidP="00E902DB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432A424" w14:textId="77777777" w:rsidR="00ED422D" w:rsidRPr="00EF5447" w:rsidRDefault="00ED422D" w:rsidP="00E902DB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5CFBA1D" w14:textId="77777777" w:rsidR="00ED422D" w:rsidRPr="00EF5447" w:rsidRDefault="00ED422D" w:rsidP="00E902DB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3D23DDDA" w14:textId="77777777" w:rsidR="00ED422D" w:rsidRPr="00EF5447" w:rsidRDefault="00ED422D" w:rsidP="00E902DB">
            <w:pPr>
              <w:pStyle w:val="TAH"/>
            </w:pPr>
            <w:r w:rsidRPr="00EF5447">
              <w:t>UL</w:t>
            </w:r>
          </w:p>
          <w:p w14:paraId="2402BCA7" w14:textId="77777777" w:rsidR="00ED422D" w:rsidRPr="00EF5447" w:rsidRDefault="00ED422D" w:rsidP="00E902DB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80C1EF3" w14:textId="77777777" w:rsidR="00ED422D" w:rsidRPr="00EF5447" w:rsidRDefault="00ED422D" w:rsidP="00E902DB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240C004F" w14:textId="77777777" w:rsidR="00ED422D" w:rsidRPr="00EF5447" w:rsidRDefault="00ED422D" w:rsidP="00E902DB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B749ABB" w14:textId="77777777" w:rsidR="00ED422D" w:rsidRPr="00EF5447" w:rsidRDefault="00ED422D" w:rsidP="00E902DB">
            <w:pPr>
              <w:pStyle w:val="TAH"/>
            </w:pPr>
            <w:r w:rsidRPr="00EF5447">
              <w:t>IMD order</w:t>
            </w:r>
          </w:p>
        </w:tc>
      </w:tr>
      <w:tr w:rsidR="00ED422D" w:rsidRPr="00EF5447" w14:paraId="1B82AC09" w14:textId="77777777" w:rsidTr="00E902DB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79B4AD1D" w14:textId="77777777" w:rsidR="00ED422D" w:rsidRPr="00EF5447" w:rsidRDefault="00ED422D" w:rsidP="00E902DB">
            <w:pPr>
              <w:pStyle w:val="TAC"/>
            </w:pPr>
            <w:r w:rsidRPr="00EF5447">
              <w:t>DC_1A</w:t>
            </w:r>
            <w:r>
              <w:t>_n26</w:t>
            </w:r>
            <w:r w:rsidRPr="00EF5447">
              <w:t>A</w:t>
            </w:r>
            <w:r>
              <w:t>-</w:t>
            </w:r>
            <w:r w:rsidRPr="00EF5447">
              <w:t>n78A</w:t>
            </w:r>
          </w:p>
          <w:p w14:paraId="2362332A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09518F07" w14:textId="77777777" w:rsidR="00ED422D" w:rsidRPr="00463DD3" w:rsidRDefault="00ED422D" w:rsidP="00E902DB">
            <w:pPr>
              <w:pStyle w:val="TAC"/>
            </w:pPr>
            <w:r w:rsidRPr="00463DD3">
              <w:rPr>
                <w:color w:val="000000"/>
              </w:rPr>
              <w:t>n1</w:t>
            </w:r>
          </w:p>
        </w:tc>
        <w:tc>
          <w:tcPr>
            <w:tcW w:w="1066" w:type="dxa"/>
            <w:shd w:val="clear" w:color="auto" w:fill="auto"/>
            <w:noWrap/>
          </w:tcPr>
          <w:p w14:paraId="18E8BEEF" w14:textId="77777777" w:rsidR="00ED422D" w:rsidRPr="00463DD3" w:rsidRDefault="00ED422D" w:rsidP="00E902DB">
            <w:pPr>
              <w:pStyle w:val="TAC"/>
            </w:pPr>
            <w:r w:rsidRPr="00463DD3">
              <w:t>1950</w:t>
            </w:r>
          </w:p>
        </w:tc>
        <w:tc>
          <w:tcPr>
            <w:tcW w:w="747" w:type="dxa"/>
            <w:shd w:val="clear" w:color="auto" w:fill="auto"/>
            <w:noWrap/>
          </w:tcPr>
          <w:p w14:paraId="33F1A3ED" w14:textId="77777777" w:rsidR="00ED422D" w:rsidRPr="00463DD3" w:rsidRDefault="00ED422D" w:rsidP="00E902DB">
            <w:pPr>
              <w:pStyle w:val="TAC"/>
            </w:pPr>
            <w:r w:rsidRPr="00463DD3"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582A916A" w14:textId="77777777" w:rsidR="00ED422D" w:rsidRPr="00463DD3" w:rsidRDefault="00ED422D" w:rsidP="00E902DB">
            <w:pPr>
              <w:pStyle w:val="TAC"/>
            </w:pPr>
            <w:r w:rsidRPr="00463DD3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41972EF" w14:textId="77777777" w:rsidR="00ED422D" w:rsidRPr="00463DD3" w:rsidRDefault="00ED422D" w:rsidP="00E902DB">
            <w:pPr>
              <w:pStyle w:val="TAC"/>
            </w:pPr>
            <w:r w:rsidRPr="00463DD3">
              <w:rPr>
                <w:lang w:eastAsia="zh-CN"/>
              </w:rPr>
              <w:t>2140</w:t>
            </w:r>
          </w:p>
        </w:tc>
        <w:tc>
          <w:tcPr>
            <w:tcW w:w="752" w:type="dxa"/>
            <w:shd w:val="clear" w:color="auto" w:fill="auto"/>
          </w:tcPr>
          <w:p w14:paraId="0F5B3C74" w14:textId="77777777" w:rsidR="00ED422D" w:rsidRPr="00463DD3" w:rsidRDefault="00ED422D" w:rsidP="00E902DB">
            <w:pPr>
              <w:pStyle w:val="TAC"/>
            </w:pPr>
            <w:r w:rsidRPr="00463DD3">
              <w:t>N/A</w:t>
            </w:r>
          </w:p>
        </w:tc>
        <w:tc>
          <w:tcPr>
            <w:tcW w:w="1248" w:type="dxa"/>
            <w:shd w:val="clear" w:color="auto" w:fill="auto"/>
          </w:tcPr>
          <w:p w14:paraId="3A2AEAE8" w14:textId="77777777" w:rsidR="00ED422D" w:rsidRPr="00463DD3" w:rsidRDefault="00ED422D" w:rsidP="00E902DB">
            <w:pPr>
              <w:pStyle w:val="TAC"/>
            </w:pPr>
            <w:r w:rsidRPr="00463DD3">
              <w:t>N/A</w:t>
            </w:r>
          </w:p>
        </w:tc>
      </w:tr>
      <w:tr w:rsidR="00ED422D" w:rsidRPr="00EF5447" w14:paraId="07BE9834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F0EA25E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6F77ECD4" w14:textId="1A2B3C29" w:rsidR="00ED422D" w:rsidRPr="00463DD3" w:rsidRDefault="00ED422D" w:rsidP="00E902DB">
            <w:pPr>
              <w:pStyle w:val="TAC"/>
            </w:pPr>
            <w:r w:rsidRPr="00463DD3">
              <w:rPr>
                <w:color w:val="000000"/>
                <w:lang w:eastAsia="zh-CN"/>
              </w:rPr>
              <w:t>n</w:t>
            </w:r>
            <w:r>
              <w:rPr>
                <w:color w:val="000000"/>
                <w:lang w:eastAsia="zh-CN"/>
              </w:rPr>
              <w:t>26</w:t>
            </w:r>
          </w:p>
        </w:tc>
        <w:tc>
          <w:tcPr>
            <w:tcW w:w="1066" w:type="dxa"/>
            <w:shd w:val="clear" w:color="auto" w:fill="auto"/>
            <w:noWrap/>
          </w:tcPr>
          <w:p w14:paraId="66C56472" w14:textId="77777777" w:rsidR="00ED422D" w:rsidRPr="00463DD3" w:rsidRDefault="00ED422D" w:rsidP="00E902DB">
            <w:pPr>
              <w:pStyle w:val="TAC"/>
            </w:pPr>
            <w:r w:rsidRPr="00463DD3">
              <w:t>830</w:t>
            </w:r>
          </w:p>
        </w:tc>
        <w:tc>
          <w:tcPr>
            <w:tcW w:w="747" w:type="dxa"/>
            <w:shd w:val="clear" w:color="auto" w:fill="auto"/>
            <w:noWrap/>
          </w:tcPr>
          <w:p w14:paraId="3DAB44C1" w14:textId="77777777" w:rsidR="00ED422D" w:rsidRPr="00463DD3" w:rsidRDefault="00ED422D" w:rsidP="00E902DB">
            <w:pPr>
              <w:pStyle w:val="TAC"/>
            </w:pPr>
            <w:r w:rsidRPr="00463DD3"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6E7963B2" w14:textId="77777777" w:rsidR="00ED422D" w:rsidRPr="00463DD3" w:rsidRDefault="00ED422D" w:rsidP="00E902DB">
            <w:pPr>
              <w:pStyle w:val="TAC"/>
            </w:pPr>
            <w:r w:rsidRPr="00463DD3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1F29DB9" w14:textId="77777777" w:rsidR="00ED422D" w:rsidRPr="00463DD3" w:rsidRDefault="00ED422D" w:rsidP="00E902DB">
            <w:pPr>
              <w:pStyle w:val="TAC"/>
            </w:pPr>
            <w:r w:rsidRPr="00463DD3">
              <w:rPr>
                <w:lang w:eastAsia="zh-CN"/>
              </w:rPr>
              <w:t>875</w:t>
            </w:r>
          </w:p>
        </w:tc>
        <w:tc>
          <w:tcPr>
            <w:tcW w:w="752" w:type="dxa"/>
            <w:shd w:val="clear" w:color="auto" w:fill="auto"/>
          </w:tcPr>
          <w:p w14:paraId="13999801" w14:textId="77777777" w:rsidR="00ED422D" w:rsidRPr="00463DD3" w:rsidRDefault="00ED422D" w:rsidP="00E902DB">
            <w:pPr>
              <w:pStyle w:val="TAC"/>
            </w:pPr>
            <w:r w:rsidRPr="00463DD3">
              <w:t>N/A</w:t>
            </w:r>
          </w:p>
        </w:tc>
        <w:tc>
          <w:tcPr>
            <w:tcW w:w="1248" w:type="dxa"/>
            <w:shd w:val="clear" w:color="auto" w:fill="auto"/>
          </w:tcPr>
          <w:p w14:paraId="06691105" w14:textId="77777777" w:rsidR="00ED422D" w:rsidRPr="00463DD3" w:rsidRDefault="00ED422D" w:rsidP="00E902DB">
            <w:pPr>
              <w:pStyle w:val="TAC"/>
            </w:pPr>
            <w:r w:rsidRPr="00463DD3">
              <w:t>N/A</w:t>
            </w:r>
          </w:p>
        </w:tc>
      </w:tr>
      <w:tr w:rsidR="00ED422D" w:rsidRPr="00EF5447" w14:paraId="416727B7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35E1BCE3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30181A92" w14:textId="77777777" w:rsidR="00ED422D" w:rsidRPr="00463DD3" w:rsidRDefault="00ED422D" w:rsidP="00E902DB">
            <w:pPr>
              <w:pStyle w:val="TAC"/>
            </w:pPr>
            <w:r w:rsidRPr="00463DD3">
              <w:rPr>
                <w:color w:val="000000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27C01F2B" w14:textId="77777777" w:rsidR="00ED422D" w:rsidRPr="00463DD3" w:rsidRDefault="00ED422D" w:rsidP="00E902DB">
            <w:pPr>
              <w:pStyle w:val="TAC"/>
            </w:pPr>
            <w:r w:rsidRPr="00463DD3">
              <w:t>3610</w:t>
            </w:r>
          </w:p>
        </w:tc>
        <w:tc>
          <w:tcPr>
            <w:tcW w:w="747" w:type="dxa"/>
            <w:shd w:val="clear" w:color="auto" w:fill="auto"/>
            <w:noWrap/>
          </w:tcPr>
          <w:p w14:paraId="10787D14" w14:textId="77777777" w:rsidR="00ED422D" w:rsidRPr="00463DD3" w:rsidRDefault="00ED422D" w:rsidP="00E902DB">
            <w:pPr>
              <w:pStyle w:val="TAC"/>
            </w:pPr>
            <w:r w:rsidRPr="00463DD3"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7963348A" w14:textId="77777777" w:rsidR="00ED422D" w:rsidRPr="00463DD3" w:rsidRDefault="00ED422D" w:rsidP="00E902DB">
            <w:pPr>
              <w:pStyle w:val="TAC"/>
            </w:pPr>
            <w:r w:rsidRPr="00463DD3"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6DE38EE3" w14:textId="77777777" w:rsidR="00ED422D" w:rsidRPr="00463DD3" w:rsidRDefault="00ED422D" w:rsidP="00E902DB">
            <w:pPr>
              <w:pStyle w:val="TAC"/>
            </w:pPr>
            <w:r w:rsidRPr="00463DD3">
              <w:t>3610</w:t>
            </w:r>
          </w:p>
        </w:tc>
        <w:tc>
          <w:tcPr>
            <w:tcW w:w="752" w:type="dxa"/>
            <w:shd w:val="clear" w:color="auto" w:fill="auto"/>
          </w:tcPr>
          <w:p w14:paraId="4DED84F0" w14:textId="77777777" w:rsidR="00ED422D" w:rsidRPr="00463DD3" w:rsidRDefault="00ED422D" w:rsidP="00E902DB">
            <w:pPr>
              <w:pStyle w:val="TAC"/>
            </w:pPr>
            <w:r w:rsidRPr="00463DD3">
              <w:t>15.7</w:t>
            </w:r>
          </w:p>
        </w:tc>
        <w:tc>
          <w:tcPr>
            <w:tcW w:w="1248" w:type="dxa"/>
            <w:shd w:val="clear" w:color="auto" w:fill="auto"/>
          </w:tcPr>
          <w:p w14:paraId="2C11C960" w14:textId="77777777" w:rsidR="00ED422D" w:rsidRPr="00463DD3" w:rsidRDefault="00ED422D" w:rsidP="00E902DB">
            <w:pPr>
              <w:pStyle w:val="TAC"/>
              <w:rPr>
                <w:vertAlign w:val="superscript"/>
              </w:rPr>
            </w:pPr>
            <w:r w:rsidRPr="00463DD3">
              <w:t>IMD3</w:t>
            </w:r>
          </w:p>
        </w:tc>
      </w:tr>
      <w:tr w:rsidR="00ED422D" w:rsidRPr="00EF5447" w14:paraId="2CBCEA11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D6B6808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0C82B880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1</w:t>
            </w:r>
          </w:p>
        </w:tc>
        <w:tc>
          <w:tcPr>
            <w:tcW w:w="1066" w:type="dxa"/>
            <w:shd w:val="clear" w:color="auto" w:fill="auto"/>
            <w:noWrap/>
          </w:tcPr>
          <w:p w14:paraId="0DECC5D1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1975</w:t>
            </w:r>
          </w:p>
        </w:tc>
        <w:tc>
          <w:tcPr>
            <w:tcW w:w="747" w:type="dxa"/>
            <w:shd w:val="clear" w:color="auto" w:fill="auto"/>
            <w:noWrap/>
          </w:tcPr>
          <w:p w14:paraId="4F6DA90F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3CFB7EE3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73FAD86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2165</w:t>
            </w:r>
          </w:p>
        </w:tc>
        <w:tc>
          <w:tcPr>
            <w:tcW w:w="752" w:type="dxa"/>
            <w:shd w:val="clear" w:color="auto" w:fill="auto"/>
          </w:tcPr>
          <w:p w14:paraId="00F0A61B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B2104AB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N/A</w:t>
            </w:r>
          </w:p>
        </w:tc>
      </w:tr>
      <w:tr w:rsidR="00ED422D" w:rsidRPr="00EF5447" w14:paraId="42F40E7C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66C5A43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65CFBADB" w14:textId="77777777" w:rsidR="00ED422D" w:rsidRPr="00EF5447" w:rsidRDefault="00ED422D" w:rsidP="00E902DB">
            <w:pPr>
              <w:pStyle w:val="TAC"/>
            </w:pPr>
            <w:r>
              <w:rPr>
                <w:rFonts w:eastAsia="맑은 고딕"/>
                <w:szCs w:val="18"/>
                <w:lang w:eastAsia="ko-KR"/>
              </w:rPr>
              <w:t>n26</w:t>
            </w:r>
          </w:p>
        </w:tc>
        <w:tc>
          <w:tcPr>
            <w:tcW w:w="1066" w:type="dxa"/>
            <w:shd w:val="clear" w:color="auto" w:fill="auto"/>
            <w:noWrap/>
          </w:tcPr>
          <w:p w14:paraId="6D40451D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840</w:t>
            </w:r>
          </w:p>
        </w:tc>
        <w:tc>
          <w:tcPr>
            <w:tcW w:w="747" w:type="dxa"/>
            <w:shd w:val="clear" w:color="auto" w:fill="auto"/>
            <w:noWrap/>
          </w:tcPr>
          <w:p w14:paraId="55A85668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3607AAC6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F2F4359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885</w:t>
            </w:r>
          </w:p>
        </w:tc>
        <w:tc>
          <w:tcPr>
            <w:tcW w:w="752" w:type="dxa"/>
            <w:shd w:val="clear" w:color="auto" w:fill="auto"/>
          </w:tcPr>
          <w:p w14:paraId="333789DF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3.1</w:t>
            </w:r>
          </w:p>
        </w:tc>
        <w:tc>
          <w:tcPr>
            <w:tcW w:w="1248" w:type="dxa"/>
            <w:shd w:val="clear" w:color="auto" w:fill="auto"/>
          </w:tcPr>
          <w:p w14:paraId="74B0EFFF" w14:textId="77777777" w:rsidR="00ED422D" w:rsidRPr="00144BFF" w:rsidRDefault="00ED422D" w:rsidP="00E902DB">
            <w:pPr>
              <w:pStyle w:val="TAC"/>
              <w:rPr>
                <w:vertAlign w:val="superscript"/>
              </w:rPr>
            </w:pPr>
            <w:r w:rsidRPr="00EF5447">
              <w:rPr>
                <w:rFonts w:eastAsia="맑은 고딕"/>
                <w:szCs w:val="18"/>
                <w:lang w:eastAsia="ko-KR"/>
              </w:rPr>
              <w:t>IMD5</w:t>
            </w:r>
          </w:p>
        </w:tc>
      </w:tr>
      <w:tr w:rsidR="00ED422D" w:rsidRPr="00EF5447" w14:paraId="393435EE" w14:textId="77777777" w:rsidTr="00E902DB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C86D6" w14:textId="77777777" w:rsidR="00ED422D" w:rsidRPr="00EF5447" w:rsidRDefault="00ED422D" w:rsidP="00E902DB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522D86C6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37983B43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3405</w:t>
            </w:r>
          </w:p>
        </w:tc>
        <w:tc>
          <w:tcPr>
            <w:tcW w:w="747" w:type="dxa"/>
            <w:shd w:val="clear" w:color="auto" w:fill="auto"/>
            <w:noWrap/>
          </w:tcPr>
          <w:p w14:paraId="6626514E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670A009D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05C67ABA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3405</w:t>
            </w:r>
          </w:p>
        </w:tc>
        <w:tc>
          <w:tcPr>
            <w:tcW w:w="752" w:type="dxa"/>
            <w:shd w:val="clear" w:color="auto" w:fill="auto"/>
          </w:tcPr>
          <w:p w14:paraId="2A5EF66E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820B108" w14:textId="77777777" w:rsidR="00ED422D" w:rsidRPr="00EF5447" w:rsidRDefault="00ED422D" w:rsidP="00E902DB">
            <w:pPr>
              <w:pStyle w:val="TAC"/>
            </w:pPr>
            <w:r w:rsidRPr="00EF5447">
              <w:rPr>
                <w:rFonts w:eastAsia="맑은 고딕"/>
                <w:szCs w:val="18"/>
                <w:lang w:eastAsia="ko-KR"/>
              </w:rPr>
              <w:t>N/A</w:t>
            </w:r>
          </w:p>
        </w:tc>
      </w:tr>
    </w:tbl>
    <w:p w14:paraId="4B46C055" w14:textId="6BBEA567" w:rsidR="000B31E3" w:rsidRDefault="000B31E3" w:rsidP="00280F5C">
      <w:pPr>
        <w:rPr>
          <w:rFonts w:eastAsia="Yu Mincho"/>
          <w:lang w:eastAsia="ja-JP"/>
        </w:rPr>
      </w:pPr>
    </w:p>
    <w:p w14:paraId="202D563A" w14:textId="379DEA64" w:rsidR="000B31E3" w:rsidRPr="00464490" w:rsidRDefault="000B31E3" w:rsidP="00147049">
      <w:pPr>
        <w:pStyle w:val="2"/>
        <w:rPr>
          <w:lang w:val="en-US" w:eastAsia="zh-TW"/>
        </w:rPr>
      </w:pPr>
      <w:bookmarkStart w:id="253" w:name="_Toc120260773"/>
      <w:bookmarkStart w:id="254" w:name="_Toc135927669"/>
      <w:r>
        <w:rPr>
          <w:lang w:eastAsia="zh-TW"/>
        </w:rPr>
        <w:t>6.14</w:t>
      </w:r>
      <w:r>
        <w:rPr>
          <w:lang w:eastAsia="zh-TW"/>
        </w:rPr>
        <w:tab/>
        <w:t>DC_3_n38-n40</w:t>
      </w:r>
      <w:bookmarkEnd w:id="253"/>
      <w:bookmarkEnd w:id="254"/>
    </w:p>
    <w:p w14:paraId="0651ACBD" w14:textId="1008A229" w:rsidR="000B31E3" w:rsidRPr="00F61207" w:rsidRDefault="000B31E3" w:rsidP="00147049">
      <w:pPr>
        <w:pStyle w:val="3"/>
        <w:rPr>
          <w:lang w:val="en-US" w:eastAsia="zh-CN"/>
        </w:rPr>
      </w:pPr>
      <w:bookmarkStart w:id="255" w:name="_Toc120260774"/>
      <w:bookmarkStart w:id="256" w:name="_Toc135927670"/>
      <w:r>
        <w:rPr>
          <w:lang w:val="en-US" w:eastAsia="zh-CN"/>
        </w:rPr>
        <w:t>6.14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255"/>
      <w:bookmarkEnd w:id="256"/>
    </w:p>
    <w:p w14:paraId="065C94F2" w14:textId="77777777" w:rsidR="000B31E3" w:rsidRDefault="000B31E3" w:rsidP="000B31E3">
      <w:pPr>
        <w:pStyle w:val="TH"/>
        <w:rPr>
          <w:lang w:eastAsia="ja-JP"/>
        </w:rPr>
      </w:pPr>
      <w:r>
        <w:t>Table 6.14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0B31E3" w14:paraId="221F946F" w14:textId="77777777" w:rsidTr="0062720C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C9ED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63EA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2C12D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9CBE4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CED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B31E3" w14:paraId="486A345B" w14:textId="77777777" w:rsidTr="0062720C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32FA" w14:textId="77777777" w:rsidR="000B31E3" w:rsidRDefault="000B31E3" w:rsidP="0062720C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73B1" w14:textId="77777777" w:rsidR="000B31E3" w:rsidRDefault="000B31E3" w:rsidP="0062720C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12318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C28BD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860A" w14:textId="77777777" w:rsidR="000B31E3" w:rsidRDefault="000B31E3" w:rsidP="0062720C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0B31E3" w14:paraId="2B7838F0" w14:textId="77777777" w:rsidTr="0062720C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5CB4" w14:textId="77777777" w:rsidR="000B31E3" w:rsidRDefault="000B31E3" w:rsidP="0062720C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3077" w14:textId="77777777" w:rsidR="000B31E3" w:rsidRDefault="000B31E3" w:rsidP="0062720C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4594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44CF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B7C0" w14:textId="77777777" w:rsidR="000B31E3" w:rsidRDefault="000B31E3" w:rsidP="0062720C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0B31E3" w14:paraId="71075741" w14:textId="77777777" w:rsidTr="0062720C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1027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DC_3_n38-n40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6E26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9AAC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1710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7D6B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4FE8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4F8C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1805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86A6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7183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74F3" w14:textId="77777777" w:rsidR="000B31E3" w:rsidRDefault="000B31E3" w:rsidP="0062720C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cs="Arial"/>
                <w:color w:val="000000"/>
                <w:szCs w:val="18"/>
              </w:rPr>
              <w:t>FDD</w:t>
            </w:r>
          </w:p>
        </w:tc>
      </w:tr>
      <w:tr w:rsidR="000B31E3" w14:paraId="288D248F" w14:textId="77777777" w:rsidTr="0062720C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5AB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611A" w14:textId="77777777" w:rsidR="000B31E3" w:rsidRPr="00A76781" w:rsidRDefault="000B31E3" w:rsidP="0062720C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1670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810E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E308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2620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87CB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4114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56F0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2620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F148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</w:tr>
      <w:tr w:rsidR="000B31E3" w14:paraId="6F571995" w14:textId="77777777" w:rsidTr="0062720C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4DC7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9E3C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66EC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40C7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F25A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3B4B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627E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6918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9828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</w:tr>
    </w:tbl>
    <w:p w14:paraId="7B7D6E46" w14:textId="77777777" w:rsidR="000B31E3" w:rsidRDefault="000B31E3" w:rsidP="000B31E3">
      <w:pPr>
        <w:pStyle w:val="TH"/>
      </w:pPr>
      <w:r>
        <w:t>Table 6.14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B31E3" w:rsidRPr="00877CC8" w14:paraId="20310605" w14:textId="77777777" w:rsidTr="0062720C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6B18" w14:textId="77777777" w:rsidR="000B31E3" w:rsidRPr="00877CC8" w:rsidRDefault="000B31E3" w:rsidP="0062720C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0FA52E58" w14:textId="77777777" w:rsidR="000B31E3" w:rsidRPr="00877CC8" w:rsidRDefault="000B31E3" w:rsidP="0062720C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A967" w14:textId="77777777" w:rsidR="000B31E3" w:rsidRPr="00877CC8" w:rsidRDefault="000B31E3" w:rsidP="0062720C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5B42C08A" w14:textId="77777777" w:rsidR="000B31E3" w:rsidRPr="00877CC8" w:rsidRDefault="000B31E3" w:rsidP="0062720C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2AE14C18" w14:textId="77777777" w:rsidR="000B31E3" w:rsidRPr="00877CC8" w:rsidRDefault="000B31E3" w:rsidP="0062720C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0B31E3" w:rsidRPr="00877CC8" w14:paraId="32FCD261" w14:textId="77777777" w:rsidTr="0062720C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0A45E" w14:textId="77777777" w:rsidR="000B31E3" w:rsidRPr="00877CC8" w:rsidRDefault="000B31E3" w:rsidP="0062720C">
            <w:pPr>
              <w:pStyle w:val="TAC"/>
            </w:pPr>
            <w:r w:rsidRPr="00EC24FB">
              <w:rPr>
                <w:lang w:eastAsia="fi-FI"/>
              </w:rPr>
              <w:t>DC_3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_n</w:t>
            </w:r>
            <w:r>
              <w:rPr>
                <w:lang w:eastAsia="fi-FI"/>
              </w:rPr>
              <w:t>3</w:t>
            </w:r>
            <w:r w:rsidRPr="00EC24FB">
              <w:rPr>
                <w:lang w:eastAsia="fi-FI"/>
              </w:rPr>
              <w:t>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-n</w:t>
            </w:r>
            <w:r>
              <w:rPr>
                <w:lang w:eastAsia="fi-FI"/>
              </w:rPr>
              <w:t>40A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69D" w14:textId="77777777" w:rsidR="000B31E3" w:rsidRDefault="000B31E3" w:rsidP="0062720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DC_3A_n38A</w:t>
            </w:r>
          </w:p>
          <w:p w14:paraId="06638548" w14:textId="77777777" w:rsidR="000B31E3" w:rsidRPr="00877CC8" w:rsidRDefault="000B31E3" w:rsidP="0062720C">
            <w:pPr>
              <w:pStyle w:val="TAC"/>
            </w:pPr>
            <w:r>
              <w:rPr>
                <w:lang w:eastAsia="fi-FI"/>
              </w:rPr>
              <w:t>DC_3A_n40A</w:t>
            </w:r>
          </w:p>
        </w:tc>
      </w:tr>
    </w:tbl>
    <w:p w14:paraId="281FA80F" w14:textId="77777777" w:rsidR="000B31E3" w:rsidRPr="00EC24FB" w:rsidRDefault="000B31E3" w:rsidP="000B31E3"/>
    <w:p w14:paraId="617F129A" w14:textId="7934DE0C" w:rsidR="000B31E3" w:rsidRPr="00F61207" w:rsidRDefault="000B31E3" w:rsidP="00147049">
      <w:pPr>
        <w:pStyle w:val="3"/>
        <w:rPr>
          <w:lang w:val="en-US" w:eastAsia="zh-CN"/>
        </w:rPr>
      </w:pPr>
      <w:bookmarkStart w:id="257" w:name="_Toc120260775"/>
      <w:bookmarkStart w:id="258" w:name="_Toc135927671"/>
      <w:r>
        <w:rPr>
          <w:lang w:val="en-US" w:eastAsia="zh-CN"/>
        </w:rPr>
        <w:lastRenderedPageBreak/>
        <w:t>6.14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Configuration for DC</w:t>
      </w:r>
      <w:bookmarkEnd w:id="257"/>
      <w:bookmarkEnd w:id="258"/>
    </w:p>
    <w:p w14:paraId="62F97EE7" w14:textId="77777777" w:rsidR="000B31E3" w:rsidRDefault="000B31E3" w:rsidP="000B31E3">
      <w:pPr>
        <w:pStyle w:val="TH"/>
        <w:rPr>
          <w:rFonts w:eastAsia="Yu Mincho"/>
          <w:sz w:val="28"/>
          <w:szCs w:val="28"/>
          <w:lang w:eastAsia="ja-JP"/>
        </w:rPr>
      </w:pPr>
      <w:r>
        <w:t>Table 6.14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B31E3" w14:paraId="0A9E5DCB" w14:textId="77777777" w:rsidTr="0062720C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3F68" w14:textId="77777777" w:rsidR="000B31E3" w:rsidRDefault="000B31E3" w:rsidP="0062720C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4A4D" w14:textId="77777777" w:rsidR="000B31E3" w:rsidRDefault="000B31E3" w:rsidP="0062720C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B31E3" w14:paraId="27C428E6" w14:textId="77777777" w:rsidTr="0062720C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E4EC" w14:textId="77777777" w:rsidR="000B31E3" w:rsidRDefault="000B31E3" w:rsidP="0062720C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2A13" w14:textId="77777777" w:rsidR="000B31E3" w:rsidRDefault="000B31E3" w:rsidP="0062720C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C398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68014388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A3C8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7BFFEE4B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ADC2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6BC79E5A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C958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3FC32F7A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347C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4F4758BB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D60C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7B94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A1ED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26CCCDAD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31C1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54B06CAA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8E67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7A74B452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A2C0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4D0E8E6B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8393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71167D09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ABEC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34B5" w14:textId="77777777" w:rsidR="000B31E3" w:rsidRDefault="000B31E3" w:rsidP="0062720C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D187" w14:textId="77777777" w:rsidR="000B31E3" w:rsidRDefault="000B31E3" w:rsidP="0062720C">
            <w:pPr>
              <w:pStyle w:val="TAH"/>
            </w:pPr>
            <w:r>
              <w:t>Maximum aggregated bandwidth</w:t>
            </w:r>
          </w:p>
          <w:p w14:paraId="799016B5" w14:textId="77777777" w:rsidR="000B31E3" w:rsidRDefault="000B31E3" w:rsidP="0062720C">
            <w:pPr>
              <w:pStyle w:val="TAH"/>
            </w:pPr>
            <w:r>
              <w:t>[MHz]</w:t>
            </w:r>
          </w:p>
        </w:tc>
      </w:tr>
      <w:tr w:rsidR="000B31E3" w14:paraId="411B66E4" w14:textId="77777777" w:rsidTr="0062720C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BEDF" w14:textId="77777777" w:rsidR="000B31E3" w:rsidRDefault="000B31E3" w:rsidP="0062720C">
            <w:pPr>
              <w:pStyle w:val="TAC"/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3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3</w:t>
            </w:r>
            <w:r w:rsidRPr="0095706B">
              <w:rPr>
                <w:lang w:eastAsia="zh-TW"/>
              </w:rPr>
              <w:t>8A-n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3725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60E1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7ACA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9C89" w14:textId="77777777" w:rsidR="000B31E3" w:rsidRDefault="000B31E3" w:rsidP="0062720C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DEB4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7C4E" w14:textId="77777777" w:rsidR="000B31E3" w:rsidRDefault="000B31E3" w:rsidP="0062720C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8CE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0B7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8A11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82FE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3BCA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557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618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983F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4DFA" w14:textId="77777777" w:rsidR="000B31E3" w:rsidRDefault="000B31E3" w:rsidP="0062720C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464B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160</w:t>
            </w:r>
          </w:p>
        </w:tc>
      </w:tr>
      <w:tr w:rsidR="000B31E3" w14:paraId="1F5A9B8D" w14:textId="77777777" w:rsidTr="0062720C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02C8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9735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C351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C5F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FF1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692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AA5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067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509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C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D6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B59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4B63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866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AD2D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754F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2900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17F5866A" w14:textId="77777777" w:rsidTr="0062720C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2CB0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4C2F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5E73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1E2B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40E4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72F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95F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3670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322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658B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76DE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DAC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934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F138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D6CD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27B3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E4D5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2997D510" w14:textId="77777777" w:rsidTr="0062720C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4B7A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5F49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56CC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3C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45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17F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7B4E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116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E9B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064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25D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7580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A0A4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9836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00EB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2524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B3F8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7BC19811" w14:textId="77777777" w:rsidTr="0062720C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817C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4524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60C6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EF2" w14:textId="77777777" w:rsidR="000B31E3" w:rsidRDefault="000B31E3" w:rsidP="0062720C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DCC9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E0D0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649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538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A90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1C4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B1C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A95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8C1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BD04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0152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697A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3A1F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0B82BDAC" w14:textId="77777777" w:rsidTr="0062720C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B817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2432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63D5" w14:textId="77777777" w:rsidR="000B31E3" w:rsidRDefault="000B31E3" w:rsidP="0062720C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E223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00A7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D964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B02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F9A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676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08E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216B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D2B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D129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1C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76F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0B57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D1E3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14C26119" w14:textId="77777777" w:rsidTr="0062720C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188C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7B04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1F39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8E38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E33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A6C0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FCC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114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B5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509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39C7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2C0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22B7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61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918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D0E9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6CB0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0013C8AA" w14:textId="77777777" w:rsidR="000B31E3" w:rsidRDefault="000B31E3" w:rsidP="000B31E3">
      <w:pPr>
        <w:rPr>
          <w:rFonts w:eastAsia="맑은 고딕"/>
          <w:lang w:eastAsia="ko-KR"/>
        </w:rPr>
      </w:pPr>
    </w:p>
    <w:p w14:paraId="1205C74D" w14:textId="78846BCF" w:rsidR="000B31E3" w:rsidRDefault="000B31E3" w:rsidP="00147049">
      <w:pPr>
        <w:pStyle w:val="3"/>
        <w:rPr>
          <w:lang w:val="en-US" w:eastAsia="zh-CN"/>
        </w:rPr>
      </w:pPr>
      <w:bookmarkStart w:id="259" w:name="_Toc120260776"/>
      <w:bookmarkStart w:id="260" w:name="_Toc135927672"/>
      <w:r>
        <w:rPr>
          <w:lang w:val="en-US" w:eastAsia="zh-CN"/>
        </w:rPr>
        <w:t>6.14.3</w:t>
      </w:r>
      <w:r>
        <w:rPr>
          <w:lang w:val="en-US" w:eastAsia="zh-CN"/>
        </w:rPr>
        <w:tab/>
        <w:t>Co-existence studies</w:t>
      </w:r>
      <w:bookmarkEnd w:id="259"/>
      <w:bookmarkEnd w:id="260"/>
    </w:p>
    <w:p w14:paraId="02BB8887" w14:textId="77777777" w:rsidR="000B31E3" w:rsidRDefault="000B31E3" w:rsidP="000B31E3">
      <w:pPr>
        <w:rPr>
          <w:lang w:eastAsia="ko-KR"/>
        </w:rPr>
      </w:pPr>
      <w:r>
        <w:rPr>
          <w:lang w:eastAsia="ko-KR"/>
        </w:rPr>
        <w:t>The harmonic and IMD products caused by UL DC_3_n38 are shown below.</w:t>
      </w:r>
    </w:p>
    <w:p w14:paraId="6F7162F9" w14:textId="77777777" w:rsidR="000B31E3" w:rsidRDefault="000B31E3" w:rsidP="000B31E3">
      <w:pPr>
        <w:spacing w:after="160" w:line="259" w:lineRule="auto"/>
        <w:rPr>
          <w:rFonts w:ascii="Arial" w:hAnsi="Arial"/>
          <w:b/>
        </w:rPr>
      </w:pPr>
      <w:r>
        <w:br w:type="page"/>
      </w:r>
    </w:p>
    <w:p w14:paraId="6BEEE07D" w14:textId="77777777" w:rsidR="000B31E3" w:rsidRDefault="000B31E3" w:rsidP="000B31E3">
      <w:pPr>
        <w:pStyle w:val="TH"/>
      </w:pPr>
      <w:r>
        <w:lastRenderedPageBreak/>
        <w:t>Table 6.14</w:t>
      </w:r>
      <w:r>
        <w:rPr>
          <w:lang w:val="en-US"/>
        </w:rPr>
        <w:t>.3</w:t>
      </w:r>
      <w:r>
        <w:t xml:space="preserve">-1: </w:t>
      </w:r>
      <w:r w:rsidRPr="00117982">
        <w:t xml:space="preserve">The harmonic and IMD products caused by UL </w:t>
      </w:r>
      <w:r w:rsidRPr="00A018D2">
        <w:t>DC_</w:t>
      </w:r>
      <w:r>
        <w:t>3</w:t>
      </w:r>
      <w:r w:rsidRPr="00A018D2">
        <w:t>_n</w:t>
      </w:r>
      <w:r>
        <w:t>38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0B31E3" w:rsidRPr="00F477D0" w14:paraId="75ED239B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462707A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25E8A2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E7FD1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E5819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AA8CE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B31E3" w:rsidRPr="00F477D0" w14:paraId="029902A9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57BE467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CF5F6E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0D80D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1577A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9CF61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2620</w:t>
            </w:r>
          </w:p>
        </w:tc>
      </w:tr>
      <w:tr w:rsidR="000B31E3" w:rsidRPr="00F477D0" w14:paraId="765D1C02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4307B30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96B349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CE303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1BBAB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D7D6E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2* fy_high</w:t>
            </w:r>
          </w:p>
        </w:tc>
      </w:tr>
      <w:tr w:rsidR="000B31E3" w:rsidRPr="00F477D0" w14:paraId="1896144D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6D0877BA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8E6164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3420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F1777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3570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7FCED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5140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2EEF0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5240</w:t>
            </w:r>
          </w:p>
        </w:tc>
      </w:tr>
      <w:tr w:rsidR="000B31E3" w:rsidRPr="00F477D0" w14:paraId="229A10AD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0959F9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717767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285F3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D98C5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EA751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3* fy_high</w:t>
            </w:r>
          </w:p>
        </w:tc>
      </w:tr>
      <w:tr w:rsidR="000B31E3" w:rsidRPr="00F477D0" w14:paraId="1EB34498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B7E8E3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122DE3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5130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B40F6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5355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3C0461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7710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4F13B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7860</w:t>
            </w:r>
          </w:p>
        </w:tc>
      </w:tr>
      <w:tr w:rsidR="000B31E3" w:rsidRPr="00F477D0" w14:paraId="7EA1894A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5E5B4625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E9EEBD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CB186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7444B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7C1E4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4* fy_high</w:t>
            </w:r>
          </w:p>
        </w:tc>
      </w:tr>
      <w:tr w:rsidR="000B31E3" w:rsidRPr="00F477D0" w14:paraId="539920FA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161CC86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9400BA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6840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0CCEE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6A52B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10280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F3949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10480</w:t>
            </w:r>
          </w:p>
        </w:tc>
      </w:tr>
      <w:tr w:rsidR="000B31E3" w:rsidRPr="00F477D0" w14:paraId="6BE69A16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492FDC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5th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61E5E7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19A96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185CA6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B2013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5* fy_high</w:t>
            </w:r>
          </w:p>
        </w:tc>
      </w:tr>
      <w:tr w:rsidR="000B31E3" w:rsidRPr="00F477D0" w14:paraId="47890793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8B233D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5th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77C27C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8550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0E171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8925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498B07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12850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B76AC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13100</w:t>
            </w:r>
          </w:p>
        </w:tc>
      </w:tr>
      <w:tr w:rsidR="000B31E3" w:rsidRPr="00F477D0" w14:paraId="62E5ACC8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6EF468CB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6th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1651E2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42489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E75F7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46EC5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6* fy_high</w:t>
            </w:r>
          </w:p>
        </w:tc>
      </w:tr>
      <w:tr w:rsidR="000B31E3" w:rsidRPr="00F477D0" w14:paraId="2873D5E0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022531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6th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FD987E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10260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402CE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10710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08187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15420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9ECEE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15720</w:t>
            </w:r>
          </w:p>
        </w:tc>
      </w:tr>
      <w:tr w:rsidR="000B31E3" w:rsidRPr="00F477D0" w14:paraId="5DC19943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EE0AC1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7th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C36032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230C0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91A98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22A93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7* fy_high</w:t>
            </w:r>
          </w:p>
        </w:tc>
      </w:tr>
      <w:tr w:rsidR="000B31E3" w:rsidRPr="00F477D0" w14:paraId="652A43BD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7217EB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7th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B0761D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11970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4043E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12495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79B88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17990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A8008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18340</w:t>
            </w:r>
          </w:p>
        </w:tc>
      </w:tr>
      <w:tr w:rsidR="000B31E3" w:rsidRPr="00F477D0" w14:paraId="34D9A2A2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175A90A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9E2B66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7B879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0DC2B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F2A61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0B31E3" w:rsidRPr="00F477D0" w14:paraId="6610D516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1C40ED2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1D5E16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3430A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3AB45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4280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26016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4405</w:t>
            </w:r>
          </w:p>
        </w:tc>
      </w:tr>
      <w:tr w:rsidR="000B31E3" w:rsidRPr="00F477D0" w14:paraId="207C054E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ECB92D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2CC565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19D99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BE663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63B0A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0B31E3" w:rsidRPr="00F477D0" w14:paraId="492641EC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0E43BA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ED0757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37383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75461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3355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0FAB2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3530</w:t>
            </w:r>
          </w:p>
        </w:tc>
      </w:tr>
      <w:tr w:rsidR="000B31E3" w:rsidRPr="00F477D0" w14:paraId="43873A35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BBBE88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2D37AA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16023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5F906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33C7D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0B31E3" w:rsidRPr="00F477D0" w14:paraId="538D43FD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5D0E3B0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9BBA80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5990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29431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6190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FFDEE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6850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177FC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7025</w:t>
            </w:r>
          </w:p>
        </w:tc>
      </w:tr>
      <w:tr w:rsidR="000B31E3" w:rsidRPr="00F477D0" w14:paraId="701C03D0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6D762D2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9B0299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390EB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F6D33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125A3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0B31E3" w:rsidRPr="00F477D0" w14:paraId="76EE0F65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7DCB2AD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638342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2510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34B9B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2785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C598B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7F97C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6150</w:t>
            </w:r>
          </w:p>
        </w:tc>
      </w:tr>
      <w:tr w:rsidR="000B31E3" w:rsidRPr="00F477D0" w14:paraId="749937AC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5D183B0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1B5C34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11CB3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AEEFF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3822B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0B31E3" w:rsidRPr="00F477D0" w14:paraId="4D220AC7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4F9B63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AD0828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1820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2D068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6068F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8560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A6E81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8810</w:t>
            </w:r>
          </w:p>
        </w:tc>
      </w:tr>
      <w:tr w:rsidR="000B31E3" w:rsidRPr="00F477D0" w14:paraId="169A32A7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E04411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442168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67069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74CF0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38441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0B31E3" w:rsidRPr="00F477D0" w14:paraId="431C3187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495FEF8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796342D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7700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00713C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7975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5A8EC0F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9420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18E81F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9645</w:t>
            </w:r>
          </w:p>
        </w:tc>
      </w:tr>
      <w:tr w:rsidR="000B31E3" w:rsidRPr="00F477D0" w14:paraId="6A176FE4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BA4D140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CFC497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9BED9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F6A81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9AC22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0B31E3" w:rsidRPr="00F477D0" w14:paraId="68520060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02C653B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234556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8770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BC7F5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8495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6E3EA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4570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65F41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4220</w:t>
            </w:r>
          </w:p>
        </w:tc>
      </w:tr>
      <w:tr w:rsidR="000B31E3" w:rsidRPr="00F477D0" w14:paraId="6A7B1E5C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CE563E7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736668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07A85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9D33D3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E07F2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0B31E3" w:rsidRPr="00F477D0" w14:paraId="51484CA7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048A0CB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D4D386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4440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79AB2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4140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A7A19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EE7D4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0B31E3" w:rsidRPr="00F477D0" w14:paraId="2C331A8C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DB1904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FF936C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B67C1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C2EFB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743C1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0B31E3" w:rsidRPr="00F477D0" w14:paraId="59D619D8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F8E49E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0B6AD2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11990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1CFFB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12265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8AEDD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9410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D238B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9760</w:t>
            </w:r>
          </w:p>
        </w:tc>
      </w:tr>
      <w:tr w:rsidR="000B31E3" w:rsidRPr="00F477D0" w14:paraId="63B60D2C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5AA661D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51C169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9A7CB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AF294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CEAC5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0B31E3" w:rsidRPr="00F477D0" w14:paraId="1D68D0C9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A24381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A887B6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11130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F42A3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11430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035D9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10270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2B124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10595</w:t>
            </w:r>
          </w:p>
        </w:tc>
      </w:tr>
    </w:tbl>
    <w:p w14:paraId="591E8230" w14:textId="77777777" w:rsidR="000B31E3" w:rsidRDefault="000B31E3" w:rsidP="003F6100"/>
    <w:p w14:paraId="02755D1C" w14:textId="77777777" w:rsidR="000B31E3" w:rsidRDefault="000B31E3" w:rsidP="000B31E3">
      <w:pPr>
        <w:rPr>
          <w:lang w:eastAsia="ko-KR"/>
        </w:rPr>
      </w:pPr>
      <w:r>
        <w:rPr>
          <w:lang w:eastAsia="ko-KR"/>
        </w:rPr>
        <w:t>The harmonic and IMD products caused by UL DC_3_n40 are shown below.</w:t>
      </w:r>
    </w:p>
    <w:p w14:paraId="6B819D56" w14:textId="77777777" w:rsidR="000B31E3" w:rsidRDefault="000B31E3" w:rsidP="000B31E3">
      <w:pPr>
        <w:pStyle w:val="TH"/>
      </w:pPr>
      <w:r>
        <w:t>Table 6.14</w:t>
      </w:r>
      <w:r>
        <w:rPr>
          <w:lang w:val="en-US"/>
        </w:rPr>
        <w:t>.3</w:t>
      </w:r>
      <w:r>
        <w:t xml:space="preserve">-2: </w:t>
      </w:r>
      <w:r w:rsidRPr="00117982">
        <w:t xml:space="preserve">The harmonic and IMD products caused by UL </w:t>
      </w:r>
      <w:r w:rsidRPr="00A018D2">
        <w:t>DC_</w:t>
      </w:r>
      <w:r>
        <w:t>3</w:t>
      </w:r>
      <w:r w:rsidRPr="00A018D2">
        <w:t>_n</w:t>
      </w:r>
      <w:r>
        <w:t>40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0B31E3" w:rsidRPr="00F477D0" w14:paraId="70CAD90E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667DE5D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6E7C57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8F6E4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87546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BE5B8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B31E3" w:rsidRPr="00F477D0" w14:paraId="33211ECB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0F5EE1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5BABEF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3C094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23DC27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59190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2400</w:t>
            </w:r>
          </w:p>
        </w:tc>
      </w:tr>
      <w:tr w:rsidR="000B31E3" w:rsidRPr="00F477D0" w14:paraId="09AC6E19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18A72D03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07688B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675F9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CA396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083A2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 fy_high</w:t>
            </w:r>
          </w:p>
        </w:tc>
      </w:tr>
      <w:tr w:rsidR="000B31E3" w:rsidRPr="00F477D0" w14:paraId="7BE4AB0E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7086CD4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943E04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FECBE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E1D9F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73287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4800</w:t>
            </w:r>
          </w:p>
        </w:tc>
      </w:tr>
      <w:tr w:rsidR="000B31E3" w:rsidRPr="00F477D0" w14:paraId="74F0A6D7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E833705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AE262E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F9189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30A56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455C3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 fy_high</w:t>
            </w:r>
          </w:p>
        </w:tc>
      </w:tr>
      <w:tr w:rsidR="000B31E3" w:rsidRPr="00F477D0" w14:paraId="37B8723D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F3D6AB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234860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06FC0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5355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FEB26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0F8D9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7200</w:t>
            </w:r>
          </w:p>
        </w:tc>
      </w:tr>
      <w:tr w:rsidR="000B31E3" w:rsidRPr="00F477D0" w14:paraId="355EFD6A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A035C7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DFEED9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ED81B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96045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32A7D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 fy_high</w:t>
            </w:r>
          </w:p>
        </w:tc>
      </w:tr>
      <w:tr w:rsidR="000B31E3" w:rsidRPr="00F477D0" w14:paraId="6259E8F0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182C987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1E1AF4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0CEF8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4F1B7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DD7EE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9600</w:t>
            </w:r>
          </w:p>
        </w:tc>
      </w:tr>
      <w:tr w:rsidR="000B31E3" w:rsidRPr="00F477D0" w14:paraId="06D90159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E4A1F8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5th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CA907F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A35AD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E1726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EDBF8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 fy_high</w:t>
            </w:r>
          </w:p>
        </w:tc>
      </w:tr>
      <w:tr w:rsidR="000B31E3" w:rsidRPr="00F477D0" w14:paraId="4EA5E8F7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E15775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5th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891284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C3823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8925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E68327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64733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12000</w:t>
            </w:r>
          </w:p>
        </w:tc>
      </w:tr>
      <w:tr w:rsidR="000B31E3" w:rsidRPr="00F477D0" w14:paraId="29FE6F42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4DE72498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6th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773C56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6875E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580F4D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3CC92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 fy_high</w:t>
            </w:r>
          </w:p>
        </w:tc>
      </w:tr>
      <w:tr w:rsidR="000B31E3" w:rsidRPr="00F477D0" w14:paraId="44F08D03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0FEFB63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6th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0FED89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C7C13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4D3DC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4764B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14400</w:t>
            </w:r>
          </w:p>
        </w:tc>
      </w:tr>
      <w:tr w:rsidR="000B31E3" w:rsidRPr="00F477D0" w14:paraId="5CC0EE8A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B5E8A93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7th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4F7051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8C0FF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4D35D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1690E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 fy_high</w:t>
            </w:r>
          </w:p>
        </w:tc>
      </w:tr>
      <w:tr w:rsidR="000B31E3" w:rsidRPr="00F477D0" w14:paraId="47798A91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08C0610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7th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6D17D2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11970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BB76B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12495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BC64F1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D585C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16800</w:t>
            </w:r>
          </w:p>
        </w:tc>
      </w:tr>
      <w:tr w:rsidR="000B31E3" w:rsidRPr="00F477D0" w14:paraId="4022B467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1CC5B8C4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84DF3B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8CB73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5E524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86A98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0B31E3" w:rsidRPr="00F477D0" w14:paraId="493731D6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0E6F9FC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B5125E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28DB6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74C97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61C10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4185</w:t>
            </w:r>
          </w:p>
        </w:tc>
      </w:tr>
      <w:tr w:rsidR="000B31E3" w:rsidRPr="00F477D0" w14:paraId="751D5C94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57FC817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22C030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7D1A3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364187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0C18B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0B31E3" w:rsidRPr="00F477D0" w14:paraId="239706C2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2757EC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08D1FB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06624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F55AE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ADBF7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3090</w:t>
            </w:r>
          </w:p>
        </w:tc>
      </w:tr>
      <w:tr w:rsidR="000B31E3" w:rsidRPr="00F477D0" w14:paraId="0CF7B517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3EB01B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9AE918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11577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56046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F4449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0B31E3" w:rsidRPr="00F477D0" w14:paraId="4E3266D6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5EAE63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F8F4C1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5720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66BBF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5970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46A43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6310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169A8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6585</w:t>
            </w:r>
          </w:p>
        </w:tc>
      </w:tr>
      <w:tr w:rsidR="000B31E3" w:rsidRPr="00F477D0" w14:paraId="7DF95A98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7E9FF203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91447D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15BCF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FFBEE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4B75F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0B31E3" w:rsidRPr="00F477D0" w14:paraId="1B32F3B0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62157F90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DCBAB6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7A699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3055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31153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08305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5490</w:t>
            </w:r>
          </w:p>
        </w:tc>
      </w:tr>
      <w:tr w:rsidR="000B31E3" w:rsidRPr="00F477D0" w14:paraId="10ABCBE4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0CBB737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E487AF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A2F39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67736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C2C27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0B31E3" w:rsidRPr="00F477D0" w14:paraId="4B65BAA3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9B9B030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3A8EA6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35E19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1B313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3C1E5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8370</w:t>
            </w:r>
          </w:p>
        </w:tc>
      </w:tr>
      <w:tr w:rsidR="000B31E3" w:rsidRPr="00F477D0" w14:paraId="127D8594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18B5EBCA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6235F6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10B78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5DBB9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F1776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0B31E3" w:rsidRPr="00F477D0" w14:paraId="6A02E62B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747A413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11252C5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7430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A227FD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7755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788F0F1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3435AE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8985</w:t>
            </w:r>
          </w:p>
        </w:tc>
      </w:tr>
      <w:tr w:rsidR="000B31E3" w:rsidRPr="00F477D0" w14:paraId="36BCB0DF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C44FDC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DC976D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E0057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3F9D3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8057F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0B31E3" w:rsidRPr="00F477D0" w14:paraId="2D5DAC60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FDA2FAD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06409C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7890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D873A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7415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D9D5D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4840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EC67F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4440</w:t>
            </w:r>
          </w:p>
        </w:tc>
      </w:tr>
      <w:tr w:rsidR="000B31E3" w:rsidRPr="00F477D0" w14:paraId="5C03DC71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DAAAE7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7F347D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19049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D2C34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99E57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0B31E3" w:rsidRPr="00F477D0" w14:paraId="73D8B2CF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B2CC454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F7485D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401D5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3330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B36DD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8906D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0B31E3" w:rsidRPr="00F477D0" w14:paraId="52836B07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B509254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D0A865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D0B20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C4AFBD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ABD7D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0B31E3" w:rsidRPr="00F477D0" w14:paraId="0B337C4C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6ADE04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78203D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10910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DA5F9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11385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911F4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9140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6AE72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9540</w:t>
            </w:r>
          </w:p>
        </w:tc>
      </w:tr>
      <w:tr w:rsidR="000B31E3" w:rsidRPr="00F477D0" w14:paraId="4AEFA998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134260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8A2EF9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CF78E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5D52F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439D1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0B31E3" w:rsidRPr="00F477D0" w14:paraId="7289F7D3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74A054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DBA806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10320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DD3EB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10770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0BCEFD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9730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4AE04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10155</w:t>
            </w:r>
          </w:p>
        </w:tc>
      </w:tr>
    </w:tbl>
    <w:p w14:paraId="31F54E2B" w14:textId="77777777" w:rsidR="000B31E3" w:rsidRDefault="000B31E3" w:rsidP="003F6100"/>
    <w:p w14:paraId="2AC48C7B" w14:textId="77777777" w:rsidR="000B31E3" w:rsidRDefault="000B31E3" w:rsidP="000B31E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 are no intermodulation products of DC_3_n38 falling inside the RX band of n40.</w:t>
      </w:r>
    </w:p>
    <w:p w14:paraId="514E21C0" w14:textId="77777777" w:rsidR="000B31E3" w:rsidRDefault="000B31E3" w:rsidP="000B31E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 are no intermodulation products of DC_3_n40 falling inside the RX band of n38</w:t>
      </w:r>
    </w:p>
    <w:p w14:paraId="3D719F23" w14:textId="77777777" w:rsidR="000B31E3" w:rsidRPr="00EC24FB" w:rsidRDefault="000B31E3" w:rsidP="000B31E3">
      <w:pPr>
        <w:rPr>
          <w:rFonts w:eastAsia="SimSun"/>
          <w:lang w:val="en-US" w:eastAsia="zh-CN"/>
        </w:rPr>
      </w:pPr>
    </w:p>
    <w:p w14:paraId="4AF2DA21" w14:textId="061BACC2" w:rsidR="000B31E3" w:rsidRDefault="000B31E3" w:rsidP="00147049">
      <w:pPr>
        <w:pStyle w:val="3"/>
        <w:rPr>
          <w:lang w:val="en-US" w:eastAsia="zh-CN"/>
        </w:rPr>
      </w:pPr>
      <w:bookmarkStart w:id="261" w:name="_Toc120260777"/>
      <w:bookmarkStart w:id="262" w:name="_Toc135927673"/>
      <w:r>
        <w:rPr>
          <w:lang w:val="en-US" w:eastAsia="zh-CN"/>
        </w:rPr>
        <w:t>6.14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  <w:t>∆T</w:t>
      </w:r>
      <w:r w:rsidRPr="00B94A68">
        <w:t>IB</w:t>
      </w:r>
      <w:r w:rsidRPr="00464490">
        <w:rPr>
          <w:lang w:val="en-US" w:eastAsia="zh-CN"/>
        </w:rPr>
        <w:t xml:space="preserve"> and ∆R</w:t>
      </w:r>
      <w:r w:rsidRPr="00B94A68">
        <w:t>IB</w:t>
      </w:r>
      <w:r w:rsidRPr="00464490">
        <w:rPr>
          <w:lang w:val="en-US" w:eastAsia="zh-CN"/>
        </w:rPr>
        <w:t xml:space="preserve"> values</w:t>
      </w:r>
      <w:bookmarkEnd w:id="261"/>
      <w:bookmarkEnd w:id="262"/>
    </w:p>
    <w:p w14:paraId="61A70AB7" w14:textId="77777777" w:rsidR="000B31E3" w:rsidRPr="00B744F9" w:rsidRDefault="000B31E3" w:rsidP="000B31E3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CA_n3A-n38A-n40A,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6052E971" w14:textId="77777777" w:rsidR="000B31E3" w:rsidRDefault="000B31E3" w:rsidP="000B31E3">
      <w:pPr>
        <w:pStyle w:val="TH"/>
      </w:pPr>
      <w:r>
        <w:t>Table 6.14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B31E3" w:rsidRPr="00EF5447" w14:paraId="025A883F" w14:textId="77777777" w:rsidTr="0062720C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28185" w14:textId="77777777" w:rsidR="000B31E3" w:rsidRPr="00EF5447" w:rsidRDefault="000B31E3" w:rsidP="0062720C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B39F" w14:textId="77777777" w:rsidR="000B31E3" w:rsidRPr="00EF5447" w:rsidRDefault="000B31E3" w:rsidP="0062720C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0B31E3" w:rsidRPr="00EF5447" w14:paraId="317FB193" w14:textId="77777777" w:rsidTr="0062720C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962D" w14:textId="77777777" w:rsidR="000B31E3" w:rsidRPr="00EF5447" w:rsidRDefault="000B31E3" w:rsidP="0062720C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2C84" w14:textId="77777777" w:rsidR="000B31E3" w:rsidRPr="00EF5447" w:rsidRDefault="000B31E3" w:rsidP="0062720C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0B31E3" w:rsidRPr="00EF5447" w14:paraId="5CD11D50" w14:textId="77777777" w:rsidTr="0062720C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448" w14:textId="77777777" w:rsidR="000B31E3" w:rsidRPr="00EF5447" w:rsidRDefault="000B31E3" w:rsidP="0062720C">
            <w:pPr>
              <w:pStyle w:val="TAC"/>
            </w:pPr>
            <w:r>
              <w:t>DC_3_n38-n40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365" w14:textId="77777777" w:rsidR="000B31E3" w:rsidRPr="00EF5447" w:rsidRDefault="000B31E3" w:rsidP="0062720C">
            <w:pPr>
              <w:pStyle w:val="TAC"/>
            </w:pPr>
            <w: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9E18" w14:textId="77777777" w:rsidR="000B31E3" w:rsidRDefault="000B31E3" w:rsidP="0062720C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  <w:r w:rsidRPr="00F2186E">
              <w:rPr>
                <w:vertAlign w:val="superscript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E7D7" w14:textId="77777777" w:rsidR="000B31E3" w:rsidRPr="00EF5447" w:rsidRDefault="000B31E3" w:rsidP="0062720C">
            <w:pPr>
              <w:pStyle w:val="TAC"/>
            </w:pPr>
            <w:r>
              <w:t>0.5</w:t>
            </w:r>
          </w:p>
        </w:tc>
      </w:tr>
      <w:tr w:rsidR="000B31E3" w:rsidRPr="00EF5447" w14:paraId="73639DAC" w14:textId="77777777" w:rsidTr="0062720C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E69B7" w14:textId="77777777" w:rsidR="000B31E3" w:rsidRDefault="000B31E3" w:rsidP="0062720C">
            <w:pPr>
              <w:pStyle w:val="TAN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NOTE 3:</w:t>
            </w:r>
            <w:r w:rsidRPr="00EF5447">
              <w:rPr>
                <w:rFonts w:cs="Arial"/>
                <w:szCs w:val="18"/>
              </w:rPr>
              <w:tab/>
            </w:r>
            <w:r w:rsidRPr="00EF5447">
              <w:rPr>
                <w:rFonts w:cs="Arial"/>
                <w:szCs w:val="18"/>
                <w:lang w:eastAsia="zh-CN"/>
              </w:rPr>
              <w:t>The requirement</w:t>
            </w:r>
            <w:r w:rsidRPr="00EF5447">
              <w:rPr>
                <w:rFonts w:cs="Arial"/>
                <w:szCs w:val="18"/>
              </w:rPr>
              <w:t xml:space="preserve"> is applied for UE transmitting on the frequency range of 25</w:t>
            </w:r>
            <w:r w:rsidRPr="00EF5447">
              <w:rPr>
                <w:rFonts w:cs="Arial"/>
                <w:szCs w:val="18"/>
                <w:lang w:eastAsia="zh-CN"/>
              </w:rPr>
              <w:t>1</w:t>
            </w:r>
            <w:r w:rsidRPr="00EF5447">
              <w:rPr>
                <w:rFonts w:cs="Arial"/>
                <w:szCs w:val="18"/>
              </w:rPr>
              <w:t>5 – 26</w:t>
            </w:r>
            <w:r w:rsidRPr="00EF5447">
              <w:rPr>
                <w:rFonts w:cs="Arial"/>
                <w:szCs w:val="18"/>
                <w:lang w:eastAsia="zh-CN"/>
              </w:rPr>
              <w:t>90 </w:t>
            </w:r>
            <w:r w:rsidRPr="00EF5447">
              <w:rPr>
                <w:rFonts w:cs="Arial"/>
                <w:szCs w:val="18"/>
              </w:rPr>
              <w:t>MHz.</w:t>
            </w:r>
          </w:p>
          <w:p w14:paraId="0A0A81A7" w14:textId="77777777" w:rsidR="000B31E3" w:rsidRDefault="000B31E3" w:rsidP="0062720C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501C93EC" w14:textId="77777777" w:rsidR="000B31E3" w:rsidRPr="00F2186E" w:rsidRDefault="000B31E3" w:rsidP="0062720C">
            <w:pPr>
              <w:pStyle w:val="TAN"/>
              <w:rPr>
                <w:rFonts w:cs="Arial"/>
                <w:szCs w:val="18"/>
              </w:rPr>
            </w:pPr>
            <w:r w:rsidRPr="00D67A9D">
              <w:rPr>
                <w:szCs w:val="18"/>
              </w:rPr>
              <w:t xml:space="preserve">NOTE </w:t>
            </w:r>
            <w:r>
              <w:rPr>
                <w:szCs w:val="18"/>
              </w:rPr>
              <w:t>7</w:t>
            </w:r>
            <w:r w:rsidRPr="00D67A9D">
              <w:rPr>
                <w:szCs w:val="18"/>
              </w:rPr>
              <w:t>:</w:t>
            </w:r>
            <w:r w:rsidRPr="00D67A9D">
              <w:rPr>
                <w:szCs w:val="18"/>
              </w:rPr>
              <w:tab/>
            </w:r>
            <w:r w:rsidRPr="00B14F7D">
              <w:rPr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</w:rPr>
              <w:t>,</w:t>
            </w:r>
            <w:r>
              <w:rPr>
                <w:szCs w:val="18"/>
              </w:rPr>
              <w:t xml:space="preserve"> such as for </w:t>
            </w:r>
            <w:r w:rsidRPr="00955DFF">
              <w:rPr>
                <w:szCs w:val="18"/>
              </w:rPr>
              <w:t>DC_66_(n)12</w:t>
            </w:r>
            <w:r>
              <w:rPr>
                <w:szCs w:val="18"/>
              </w:rPr>
              <w:t xml:space="preserve"> the band order from left to right is 12, 66 and n12</w:t>
            </w:r>
            <w:r w:rsidRPr="00B14F7D">
              <w:rPr>
                <w:szCs w:val="18"/>
              </w:rPr>
              <w:t>.</w:t>
            </w:r>
          </w:p>
        </w:tc>
      </w:tr>
    </w:tbl>
    <w:p w14:paraId="4FA4C0A0" w14:textId="77777777" w:rsidR="000B31E3" w:rsidRPr="00ED422D" w:rsidRDefault="000B31E3" w:rsidP="000B31E3"/>
    <w:p w14:paraId="7E7E9EC0" w14:textId="77777777" w:rsidR="000B31E3" w:rsidRDefault="000B31E3" w:rsidP="000B31E3">
      <w:pPr>
        <w:pStyle w:val="TH"/>
      </w:pPr>
      <w:r>
        <w:lastRenderedPageBreak/>
        <w:t>Table 6.14.4-2: ΔR</w:t>
      </w:r>
      <w:r w:rsidRPr="00B744F9">
        <w:rPr>
          <w:vertAlign w:val="subscript"/>
        </w:rPr>
        <w:t>IB,c</w:t>
      </w:r>
      <w: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B31E3" w:rsidRPr="002A58AD" w14:paraId="15C6F45E" w14:textId="77777777" w:rsidTr="0062720C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D29C7" w14:textId="77777777" w:rsidR="000B31E3" w:rsidRPr="00C96590" w:rsidRDefault="000B31E3" w:rsidP="0062720C">
            <w:pPr>
              <w:pStyle w:val="TAH"/>
            </w:pPr>
            <w:r w:rsidRPr="00C96590"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A536" w14:textId="77777777" w:rsidR="000B31E3" w:rsidRPr="000D7965" w:rsidRDefault="000B31E3" w:rsidP="0062720C">
            <w:pPr>
              <w:pStyle w:val="TAH"/>
              <w:rPr>
                <w:rFonts w:eastAsia="MS Mincho" w:cs="Arial"/>
                <w:color w:val="000000" w:themeColor="text1"/>
                <w:kern w:val="2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B31E3" w:rsidRPr="009E2E4F" w14:paraId="5AA8F058" w14:textId="77777777" w:rsidTr="0062720C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545" w14:textId="77777777" w:rsidR="000B31E3" w:rsidRPr="00C96590" w:rsidRDefault="000B31E3" w:rsidP="0062720C">
            <w:pPr>
              <w:pStyle w:val="TAH"/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79A" w14:textId="77777777" w:rsidR="000B31E3" w:rsidRPr="000D7965" w:rsidRDefault="000B31E3" w:rsidP="0062720C">
            <w:pPr>
              <w:pStyle w:val="TAH"/>
              <w:rPr>
                <w:rFonts w:eastAsia="MS Mincho" w:cs="Arial"/>
                <w:color w:val="000000" w:themeColor="text1"/>
                <w:kern w:val="2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B31E3" w:rsidRPr="00C96590" w14:paraId="1A3A490F" w14:textId="77777777" w:rsidTr="0062720C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547C" w14:textId="77777777" w:rsidR="000B31E3" w:rsidRPr="00C96590" w:rsidRDefault="000B31E3" w:rsidP="0062720C">
            <w:pPr>
              <w:pStyle w:val="TAC"/>
            </w:pPr>
            <w:r>
              <w:t>DC_3_n38-n40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DDD5" w14:textId="77777777" w:rsidR="000B31E3" w:rsidRPr="00C96590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047B" w14:textId="77777777" w:rsidR="000B31E3" w:rsidRPr="000D7965" w:rsidRDefault="000B31E3" w:rsidP="0062720C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9CD5" w14:textId="77777777" w:rsidR="000B31E3" w:rsidRPr="00C96590" w:rsidRDefault="000B31E3" w:rsidP="0062720C">
            <w:pPr>
              <w:pStyle w:val="TAC"/>
            </w:pPr>
            <w:r>
              <w:rPr>
                <w:rFonts w:eastAsia="맑은 고딕"/>
                <w:lang w:eastAsia="ko-KR"/>
              </w:rPr>
              <w:t>-</w:t>
            </w:r>
          </w:p>
        </w:tc>
      </w:tr>
      <w:tr w:rsidR="000B31E3" w:rsidRPr="00C96590" w14:paraId="0B254504" w14:textId="77777777" w:rsidTr="0062720C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856" w14:textId="77777777" w:rsidR="000B31E3" w:rsidRDefault="000B31E3" w:rsidP="0062720C">
            <w:pPr>
              <w:pStyle w:val="TAN"/>
            </w:pPr>
            <w:r w:rsidRPr="006C6947">
              <w:t xml:space="preserve">NOTE </w:t>
            </w:r>
            <w:r>
              <w:t>7</w:t>
            </w:r>
            <w:r w:rsidRPr="000D7965">
              <w:t>:</w:t>
            </w:r>
            <w:r w:rsidRPr="000D7965">
              <w:tab/>
              <w:t>“-” denotes Δ</w:t>
            </w:r>
            <w:r>
              <w:t>R</w:t>
            </w:r>
            <w:r w:rsidRPr="000D7965">
              <w:rPr>
                <w:vertAlign w:val="subscript"/>
              </w:rPr>
              <w:t>IB,c</w:t>
            </w:r>
            <w:r w:rsidRPr="000D7965">
              <w:t xml:space="preserve"> = 0.</w:t>
            </w:r>
          </w:p>
          <w:p w14:paraId="40A81473" w14:textId="77777777" w:rsidR="000B31E3" w:rsidRPr="00C96590" w:rsidRDefault="000B31E3" w:rsidP="0062720C">
            <w:pPr>
              <w:pStyle w:val="TAN"/>
              <w:rPr>
                <w:rFonts w:eastAsia="맑은 고딕"/>
                <w:lang w:eastAsia="ko-KR"/>
              </w:rPr>
            </w:pPr>
            <w:r w:rsidRPr="00D67A9D">
              <w:rPr>
                <w:szCs w:val="18"/>
              </w:rPr>
              <w:t xml:space="preserve">NOTE </w:t>
            </w:r>
            <w:r>
              <w:rPr>
                <w:szCs w:val="18"/>
              </w:rPr>
              <w:t>8</w:t>
            </w:r>
            <w:r w:rsidRPr="00D67A9D">
              <w:rPr>
                <w:szCs w:val="18"/>
              </w:rPr>
              <w:t>:</w:t>
            </w:r>
            <w:r w:rsidRPr="00D67A9D">
              <w:rPr>
                <w:szCs w:val="18"/>
              </w:rPr>
              <w:tab/>
            </w:r>
            <w:r w:rsidRPr="00B14F7D">
              <w:rPr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</w:rPr>
              <w:t>,</w:t>
            </w:r>
            <w:r>
              <w:rPr>
                <w:szCs w:val="18"/>
              </w:rPr>
              <w:t xml:space="preserve"> such as for </w:t>
            </w:r>
            <w:r w:rsidRPr="007518AB">
              <w:rPr>
                <w:szCs w:val="18"/>
              </w:rPr>
              <w:t>DC_</w:t>
            </w:r>
            <w:r>
              <w:rPr>
                <w:szCs w:val="18"/>
              </w:rPr>
              <w:t>5</w:t>
            </w:r>
            <w:r w:rsidRPr="00AE58E0">
              <w:rPr>
                <w:szCs w:val="18"/>
              </w:rPr>
              <w:t>_(n)12</w:t>
            </w:r>
            <w:r>
              <w:rPr>
                <w:szCs w:val="18"/>
              </w:rPr>
              <w:t xml:space="preserve"> the band order from left to right is 5, 12 and n12</w:t>
            </w:r>
            <w:r w:rsidRPr="00B14F7D">
              <w:rPr>
                <w:szCs w:val="18"/>
              </w:rPr>
              <w:t>.</w:t>
            </w:r>
          </w:p>
        </w:tc>
      </w:tr>
    </w:tbl>
    <w:p w14:paraId="2FD557A3" w14:textId="77777777" w:rsidR="000B31E3" w:rsidRPr="000D7965" w:rsidRDefault="000B31E3" w:rsidP="000B31E3">
      <w:pPr>
        <w:rPr>
          <w:lang w:eastAsia="zh-CN"/>
        </w:rPr>
      </w:pPr>
    </w:p>
    <w:p w14:paraId="268FCFFF" w14:textId="07670314" w:rsidR="000B31E3" w:rsidRDefault="000B31E3" w:rsidP="00147049">
      <w:pPr>
        <w:pStyle w:val="3"/>
        <w:rPr>
          <w:lang w:val="en-US" w:eastAsia="zh-CN"/>
        </w:rPr>
      </w:pPr>
      <w:bookmarkStart w:id="263" w:name="_Toc120260778"/>
      <w:bookmarkStart w:id="264" w:name="_Toc135927674"/>
      <w:r>
        <w:rPr>
          <w:lang w:val="en-US" w:eastAsia="zh-CN"/>
        </w:rPr>
        <w:t>6.14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 requirements</w:t>
      </w:r>
      <w:bookmarkEnd w:id="263"/>
      <w:bookmarkEnd w:id="264"/>
    </w:p>
    <w:p w14:paraId="762B43EC" w14:textId="77777777" w:rsidR="000B31E3" w:rsidRPr="00F477D0" w:rsidRDefault="000B31E3" w:rsidP="000B31E3">
      <w:pPr>
        <w:rPr>
          <w:lang w:val="en-US" w:eastAsia="zh-CN"/>
        </w:rPr>
      </w:pPr>
      <w:r w:rsidRPr="00107343">
        <w:rPr>
          <w:rFonts w:eastAsia="DengXian"/>
          <w:szCs w:val="21"/>
        </w:rPr>
        <w:t xml:space="preserve">All MSD requirements for </w:t>
      </w:r>
      <w:r>
        <w:rPr>
          <w:rFonts w:eastAsia="DengXian"/>
          <w:szCs w:val="21"/>
        </w:rPr>
        <w:t>DC_3_n38-</w:t>
      </w:r>
      <w:r w:rsidRPr="001E13CD">
        <w:rPr>
          <w:rFonts w:eastAsia="DengXian"/>
          <w:szCs w:val="21"/>
        </w:rPr>
        <w:t>n</w:t>
      </w:r>
      <w:r>
        <w:rPr>
          <w:rFonts w:eastAsia="DengXian"/>
          <w:szCs w:val="21"/>
        </w:rPr>
        <w:t xml:space="preserve">40 </w:t>
      </w:r>
      <w:r w:rsidRPr="00107343">
        <w:rPr>
          <w:rFonts w:eastAsia="DengXian"/>
          <w:szCs w:val="21"/>
        </w:rPr>
        <w:t>are already covered by constituent fallback modes. No additional MSD requirement is needed.</w:t>
      </w:r>
    </w:p>
    <w:p w14:paraId="74D9B037" w14:textId="77777777" w:rsidR="000B31E3" w:rsidRDefault="000B31E3" w:rsidP="00E87612"/>
    <w:p w14:paraId="5E4A1501" w14:textId="77777777" w:rsidR="000B31E3" w:rsidRPr="00216078" w:rsidRDefault="000B31E3" w:rsidP="00147049">
      <w:pPr>
        <w:pStyle w:val="2"/>
        <w:rPr>
          <w:lang w:val="en-US" w:eastAsia="ja-JP"/>
        </w:rPr>
      </w:pPr>
      <w:bookmarkStart w:id="265" w:name="_Toc120260779"/>
      <w:bookmarkStart w:id="266" w:name="_Toc135927675"/>
      <w:r>
        <w:rPr>
          <w:lang w:val="en-US"/>
        </w:rPr>
        <w:t>6.15</w:t>
      </w:r>
      <w:r w:rsidRPr="00216078">
        <w:rPr>
          <w:lang w:val="en-US"/>
        </w:rPr>
        <w:tab/>
      </w:r>
      <w:r w:rsidRPr="00BC29A6">
        <w:rPr>
          <w:lang w:val="en-US"/>
        </w:rPr>
        <w:t>DC_41_n1-n78</w:t>
      </w:r>
      <w:bookmarkEnd w:id="265"/>
      <w:bookmarkEnd w:id="266"/>
    </w:p>
    <w:p w14:paraId="5B14BE46" w14:textId="77777777" w:rsidR="000B31E3" w:rsidRPr="00216078" w:rsidRDefault="000B31E3" w:rsidP="00147049">
      <w:pPr>
        <w:pStyle w:val="3"/>
        <w:rPr>
          <w:lang w:val="en-US" w:eastAsia="zh-CN"/>
        </w:rPr>
      </w:pPr>
      <w:bookmarkStart w:id="267" w:name="_Toc120260780"/>
      <w:bookmarkStart w:id="268" w:name="_Toc135927676"/>
      <w:r>
        <w:rPr>
          <w:lang w:val="en-US" w:eastAsia="zh-CN"/>
        </w:rPr>
        <w:t>6.15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1</w:t>
      </w:r>
      <w:r w:rsidRPr="00216078">
        <w:rPr>
          <w:lang w:val="en-US" w:eastAsia="zh-CN"/>
        </w:rPr>
        <w:tab/>
        <w:t xml:space="preserve">Configuration for </w:t>
      </w:r>
      <w:r w:rsidRPr="00216078">
        <w:rPr>
          <w:rFonts w:hint="eastAsia"/>
          <w:lang w:val="en-US" w:eastAsia="zh-CN"/>
        </w:rPr>
        <w:t>DC</w:t>
      </w:r>
      <w:bookmarkEnd w:id="267"/>
      <w:bookmarkEnd w:id="268"/>
    </w:p>
    <w:p w14:paraId="45D46762" w14:textId="77777777" w:rsidR="000B31E3" w:rsidRDefault="000B31E3" w:rsidP="000B31E3">
      <w:pPr>
        <w:pStyle w:val="TH"/>
        <w:rPr>
          <w:lang w:eastAsia="ja-JP"/>
        </w:rPr>
      </w:pPr>
      <w:r>
        <w:t>Table 6.15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0B31E3" w14:paraId="015C76FE" w14:textId="77777777" w:rsidTr="0062720C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0049" w14:textId="77777777" w:rsidR="000B31E3" w:rsidRDefault="000B31E3" w:rsidP="0062720C">
            <w:pPr>
              <w:pStyle w:val="TAH"/>
              <w:rPr>
                <w:lang w:val="x-none"/>
              </w:rPr>
            </w:pPr>
            <w: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904B" w14:textId="77777777" w:rsidR="000B31E3" w:rsidRDefault="000B31E3" w:rsidP="0062720C">
            <w:pPr>
              <w:pStyle w:val="TAH"/>
            </w:pPr>
            <w: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4152" w14:textId="77777777" w:rsidR="000B31E3" w:rsidRDefault="000B31E3" w:rsidP="0062720C">
            <w:pPr>
              <w:pStyle w:val="TAH"/>
            </w:pPr>
            <w: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D558" w14:textId="77777777" w:rsidR="000B31E3" w:rsidRDefault="000B31E3" w:rsidP="0062720C">
            <w:pPr>
              <w:pStyle w:val="TAH"/>
            </w:pPr>
            <w: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7E71" w14:textId="77777777" w:rsidR="000B31E3" w:rsidRDefault="000B31E3" w:rsidP="0062720C">
            <w:pPr>
              <w:pStyle w:val="TAH"/>
            </w:pPr>
            <w:r>
              <w:t>Duplex Mode</w:t>
            </w:r>
          </w:p>
        </w:tc>
      </w:tr>
      <w:tr w:rsidR="000B31E3" w14:paraId="082ABA44" w14:textId="77777777" w:rsidTr="0062720C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9BC1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1EC4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240D7" w14:textId="77777777" w:rsidR="000B31E3" w:rsidRDefault="000B31E3" w:rsidP="0062720C">
            <w:pPr>
              <w:pStyle w:val="TAH"/>
            </w:pPr>
            <w: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E2057" w14:textId="77777777" w:rsidR="000B31E3" w:rsidRDefault="000B31E3" w:rsidP="0062720C">
            <w:pPr>
              <w:pStyle w:val="TAH"/>
            </w:pPr>
            <w: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9833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</w:tr>
      <w:tr w:rsidR="000B31E3" w14:paraId="53383F75" w14:textId="77777777" w:rsidTr="0062720C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7F18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A4FF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85FB" w14:textId="77777777" w:rsidR="000B31E3" w:rsidRDefault="000B31E3" w:rsidP="0062720C">
            <w:pPr>
              <w:pStyle w:val="TAH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C2A1" w14:textId="77777777" w:rsidR="000B31E3" w:rsidRDefault="000B31E3" w:rsidP="0062720C">
            <w:pPr>
              <w:pStyle w:val="TAH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692A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</w:tr>
      <w:tr w:rsidR="000B31E3" w14:paraId="0C6EEB18" w14:textId="77777777" w:rsidTr="0062720C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51F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186CC8">
              <w:rPr>
                <w:rFonts w:eastAsia="SimSun" w:cs="Arial"/>
                <w:lang w:eastAsia="zh-CN"/>
              </w:rPr>
              <w:t>DC_41_n1-n78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7307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B94B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2496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65B6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CD6F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2690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FEC1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2496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0D5F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FEDC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EF73" w14:textId="77777777" w:rsidR="000B31E3" w:rsidRDefault="000B31E3" w:rsidP="0062720C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  <w:tr w:rsidR="000B31E3" w14:paraId="60FDFE36" w14:textId="77777777" w:rsidTr="0062720C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A2CE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7D52" w14:textId="77777777" w:rsidR="000B31E3" w:rsidRPr="00A76781" w:rsidRDefault="000B31E3" w:rsidP="0062720C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8D61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eastAsia="맑은 고딕" w:cs="Arial"/>
                <w:lang w:val="en-US" w:eastAsia="ko-KR"/>
              </w:rPr>
              <w:t>1920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8CDD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cs="Arial"/>
                <w:lang w:val="x-none"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730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eastAsia="맑은 고딕" w:cs="Arial"/>
                <w:lang w:val="en-US" w:eastAsia="ko-KR"/>
              </w:rPr>
              <w:t>1980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E4D9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eastAsia="맑은 고딕" w:cs="Arial"/>
                <w:lang w:val="en-US" w:eastAsia="ko-KR"/>
              </w:rPr>
              <w:t>2110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2EB3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cs="Arial"/>
                <w:lang w:val="x-none"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6902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eastAsia="맑은 고딕" w:cs="Arial"/>
                <w:lang w:val="en-US" w:eastAsia="ko-KR"/>
              </w:rPr>
              <w:t>2170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65B7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0B31E3" w14:paraId="43B76DE8" w14:textId="77777777" w:rsidTr="0062720C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4A91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5433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F2DC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9C98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2F50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DD77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EA0E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1465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4388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6F002B47" w14:textId="77777777" w:rsidR="000B31E3" w:rsidRDefault="000B31E3" w:rsidP="003F6100">
      <w:pPr>
        <w:rPr>
          <w:lang w:eastAsia="zh-CN"/>
        </w:rPr>
      </w:pPr>
    </w:p>
    <w:p w14:paraId="7489465D" w14:textId="77777777" w:rsidR="000B31E3" w:rsidRPr="00216078" w:rsidRDefault="000B31E3" w:rsidP="000B31E3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>
        <w:t>6.15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</w:tblGrid>
      <w:tr w:rsidR="000B31E3" w:rsidRPr="00216078" w14:paraId="3F6B6178" w14:textId="77777777" w:rsidTr="0062720C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5C7D" w14:textId="77777777" w:rsidR="000B31E3" w:rsidRPr="00216078" w:rsidRDefault="000B31E3" w:rsidP="0062720C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05B2073F" w14:textId="77777777" w:rsidR="000B31E3" w:rsidRPr="00216078" w:rsidRDefault="000B31E3" w:rsidP="0062720C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BB94" w14:textId="77777777" w:rsidR="000B31E3" w:rsidRPr="00216078" w:rsidRDefault="000B31E3" w:rsidP="0062720C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5E44DF60" w14:textId="77777777" w:rsidR="000B31E3" w:rsidRPr="00216078" w:rsidRDefault="000B31E3" w:rsidP="0062720C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133A5213" w14:textId="77777777" w:rsidR="000B31E3" w:rsidRPr="00216078" w:rsidRDefault="000B31E3" w:rsidP="0062720C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</w:tr>
      <w:tr w:rsidR="000B31E3" w:rsidRPr="00216078" w14:paraId="00535D81" w14:textId="77777777" w:rsidTr="0062720C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05C6" w14:textId="77777777" w:rsidR="000B31E3" w:rsidRPr="00334F6A" w:rsidRDefault="000B31E3" w:rsidP="0062720C">
            <w:pPr>
              <w:pStyle w:val="TAC"/>
              <w:rPr>
                <w:rFonts w:eastAsia="SimSun"/>
                <w:lang w:eastAsia="zh-CN"/>
              </w:rPr>
            </w:pPr>
            <w:r w:rsidRPr="00BC29A6">
              <w:rPr>
                <w:rFonts w:eastAsia="SimSun"/>
                <w:lang w:eastAsia="zh-CN"/>
              </w:rPr>
              <w:t>DC_41</w:t>
            </w:r>
            <w:r>
              <w:rPr>
                <w:rFonts w:eastAsia="SimSun"/>
                <w:lang w:eastAsia="zh-CN"/>
              </w:rPr>
              <w:t>A</w:t>
            </w:r>
            <w:r w:rsidRPr="00BC29A6">
              <w:rPr>
                <w:rFonts w:eastAsia="SimSun"/>
                <w:lang w:eastAsia="zh-CN"/>
              </w:rPr>
              <w:t>_n1</w:t>
            </w:r>
            <w:r>
              <w:rPr>
                <w:rFonts w:eastAsia="SimSun"/>
                <w:lang w:eastAsia="zh-CN"/>
              </w:rPr>
              <w:t>A</w:t>
            </w:r>
            <w:r w:rsidRPr="00BC29A6">
              <w:rPr>
                <w:rFonts w:eastAsia="SimSun"/>
                <w:lang w:eastAsia="zh-CN"/>
              </w:rPr>
              <w:t>-n78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33D9" w14:textId="77777777" w:rsidR="000B31E3" w:rsidRDefault="000B31E3" w:rsidP="0062720C">
            <w:pPr>
              <w:pStyle w:val="TAC"/>
              <w:rPr>
                <w:rFonts w:eastAsia="SimSun"/>
                <w:lang w:eastAsia="zh-CN"/>
              </w:rPr>
            </w:pPr>
            <w:r w:rsidRPr="00334F6A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41</w:t>
            </w:r>
            <w:r w:rsidRPr="00334F6A">
              <w:rPr>
                <w:rFonts w:eastAsia="SimSun"/>
                <w:lang w:eastAsia="zh-CN"/>
              </w:rPr>
              <w:t>A_</w:t>
            </w:r>
            <w:r>
              <w:rPr>
                <w:rFonts w:eastAsia="SimSun"/>
                <w:lang w:eastAsia="zh-CN"/>
              </w:rPr>
              <w:t>n1</w:t>
            </w:r>
            <w:r w:rsidRPr="00334F6A">
              <w:rPr>
                <w:rFonts w:eastAsia="SimSun"/>
                <w:lang w:eastAsia="zh-CN"/>
              </w:rPr>
              <w:t>A</w:t>
            </w:r>
          </w:p>
          <w:p w14:paraId="14D31182" w14:textId="77777777" w:rsidR="000B31E3" w:rsidRPr="00334F6A" w:rsidRDefault="000B31E3" w:rsidP="0062720C">
            <w:pPr>
              <w:pStyle w:val="TAC"/>
              <w:rPr>
                <w:rFonts w:eastAsia="SimSun"/>
                <w:lang w:eastAsia="zh-CN"/>
              </w:rPr>
            </w:pPr>
            <w:r w:rsidRPr="00796468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41</w:t>
            </w:r>
            <w:r w:rsidRPr="00796468">
              <w:rPr>
                <w:rFonts w:eastAsia="SimSun"/>
                <w:lang w:eastAsia="zh-CN"/>
              </w:rPr>
              <w:t>A_</w:t>
            </w:r>
            <w:r>
              <w:rPr>
                <w:rFonts w:eastAsia="SimSun"/>
                <w:lang w:eastAsia="zh-CN"/>
              </w:rPr>
              <w:t>n78</w:t>
            </w:r>
            <w:r w:rsidRPr="00796468">
              <w:rPr>
                <w:rFonts w:eastAsia="SimSun"/>
                <w:lang w:eastAsia="zh-CN"/>
              </w:rPr>
              <w:t>A</w:t>
            </w:r>
          </w:p>
        </w:tc>
      </w:tr>
      <w:tr w:rsidR="000B31E3" w:rsidRPr="00216078" w14:paraId="4002F8BA" w14:textId="77777777" w:rsidTr="0062720C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D6F6" w14:textId="77777777" w:rsidR="000B31E3" w:rsidRPr="00BC29A6" w:rsidRDefault="000B31E3" w:rsidP="0062720C">
            <w:pPr>
              <w:pStyle w:val="TAC"/>
              <w:rPr>
                <w:rFonts w:eastAsia="SimSun"/>
                <w:lang w:eastAsia="zh-CN"/>
              </w:rPr>
            </w:pPr>
            <w:r w:rsidRPr="00BC29A6">
              <w:rPr>
                <w:rFonts w:eastAsia="SimSun"/>
                <w:lang w:eastAsia="zh-CN"/>
              </w:rPr>
              <w:t>DC_41</w:t>
            </w:r>
            <w:r>
              <w:rPr>
                <w:rFonts w:eastAsia="SimSun"/>
                <w:lang w:eastAsia="zh-CN"/>
              </w:rPr>
              <w:t>C</w:t>
            </w:r>
            <w:r w:rsidRPr="00BC29A6">
              <w:rPr>
                <w:rFonts w:eastAsia="SimSun"/>
                <w:lang w:eastAsia="zh-CN"/>
              </w:rPr>
              <w:t>_n1</w:t>
            </w:r>
            <w:r>
              <w:rPr>
                <w:rFonts w:eastAsia="SimSun"/>
                <w:lang w:eastAsia="zh-CN"/>
              </w:rPr>
              <w:t>A</w:t>
            </w:r>
            <w:r w:rsidRPr="00BC29A6">
              <w:rPr>
                <w:rFonts w:eastAsia="SimSun"/>
                <w:lang w:eastAsia="zh-CN"/>
              </w:rPr>
              <w:t>-n78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5E94" w14:textId="77777777" w:rsidR="000B31E3" w:rsidRDefault="000B31E3" w:rsidP="0062720C">
            <w:pPr>
              <w:pStyle w:val="TAC"/>
              <w:rPr>
                <w:rFonts w:eastAsia="SimSun"/>
                <w:lang w:eastAsia="zh-CN"/>
              </w:rPr>
            </w:pPr>
            <w:r w:rsidRPr="00334F6A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41</w:t>
            </w:r>
            <w:r w:rsidRPr="00334F6A">
              <w:rPr>
                <w:rFonts w:eastAsia="SimSun"/>
                <w:lang w:eastAsia="zh-CN"/>
              </w:rPr>
              <w:t>A_</w:t>
            </w:r>
            <w:r>
              <w:rPr>
                <w:rFonts w:eastAsia="SimSun"/>
                <w:lang w:eastAsia="zh-CN"/>
              </w:rPr>
              <w:t>n1</w:t>
            </w:r>
            <w:r w:rsidRPr="00334F6A">
              <w:rPr>
                <w:rFonts w:eastAsia="SimSun"/>
                <w:lang w:eastAsia="zh-CN"/>
              </w:rPr>
              <w:t>A</w:t>
            </w:r>
          </w:p>
          <w:p w14:paraId="4BF63959" w14:textId="77777777" w:rsidR="000B31E3" w:rsidRPr="00334F6A" w:rsidRDefault="000B31E3" w:rsidP="0062720C">
            <w:pPr>
              <w:pStyle w:val="TAC"/>
              <w:rPr>
                <w:rFonts w:eastAsia="SimSun"/>
                <w:lang w:eastAsia="zh-CN"/>
              </w:rPr>
            </w:pPr>
            <w:r w:rsidRPr="00796468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41</w:t>
            </w:r>
            <w:r w:rsidRPr="00796468">
              <w:rPr>
                <w:rFonts w:eastAsia="SimSun"/>
                <w:lang w:eastAsia="zh-CN"/>
              </w:rPr>
              <w:t>A_</w:t>
            </w:r>
            <w:r>
              <w:rPr>
                <w:rFonts w:eastAsia="SimSun"/>
                <w:lang w:eastAsia="zh-CN"/>
              </w:rPr>
              <w:t>n78</w:t>
            </w:r>
            <w:r w:rsidRPr="00796468">
              <w:rPr>
                <w:rFonts w:eastAsia="SimSun"/>
                <w:lang w:eastAsia="zh-CN"/>
              </w:rPr>
              <w:t>A</w:t>
            </w:r>
          </w:p>
        </w:tc>
      </w:tr>
    </w:tbl>
    <w:p w14:paraId="4D0CD8E7" w14:textId="77777777" w:rsidR="000B31E3" w:rsidRPr="00216078" w:rsidRDefault="000B31E3" w:rsidP="003F6100">
      <w:pPr>
        <w:rPr>
          <w:lang w:val="en-US" w:eastAsia="zh-CN"/>
        </w:rPr>
      </w:pPr>
    </w:p>
    <w:p w14:paraId="00E9EDE3" w14:textId="5F2065C2" w:rsidR="000B31E3" w:rsidRPr="00F61207" w:rsidRDefault="000B31E3" w:rsidP="00147049">
      <w:pPr>
        <w:pStyle w:val="3"/>
        <w:rPr>
          <w:lang w:val="en-US" w:eastAsia="zh-CN"/>
        </w:rPr>
      </w:pPr>
      <w:bookmarkStart w:id="269" w:name="_Toc120260781"/>
      <w:bookmarkStart w:id="270" w:name="_Toc135927677"/>
      <w:r>
        <w:rPr>
          <w:lang w:val="en-US" w:eastAsia="zh-CN"/>
        </w:rPr>
        <w:t>6.15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269"/>
      <w:bookmarkEnd w:id="270"/>
    </w:p>
    <w:p w14:paraId="2957DA62" w14:textId="77777777" w:rsidR="000B31E3" w:rsidRDefault="000B31E3" w:rsidP="000B31E3">
      <w:pPr>
        <w:pStyle w:val="TH"/>
        <w:rPr>
          <w:rFonts w:eastAsia="Yu Mincho"/>
          <w:sz w:val="28"/>
          <w:szCs w:val="28"/>
          <w:lang w:eastAsia="ja-JP"/>
        </w:rPr>
      </w:pPr>
      <w:r>
        <w:t>Table 6.15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3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391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6"/>
        <w:gridCol w:w="595"/>
        <w:gridCol w:w="596"/>
        <w:gridCol w:w="1187"/>
      </w:tblGrid>
      <w:tr w:rsidR="000B31E3" w14:paraId="327E70F5" w14:textId="77777777" w:rsidTr="0062720C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AEEE" w14:textId="77777777" w:rsidR="000B31E3" w:rsidRDefault="000B31E3" w:rsidP="0062720C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B0D3" w14:textId="77777777" w:rsidR="000B31E3" w:rsidRDefault="000B31E3" w:rsidP="0062720C">
            <w:pPr>
              <w:pStyle w:val="TAH"/>
              <w:rPr>
                <w:lang w:eastAsia="ja-JP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4E01" w14:textId="77777777" w:rsidR="000B31E3" w:rsidRDefault="000B31E3" w:rsidP="0062720C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592A" w14:textId="77777777" w:rsidR="000B31E3" w:rsidRDefault="000B31E3" w:rsidP="0062720C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B31E3" w14:paraId="6387604F" w14:textId="77777777" w:rsidTr="0062720C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3288" w14:textId="77777777" w:rsidR="000B31E3" w:rsidRDefault="000B31E3" w:rsidP="0062720C">
            <w:pPr>
              <w:pStyle w:val="TAH"/>
            </w:pPr>
            <w:r>
              <w:lastRenderedPageBreak/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68D7" w14:textId="77777777" w:rsidR="000B31E3" w:rsidRDefault="000B31E3" w:rsidP="0062720C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ED59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3BAF6917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7790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107AB1D9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7FD6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440622D0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58E2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4FC8AF57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8341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2BE74EF9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71AF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2E80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BBDE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zh-TW"/>
              </w:rPr>
              <w:t>35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058C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0CB493CB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949D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59CFF18C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6FA3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563189A5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5915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01B841D1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9178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60F67851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B675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4DCE8A15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30D5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0FC1" w14:textId="77777777" w:rsidR="000B31E3" w:rsidRDefault="000B31E3" w:rsidP="0062720C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37AE" w14:textId="77777777" w:rsidR="000B31E3" w:rsidRDefault="000B31E3" w:rsidP="0062720C">
            <w:pPr>
              <w:pStyle w:val="TAH"/>
            </w:pPr>
            <w:r>
              <w:t>Maximum aggregated bandwidth</w:t>
            </w:r>
          </w:p>
          <w:p w14:paraId="103BDC84" w14:textId="77777777" w:rsidR="000B31E3" w:rsidRDefault="000B31E3" w:rsidP="0062720C">
            <w:pPr>
              <w:pStyle w:val="TAH"/>
            </w:pPr>
            <w:r>
              <w:t>[MHz]</w:t>
            </w:r>
          </w:p>
        </w:tc>
      </w:tr>
      <w:tr w:rsidR="000B31E3" w14:paraId="555719DD" w14:textId="77777777" w:rsidTr="0062720C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A4EB" w14:textId="77777777" w:rsidR="000B31E3" w:rsidRDefault="000B31E3" w:rsidP="0062720C">
            <w:pPr>
              <w:pStyle w:val="TAC"/>
            </w:pPr>
            <w:r w:rsidRPr="00BC29A6">
              <w:rPr>
                <w:rFonts w:eastAsia="SimSun"/>
                <w:lang w:eastAsia="zh-CN"/>
              </w:rPr>
              <w:t>DC_41</w:t>
            </w:r>
            <w:r>
              <w:rPr>
                <w:rFonts w:eastAsia="SimSun"/>
                <w:lang w:eastAsia="zh-CN"/>
              </w:rPr>
              <w:t>A</w:t>
            </w:r>
            <w:r w:rsidRPr="00BC29A6">
              <w:rPr>
                <w:rFonts w:eastAsia="SimSun"/>
                <w:lang w:eastAsia="zh-CN"/>
              </w:rPr>
              <w:t>_n1</w:t>
            </w:r>
            <w:r>
              <w:rPr>
                <w:rFonts w:eastAsia="SimSun"/>
                <w:lang w:eastAsia="zh-CN"/>
              </w:rPr>
              <w:t>A</w:t>
            </w:r>
            <w:r w:rsidRPr="00BC29A6">
              <w:rPr>
                <w:rFonts w:eastAsia="SimSun"/>
                <w:lang w:eastAsia="zh-CN"/>
              </w:rPr>
              <w:t>-n78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ACA0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41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6D7C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1572" w14:textId="77777777" w:rsidR="000B31E3" w:rsidRPr="00463DD3" w:rsidRDefault="000B31E3" w:rsidP="0062720C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A9BA" w14:textId="77777777" w:rsidR="000B31E3" w:rsidRPr="00463DD3" w:rsidRDefault="000B31E3" w:rsidP="0062720C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351" w14:textId="77777777" w:rsidR="000B31E3" w:rsidRPr="00463DD3" w:rsidRDefault="000B31E3" w:rsidP="0062720C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6FBC" w14:textId="77777777" w:rsidR="000B31E3" w:rsidRPr="00463DD3" w:rsidRDefault="000B31E3" w:rsidP="0062720C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9D0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439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1960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3A1D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33E3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501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1C73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649B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7FAE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E2F1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223F" w14:textId="77777777" w:rsidR="000B31E3" w:rsidRDefault="000B31E3" w:rsidP="0062720C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BDE6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170</w:t>
            </w:r>
          </w:p>
        </w:tc>
      </w:tr>
      <w:tr w:rsidR="000B31E3" w14:paraId="085DBB33" w14:textId="77777777" w:rsidTr="0062720C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1020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5120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06A0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0556" w14:textId="77777777" w:rsidR="000B31E3" w:rsidRPr="00463DD3" w:rsidRDefault="000B31E3" w:rsidP="0062720C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8C95" w14:textId="77777777" w:rsidR="000B31E3" w:rsidRPr="00463DD3" w:rsidRDefault="000B31E3" w:rsidP="0062720C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0FE2" w14:textId="77777777" w:rsidR="000B31E3" w:rsidRPr="00463DD3" w:rsidRDefault="000B31E3" w:rsidP="0062720C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568D" w14:textId="77777777" w:rsidR="000B31E3" w:rsidRPr="00463DD3" w:rsidRDefault="000B31E3" w:rsidP="0062720C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2609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CD5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1A36" w14:textId="77777777" w:rsidR="000B31E3" w:rsidRDefault="000B31E3" w:rsidP="0062720C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457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4E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9079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43C7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109E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69C0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10B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FF82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D928" w14:textId="77777777" w:rsidR="000B31E3" w:rsidRDefault="000B31E3" w:rsidP="0062720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B31E3" w14:paraId="5AF3AE72" w14:textId="77777777" w:rsidTr="0062720C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3F4A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B05B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EEB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21BB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0696" w14:textId="77777777" w:rsidR="000B31E3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6183" w14:textId="77777777" w:rsidR="000B31E3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C132" w14:textId="77777777" w:rsidR="000B31E3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7681" w14:textId="77777777" w:rsidR="000B31E3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674" w14:textId="77777777" w:rsidR="000B31E3" w:rsidRDefault="000B31E3" w:rsidP="0062720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D79" w14:textId="77777777" w:rsidR="000B31E3" w:rsidRDefault="000B31E3" w:rsidP="0062720C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90AE" w14:textId="77777777" w:rsidR="000B31E3" w:rsidRDefault="000B31E3" w:rsidP="0062720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0EE4" w14:textId="77777777" w:rsidR="000B31E3" w:rsidRDefault="000B31E3" w:rsidP="0062720C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3D0F" w14:textId="77777777" w:rsidR="000B31E3" w:rsidRDefault="000B31E3" w:rsidP="0062720C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489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57B1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F9CA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A814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E1C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9FA8" w14:textId="77777777" w:rsidR="000B31E3" w:rsidRDefault="000B31E3" w:rsidP="0062720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B31E3" w14:paraId="27831462" w14:textId="77777777" w:rsidTr="0062720C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3104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4BFC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BABF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EDB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F4B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367E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53EB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78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6274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441" w14:textId="77777777" w:rsidR="000B31E3" w:rsidRDefault="000B31E3" w:rsidP="0062720C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B2D4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A77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4CF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63DE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334F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3A9B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5580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FFD1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D97B" w14:textId="77777777" w:rsidR="000B31E3" w:rsidRDefault="000B31E3" w:rsidP="0062720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B31E3" w14:paraId="358028F8" w14:textId="77777777" w:rsidTr="0062720C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BF21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326D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467C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013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CF79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377E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8AC9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E25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DD1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3984" w14:textId="77777777" w:rsidR="000B31E3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3539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55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423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2ACD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D1FE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B6BF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7D14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2AE1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BF92" w14:textId="77777777" w:rsidR="000B31E3" w:rsidRDefault="000B31E3" w:rsidP="0062720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B31E3" w14:paraId="76D1C717" w14:textId="77777777" w:rsidTr="0062720C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7F46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575A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F702" w14:textId="77777777" w:rsidR="000B31E3" w:rsidRDefault="000B31E3" w:rsidP="0062720C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BCFF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887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DA3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C83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14F0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1A0B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68E" w14:textId="77777777" w:rsidR="000B31E3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F11E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FA3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120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636B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7A5" w14:textId="77777777" w:rsidR="000B31E3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94B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CA70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1D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C0EC" w14:textId="77777777" w:rsidR="000B31E3" w:rsidRDefault="000B31E3" w:rsidP="0062720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B31E3" w14:paraId="6E037A17" w14:textId="77777777" w:rsidTr="0062720C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C7BF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D71D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1627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ACDC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53D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D90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31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78D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64C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51F5" w14:textId="77777777" w:rsidR="000B31E3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DCC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22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F52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939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BB97" w14:textId="77777777" w:rsidR="000B31E3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435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E58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2B9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F443" w14:textId="77777777" w:rsidR="000B31E3" w:rsidRDefault="000B31E3" w:rsidP="0062720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B31E3" w14:paraId="67664D95" w14:textId="77777777" w:rsidTr="0062720C">
        <w:trPr>
          <w:trHeight w:val="36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FB6B3" w14:textId="77777777" w:rsidR="000B31E3" w:rsidRDefault="000B31E3" w:rsidP="0062720C">
            <w:pPr>
              <w:pStyle w:val="TAC"/>
            </w:pPr>
            <w:r w:rsidRPr="00BC29A6">
              <w:rPr>
                <w:lang w:eastAsia="zh-CN"/>
              </w:rPr>
              <w:t>DC_41</w:t>
            </w:r>
            <w:r>
              <w:rPr>
                <w:lang w:eastAsia="zh-CN"/>
              </w:rPr>
              <w:t>C</w:t>
            </w:r>
            <w:r w:rsidRPr="00BC29A6">
              <w:rPr>
                <w:lang w:eastAsia="zh-CN"/>
              </w:rPr>
              <w:t>_n1</w:t>
            </w:r>
            <w:r>
              <w:rPr>
                <w:lang w:eastAsia="zh-CN"/>
              </w:rPr>
              <w:t>A</w:t>
            </w:r>
            <w:r w:rsidRPr="00BC29A6">
              <w:rPr>
                <w:lang w:eastAsia="zh-CN"/>
              </w:rPr>
              <w:t>-n78</w:t>
            </w:r>
            <w:r>
              <w:rPr>
                <w:lang w:eastAsia="zh-CN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ABB2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41</w:t>
            </w:r>
          </w:p>
        </w:tc>
        <w:tc>
          <w:tcPr>
            <w:tcW w:w="9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AE1F" w14:textId="77777777" w:rsidR="000B31E3" w:rsidRDefault="000B31E3" w:rsidP="0062720C">
            <w:pPr>
              <w:pStyle w:val="TAC"/>
            </w:pPr>
            <w:r w:rsidRPr="001206C3">
              <w:t>See CA_</w:t>
            </w:r>
            <w:r>
              <w:t>41</w:t>
            </w:r>
            <w:r w:rsidRPr="001206C3">
              <w:t>C Bandwidth Combination Set 0 in Table 5.6A.1-1</w:t>
            </w:r>
            <w:r>
              <w:t xml:space="preserve"> 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FA8AA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190</w:t>
            </w:r>
          </w:p>
        </w:tc>
      </w:tr>
      <w:tr w:rsidR="000B31E3" w14:paraId="754D137E" w14:textId="77777777" w:rsidTr="0062720C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B4670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A1372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7AD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539A" w14:textId="77777777" w:rsidR="000B31E3" w:rsidRDefault="000B31E3" w:rsidP="0062720C">
            <w:pPr>
              <w:pStyle w:val="TAC"/>
            </w:pPr>
            <w: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3E24" w14:textId="77777777" w:rsidR="000B31E3" w:rsidRDefault="000B31E3" w:rsidP="0062720C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ED62" w14:textId="77777777" w:rsidR="000B31E3" w:rsidRDefault="000B31E3" w:rsidP="0062720C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7748" w14:textId="77777777" w:rsidR="000B31E3" w:rsidRDefault="000B31E3" w:rsidP="0062720C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E537" w14:textId="77777777" w:rsidR="000B31E3" w:rsidRDefault="000B31E3" w:rsidP="0062720C">
            <w:pPr>
              <w:pStyle w:val="TAC"/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393" w14:textId="77777777" w:rsidR="000B31E3" w:rsidRDefault="000B31E3" w:rsidP="0062720C">
            <w:pPr>
              <w:pStyle w:val="TAC"/>
            </w:pPr>
            <w:r>
              <w:rPr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B04" w14:textId="77777777" w:rsidR="000B31E3" w:rsidRDefault="000B31E3" w:rsidP="0062720C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F69" w14:textId="77777777" w:rsidR="000B31E3" w:rsidRDefault="000B31E3" w:rsidP="0062720C">
            <w:pPr>
              <w:pStyle w:val="TAC"/>
            </w:pPr>
            <w:r>
              <w:rPr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C982" w14:textId="77777777" w:rsidR="000B31E3" w:rsidRDefault="000B31E3" w:rsidP="0062720C">
            <w:pPr>
              <w:pStyle w:val="TAC"/>
            </w:pPr>
            <w:r>
              <w:rPr>
                <w:rFonts w:cs="Arial"/>
              </w:rPr>
              <w:t>45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5C50" w14:textId="77777777" w:rsidR="000B31E3" w:rsidRDefault="000B31E3" w:rsidP="0062720C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BF7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39F1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C04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EAA6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A9F1" w14:textId="77777777" w:rsidR="000B31E3" w:rsidRDefault="000B31E3" w:rsidP="0062720C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1288A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2C7760CF" w14:textId="77777777" w:rsidTr="0062720C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1AF0D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5D50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CDD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7C37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354" w14:textId="77777777" w:rsidR="000B31E3" w:rsidRDefault="000B31E3" w:rsidP="0062720C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0632" w14:textId="77777777" w:rsidR="000B31E3" w:rsidRDefault="000B31E3" w:rsidP="0062720C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5633" w14:textId="77777777" w:rsidR="000B31E3" w:rsidRDefault="000B31E3" w:rsidP="0062720C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B88B" w14:textId="77777777" w:rsidR="000B31E3" w:rsidRDefault="000B31E3" w:rsidP="0062720C">
            <w:pPr>
              <w:pStyle w:val="TAC"/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A6B" w14:textId="77777777" w:rsidR="000B31E3" w:rsidRDefault="000B31E3" w:rsidP="0062720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C041" w14:textId="77777777" w:rsidR="000B31E3" w:rsidRDefault="000B31E3" w:rsidP="0062720C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5F18" w14:textId="77777777" w:rsidR="000B31E3" w:rsidRDefault="000B31E3" w:rsidP="0062720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01A0" w14:textId="77777777" w:rsidR="000B31E3" w:rsidRDefault="000B31E3" w:rsidP="006272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0BCE" w14:textId="77777777" w:rsidR="000B31E3" w:rsidRDefault="000B31E3" w:rsidP="006272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858D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300A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C3DA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6254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0C14" w14:textId="77777777" w:rsidR="000B31E3" w:rsidRDefault="000B31E3" w:rsidP="0062720C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D33C2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584ADFDA" w14:textId="77777777" w:rsidTr="0062720C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9BC0A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B97B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240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FE6D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78E2" w14:textId="77777777" w:rsidR="000B31E3" w:rsidRDefault="000B31E3" w:rsidP="0062720C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5569" w14:textId="77777777" w:rsidR="000B31E3" w:rsidRDefault="000B31E3" w:rsidP="0062720C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78C9" w14:textId="77777777" w:rsidR="000B31E3" w:rsidRDefault="000B31E3" w:rsidP="0062720C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701E" w14:textId="77777777" w:rsidR="000B31E3" w:rsidRDefault="000B31E3" w:rsidP="0062720C">
            <w:pPr>
              <w:pStyle w:val="TAC"/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21C" w14:textId="77777777" w:rsidR="000B31E3" w:rsidRDefault="000B31E3" w:rsidP="0062720C">
            <w:pPr>
              <w:pStyle w:val="TAC"/>
            </w:pPr>
            <w:r>
              <w:rPr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364" w14:textId="77777777" w:rsidR="000B31E3" w:rsidRDefault="000B31E3" w:rsidP="0062720C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0749" w14:textId="77777777" w:rsidR="000B31E3" w:rsidRDefault="000B31E3" w:rsidP="0062720C">
            <w:pPr>
              <w:pStyle w:val="TAC"/>
            </w:pPr>
            <w:r>
              <w:rPr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20F" w14:textId="77777777" w:rsidR="000B31E3" w:rsidRDefault="000B31E3" w:rsidP="0062720C">
            <w:pPr>
              <w:pStyle w:val="TAC"/>
            </w:pPr>
            <w:r>
              <w:rPr>
                <w:rFonts w:cs="Arial"/>
              </w:rPr>
              <w:t>45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6A8F" w14:textId="77777777" w:rsidR="000B31E3" w:rsidRDefault="000B31E3" w:rsidP="0062720C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EA3C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40E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3922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A459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963" w14:textId="77777777" w:rsidR="000B31E3" w:rsidRDefault="000B31E3" w:rsidP="0062720C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34780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6E377E99" w14:textId="77777777" w:rsidTr="0062720C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A8CAE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3CAED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A629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5859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2614" w14:textId="77777777" w:rsidR="000B31E3" w:rsidRDefault="000B31E3" w:rsidP="0062720C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7548" w14:textId="77777777" w:rsidR="000B31E3" w:rsidRDefault="000B31E3" w:rsidP="0062720C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FE7C" w14:textId="77777777" w:rsidR="000B31E3" w:rsidRDefault="000B31E3" w:rsidP="0062720C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9ECA" w14:textId="77777777" w:rsidR="000B31E3" w:rsidRDefault="000B31E3" w:rsidP="0062720C">
            <w:pPr>
              <w:pStyle w:val="TAC"/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4BCB" w14:textId="77777777" w:rsidR="000B31E3" w:rsidRDefault="000B31E3" w:rsidP="0062720C">
            <w:pPr>
              <w:pStyle w:val="TAC"/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081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E6F" w14:textId="77777777" w:rsidR="000B31E3" w:rsidRDefault="000B31E3" w:rsidP="0062720C">
            <w:pPr>
              <w:pStyle w:val="TAC"/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3A68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78B5" w14:textId="77777777" w:rsidR="000B31E3" w:rsidRDefault="000B31E3" w:rsidP="0062720C">
            <w:pPr>
              <w:pStyle w:val="TAC"/>
            </w:pPr>
            <w: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71D4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7CBA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B393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FD98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9F56" w14:textId="77777777" w:rsidR="000B31E3" w:rsidRDefault="000B31E3" w:rsidP="0062720C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48E65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1E1F34A4" w14:textId="77777777" w:rsidTr="0062720C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09F7A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2FABD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253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F93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F7CD" w14:textId="77777777" w:rsidR="000B31E3" w:rsidRDefault="000B31E3" w:rsidP="0062720C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2E71" w14:textId="77777777" w:rsidR="000B31E3" w:rsidRDefault="000B31E3" w:rsidP="0062720C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7D05" w14:textId="77777777" w:rsidR="000B31E3" w:rsidRDefault="000B31E3" w:rsidP="0062720C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5BC" w14:textId="77777777" w:rsidR="000B31E3" w:rsidRDefault="000B31E3" w:rsidP="0062720C">
            <w:pPr>
              <w:pStyle w:val="TAC"/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2AA0" w14:textId="77777777" w:rsidR="000B31E3" w:rsidRDefault="000B31E3" w:rsidP="0062720C">
            <w:pPr>
              <w:pStyle w:val="TAC"/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00FC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9A9E" w14:textId="77777777" w:rsidR="000B31E3" w:rsidRDefault="000B31E3" w:rsidP="0062720C">
            <w:pPr>
              <w:pStyle w:val="TAC"/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556B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E8A7" w14:textId="77777777" w:rsidR="000B31E3" w:rsidRDefault="000B31E3" w:rsidP="0062720C">
            <w:pPr>
              <w:pStyle w:val="TAC"/>
            </w:pPr>
            <w: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0F08" w14:textId="77777777" w:rsidR="000B31E3" w:rsidRDefault="000B31E3" w:rsidP="0062720C">
            <w:pPr>
              <w:pStyle w:val="TAC"/>
            </w:pPr>
            <w: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80E0" w14:textId="77777777" w:rsidR="000B31E3" w:rsidRDefault="000B31E3" w:rsidP="0062720C">
            <w:pPr>
              <w:pStyle w:val="TAC"/>
            </w:pPr>
            <w: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21F" w14:textId="77777777" w:rsidR="000B31E3" w:rsidRDefault="000B31E3" w:rsidP="0062720C">
            <w:pPr>
              <w:pStyle w:val="TAC"/>
            </w:pPr>
            <w: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133" w14:textId="77777777" w:rsidR="000B31E3" w:rsidRDefault="000B31E3" w:rsidP="0062720C">
            <w:pPr>
              <w:pStyle w:val="TAC"/>
            </w:pPr>
            <w: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A55F" w14:textId="77777777" w:rsidR="000B31E3" w:rsidRDefault="000B31E3" w:rsidP="0062720C">
            <w:pPr>
              <w:pStyle w:val="TAC"/>
            </w:pPr>
            <w: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81CA0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25E90F8A" w14:textId="77777777" w:rsidTr="0062720C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3DA3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69AE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45C1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53D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9A83" w14:textId="77777777" w:rsidR="000B31E3" w:rsidRDefault="000B31E3" w:rsidP="0062720C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53A8" w14:textId="77777777" w:rsidR="000B31E3" w:rsidRDefault="000B31E3" w:rsidP="0062720C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1320" w14:textId="77777777" w:rsidR="000B31E3" w:rsidRDefault="000B31E3" w:rsidP="0062720C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63DA" w14:textId="77777777" w:rsidR="000B31E3" w:rsidRDefault="000B31E3" w:rsidP="0062720C">
            <w:pPr>
              <w:pStyle w:val="TAC"/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88FF" w14:textId="77777777" w:rsidR="000B31E3" w:rsidRDefault="000B31E3" w:rsidP="0062720C">
            <w:pPr>
              <w:pStyle w:val="TAC"/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092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2407" w14:textId="77777777" w:rsidR="000B31E3" w:rsidRDefault="000B31E3" w:rsidP="0062720C">
            <w:pPr>
              <w:pStyle w:val="TAC"/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E2DA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BE3" w14:textId="77777777" w:rsidR="000B31E3" w:rsidRDefault="000B31E3" w:rsidP="0062720C">
            <w:pPr>
              <w:pStyle w:val="TAC"/>
            </w:pPr>
            <w: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9C27" w14:textId="77777777" w:rsidR="000B31E3" w:rsidRDefault="000B31E3" w:rsidP="0062720C">
            <w:pPr>
              <w:pStyle w:val="TAC"/>
            </w:pPr>
            <w: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4FD9" w14:textId="77777777" w:rsidR="000B31E3" w:rsidRDefault="000B31E3" w:rsidP="0062720C">
            <w:pPr>
              <w:pStyle w:val="TAC"/>
            </w:pPr>
            <w: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CD7" w14:textId="77777777" w:rsidR="000B31E3" w:rsidRDefault="000B31E3" w:rsidP="0062720C">
            <w:pPr>
              <w:pStyle w:val="TAC"/>
            </w:pPr>
            <w: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A91B" w14:textId="77777777" w:rsidR="000B31E3" w:rsidRDefault="000B31E3" w:rsidP="0062720C">
            <w:pPr>
              <w:pStyle w:val="TAC"/>
            </w:pPr>
            <w: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6B51" w14:textId="77777777" w:rsidR="000B31E3" w:rsidRDefault="000B31E3" w:rsidP="0062720C">
            <w:pPr>
              <w:pStyle w:val="TAC"/>
            </w:pPr>
            <w: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DB98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905F93F" w14:textId="77777777" w:rsidR="000B31E3" w:rsidRDefault="000B31E3" w:rsidP="000B31E3">
      <w:pPr>
        <w:rPr>
          <w:rFonts w:eastAsia="맑은 고딕"/>
          <w:lang w:eastAsia="ko-KR"/>
        </w:rPr>
      </w:pPr>
    </w:p>
    <w:p w14:paraId="7537D71A" w14:textId="77777777" w:rsidR="000B31E3" w:rsidRDefault="000B31E3" w:rsidP="00147049">
      <w:pPr>
        <w:pStyle w:val="3"/>
        <w:rPr>
          <w:lang w:val="en-US" w:eastAsia="zh-CN"/>
        </w:rPr>
      </w:pPr>
      <w:bookmarkStart w:id="271" w:name="_Toc120260782"/>
      <w:bookmarkStart w:id="272" w:name="_Toc135927678"/>
      <w:r>
        <w:rPr>
          <w:lang w:val="en-US" w:eastAsia="zh-CN"/>
        </w:rPr>
        <w:t>6.15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3</w:t>
      </w:r>
      <w:r w:rsidRPr="00216078">
        <w:rPr>
          <w:lang w:val="en-US" w:eastAsia="zh-CN"/>
        </w:rPr>
        <w:tab/>
      </w:r>
      <w:r>
        <w:rPr>
          <w:lang w:val="en-US" w:eastAsia="zh-CN"/>
        </w:rPr>
        <w:t>Co-existence studies</w:t>
      </w:r>
      <w:bookmarkEnd w:id="271"/>
      <w:bookmarkEnd w:id="272"/>
    </w:p>
    <w:p w14:paraId="7A43EBF7" w14:textId="77777777" w:rsidR="000B31E3" w:rsidRDefault="000B31E3" w:rsidP="000B31E3">
      <w:pPr>
        <w:pStyle w:val="TH"/>
        <w:rPr>
          <w:lang w:eastAsia="zh-TW"/>
        </w:rPr>
      </w:pPr>
      <w:r w:rsidRPr="00714357">
        <w:t xml:space="preserve">Table </w:t>
      </w:r>
      <w:r>
        <w:rPr>
          <w:lang w:eastAsia="ja-JP"/>
        </w:rPr>
        <w:t>6.15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-1</w:t>
      </w:r>
      <w:r w:rsidRPr="00714357">
        <w:t xml:space="preserve">: Band </w:t>
      </w:r>
      <w:r>
        <w:t>41</w:t>
      </w:r>
      <w:r w:rsidRPr="00714357">
        <w:t xml:space="preserve"> and Band </w:t>
      </w:r>
      <w:r w:rsidRPr="00714357">
        <w:rPr>
          <w:lang w:eastAsia="ja-JP"/>
        </w:rPr>
        <w:t>n</w:t>
      </w:r>
      <w:r>
        <w:rPr>
          <w:lang w:eastAsia="ja-JP"/>
        </w:rPr>
        <w:t>7</w:t>
      </w:r>
      <w:r w:rsidRPr="00714357">
        <w:rPr>
          <w:lang w:eastAsia="ja-JP"/>
        </w:rPr>
        <w:t>8</w:t>
      </w:r>
      <w:r w:rsidRPr="00714357">
        <w:t xml:space="preserve"> IMD products</w:t>
      </w:r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B31E3" w:rsidRPr="00812936" w14:paraId="17E3E81B" w14:textId="77777777" w:rsidTr="0062720C">
        <w:trPr>
          <w:trHeight w:val="34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055BF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UE UL carriers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65355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D7C0A5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fx_high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6287A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4B7C15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fy_high</w:t>
            </w:r>
          </w:p>
        </w:tc>
      </w:tr>
      <w:tr w:rsidR="000B31E3" w:rsidRPr="00812936" w14:paraId="71823DEE" w14:textId="77777777" w:rsidTr="0062720C">
        <w:trPr>
          <w:trHeight w:val="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4C094F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UL frequency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90DE9B4" w14:textId="77777777" w:rsidR="000B31E3" w:rsidRPr="00336814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336814">
              <w:rPr>
                <w:rFonts w:ascii="Arial" w:hAnsi="Arial" w:cs="Arial"/>
                <w:sz w:val="18"/>
                <w:szCs w:val="18"/>
                <w:lang w:val="en-US" w:eastAsia="ko-KR"/>
              </w:rPr>
              <w:t>2496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5CB553C" w14:textId="77777777" w:rsidR="000B31E3" w:rsidRPr="00336814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336814">
              <w:rPr>
                <w:rFonts w:ascii="Arial" w:hAnsi="Arial" w:cs="Arial"/>
                <w:sz w:val="18"/>
                <w:szCs w:val="18"/>
                <w:lang w:val="en-US" w:eastAsia="ko-KR"/>
              </w:rPr>
              <w:t>2690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491DD81" w14:textId="77777777" w:rsidR="000B31E3" w:rsidRPr="00336814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336814">
              <w:rPr>
                <w:rFonts w:ascii="Arial" w:hAnsi="Arial" w:cs="Arial"/>
                <w:sz w:val="18"/>
                <w:szCs w:val="18"/>
                <w:lang w:val="en-US" w:eastAsia="ko-KR"/>
              </w:rPr>
              <w:t>3300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3AEB5755" w14:textId="77777777" w:rsidR="000B31E3" w:rsidRPr="00336814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336814">
              <w:rPr>
                <w:rFonts w:ascii="Arial" w:hAnsi="Arial" w:cs="Arial"/>
                <w:sz w:val="18"/>
                <w:szCs w:val="18"/>
                <w:lang w:val="en-US" w:eastAsia="ko-KR"/>
              </w:rPr>
              <w:t>3800</w:t>
            </w:r>
          </w:p>
        </w:tc>
      </w:tr>
      <w:tr w:rsidR="000B31E3" w:rsidRPr="00812936" w14:paraId="636173A1" w14:textId="77777777" w:rsidTr="0062720C">
        <w:trPr>
          <w:trHeight w:val="1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8EBC70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 tone 2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nd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ADFDA98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8D1E51D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74F78F5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2EE00661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fx_high|</w:t>
            </w:r>
          </w:p>
        </w:tc>
      </w:tr>
      <w:tr w:rsidR="000B31E3" w:rsidRPr="00812936" w14:paraId="02C9363E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9DD0C4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5EAA8C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1304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C1914D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F02C02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5796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FD53E71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6490</w:t>
            </w:r>
          </w:p>
        </w:tc>
      </w:tr>
      <w:tr w:rsidR="000B31E3" w:rsidRPr="00812936" w14:paraId="782E8825" w14:textId="77777777" w:rsidTr="0062720C">
        <w:trPr>
          <w:trHeight w:val="1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329D0B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CBFBBDD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2*fx_low|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296EA6C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2*fx_high|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2AC029C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BECD830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fx_low|</w:t>
            </w:r>
          </w:p>
        </w:tc>
      </w:tr>
      <w:tr w:rsidR="000B31E3" w:rsidRPr="00812936" w14:paraId="41D02B97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29E40F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1EED96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1192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8D8109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2080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9C258A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3910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F58EED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5104</w:t>
            </w:r>
          </w:p>
        </w:tc>
      </w:tr>
      <w:tr w:rsidR="000B31E3" w:rsidRPr="00812936" w14:paraId="01B38320" w14:textId="77777777" w:rsidTr="0062720C">
        <w:trPr>
          <w:trHeight w:val="1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250636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96C34F6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738980F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12E575C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39DA2B14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fx_high|</w:t>
            </w:r>
          </w:p>
        </w:tc>
      </w:tr>
      <w:tr w:rsidR="000B31E3" w:rsidRPr="00812936" w14:paraId="336537D6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BA0278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FD9701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8292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96D0F0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9180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DA5D48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9096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B3961AF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10290</w:t>
            </w:r>
          </w:p>
        </w:tc>
      </w:tr>
      <w:tr w:rsidR="000B31E3" w:rsidRPr="00812936" w14:paraId="0E89CFF0" w14:textId="77777777" w:rsidTr="0062720C">
        <w:trPr>
          <w:trHeight w:val="2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1BEE99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39D45F7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–2*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391DB2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D91AA36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+2*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283B85D4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+2* fy_high|</w:t>
            </w:r>
          </w:p>
        </w:tc>
      </w:tr>
      <w:tr w:rsidR="000B31E3" w:rsidRPr="00812936" w14:paraId="7A6CA2D5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FAED52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6F5966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2608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C58C7F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1220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ABDA4C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11592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6E2809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12980</w:t>
            </w:r>
          </w:p>
        </w:tc>
      </w:tr>
      <w:tr w:rsidR="000B31E3" w:rsidRPr="00812936" w14:paraId="61B20CD6" w14:textId="77777777" w:rsidTr="0062720C">
        <w:trPr>
          <w:trHeight w:val="1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AFAE21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2B7FF6E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–1*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7CEF7D3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– 1*fy_low|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A0643D3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– 1*fx_high|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3D64DE54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– 1*fx_low|</w:t>
            </w:r>
          </w:p>
        </w:tc>
      </w:tr>
      <w:tr w:rsidR="000B31E3" w:rsidRPr="00812936" w14:paraId="7A5CD383" w14:textId="77777777" w:rsidTr="0062720C">
        <w:trPr>
          <w:trHeight w:val="1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A36329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1FC135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3688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43F9A0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4770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CC5421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7210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9C44A21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8904</w:t>
            </w:r>
          </w:p>
        </w:tc>
      </w:tr>
      <w:tr w:rsidR="000B31E3" w:rsidRPr="00812936" w14:paraId="18732CD3" w14:textId="77777777" w:rsidTr="0062720C">
        <w:trPr>
          <w:trHeight w:val="16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2B4EC9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67A5B25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+1*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F078A63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+1*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F54B9AD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+ 1*fx_low|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00640728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+ 1*fx_high|</w:t>
            </w:r>
          </w:p>
        </w:tc>
      </w:tr>
      <w:tr w:rsidR="000B31E3" w:rsidRPr="00812936" w14:paraId="73BB476C" w14:textId="77777777" w:rsidTr="0062720C">
        <w:trPr>
          <w:trHeight w:val="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8B6356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6EA36E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10788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80800A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11870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BD042E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12396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C563EFD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14090</w:t>
            </w:r>
          </w:p>
        </w:tc>
      </w:tr>
      <w:tr w:rsidR="000B31E3" w:rsidRPr="00812936" w14:paraId="18331EC8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B0006E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50D6216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|fx_low –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D78D602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–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FB6F9C6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4*fx_high|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998DBC0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4*fx_low|</w:t>
            </w:r>
          </w:p>
        </w:tc>
      </w:tr>
      <w:tr w:rsidR="000B31E3" w:rsidRPr="00812936" w14:paraId="29E4EEB3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30A3D0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095580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12704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2201E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10510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B055EF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7460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CDD8932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6184</w:t>
            </w:r>
          </w:p>
        </w:tc>
      </w:tr>
      <w:tr w:rsidR="000B31E3" w:rsidRPr="00812936" w14:paraId="2830CDE4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A610F5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3E56F3A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|fx_low + 4*fy_low|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3E8F750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+ 4*fy_high|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B64797A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+ 4*fx_low|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89506C1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+ 4*fx_high|</w:t>
            </w:r>
          </w:p>
        </w:tc>
      </w:tr>
      <w:tr w:rsidR="000B31E3" w:rsidRPr="00812936" w14:paraId="40FA86B4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576B02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B11AFE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15696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65786F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17890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CA2565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13284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D098330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14560</w:t>
            </w:r>
          </w:p>
        </w:tc>
      </w:tr>
      <w:tr w:rsidR="000B31E3" w:rsidRPr="00812936" w14:paraId="1D355857" w14:textId="77777777" w:rsidTr="0062720C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0E7F0E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52D29DB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AB945E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167C3E0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3*fx_high|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54D2272A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3*fx_low|</w:t>
            </w:r>
          </w:p>
        </w:tc>
      </w:tr>
      <w:tr w:rsidR="000B31E3" w:rsidRPr="00812936" w14:paraId="4303BBAD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8AD288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BB657A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6408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30CA65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4520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D14CB3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1470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47837D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112</w:t>
            </w:r>
          </w:p>
        </w:tc>
      </w:tr>
      <w:tr w:rsidR="000B31E3" w:rsidRPr="00812936" w14:paraId="5C03153B" w14:textId="77777777" w:rsidTr="0062720C">
        <w:trPr>
          <w:trHeight w:val="2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43C414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FC5D9C8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4408F13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BBD7A79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+ 3*fx_low|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F103661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+ 3*fx_high|</w:t>
            </w:r>
          </w:p>
        </w:tc>
      </w:tr>
      <w:tr w:rsidR="000B31E3" w:rsidRPr="00812936" w14:paraId="73C8ED3A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526B25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E56E2A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14892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C027AF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16780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BF4A06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14088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087C623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A7601">
              <w:rPr>
                <w:rFonts w:ascii="Arial" w:hAnsi="Arial" w:cs="Arial"/>
                <w:sz w:val="18"/>
                <w:szCs w:val="18"/>
                <w:lang w:val="en-US" w:eastAsia="ko-KR"/>
              </w:rPr>
              <w:t>15670</w:t>
            </w:r>
          </w:p>
        </w:tc>
      </w:tr>
    </w:tbl>
    <w:p w14:paraId="7E41B2F8" w14:textId="77777777" w:rsidR="000B31E3" w:rsidRDefault="000B31E3" w:rsidP="003F6100">
      <w:pPr>
        <w:rPr>
          <w:lang w:eastAsia="zh-TW"/>
        </w:rPr>
      </w:pPr>
    </w:p>
    <w:p w14:paraId="397BC4DD" w14:textId="77777777" w:rsidR="000B31E3" w:rsidRDefault="000B31E3" w:rsidP="000B31E3">
      <w:pPr>
        <w:pStyle w:val="TH"/>
        <w:rPr>
          <w:lang w:eastAsia="zh-TW"/>
        </w:rPr>
      </w:pPr>
      <w:r w:rsidRPr="00714357">
        <w:lastRenderedPageBreak/>
        <w:t xml:space="preserve">Table </w:t>
      </w:r>
      <w:r>
        <w:rPr>
          <w:lang w:eastAsia="ja-JP"/>
        </w:rPr>
        <w:t>6.15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</w:t>
      </w:r>
      <w:r>
        <w:rPr>
          <w:lang w:eastAsia="ja-JP"/>
        </w:rPr>
        <w:t>2</w:t>
      </w:r>
      <w:r w:rsidRPr="00714357">
        <w:t xml:space="preserve">: Band </w:t>
      </w:r>
      <w:r>
        <w:t>41</w:t>
      </w:r>
      <w:r w:rsidRPr="00714357">
        <w:t xml:space="preserve"> and Band </w:t>
      </w:r>
      <w:r w:rsidRPr="00714357">
        <w:rPr>
          <w:lang w:eastAsia="ja-JP"/>
        </w:rPr>
        <w:t>n</w:t>
      </w:r>
      <w:r>
        <w:rPr>
          <w:lang w:eastAsia="ja-JP"/>
        </w:rPr>
        <w:t>1</w:t>
      </w:r>
      <w:r w:rsidRPr="00714357">
        <w:t xml:space="preserve"> IMD products</w:t>
      </w:r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B31E3" w:rsidRPr="00812936" w14:paraId="7E9826C1" w14:textId="77777777" w:rsidTr="0062720C">
        <w:trPr>
          <w:trHeight w:val="34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C13FF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UE UL carriers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802F2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5A136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fx_high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636EF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E65001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fy_high</w:t>
            </w:r>
          </w:p>
        </w:tc>
      </w:tr>
      <w:tr w:rsidR="000B31E3" w:rsidRPr="00812936" w14:paraId="2EE1A330" w14:textId="77777777" w:rsidTr="0062720C">
        <w:trPr>
          <w:trHeight w:val="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13A5A3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UL frequency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2C62ADE" w14:textId="77777777" w:rsidR="000B31E3" w:rsidRPr="009D1B24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D1B24">
              <w:rPr>
                <w:rFonts w:ascii="Arial" w:hAnsi="Arial" w:cs="Arial"/>
                <w:sz w:val="18"/>
                <w:szCs w:val="18"/>
                <w:lang w:val="en-US" w:eastAsia="ko-KR"/>
              </w:rPr>
              <w:t>2496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7675985" w14:textId="77777777" w:rsidR="000B31E3" w:rsidRPr="009D1B24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D1B24">
              <w:rPr>
                <w:rFonts w:ascii="Arial" w:hAnsi="Arial" w:cs="Arial"/>
                <w:sz w:val="18"/>
                <w:szCs w:val="18"/>
                <w:lang w:val="en-US" w:eastAsia="ko-KR"/>
              </w:rPr>
              <w:t>2690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2E2191C" w14:textId="77777777" w:rsidR="000B31E3" w:rsidRPr="009D1B24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D1B24">
              <w:rPr>
                <w:rFonts w:ascii="Arial" w:hAnsi="Arial" w:cs="Arial"/>
                <w:sz w:val="18"/>
                <w:szCs w:val="18"/>
                <w:lang w:val="en-US" w:eastAsia="ko-KR"/>
              </w:rPr>
              <w:t>1920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6EA2031" w14:textId="77777777" w:rsidR="000B31E3" w:rsidRPr="009D1B24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D1B24">
              <w:rPr>
                <w:rFonts w:ascii="Arial" w:hAnsi="Arial" w:cs="Arial"/>
                <w:sz w:val="18"/>
                <w:szCs w:val="18"/>
                <w:lang w:val="en-US" w:eastAsia="ko-KR"/>
              </w:rPr>
              <w:t>1980</w:t>
            </w:r>
          </w:p>
        </w:tc>
      </w:tr>
      <w:tr w:rsidR="000B31E3" w:rsidRPr="00812936" w14:paraId="3E286180" w14:textId="77777777" w:rsidTr="0062720C">
        <w:trPr>
          <w:trHeight w:val="1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3E226F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 tone 2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nd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7BBC66D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9B83617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AFFD8D0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42D6FD6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fx_high|</w:t>
            </w:r>
          </w:p>
        </w:tc>
      </w:tr>
      <w:tr w:rsidR="000B31E3" w:rsidRPr="00812936" w14:paraId="3BC8FCC6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312F89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F971EA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516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93DB01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770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45634C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4416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EFF1B5A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4670</w:t>
            </w:r>
          </w:p>
        </w:tc>
      </w:tr>
      <w:tr w:rsidR="000B31E3" w:rsidRPr="00812936" w14:paraId="110BBCF8" w14:textId="77777777" w:rsidTr="0062720C">
        <w:trPr>
          <w:trHeight w:val="1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9610CC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00F25EC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2*fx_low|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2E90FA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2*fx_high|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57C69D1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0F423BC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fx_low|</w:t>
            </w:r>
          </w:p>
        </w:tc>
      </w:tr>
      <w:tr w:rsidR="000B31E3" w:rsidRPr="00812936" w14:paraId="43FED10B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5D41B3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AE2E12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3012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2A2B4D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3460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CBFCBF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3ABE1B6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1464</w:t>
            </w:r>
          </w:p>
        </w:tc>
      </w:tr>
      <w:tr w:rsidR="000B31E3" w:rsidRPr="00812936" w14:paraId="78A3539C" w14:textId="77777777" w:rsidTr="0062720C">
        <w:trPr>
          <w:trHeight w:val="1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A6693E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82025A0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4502425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187820D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694E1B2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fx_high|</w:t>
            </w:r>
          </w:p>
        </w:tc>
      </w:tr>
      <w:tr w:rsidR="000B31E3" w:rsidRPr="00812936" w14:paraId="5DB0A86B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CB81BB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3CB8B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6912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879096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7360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C29C3E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6336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5F0B084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6650</w:t>
            </w:r>
          </w:p>
        </w:tc>
      </w:tr>
      <w:tr w:rsidR="000B31E3" w:rsidRPr="00812936" w14:paraId="7D77E3B6" w14:textId="77777777" w:rsidTr="0062720C">
        <w:trPr>
          <w:trHeight w:val="2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3A035C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59FCF3E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–2*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EDE49CD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0C213DE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+2*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5080EFAF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+2* fy_high|</w:t>
            </w:r>
          </w:p>
        </w:tc>
      </w:tr>
      <w:tr w:rsidR="000B31E3" w:rsidRPr="00812936" w14:paraId="4673A1FA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67C6D5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43D42F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1032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30042F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1D7B9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8832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F1BBECD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9340</w:t>
            </w:r>
          </w:p>
        </w:tc>
      </w:tr>
      <w:tr w:rsidR="000B31E3" w:rsidRPr="00812936" w14:paraId="5FE2BBFB" w14:textId="77777777" w:rsidTr="0062720C">
        <w:trPr>
          <w:trHeight w:val="1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19D60D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3358F95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–1*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8D21F51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– 1*fy_low|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0085E9D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– 1*fx_high|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C226DFF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– 1*fx_low|</w:t>
            </w:r>
          </w:p>
        </w:tc>
      </w:tr>
      <w:tr w:rsidR="000B31E3" w:rsidRPr="00812936" w14:paraId="38101B50" w14:textId="77777777" w:rsidTr="0062720C">
        <w:trPr>
          <w:trHeight w:val="1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527F0D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E0DAA8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5508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313D11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6150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008D71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3070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C3F00D8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3444</w:t>
            </w:r>
          </w:p>
        </w:tc>
      </w:tr>
      <w:tr w:rsidR="000B31E3" w:rsidRPr="00812936" w14:paraId="77D53C2F" w14:textId="77777777" w:rsidTr="0062720C">
        <w:trPr>
          <w:trHeight w:val="16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F4926B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DA20237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+1*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B3BCEAC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+1*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747C66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+ 1*fx_low|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0FD4F55A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+ 1*fx_high|</w:t>
            </w:r>
          </w:p>
        </w:tc>
      </w:tr>
      <w:tr w:rsidR="000B31E3" w:rsidRPr="00812936" w14:paraId="53A14D70" w14:textId="77777777" w:rsidTr="0062720C">
        <w:trPr>
          <w:trHeight w:val="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72CF26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81AE9C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9408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146D4A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10050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B188D3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8256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6DAD16E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8630</w:t>
            </w:r>
          </w:p>
        </w:tc>
      </w:tr>
      <w:tr w:rsidR="000B31E3" w:rsidRPr="00812936" w14:paraId="362EC438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24B1C7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0C5154F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|fx_low –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3CF2E78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–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E36A954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4*fx_high|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20ADF8C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4*fx_low|</w:t>
            </w:r>
          </w:p>
        </w:tc>
      </w:tr>
      <w:tr w:rsidR="000B31E3" w:rsidRPr="00812936" w14:paraId="38936091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2A6153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E483D8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5424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A2D560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4990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E0B0E6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8840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3EF260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8004</w:t>
            </w:r>
          </w:p>
        </w:tc>
      </w:tr>
      <w:tr w:rsidR="000B31E3" w:rsidRPr="00812936" w14:paraId="4291D58E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EC7C29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363F06E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|fx_low + 4*fy_low|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C0BAD5C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+ 4*fy_high|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70696EF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+ 4*fx_low|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2D939F8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+ 4*fx_high|</w:t>
            </w:r>
          </w:p>
        </w:tc>
      </w:tr>
      <w:tr w:rsidR="000B31E3" w:rsidRPr="00812936" w14:paraId="46BE52DE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BA8917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2A35C2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10176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5D3DCE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10610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18B1A5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11904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A63EE6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12740</w:t>
            </w:r>
          </w:p>
        </w:tc>
      </w:tr>
      <w:tr w:rsidR="000B31E3" w:rsidRPr="00812936" w14:paraId="5AB905F8" w14:textId="77777777" w:rsidTr="0062720C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7DD9E1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D1C4E4E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1F4B758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42A5680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3*fx_high|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7455ACC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3*fx_low|</w:t>
            </w:r>
          </w:p>
        </w:tc>
      </w:tr>
      <w:tr w:rsidR="000B31E3" w:rsidRPr="00812936" w14:paraId="498B338D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26EE56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921AA7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948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156876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380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555101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4230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B1180E8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3528</w:t>
            </w:r>
          </w:p>
        </w:tc>
      </w:tr>
      <w:tr w:rsidR="000B31E3" w:rsidRPr="00812936" w14:paraId="417DE564" w14:textId="77777777" w:rsidTr="0062720C">
        <w:trPr>
          <w:trHeight w:val="2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4577F1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01762F2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C3BA445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719DA69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+ 3*fx_low|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5DCC4FD" w14:textId="77777777" w:rsidR="000B31E3" w:rsidRPr="00F90C96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+ 3*fx_high|</w:t>
            </w:r>
          </w:p>
        </w:tc>
      </w:tr>
      <w:tr w:rsidR="000B31E3" w:rsidRPr="00812936" w14:paraId="56505427" w14:textId="77777777" w:rsidTr="0062720C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D6121C" w14:textId="77777777" w:rsidR="000B31E3" w:rsidRPr="00812936" w:rsidRDefault="000B31E3" w:rsidP="0062720C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817B69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10752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6850AD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11320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EBB50B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11328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B8D49AD" w14:textId="77777777" w:rsidR="000B31E3" w:rsidRPr="000E63FB" w:rsidRDefault="000B31E3" w:rsidP="0062720C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27409">
              <w:rPr>
                <w:rFonts w:ascii="Arial" w:hAnsi="Arial" w:cs="Arial"/>
                <w:sz w:val="18"/>
                <w:szCs w:val="18"/>
                <w:lang w:val="en-US" w:eastAsia="ko-KR"/>
              </w:rPr>
              <w:t>12030</w:t>
            </w:r>
          </w:p>
        </w:tc>
      </w:tr>
    </w:tbl>
    <w:p w14:paraId="62B941FE" w14:textId="77777777" w:rsidR="000B31E3" w:rsidRDefault="000B31E3" w:rsidP="003F6100">
      <w:pPr>
        <w:rPr>
          <w:lang w:eastAsia="zh-TW"/>
        </w:rPr>
      </w:pPr>
    </w:p>
    <w:p w14:paraId="7825A7B4" w14:textId="77777777" w:rsidR="000B31E3" w:rsidRDefault="000B31E3" w:rsidP="000B31E3">
      <w:pPr>
        <w:rPr>
          <w:rFonts w:eastAsia="SimSun"/>
        </w:rPr>
      </w:pPr>
      <w:r>
        <w:rPr>
          <w:rFonts w:eastAsia="SimSun"/>
        </w:rPr>
        <w:t xml:space="preserve">As can be seen in </w:t>
      </w:r>
      <w:r w:rsidRPr="00714357">
        <w:t xml:space="preserve">Table </w:t>
      </w:r>
      <w:r>
        <w:rPr>
          <w:lang w:eastAsia="ja-JP"/>
        </w:rPr>
        <w:t>6.15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</w:t>
      </w:r>
      <w:r>
        <w:rPr>
          <w:lang w:eastAsia="ja-JP"/>
        </w:rPr>
        <w:t xml:space="preserve">1 </w:t>
      </w:r>
      <w:r>
        <w:rPr>
          <w:rFonts w:eastAsia="SimSun"/>
        </w:rPr>
        <w:t>there are IMD4 impact from UL 41_n78 affecting DL band 1.</w:t>
      </w:r>
    </w:p>
    <w:p w14:paraId="579F9CF3" w14:textId="77777777" w:rsidR="000B31E3" w:rsidRDefault="000B31E3" w:rsidP="000B31E3">
      <w:pPr>
        <w:rPr>
          <w:rFonts w:eastAsia="SimSun"/>
        </w:rPr>
      </w:pPr>
      <w:r>
        <w:rPr>
          <w:rFonts w:eastAsia="SimSun"/>
        </w:rPr>
        <w:t xml:space="preserve">As can be seen in </w:t>
      </w:r>
      <w:r w:rsidRPr="00714357">
        <w:t xml:space="preserve">Table </w:t>
      </w:r>
      <w:r>
        <w:rPr>
          <w:lang w:eastAsia="ja-JP"/>
        </w:rPr>
        <w:t>6.15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</w:t>
      </w:r>
      <w:r>
        <w:rPr>
          <w:lang w:eastAsia="ja-JP"/>
        </w:rPr>
        <w:t xml:space="preserve">2 </w:t>
      </w:r>
      <w:r>
        <w:rPr>
          <w:rFonts w:eastAsia="SimSun"/>
        </w:rPr>
        <w:t>there are IMD3 impact from UL 41_n1 affecting DL band n78.</w:t>
      </w:r>
    </w:p>
    <w:p w14:paraId="2154FA29" w14:textId="77777777" w:rsidR="000B31E3" w:rsidRPr="00216078" w:rsidRDefault="000B31E3" w:rsidP="00147049">
      <w:pPr>
        <w:pStyle w:val="3"/>
        <w:rPr>
          <w:lang w:val="en-US" w:eastAsia="zh-CN"/>
        </w:rPr>
      </w:pPr>
      <w:bookmarkStart w:id="273" w:name="_Toc120260783"/>
      <w:bookmarkStart w:id="274" w:name="_Toc135927679"/>
      <w:r>
        <w:rPr>
          <w:lang w:val="en-US"/>
        </w:rPr>
        <w:t>6.15</w:t>
      </w:r>
      <w:r w:rsidRPr="00216078">
        <w:rPr>
          <w:lang w:val="en-US"/>
        </w:rPr>
        <w:t>.</w:t>
      </w:r>
      <w:r>
        <w:rPr>
          <w:lang w:val="en-US" w:eastAsia="zh-CN"/>
        </w:rPr>
        <w:t>4</w:t>
      </w:r>
      <w:r w:rsidRPr="00216078">
        <w:rPr>
          <w:lang w:val="en-US" w:eastAsia="zh-CN"/>
        </w:rPr>
        <w:tab/>
      </w:r>
      <w:r w:rsidRPr="00216078">
        <w:rPr>
          <w:lang w:val="en-US" w:eastAsia="sv-SE"/>
        </w:rPr>
        <w:tab/>
      </w:r>
      <w:r w:rsidRPr="00216078">
        <w:rPr>
          <w:lang w:val="en-US"/>
        </w:rPr>
        <w:t>∆T</w:t>
      </w:r>
      <w:r w:rsidRPr="00B94A68">
        <w:t>IB</w:t>
      </w:r>
      <w:r w:rsidRPr="00216078">
        <w:rPr>
          <w:lang w:val="en-US"/>
        </w:rPr>
        <w:t xml:space="preserve"> and ∆R</w:t>
      </w:r>
      <w:r w:rsidRPr="00B94A68">
        <w:t>IB</w:t>
      </w:r>
      <w:r w:rsidRPr="00216078">
        <w:rPr>
          <w:lang w:val="en-US"/>
        </w:rPr>
        <w:t xml:space="preserve"> values</w:t>
      </w:r>
      <w:bookmarkEnd w:id="273"/>
      <w:bookmarkEnd w:id="274"/>
    </w:p>
    <w:p w14:paraId="540DAF3D" w14:textId="77777777" w:rsidR="000B31E3" w:rsidRDefault="000B31E3" w:rsidP="00E65941">
      <w:r w:rsidRPr="00216078">
        <w:t xml:space="preserve">For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41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n1-n78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296EEA">
        <w:rPr>
          <w:rFonts w:cs="Arial"/>
          <w:lang w:eastAsia="ja-JP"/>
        </w:rPr>
        <w:t>DC_1-41_n78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2C08A7C7" w14:textId="77777777" w:rsidR="000B31E3" w:rsidRPr="00AA0188" w:rsidRDefault="000B31E3" w:rsidP="00E65941">
      <w:pPr>
        <w:rPr>
          <w:lang w:val="en-US"/>
        </w:rPr>
      </w:pPr>
    </w:p>
    <w:p w14:paraId="6319575B" w14:textId="77777777" w:rsidR="000B31E3" w:rsidRDefault="000B31E3" w:rsidP="000B31E3">
      <w:pPr>
        <w:pStyle w:val="TH"/>
      </w:pPr>
      <w:r>
        <w:t>Table 6.15.4-1: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B31E3" w14:paraId="04A96FE0" w14:textId="77777777" w:rsidTr="0062720C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924A2" w14:textId="77777777" w:rsidR="000B31E3" w:rsidRDefault="000B31E3" w:rsidP="0062720C">
            <w:pPr>
              <w:pStyle w:val="TAH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F4E3E" w14:textId="77777777" w:rsidR="000B31E3" w:rsidRDefault="000B31E3" w:rsidP="0062720C">
            <w:pPr>
              <w:pStyle w:val="TAH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0B31E3" w14:paraId="3E006B1B" w14:textId="77777777" w:rsidTr="0062720C">
        <w:trPr>
          <w:trHeight w:val="187"/>
          <w:tblHeader/>
          <w:jc w:val="center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A58F" w14:textId="77777777" w:rsidR="000B31E3" w:rsidRDefault="000B31E3" w:rsidP="0062720C">
            <w:pPr>
              <w:pStyle w:val="TAH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D6033" w14:textId="77777777" w:rsidR="000B31E3" w:rsidRDefault="000B31E3" w:rsidP="0062720C">
            <w:pPr>
              <w:pStyle w:val="TAH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0B31E3" w14:paraId="256D9F7E" w14:textId="77777777" w:rsidTr="0062720C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9B7E9" w14:textId="77777777" w:rsidR="000B31E3" w:rsidRDefault="000B31E3" w:rsidP="0062720C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41</w:t>
            </w:r>
            <w:r w:rsidRPr="009A27B3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n1-n78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13BF6" w14:textId="77777777" w:rsidR="000B31E3" w:rsidRDefault="000B31E3" w:rsidP="0062720C">
            <w:pPr>
              <w:pStyle w:val="TAC"/>
            </w:pPr>
            <w: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62FCD" w14:textId="77777777" w:rsidR="000B31E3" w:rsidRDefault="000B31E3" w:rsidP="0062720C">
            <w:pPr>
              <w:pStyle w:val="TAC"/>
            </w:pPr>
            <w: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48060" w14:textId="77777777" w:rsidR="000B31E3" w:rsidRDefault="000B31E3" w:rsidP="0062720C">
            <w:pPr>
              <w:pStyle w:val="TAC"/>
            </w:pPr>
            <w:r>
              <w:t>0.8</w:t>
            </w:r>
          </w:p>
        </w:tc>
      </w:tr>
      <w:tr w:rsidR="000B31E3" w14:paraId="6553B42B" w14:textId="77777777" w:rsidTr="0062720C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C7C96" w14:textId="77777777" w:rsidR="000B31E3" w:rsidRDefault="000B31E3" w:rsidP="0062720C">
            <w:pPr>
              <w:pStyle w:val="TAN"/>
            </w:pPr>
            <w:r>
              <w:t>NOTE 6</w:t>
            </w:r>
            <w:r w:rsidRPr="0062223B">
              <w:t>:</w:t>
            </w:r>
            <w:r w:rsidRPr="0062223B">
              <w:tab/>
              <w:t>“-” denotes ΔT</w:t>
            </w:r>
            <w:r w:rsidRPr="0062223B">
              <w:rPr>
                <w:vertAlign w:val="subscript"/>
              </w:rPr>
              <w:t>IB,c</w:t>
            </w:r>
            <w:r w:rsidRPr="0062223B">
              <w:t xml:space="preserve"> = 0.</w:t>
            </w:r>
          </w:p>
          <w:p w14:paraId="1D948234" w14:textId="77777777" w:rsidR="000B31E3" w:rsidRDefault="000B31E3" w:rsidP="0062720C">
            <w:pPr>
              <w:pStyle w:val="TAN"/>
            </w:pPr>
            <w:r>
              <w:rPr>
                <w:szCs w:val="18"/>
              </w:rPr>
              <w:t>NOTE 7:</w:t>
            </w:r>
            <w:r>
              <w:rPr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5733C710" w14:textId="77777777" w:rsidR="000B31E3" w:rsidRDefault="000B31E3" w:rsidP="003F6100">
      <w:pPr>
        <w:rPr>
          <w:lang w:eastAsia="zh-CN"/>
        </w:rPr>
      </w:pPr>
    </w:p>
    <w:p w14:paraId="78688ACC" w14:textId="77777777" w:rsidR="000B31E3" w:rsidRDefault="000B31E3" w:rsidP="000B31E3">
      <w:pPr>
        <w:pStyle w:val="TH"/>
      </w:pPr>
      <w:r>
        <w:lastRenderedPageBreak/>
        <w:t>Table 6.15.4-2: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B31E3" w14:paraId="7EC80944" w14:textId="77777777" w:rsidTr="0062720C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1BA14" w14:textId="77777777" w:rsidR="000B31E3" w:rsidRDefault="000B31E3" w:rsidP="0062720C">
            <w:pPr>
              <w:pStyle w:val="TAH"/>
            </w:pPr>
            <w: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C88C7" w14:textId="77777777" w:rsidR="000B31E3" w:rsidRPr="00C11F06" w:rsidRDefault="000B31E3" w:rsidP="0062720C">
            <w:pPr>
              <w:pStyle w:val="TAH"/>
              <w:rPr>
                <w:rFonts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B31E3" w14:paraId="719FA2BB" w14:textId="77777777" w:rsidTr="0062720C">
        <w:trPr>
          <w:trHeight w:val="187"/>
          <w:tblHeader/>
          <w:jc w:val="center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60C6" w14:textId="77777777" w:rsidR="000B31E3" w:rsidRDefault="000B31E3" w:rsidP="0062720C">
            <w:pPr>
              <w:pStyle w:val="TAH"/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57B7F" w14:textId="77777777" w:rsidR="000B31E3" w:rsidRPr="00C11F06" w:rsidRDefault="000B31E3" w:rsidP="0062720C">
            <w:pPr>
              <w:pStyle w:val="TAH"/>
              <w:rPr>
                <w:rFonts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B31E3" w14:paraId="4A76C54C" w14:textId="77777777" w:rsidTr="0062720C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2D9D8" w14:textId="77777777" w:rsidR="000B31E3" w:rsidRDefault="000B31E3" w:rsidP="0062720C">
            <w:pPr>
              <w:pStyle w:val="TAC"/>
            </w:pPr>
            <w:r w:rsidRPr="009A27B3">
              <w:rPr>
                <w:lang w:eastAsia="ja-JP"/>
              </w:rPr>
              <w:t>DC_</w:t>
            </w:r>
            <w:r>
              <w:rPr>
                <w:lang w:eastAsia="ja-JP"/>
              </w:rPr>
              <w:t>41</w:t>
            </w:r>
            <w:r w:rsidRPr="009A27B3">
              <w:rPr>
                <w:lang w:eastAsia="ja-JP"/>
              </w:rPr>
              <w:t>_</w:t>
            </w:r>
            <w:r>
              <w:rPr>
                <w:lang w:eastAsia="ja-JP"/>
              </w:rPr>
              <w:t>n1-n78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BFB52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58068" w14:textId="77777777" w:rsidR="000B31E3" w:rsidRPr="00C11F06" w:rsidRDefault="000B31E3" w:rsidP="0062720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C0D4B" w14:textId="77777777" w:rsidR="000B31E3" w:rsidRDefault="000B31E3" w:rsidP="0062720C">
            <w:pPr>
              <w:pStyle w:val="TAC"/>
            </w:pPr>
            <w:r>
              <w:rPr>
                <w:rFonts w:eastAsia="맑은 고딕"/>
                <w:lang w:eastAsia="ko-KR"/>
              </w:rPr>
              <w:t>0.5</w:t>
            </w:r>
          </w:p>
        </w:tc>
      </w:tr>
      <w:tr w:rsidR="000B31E3" w14:paraId="4C455ED5" w14:textId="77777777" w:rsidTr="0062720C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BC049" w14:textId="77777777" w:rsidR="000B31E3" w:rsidRDefault="000B31E3" w:rsidP="0062720C">
            <w:pPr>
              <w:pStyle w:val="TAN"/>
            </w:pPr>
            <w:r>
              <w:t>NOTE 7</w:t>
            </w:r>
            <w:r w:rsidRPr="0062223B">
              <w:t>:</w:t>
            </w:r>
            <w:r w:rsidRPr="0062223B">
              <w:tab/>
              <w:t>“-” denotes Δ</w:t>
            </w:r>
            <w:r>
              <w:t>R</w:t>
            </w:r>
            <w:r w:rsidRPr="0062223B">
              <w:rPr>
                <w:vertAlign w:val="subscript"/>
              </w:rPr>
              <w:t>IB,c</w:t>
            </w:r>
            <w:r w:rsidRPr="0062223B">
              <w:t xml:space="preserve"> = 0.</w:t>
            </w:r>
          </w:p>
          <w:p w14:paraId="2B8C9BE5" w14:textId="77777777" w:rsidR="000B31E3" w:rsidRDefault="000B31E3" w:rsidP="0062720C">
            <w:pPr>
              <w:pStyle w:val="TAN"/>
              <w:rPr>
                <w:rFonts w:eastAsia="맑은 고딕"/>
                <w:lang w:eastAsia="ko-KR"/>
              </w:rPr>
            </w:pPr>
            <w:r>
              <w:rPr>
                <w:szCs w:val="18"/>
              </w:rPr>
              <w:t>NOTE 8:</w:t>
            </w:r>
            <w:r>
              <w:rPr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1C53E587" w14:textId="77777777" w:rsidR="000B31E3" w:rsidRPr="00C11F06" w:rsidRDefault="000B31E3" w:rsidP="000B31E3">
      <w:pPr>
        <w:rPr>
          <w:rFonts w:eastAsia="맑은 고딕"/>
          <w:highlight w:val="yellow"/>
          <w:lang w:eastAsia="ko-KR"/>
        </w:rPr>
      </w:pPr>
    </w:p>
    <w:p w14:paraId="59991ED8" w14:textId="77777777" w:rsidR="000B31E3" w:rsidRDefault="000B31E3" w:rsidP="00147049">
      <w:pPr>
        <w:pStyle w:val="3"/>
        <w:rPr>
          <w:lang w:val="en-US"/>
        </w:rPr>
      </w:pPr>
      <w:bookmarkStart w:id="275" w:name="_Toc120260784"/>
      <w:bookmarkStart w:id="276" w:name="_Toc135927680"/>
      <w:r>
        <w:rPr>
          <w:lang w:val="en-US"/>
        </w:rPr>
        <w:t>6.15</w:t>
      </w:r>
      <w:r>
        <w:rPr>
          <w:lang w:val="en-US" w:eastAsia="zh-CN"/>
        </w:rPr>
        <w:t>.5</w:t>
      </w:r>
      <w:r>
        <w:rPr>
          <w:lang w:val="en-US" w:eastAsia="sv-SE"/>
        </w:rPr>
        <w:tab/>
      </w:r>
      <w:r>
        <w:rPr>
          <w:lang w:val="en-US"/>
        </w:rPr>
        <w:t>MSD requirements</w:t>
      </w:r>
      <w:bookmarkEnd w:id="275"/>
      <w:bookmarkEnd w:id="276"/>
    </w:p>
    <w:p w14:paraId="62412427" w14:textId="77777777" w:rsidR="000B31E3" w:rsidRDefault="000B31E3" w:rsidP="000B31E3">
      <w:pPr>
        <w:rPr>
          <w:rFonts w:cs="Arial"/>
          <w:lang w:eastAsia="ja-JP"/>
        </w:rPr>
      </w:pPr>
      <w:r>
        <w:rPr>
          <w:rFonts w:eastAsia="SimSun"/>
        </w:rPr>
        <w:t xml:space="preserve">MSD value band n1 are reused from </w:t>
      </w:r>
      <w:r w:rsidRPr="006B00E9">
        <w:rPr>
          <w:rFonts w:cs="Arial"/>
          <w:lang w:eastAsia="ja-JP"/>
        </w:rPr>
        <w:t>DC_1A-41A_n78A</w:t>
      </w:r>
      <w:r>
        <w:rPr>
          <w:rFonts w:cs="Arial"/>
          <w:lang w:eastAsia="ja-JP"/>
        </w:rPr>
        <w:t>.</w:t>
      </w:r>
    </w:p>
    <w:p w14:paraId="7814C448" w14:textId="77777777" w:rsidR="000B31E3" w:rsidRDefault="000B31E3" w:rsidP="000B31E3">
      <w:pPr>
        <w:rPr>
          <w:rFonts w:eastAsia="SimSun"/>
        </w:rPr>
      </w:pPr>
      <w:r>
        <w:rPr>
          <w:rFonts w:cs="Arial"/>
          <w:lang w:eastAsia="ja-JP"/>
        </w:rPr>
        <w:t xml:space="preserve">MSD value band n78 is reused from </w:t>
      </w:r>
      <w:r w:rsidRPr="00EF5447">
        <w:rPr>
          <w:rFonts w:cs="Arial"/>
        </w:rPr>
        <w:t>DC_1A_n41A-n78A</w:t>
      </w:r>
      <w:r>
        <w:rPr>
          <w:rFonts w:cs="Arial"/>
        </w:rPr>
        <w:t>.</w:t>
      </w:r>
    </w:p>
    <w:p w14:paraId="4FBAEF5F" w14:textId="77777777" w:rsidR="000B31E3" w:rsidRPr="00EF5447" w:rsidRDefault="000B31E3" w:rsidP="000B31E3">
      <w:pPr>
        <w:pStyle w:val="TH"/>
      </w:pPr>
      <w:r>
        <w:t xml:space="preserve">Table 6.15.5-1: </w:t>
      </w:r>
      <w:r w:rsidRPr="00EF5447">
        <w:t>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0B31E3" w:rsidRPr="00EF5447" w14:paraId="691454D8" w14:textId="77777777" w:rsidTr="0062720C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17DFB08" w14:textId="77777777" w:rsidR="000B31E3" w:rsidRPr="00EF5447" w:rsidRDefault="000B31E3" w:rsidP="0062720C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0B31E3" w:rsidRPr="00EF5447" w14:paraId="7FE06999" w14:textId="77777777" w:rsidTr="0062720C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4C07D4BC" w14:textId="77777777" w:rsidR="000B31E3" w:rsidRPr="00EF5447" w:rsidRDefault="000B31E3" w:rsidP="0062720C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63790A36" w14:textId="77777777" w:rsidR="000B31E3" w:rsidRPr="00EF5447" w:rsidRDefault="000B31E3" w:rsidP="0062720C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5899242" w14:textId="77777777" w:rsidR="000B31E3" w:rsidRPr="00EF5447" w:rsidRDefault="000B31E3" w:rsidP="0062720C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9BCC33E" w14:textId="77777777" w:rsidR="000B31E3" w:rsidRPr="00EF5447" w:rsidRDefault="000B31E3" w:rsidP="0062720C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99B167C" w14:textId="77777777" w:rsidR="000B31E3" w:rsidRPr="00EF5447" w:rsidRDefault="000B31E3" w:rsidP="0062720C">
            <w:pPr>
              <w:pStyle w:val="TAH"/>
            </w:pPr>
            <w:r w:rsidRPr="00EF5447">
              <w:t>UL</w:t>
            </w:r>
          </w:p>
          <w:p w14:paraId="2DBA81B8" w14:textId="77777777" w:rsidR="000B31E3" w:rsidRPr="00EF5447" w:rsidRDefault="000B31E3" w:rsidP="0062720C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70F2E2F" w14:textId="77777777" w:rsidR="000B31E3" w:rsidRPr="00EF5447" w:rsidRDefault="000B31E3" w:rsidP="0062720C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4C6B9FB5" w14:textId="77777777" w:rsidR="000B31E3" w:rsidRPr="00EF5447" w:rsidRDefault="000B31E3" w:rsidP="0062720C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7DACC67" w14:textId="77777777" w:rsidR="000B31E3" w:rsidRPr="00EF5447" w:rsidRDefault="000B31E3" w:rsidP="0062720C">
            <w:pPr>
              <w:pStyle w:val="TAH"/>
            </w:pPr>
            <w:r w:rsidRPr="00EF5447">
              <w:t>IMD order</w:t>
            </w:r>
          </w:p>
        </w:tc>
      </w:tr>
      <w:tr w:rsidR="000B31E3" w:rsidRPr="00EF5447" w14:paraId="7E9220D7" w14:textId="77777777" w:rsidTr="0062720C">
        <w:trPr>
          <w:trHeight w:val="22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5F401F25" w14:textId="77777777" w:rsidR="000B31E3" w:rsidRPr="00EF5447" w:rsidRDefault="000B31E3" w:rsidP="0062720C">
            <w:pPr>
              <w:pStyle w:val="TAC"/>
              <w:rPr>
                <w:lang w:eastAsia="ja-JP"/>
              </w:rPr>
            </w:pPr>
            <w:r w:rsidRPr="00EF5447">
              <w:rPr>
                <w:lang w:eastAsia="ja-JP"/>
              </w:rPr>
              <w:t>DC_</w:t>
            </w:r>
            <w:r>
              <w:rPr>
                <w:lang w:eastAsia="ja-JP"/>
              </w:rPr>
              <w:t>4</w:t>
            </w:r>
            <w:r w:rsidRPr="00EF5447">
              <w:rPr>
                <w:lang w:eastAsia="zh-CN"/>
              </w:rPr>
              <w:t>1A</w:t>
            </w:r>
            <w:r>
              <w:rPr>
                <w:lang w:eastAsia="zh-CN"/>
              </w:rPr>
              <w:t>_n</w:t>
            </w:r>
            <w:r w:rsidRPr="00EF5447">
              <w:rPr>
                <w:lang w:eastAsia="ja-JP"/>
              </w:rPr>
              <w:t>1A</w:t>
            </w:r>
            <w:r>
              <w:rPr>
                <w:lang w:eastAsia="ja-JP"/>
              </w:rPr>
              <w:t>-</w:t>
            </w:r>
            <w:r w:rsidRPr="00EF5447">
              <w:rPr>
                <w:lang w:eastAsia="ja-JP"/>
              </w:rPr>
              <w:t>n7</w:t>
            </w:r>
            <w:r w:rsidRPr="00EF5447">
              <w:t>8</w:t>
            </w:r>
            <w:r w:rsidRPr="00EF5447">
              <w:rPr>
                <w:lang w:eastAsia="ja-JP"/>
              </w:rPr>
              <w:t>A</w:t>
            </w:r>
          </w:p>
        </w:tc>
        <w:tc>
          <w:tcPr>
            <w:tcW w:w="867" w:type="dxa"/>
            <w:shd w:val="clear" w:color="auto" w:fill="auto"/>
          </w:tcPr>
          <w:p w14:paraId="39F7C55A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EF5447">
              <w:rPr>
                <w:lang w:eastAsia="zh-CN"/>
              </w:rPr>
              <w:t>1</w:t>
            </w:r>
          </w:p>
        </w:tc>
        <w:tc>
          <w:tcPr>
            <w:tcW w:w="1066" w:type="dxa"/>
            <w:shd w:val="clear" w:color="auto" w:fill="auto"/>
            <w:noWrap/>
          </w:tcPr>
          <w:p w14:paraId="715AF1A6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1950</w:t>
            </w:r>
          </w:p>
        </w:tc>
        <w:tc>
          <w:tcPr>
            <w:tcW w:w="747" w:type="dxa"/>
            <w:shd w:val="clear" w:color="auto" w:fill="auto"/>
            <w:noWrap/>
          </w:tcPr>
          <w:p w14:paraId="48F552FB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67D53C2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102F486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2140</w:t>
            </w:r>
          </w:p>
        </w:tc>
        <w:tc>
          <w:tcPr>
            <w:tcW w:w="752" w:type="dxa"/>
            <w:shd w:val="clear" w:color="auto" w:fill="auto"/>
          </w:tcPr>
          <w:p w14:paraId="396B7140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9.3</w:t>
            </w:r>
          </w:p>
        </w:tc>
        <w:tc>
          <w:tcPr>
            <w:tcW w:w="1248" w:type="dxa"/>
            <w:shd w:val="clear" w:color="auto" w:fill="auto"/>
          </w:tcPr>
          <w:p w14:paraId="69E48368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IMD4</w:t>
            </w:r>
          </w:p>
        </w:tc>
      </w:tr>
      <w:tr w:rsidR="000B31E3" w:rsidRPr="00EF5447" w14:paraId="5CF086B4" w14:textId="77777777" w:rsidTr="0062720C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4702E62B" w14:textId="77777777" w:rsidR="000B31E3" w:rsidRPr="00EF5447" w:rsidRDefault="000B31E3" w:rsidP="0062720C">
            <w:pPr>
              <w:pStyle w:val="TAC"/>
              <w:rPr>
                <w:lang w:eastAsia="ja-JP"/>
              </w:rPr>
            </w:pPr>
            <w:r w:rsidRPr="00BC29A6">
              <w:rPr>
                <w:rFonts w:eastAsia="SimSun"/>
                <w:lang w:eastAsia="zh-CN"/>
              </w:rPr>
              <w:t>DC_41</w:t>
            </w:r>
            <w:r>
              <w:rPr>
                <w:rFonts w:eastAsia="SimSun"/>
                <w:lang w:eastAsia="zh-CN"/>
              </w:rPr>
              <w:t>C</w:t>
            </w:r>
            <w:r w:rsidRPr="00BC29A6">
              <w:rPr>
                <w:rFonts w:eastAsia="SimSun"/>
                <w:lang w:eastAsia="zh-CN"/>
              </w:rPr>
              <w:t>_n1</w:t>
            </w:r>
            <w:r>
              <w:rPr>
                <w:rFonts w:eastAsia="SimSun"/>
                <w:lang w:eastAsia="zh-CN"/>
              </w:rPr>
              <w:t>A</w:t>
            </w:r>
            <w:r w:rsidRPr="00BC29A6">
              <w:rPr>
                <w:rFonts w:eastAsia="SimSun"/>
                <w:lang w:eastAsia="zh-CN"/>
              </w:rPr>
              <w:t>-n78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867" w:type="dxa"/>
            <w:shd w:val="clear" w:color="auto" w:fill="auto"/>
          </w:tcPr>
          <w:p w14:paraId="5544E872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41</w:t>
            </w:r>
          </w:p>
        </w:tc>
        <w:tc>
          <w:tcPr>
            <w:tcW w:w="1066" w:type="dxa"/>
            <w:shd w:val="clear" w:color="auto" w:fill="auto"/>
            <w:noWrap/>
          </w:tcPr>
          <w:p w14:paraId="4F963BAC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2640</w:t>
            </w:r>
          </w:p>
        </w:tc>
        <w:tc>
          <w:tcPr>
            <w:tcW w:w="747" w:type="dxa"/>
            <w:shd w:val="clear" w:color="auto" w:fill="auto"/>
            <w:noWrap/>
          </w:tcPr>
          <w:p w14:paraId="517C22A7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224A5376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87093D6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2640</w:t>
            </w:r>
          </w:p>
        </w:tc>
        <w:tc>
          <w:tcPr>
            <w:tcW w:w="752" w:type="dxa"/>
            <w:shd w:val="clear" w:color="auto" w:fill="auto"/>
          </w:tcPr>
          <w:p w14:paraId="31E43489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AC043AA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N/A</w:t>
            </w:r>
          </w:p>
        </w:tc>
      </w:tr>
      <w:tr w:rsidR="000B31E3" w:rsidRPr="00EF5447" w14:paraId="6BAB6E54" w14:textId="77777777" w:rsidTr="0062720C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126C9F34" w14:textId="77777777" w:rsidR="000B31E3" w:rsidRPr="00EF5447" w:rsidRDefault="000B31E3" w:rsidP="0062720C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6C24525F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48790777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3710</w:t>
            </w:r>
          </w:p>
        </w:tc>
        <w:tc>
          <w:tcPr>
            <w:tcW w:w="747" w:type="dxa"/>
            <w:shd w:val="clear" w:color="auto" w:fill="auto"/>
            <w:noWrap/>
          </w:tcPr>
          <w:p w14:paraId="66202AEF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7B1BF055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79DFE117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3710</w:t>
            </w:r>
          </w:p>
        </w:tc>
        <w:tc>
          <w:tcPr>
            <w:tcW w:w="752" w:type="dxa"/>
            <w:shd w:val="clear" w:color="auto" w:fill="auto"/>
          </w:tcPr>
          <w:p w14:paraId="1CCB2512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8D79A4">
              <w:rPr>
                <w:lang w:eastAsia="zh-CN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3859E4CD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N/A</w:t>
            </w:r>
          </w:p>
        </w:tc>
      </w:tr>
      <w:tr w:rsidR="000B31E3" w:rsidRPr="00EF5447" w14:paraId="3EECED88" w14:textId="77777777" w:rsidTr="0062720C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AB46EE6" w14:textId="77777777" w:rsidR="000B31E3" w:rsidRPr="00EF5447" w:rsidRDefault="000B31E3" w:rsidP="0062720C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670F340F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 w:rsidRPr="00EF5447">
              <w:rPr>
                <w:lang w:eastAsia="ja-JP"/>
              </w:rPr>
              <w:t>1</w:t>
            </w:r>
          </w:p>
        </w:tc>
        <w:tc>
          <w:tcPr>
            <w:tcW w:w="1066" w:type="dxa"/>
            <w:shd w:val="clear" w:color="auto" w:fill="auto"/>
            <w:noWrap/>
          </w:tcPr>
          <w:p w14:paraId="4D4D20BB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1970</w:t>
            </w:r>
          </w:p>
        </w:tc>
        <w:tc>
          <w:tcPr>
            <w:tcW w:w="747" w:type="dxa"/>
            <w:shd w:val="clear" w:color="auto" w:fill="auto"/>
            <w:noWrap/>
          </w:tcPr>
          <w:p w14:paraId="22ED7463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A96B443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28E2DF4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2160</w:t>
            </w:r>
          </w:p>
        </w:tc>
        <w:tc>
          <w:tcPr>
            <w:tcW w:w="752" w:type="dxa"/>
            <w:shd w:val="clear" w:color="auto" w:fill="auto"/>
          </w:tcPr>
          <w:p w14:paraId="3385CBA6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EE26943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t>N/A</w:t>
            </w:r>
          </w:p>
        </w:tc>
      </w:tr>
      <w:tr w:rsidR="000B31E3" w:rsidRPr="00EF5447" w14:paraId="7AFA44A7" w14:textId="77777777" w:rsidTr="0062720C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2614B1B" w14:textId="77777777" w:rsidR="000B31E3" w:rsidRPr="00EF5447" w:rsidRDefault="000B31E3" w:rsidP="0062720C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098B1657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41</w:t>
            </w:r>
          </w:p>
        </w:tc>
        <w:tc>
          <w:tcPr>
            <w:tcW w:w="1066" w:type="dxa"/>
            <w:shd w:val="clear" w:color="auto" w:fill="auto"/>
            <w:noWrap/>
          </w:tcPr>
          <w:p w14:paraId="37E4BEAE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2650</w:t>
            </w:r>
          </w:p>
        </w:tc>
        <w:tc>
          <w:tcPr>
            <w:tcW w:w="747" w:type="dxa"/>
            <w:shd w:val="clear" w:color="auto" w:fill="auto"/>
            <w:noWrap/>
          </w:tcPr>
          <w:p w14:paraId="5D73E017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4168CC1D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C6B54BE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2650</w:t>
            </w:r>
          </w:p>
        </w:tc>
        <w:tc>
          <w:tcPr>
            <w:tcW w:w="752" w:type="dxa"/>
            <w:shd w:val="clear" w:color="auto" w:fill="auto"/>
          </w:tcPr>
          <w:p w14:paraId="6C9EDF8D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5F31F08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t>N/A</w:t>
            </w:r>
          </w:p>
        </w:tc>
      </w:tr>
      <w:tr w:rsidR="000B31E3" w:rsidRPr="00EF5447" w14:paraId="73479093" w14:textId="77777777" w:rsidTr="0062720C">
        <w:trPr>
          <w:trHeight w:val="22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8B732" w14:textId="77777777" w:rsidR="000B31E3" w:rsidRPr="00EF5447" w:rsidRDefault="000B31E3" w:rsidP="0062720C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2B08F52C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11B26424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3330</w:t>
            </w:r>
          </w:p>
        </w:tc>
        <w:tc>
          <w:tcPr>
            <w:tcW w:w="747" w:type="dxa"/>
            <w:shd w:val="clear" w:color="auto" w:fill="auto"/>
            <w:noWrap/>
          </w:tcPr>
          <w:p w14:paraId="03B873AD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563A68F9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19D9E9FB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3330</w:t>
            </w:r>
          </w:p>
        </w:tc>
        <w:tc>
          <w:tcPr>
            <w:tcW w:w="752" w:type="dxa"/>
            <w:shd w:val="clear" w:color="auto" w:fill="auto"/>
          </w:tcPr>
          <w:p w14:paraId="57F20DA3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19.6</w:t>
            </w:r>
          </w:p>
        </w:tc>
        <w:tc>
          <w:tcPr>
            <w:tcW w:w="1248" w:type="dxa"/>
            <w:shd w:val="clear" w:color="auto" w:fill="auto"/>
          </w:tcPr>
          <w:p w14:paraId="7C01FCAE" w14:textId="77777777" w:rsidR="000B31E3" w:rsidRPr="00EF5447" w:rsidRDefault="000B31E3" w:rsidP="0062720C">
            <w:pPr>
              <w:pStyle w:val="TAC"/>
              <w:rPr>
                <w:lang w:eastAsia="zh-CN"/>
              </w:rPr>
            </w:pPr>
            <w:r w:rsidRPr="00EF5447">
              <w:t>IMD3</w:t>
            </w:r>
          </w:p>
        </w:tc>
      </w:tr>
    </w:tbl>
    <w:p w14:paraId="1B8250DD" w14:textId="77777777" w:rsidR="000B31E3" w:rsidRDefault="000B31E3" w:rsidP="000B31E3">
      <w:pPr>
        <w:rPr>
          <w:rFonts w:eastAsia="Yu Mincho"/>
          <w:lang w:eastAsia="ja-JP"/>
        </w:rPr>
      </w:pPr>
    </w:p>
    <w:p w14:paraId="7164F2B1" w14:textId="77777777" w:rsidR="000B31E3" w:rsidRPr="00464490" w:rsidRDefault="000B31E3" w:rsidP="00147049">
      <w:pPr>
        <w:pStyle w:val="2"/>
        <w:rPr>
          <w:lang w:val="en-US" w:eastAsia="zh-TW"/>
        </w:rPr>
      </w:pPr>
      <w:bookmarkStart w:id="277" w:name="_Toc120260785"/>
      <w:bookmarkStart w:id="278" w:name="_Toc135927681"/>
      <w:r>
        <w:rPr>
          <w:lang w:eastAsia="zh-TW"/>
        </w:rPr>
        <w:t>6.16</w:t>
      </w:r>
      <w:r>
        <w:rPr>
          <w:lang w:eastAsia="zh-TW"/>
        </w:rPr>
        <w:tab/>
      </w:r>
      <w:r>
        <w:rPr>
          <w:lang w:eastAsia="zh-TW"/>
        </w:rPr>
        <w:tab/>
        <w:t>DC_8_n38-n40</w:t>
      </w:r>
      <w:bookmarkEnd w:id="277"/>
      <w:bookmarkEnd w:id="278"/>
    </w:p>
    <w:p w14:paraId="48BF6A49" w14:textId="15AC64BB" w:rsidR="000B31E3" w:rsidRPr="00F61207" w:rsidRDefault="000B31E3" w:rsidP="00147049">
      <w:pPr>
        <w:pStyle w:val="3"/>
        <w:rPr>
          <w:lang w:val="en-US" w:eastAsia="zh-CN"/>
        </w:rPr>
      </w:pPr>
      <w:bookmarkStart w:id="279" w:name="_Toc120260786"/>
      <w:bookmarkStart w:id="280" w:name="_Toc135927682"/>
      <w:r>
        <w:rPr>
          <w:lang w:val="en-US" w:eastAsia="zh-CN"/>
        </w:rPr>
        <w:t>6.16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279"/>
      <w:bookmarkEnd w:id="280"/>
    </w:p>
    <w:p w14:paraId="725D4144" w14:textId="77777777" w:rsidR="000B31E3" w:rsidRDefault="000B31E3" w:rsidP="000B31E3">
      <w:pPr>
        <w:pStyle w:val="TH"/>
        <w:rPr>
          <w:lang w:eastAsia="ja-JP"/>
        </w:rPr>
      </w:pPr>
      <w:r>
        <w:t>Table 6.16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0B31E3" w14:paraId="09552551" w14:textId="77777777" w:rsidTr="0062720C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CA3B" w14:textId="77777777" w:rsidR="000B31E3" w:rsidRDefault="000B31E3" w:rsidP="0062720C">
            <w:pPr>
              <w:pStyle w:val="TAH"/>
              <w:rPr>
                <w:lang w:val="x-none"/>
              </w:rPr>
            </w:pPr>
            <w: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3572" w14:textId="77777777" w:rsidR="000B31E3" w:rsidRDefault="000B31E3" w:rsidP="0062720C">
            <w:pPr>
              <w:pStyle w:val="TAH"/>
            </w:pPr>
            <w: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2FB34" w14:textId="77777777" w:rsidR="000B31E3" w:rsidRDefault="000B31E3" w:rsidP="0062720C">
            <w:pPr>
              <w:pStyle w:val="TAH"/>
            </w:pPr>
            <w: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BDAD8" w14:textId="77777777" w:rsidR="000B31E3" w:rsidRDefault="000B31E3" w:rsidP="0062720C">
            <w:pPr>
              <w:pStyle w:val="TAH"/>
            </w:pPr>
            <w: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9252" w14:textId="77777777" w:rsidR="000B31E3" w:rsidRDefault="000B31E3" w:rsidP="0062720C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B31E3" w14:paraId="5B2365B6" w14:textId="77777777" w:rsidTr="0062720C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3984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536B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9213D" w14:textId="77777777" w:rsidR="000B31E3" w:rsidRDefault="000B31E3" w:rsidP="0062720C">
            <w:pPr>
              <w:pStyle w:val="TAH"/>
            </w:pPr>
            <w: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F442" w14:textId="77777777" w:rsidR="000B31E3" w:rsidRDefault="000B31E3" w:rsidP="0062720C">
            <w:pPr>
              <w:pStyle w:val="TAH"/>
            </w:pPr>
            <w: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4C51" w14:textId="77777777" w:rsidR="000B31E3" w:rsidRDefault="000B31E3" w:rsidP="0062720C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0B31E3" w14:paraId="78F68FB6" w14:textId="77777777" w:rsidTr="0062720C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F059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827C" w14:textId="77777777" w:rsidR="000B31E3" w:rsidRDefault="000B31E3" w:rsidP="0062720C">
            <w:pPr>
              <w:pStyle w:val="TAH"/>
              <w:rPr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CE81" w14:textId="77777777" w:rsidR="000B31E3" w:rsidRDefault="000B31E3" w:rsidP="0062720C">
            <w:pPr>
              <w:pStyle w:val="TAH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DD4A" w14:textId="77777777" w:rsidR="000B31E3" w:rsidRDefault="000B31E3" w:rsidP="0062720C">
            <w:pPr>
              <w:pStyle w:val="TAH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4317" w14:textId="77777777" w:rsidR="000B31E3" w:rsidRDefault="000B31E3" w:rsidP="0062720C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0B31E3" w14:paraId="1AF81659" w14:textId="77777777" w:rsidTr="0062720C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2876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DC_8_n38-n40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0DB6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C699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880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C05C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6F07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915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1EB6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925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E450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B3BF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960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6254" w14:textId="77777777" w:rsidR="000B31E3" w:rsidRDefault="000B31E3" w:rsidP="0062720C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FDD</w:t>
            </w:r>
          </w:p>
        </w:tc>
      </w:tr>
      <w:tr w:rsidR="000B31E3" w14:paraId="0435D26E" w14:textId="77777777" w:rsidTr="0062720C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20A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0BD5" w14:textId="77777777" w:rsidR="000B31E3" w:rsidRPr="00A76781" w:rsidRDefault="000B31E3" w:rsidP="0062720C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A7D3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FB08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3048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2620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2ADA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A7DD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ABBE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2620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656C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</w:tr>
      <w:tr w:rsidR="000B31E3" w14:paraId="332EF184" w14:textId="77777777" w:rsidTr="0062720C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728C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1B43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87DF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4823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28A6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6283" w14:textId="77777777" w:rsidR="000B31E3" w:rsidRDefault="000B31E3" w:rsidP="0062720C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1F53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5D90" w14:textId="77777777" w:rsidR="000B31E3" w:rsidRDefault="000B31E3" w:rsidP="0062720C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2FCF" w14:textId="77777777" w:rsidR="000B31E3" w:rsidRDefault="000B31E3" w:rsidP="0062720C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</w:tr>
    </w:tbl>
    <w:p w14:paraId="30B581D3" w14:textId="77777777" w:rsidR="00E65941" w:rsidRDefault="00E65941" w:rsidP="00E65941"/>
    <w:p w14:paraId="2AF41C36" w14:textId="036ABBDB" w:rsidR="000B31E3" w:rsidRDefault="000B31E3" w:rsidP="000B31E3">
      <w:pPr>
        <w:pStyle w:val="TH"/>
      </w:pPr>
      <w:r>
        <w:t>Table 6.16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B31E3" w:rsidRPr="00877CC8" w14:paraId="1E59B3F8" w14:textId="77777777" w:rsidTr="0062720C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137D" w14:textId="77777777" w:rsidR="000B31E3" w:rsidRPr="00877CC8" w:rsidRDefault="000B31E3" w:rsidP="0062720C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62579460" w14:textId="77777777" w:rsidR="000B31E3" w:rsidRPr="00877CC8" w:rsidRDefault="000B31E3" w:rsidP="0062720C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0B5A" w14:textId="77777777" w:rsidR="000B31E3" w:rsidRPr="00877CC8" w:rsidRDefault="000B31E3" w:rsidP="0062720C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4B946BCA" w14:textId="77777777" w:rsidR="000B31E3" w:rsidRPr="00877CC8" w:rsidRDefault="000B31E3" w:rsidP="0062720C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17F7F409" w14:textId="77777777" w:rsidR="000B31E3" w:rsidRPr="00877CC8" w:rsidRDefault="000B31E3" w:rsidP="0062720C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0B31E3" w:rsidRPr="00877CC8" w14:paraId="7A0EA07F" w14:textId="77777777" w:rsidTr="0062720C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9FB7F" w14:textId="77777777" w:rsidR="000B31E3" w:rsidRPr="00877CC8" w:rsidRDefault="000B31E3" w:rsidP="0062720C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8A</w:t>
            </w:r>
            <w:r w:rsidRPr="00EC24FB">
              <w:rPr>
                <w:lang w:eastAsia="fi-FI"/>
              </w:rPr>
              <w:t>_n</w:t>
            </w:r>
            <w:r>
              <w:rPr>
                <w:lang w:eastAsia="fi-FI"/>
              </w:rPr>
              <w:t>3</w:t>
            </w:r>
            <w:r w:rsidRPr="00EC24FB">
              <w:rPr>
                <w:lang w:eastAsia="fi-FI"/>
              </w:rPr>
              <w:t>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-n</w:t>
            </w:r>
            <w:r>
              <w:rPr>
                <w:lang w:eastAsia="fi-FI"/>
              </w:rPr>
              <w:t>40A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1F24" w14:textId="77777777" w:rsidR="000B31E3" w:rsidRDefault="000B31E3" w:rsidP="0062720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DC_8A_n38A</w:t>
            </w:r>
          </w:p>
          <w:p w14:paraId="2F41600D" w14:textId="77777777" w:rsidR="000B31E3" w:rsidRPr="00877CC8" w:rsidRDefault="000B31E3" w:rsidP="0062720C">
            <w:pPr>
              <w:pStyle w:val="TAC"/>
            </w:pPr>
            <w:r>
              <w:rPr>
                <w:lang w:eastAsia="fi-FI"/>
              </w:rPr>
              <w:t>DC_8A_n40A</w:t>
            </w:r>
          </w:p>
        </w:tc>
      </w:tr>
    </w:tbl>
    <w:p w14:paraId="1E30224F" w14:textId="77777777" w:rsidR="000B31E3" w:rsidRPr="00EC24FB" w:rsidRDefault="000B31E3" w:rsidP="000B31E3"/>
    <w:p w14:paraId="37A0FDCD" w14:textId="0383E409" w:rsidR="000B31E3" w:rsidRPr="00F61207" w:rsidRDefault="000B31E3" w:rsidP="00147049">
      <w:pPr>
        <w:pStyle w:val="3"/>
        <w:rPr>
          <w:lang w:val="en-US" w:eastAsia="zh-CN"/>
        </w:rPr>
      </w:pPr>
      <w:bookmarkStart w:id="281" w:name="_Toc120260787"/>
      <w:bookmarkStart w:id="282" w:name="_Toc135927683"/>
      <w:r>
        <w:rPr>
          <w:lang w:val="en-US" w:eastAsia="zh-CN"/>
        </w:rPr>
        <w:t>6.16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Configuration for DC</w:t>
      </w:r>
      <w:bookmarkEnd w:id="281"/>
      <w:bookmarkEnd w:id="282"/>
    </w:p>
    <w:p w14:paraId="363577CA" w14:textId="77777777" w:rsidR="000B31E3" w:rsidRDefault="000B31E3" w:rsidP="000B31E3">
      <w:pPr>
        <w:pStyle w:val="TH"/>
        <w:rPr>
          <w:rFonts w:eastAsia="Yu Mincho"/>
          <w:sz w:val="28"/>
          <w:szCs w:val="28"/>
          <w:lang w:eastAsia="ja-JP"/>
        </w:rPr>
      </w:pPr>
      <w:r>
        <w:t>Table 6.16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B31E3" w14:paraId="757C6AA1" w14:textId="77777777" w:rsidTr="0062720C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63D0" w14:textId="77777777" w:rsidR="000B31E3" w:rsidRDefault="000B31E3" w:rsidP="0062720C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FDD4" w14:textId="77777777" w:rsidR="000B31E3" w:rsidRDefault="000B31E3" w:rsidP="0062720C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B31E3" w14:paraId="4CBA1514" w14:textId="77777777" w:rsidTr="0062720C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A0AB" w14:textId="77777777" w:rsidR="000B31E3" w:rsidRDefault="000B31E3" w:rsidP="0062720C">
            <w:pPr>
              <w:pStyle w:val="TAH"/>
            </w:pPr>
            <w:r>
              <w:lastRenderedPageBreak/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9577" w14:textId="77777777" w:rsidR="000B31E3" w:rsidRDefault="000B31E3" w:rsidP="0062720C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CBCD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7D803B94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A13D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6A888064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775D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0699E801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3133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407A4C44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A545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7BED165D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E6DE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C0DE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E5E7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29CFC648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7932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6494401D" w14:textId="77777777" w:rsidR="000B31E3" w:rsidRDefault="000B31E3" w:rsidP="0062720C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8748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2C8E9A77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A1BE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2CF1E00C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0719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187622A6" w14:textId="77777777" w:rsidR="000B31E3" w:rsidRDefault="000B31E3" w:rsidP="0062720C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089C" w14:textId="77777777" w:rsidR="000B31E3" w:rsidRDefault="000B31E3" w:rsidP="0062720C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F507" w14:textId="77777777" w:rsidR="000B31E3" w:rsidRDefault="000B31E3" w:rsidP="0062720C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FBC4" w14:textId="77777777" w:rsidR="000B31E3" w:rsidRDefault="000B31E3" w:rsidP="0062720C">
            <w:pPr>
              <w:pStyle w:val="TAH"/>
            </w:pPr>
            <w:r>
              <w:t>Maximum aggregated bandwidth</w:t>
            </w:r>
          </w:p>
          <w:p w14:paraId="440D4919" w14:textId="77777777" w:rsidR="000B31E3" w:rsidRDefault="000B31E3" w:rsidP="0062720C">
            <w:pPr>
              <w:pStyle w:val="TAH"/>
            </w:pPr>
            <w:r>
              <w:t>[MHz]</w:t>
            </w:r>
          </w:p>
        </w:tc>
      </w:tr>
      <w:tr w:rsidR="000B31E3" w14:paraId="1873D6FC" w14:textId="77777777" w:rsidTr="0062720C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7AB" w14:textId="77777777" w:rsidR="000B31E3" w:rsidRDefault="000B31E3" w:rsidP="0062720C">
            <w:pPr>
              <w:pStyle w:val="TAC"/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8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3</w:t>
            </w:r>
            <w:r w:rsidRPr="0095706B">
              <w:rPr>
                <w:lang w:eastAsia="zh-TW"/>
              </w:rPr>
              <w:t>8A-n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7813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3948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6AD3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219A" w14:textId="77777777" w:rsidR="000B31E3" w:rsidRDefault="000B31E3" w:rsidP="0062720C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203" w14:textId="77777777" w:rsidR="000B31E3" w:rsidRDefault="000B31E3" w:rsidP="0062720C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0AAD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3AA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6246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F863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C975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38A9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D36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F729" w14:textId="77777777" w:rsidR="000B31E3" w:rsidRDefault="000B31E3" w:rsidP="0062720C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1DE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608C" w14:textId="77777777" w:rsidR="000B31E3" w:rsidRDefault="000B31E3" w:rsidP="0062720C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BEF7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150</w:t>
            </w:r>
          </w:p>
        </w:tc>
      </w:tr>
      <w:tr w:rsidR="000B31E3" w14:paraId="18C84259" w14:textId="77777777" w:rsidTr="0062720C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3F70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86E0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1B64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80E7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F2E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C78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6B4E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53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F31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CEB0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102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765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EC92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9381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7603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2C4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0373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6CC674BC" w14:textId="77777777" w:rsidTr="0062720C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1591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2F38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657E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6B4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162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707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7C1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752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8FB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656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BE3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557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6CC7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F11F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2281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8C73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EC98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5FD1C9A1" w14:textId="77777777" w:rsidTr="0062720C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3142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6641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84B5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D54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56B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E4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6A27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1B47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6D14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5C8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6CB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F28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53B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0978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26F3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F066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54C4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42911185" w14:textId="77777777" w:rsidTr="0062720C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0AF2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9725" w14:textId="77777777" w:rsidR="000B31E3" w:rsidRDefault="000B31E3" w:rsidP="0062720C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26E2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7AB" w14:textId="77777777" w:rsidR="000B31E3" w:rsidRDefault="000B31E3" w:rsidP="0062720C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F47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8845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8F6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BE6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5AF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8E4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0E2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02D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FAA8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D593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3A5F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43C6" w14:textId="77777777" w:rsidR="000B31E3" w:rsidRPr="00E04269" w:rsidRDefault="000B31E3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E708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596C39E3" w14:textId="77777777" w:rsidTr="0062720C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FF92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5F3A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1014" w14:textId="77777777" w:rsidR="000B31E3" w:rsidRDefault="000B31E3" w:rsidP="0062720C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D190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7CB9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7EF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862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401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A00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E990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273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EE2F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3C3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9B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196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5F1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A053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B31E3" w14:paraId="7C45B19A" w14:textId="77777777" w:rsidTr="0062720C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99F9" w14:textId="77777777" w:rsidR="000B31E3" w:rsidRDefault="000B31E3" w:rsidP="0062720C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BD80" w14:textId="77777777" w:rsidR="000B31E3" w:rsidRDefault="000B31E3" w:rsidP="0062720C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9B63" w14:textId="77777777" w:rsidR="000B31E3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EE2C" w14:textId="77777777" w:rsidR="000B31E3" w:rsidRDefault="000B31E3" w:rsidP="0062720C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D33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DEE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989D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72F6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1C7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A813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B160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8CDC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BDB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27F8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0CB1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B39A" w14:textId="77777777" w:rsidR="000B31E3" w:rsidRPr="001C0CC4" w:rsidRDefault="000B31E3" w:rsidP="0062720C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D17F" w14:textId="77777777" w:rsidR="000B31E3" w:rsidRDefault="000B31E3" w:rsidP="0062720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18BB5131" w14:textId="77777777" w:rsidR="000B31E3" w:rsidRDefault="000B31E3" w:rsidP="000B31E3">
      <w:pPr>
        <w:rPr>
          <w:rFonts w:eastAsia="맑은 고딕"/>
          <w:lang w:eastAsia="ko-KR"/>
        </w:rPr>
      </w:pPr>
    </w:p>
    <w:p w14:paraId="65267C2C" w14:textId="659FFE49" w:rsidR="000B31E3" w:rsidRDefault="000B31E3" w:rsidP="00147049">
      <w:pPr>
        <w:pStyle w:val="3"/>
        <w:rPr>
          <w:lang w:val="en-US" w:eastAsia="zh-CN"/>
        </w:rPr>
      </w:pPr>
      <w:bookmarkStart w:id="283" w:name="_Toc120260788"/>
      <w:bookmarkStart w:id="284" w:name="_Toc135927684"/>
      <w:r>
        <w:rPr>
          <w:lang w:val="en-US" w:eastAsia="zh-CN"/>
        </w:rPr>
        <w:t>6.16.3</w:t>
      </w:r>
      <w:r>
        <w:rPr>
          <w:lang w:val="en-US" w:eastAsia="zh-CN"/>
        </w:rPr>
        <w:tab/>
        <w:t>Co-existence studies</w:t>
      </w:r>
      <w:bookmarkEnd w:id="283"/>
      <w:bookmarkEnd w:id="284"/>
    </w:p>
    <w:p w14:paraId="107686BE" w14:textId="77777777" w:rsidR="000B31E3" w:rsidRDefault="000B31E3" w:rsidP="000B31E3">
      <w:pPr>
        <w:rPr>
          <w:lang w:eastAsia="ko-KR"/>
        </w:rPr>
      </w:pPr>
      <w:r>
        <w:rPr>
          <w:lang w:eastAsia="ko-KR"/>
        </w:rPr>
        <w:t>The harmonic and IMD products caused by UL DC_8_n38 are shown below.</w:t>
      </w:r>
    </w:p>
    <w:p w14:paraId="2E1BE9F0" w14:textId="77777777" w:rsidR="000B31E3" w:rsidRDefault="000B31E3" w:rsidP="000B31E3">
      <w:pPr>
        <w:spacing w:after="160" w:line="259" w:lineRule="auto"/>
        <w:rPr>
          <w:rFonts w:ascii="Arial" w:hAnsi="Arial"/>
          <w:b/>
        </w:rPr>
      </w:pPr>
      <w:r>
        <w:br w:type="page"/>
      </w:r>
    </w:p>
    <w:p w14:paraId="7FEA5787" w14:textId="77777777" w:rsidR="000B31E3" w:rsidRDefault="000B31E3" w:rsidP="000B31E3">
      <w:pPr>
        <w:pStyle w:val="TH"/>
      </w:pPr>
      <w:r>
        <w:lastRenderedPageBreak/>
        <w:t>Table 6.16</w:t>
      </w:r>
      <w:r>
        <w:rPr>
          <w:lang w:val="en-US"/>
        </w:rPr>
        <w:t>.3</w:t>
      </w:r>
      <w:r>
        <w:t xml:space="preserve">-1: </w:t>
      </w:r>
      <w:r w:rsidRPr="00117982">
        <w:t xml:space="preserve">The harmonic and IMD products caused by UL </w:t>
      </w:r>
      <w:r w:rsidRPr="00A018D2">
        <w:t>DC_</w:t>
      </w:r>
      <w:r>
        <w:t>8</w:t>
      </w:r>
      <w:r w:rsidRPr="00A018D2">
        <w:t>_n</w:t>
      </w:r>
      <w:r>
        <w:t>38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0B31E3" w:rsidRPr="00F477D0" w14:paraId="67E4976F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5C2CD0D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E5509F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6B5F1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2B7E2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924EC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B31E3" w:rsidRPr="00F477D0" w14:paraId="7329019E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7925C2F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4E74F4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D8B58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B8BD0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37BBB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</w:t>
            </w:r>
          </w:p>
        </w:tc>
      </w:tr>
      <w:tr w:rsidR="000B31E3" w:rsidRPr="00F477D0" w14:paraId="33D7F2AE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072FF5B3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5F18BB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892A4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28580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C6347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 fy_high</w:t>
            </w:r>
          </w:p>
        </w:tc>
      </w:tr>
      <w:tr w:rsidR="000B31E3" w:rsidRPr="00F477D0" w14:paraId="10B98430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7E85C630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D111C7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7EEDC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73F92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2B1B0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5240</w:t>
            </w:r>
          </w:p>
        </w:tc>
      </w:tr>
      <w:tr w:rsidR="000B31E3" w:rsidRPr="00F477D0" w14:paraId="72F0D810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810DD5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A08016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2B355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AB4CB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AABBB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 fy_high</w:t>
            </w:r>
          </w:p>
        </w:tc>
      </w:tr>
      <w:tr w:rsidR="000B31E3" w:rsidRPr="00F477D0" w14:paraId="4A11AF41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C9DC39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B645EE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9A8E5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53EE0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7710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DF92D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7860</w:t>
            </w:r>
          </w:p>
        </w:tc>
      </w:tr>
      <w:tr w:rsidR="000B31E3" w:rsidRPr="00F477D0" w14:paraId="6449128A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37D2655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3345CE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DDC5F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0074B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8A5E1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 fy_high</w:t>
            </w:r>
          </w:p>
        </w:tc>
      </w:tr>
      <w:tr w:rsidR="000B31E3" w:rsidRPr="00F477D0" w14:paraId="29855C93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62592527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0F32E0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39626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80516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BE887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10480</w:t>
            </w:r>
          </w:p>
        </w:tc>
      </w:tr>
      <w:tr w:rsidR="000B31E3" w:rsidRPr="00F477D0" w14:paraId="6BA8CEC7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C3D4140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5th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4FD29E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3CCA3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A25CD1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3A891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 fy_high</w:t>
            </w:r>
          </w:p>
        </w:tc>
      </w:tr>
      <w:tr w:rsidR="000B31E3" w:rsidRPr="00F477D0" w14:paraId="593854DE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6118953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5th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9CE17A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6F68F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4575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19D39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D84E1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13100</w:t>
            </w:r>
          </w:p>
        </w:tc>
      </w:tr>
      <w:tr w:rsidR="000B31E3" w:rsidRPr="00F477D0" w14:paraId="5676DFBA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611CAF4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6th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47DF0F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92255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AEA2B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A51DD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 fy_high</w:t>
            </w:r>
          </w:p>
        </w:tc>
      </w:tr>
      <w:tr w:rsidR="000B31E3" w:rsidRPr="00F477D0" w14:paraId="2F6FD7AC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971D0D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6th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E66968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A8EC7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84790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230B2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15720</w:t>
            </w:r>
          </w:p>
        </w:tc>
      </w:tr>
      <w:tr w:rsidR="000B31E3" w:rsidRPr="00F477D0" w14:paraId="34B6916B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0B1A8AA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7th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AA0710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1CE95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30999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81917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 fy_high</w:t>
            </w:r>
          </w:p>
        </w:tc>
      </w:tr>
      <w:tr w:rsidR="000B31E3" w:rsidRPr="00F477D0" w14:paraId="43E756E2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AF59434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7th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A43830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06923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24065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17990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13566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18340</w:t>
            </w:r>
          </w:p>
        </w:tc>
      </w:tr>
      <w:tr w:rsidR="000B31E3" w:rsidRPr="00F477D0" w14:paraId="3A21C9B1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1CFCFA4A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01AA8B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C791C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2F7D1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DDDAD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0B31E3" w:rsidRPr="00F477D0" w14:paraId="38B11E96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D4365BD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DA2E6B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79D94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90D6E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92180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3535</w:t>
            </w:r>
          </w:p>
        </w:tc>
      </w:tr>
      <w:tr w:rsidR="000B31E3" w:rsidRPr="00F477D0" w14:paraId="365C682B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DEF29F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B2AFCB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2EEE7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7E7B0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43BAA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0B31E3" w:rsidRPr="00F477D0" w14:paraId="1CA48489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21508D3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C0039E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BA360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B8501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E635A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4360</w:t>
            </w:r>
          </w:p>
        </w:tc>
      </w:tr>
      <w:tr w:rsidR="000B31E3" w:rsidRPr="00F477D0" w14:paraId="6B7F0AC2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E7D38D5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4FA450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361A7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A3398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E2BD2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0B31E3" w:rsidRPr="00F477D0" w14:paraId="200F7D63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3CC97E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AEC7A9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4330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28E95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4450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8CCF0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6020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EF154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6155</w:t>
            </w:r>
          </w:p>
        </w:tc>
      </w:tr>
      <w:tr w:rsidR="000B31E3" w:rsidRPr="00F477D0" w14:paraId="420459AD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0D4A14D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E0E0F5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70306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FE0CE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40DA5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0B31E3" w:rsidRPr="00F477D0" w14:paraId="62D7BD4F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BF10C2D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96CFB6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F49AB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DF6C1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6795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41940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6980</w:t>
            </w:r>
          </w:p>
        </w:tc>
      </w:tr>
      <w:tr w:rsidR="000B31E3" w:rsidRPr="00F477D0" w14:paraId="4950DB69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09865C77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295EFC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1BDDF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1F033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CAD4C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0B31E3" w:rsidRPr="00F477D0" w14:paraId="5A73E510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DFE292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A7EA1F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18CC9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6E5FE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61011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7070</w:t>
            </w:r>
          </w:p>
        </w:tc>
      </w:tr>
      <w:tr w:rsidR="000B31E3" w:rsidRPr="00F477D0" w14:paraId="5F54E98A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B276D8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2A0CDC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02EB9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14BE5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D7228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0B31E3" w:rsidRPr="00F477D0" w14:paraId="54443929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5790321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51DD955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CB6D1F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5365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CA0F24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8590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57A6A1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8775</w:t>
            </w:r>
          </w:p>
        </w:tc>
      </w:tr>
      <w:tr w:rsidR="000B31E3" w:rsidRPr="00F477D0" w14:paraId="7DD4D7E9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851C710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44EA39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E72F4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B0D729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F1BC6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0B31E3" w:rsidRPr="00F477D0" w14:paraId="13972088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96BFD74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EE7361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11E55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9365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99342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733A7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</w:tr>
      <w:tr w:rsidR="000B31E3" w:rsidRPr="00F477D0" w14:paraId="3E08C7C8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7C7BC74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49566B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92334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C5F87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DAE17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0B31E3" w:rsidRPr="00F477D0" w14:paraId="7C97AD26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1E521EA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E52FB2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7AE03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5880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F862F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FA68E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2600</w:t>
            </w:r>
          </w:p>
        </w:tc>
      </w:tr>
      <w:tr w:rsidR="000B31E3" w:rsidRPr="00F477D0" w14:paraId="71C9726F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1DA8A55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7F9BEB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16322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8F849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DEA76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0B31E3" w:rsidRPr="00F477D0" w14:paraId="1B810952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837FFDD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75F9EB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11160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58E61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11395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7FD3E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6090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F10CB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6280</w:t>
            </w:r>
          </w:p>
        </w:tc>
      </w:tr>
      <w:tr w:rsidR="000B31E3" w:rsidRPr="00F477D0" w14:paraId="1876A6BA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04F3D8B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AF8E48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63B92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1C2EA2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9DC40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0B31E3" w:rsidRPr="00F477D0" w14:paraId="27295965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AE6F80D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9C6D35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9470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A617B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9690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E92F1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7780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C023C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7985</w:t>
            </w:r>
          </w:p>
        </w:tc>
      </w:tr>
    </w:tbl>
    <w:p w14:paraId="785731D5" w14:textId="77777777" w:rsidR="000B31E3" w:rsidRDefault="000B31E3" w:rsidP="003F6100"/>
    <w:p w14:paraId="441FB6C8" w14:textId="77777777" w:rsidR="000B31E3" w:rsidRDefault="000B31E3" w:rsidP="000B31E3">
      <w:pPr>
        <w:rPr>
          <w:lang w:eastAsia="ko-KR"/>
        </w:rPr>
      </w:pPr>
      <w:r>
        <w:rPr>
          <w:lang w:eastAsia="ko-KR"/>
        </w:rPr>
        <w:t>The harmonic and IMD products caused by UL DC_8_n40 are shown below.</w:t>
      </w:r>
    </w:p>
    <w:p w14:paraId="0FB400FC" w14:textId="77777777" w:rsidR="000B31E3" w:rsidRDefault="000B31E3" w:rsidP="000B31E3">
      <w:pPr>
        <w:pStyle w:val="TH"/>
      </w:pPr>
      <w:r>
        <w:t>Table 6.16</w:t>
      </w:r>
      <w:r>
        <w:rPr>
          <w:lang w:val="en-US"/>
        </w:rPr>
        <w:t>.3</w:t>
      </w:r>
      <w:r>
        <w:t xml:space="preserve">-2: </w:t>
      </w:r>
      <w:r w:rsidRPr="00117982">
        <w:t xml:space="preserve">The harmonic and IMD products caused by UL </w:t>
      </w:r>
      <w:r w:rsidRPr="00A018D2">
        <w:t>DC_</w:t>
      </w:r>
      <w:r>
        <w:t>8</w:t>
      </w:r>
      <w:r w:rsidRPr="00A018D2">
        <w:t>_n</w:t>
      </w:r>
      <w:r>
        <w:t>40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0B31E3" w:rsidRPr="00F477D0" w14:paraId="539CD6A1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07966D5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0EE238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D612B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97D49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C25DF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B31E3" w:rsidRPr="00F477D0" w14:paraId="7E8B2231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2E2B3FB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E1F87B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A54D2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8E497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A5CBE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2400</w:t>
            </w:r>
          </w:p>
        </w:tc>
      </w:tr>
      <w:tr w:rsidR="000B31E3" w:rsidRPr="00F477D0" w14:paraId="713E5E75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AABBF7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9DE0AD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5260D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5A4C0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22C72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2* fy_high</w:t>
            </w:r>
          </w:p>
        </w:tc>
      </w:tr>
      <w:tr w:rsidR="000B31E3" w:rsidRPr="00F477D0" w14:paraId="478B4387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00BA990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18E6CF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F68F5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E561D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E67E6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4800</w:t>
            </w:r>
          </w:p>
        </w:tc>
      </w:tr>
      <w:tr w:rsidR="000B31E3" w:rsidRPr="00F477D0" w14:paraId="38CB41B9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4AA684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86F94F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B3409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C0DD4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F5EE7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3* fy_high</w:t>
            </w:r>
          </w:p>
        </w:tc>
      </w:tr>
      <w:tr w:rsidR="000B31E3" w:rsidRPr="00F477D0" w14:paraId="10F8D1CA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8A529E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34558A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66374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62DB3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80603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7200</w:t>
            </w:r>
          </w:p>
        </w:tc>
      </w:tr>
      <w:tr w:rsidR="000B31E3" w:rsidRPr="00F477D0" w14:paraId="004A5D13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494ECC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04B6EB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E2808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6A6B8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ACE14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4* fy_high</w:t>
            </w:r>
          </w:p>
        </w:tc>
      </w:tr>
      <w:tr w:rsidR="000B31E3" w:rsidRPr="00F477D0" w14:paraId="2B8BC003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FE148F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0B8116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7F979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E6940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C8CDC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9600</w:t>
            </w:r>
          </w:p>
        </w:tc>
      </w:tr>
      <w:tr w:rsidR="000B31E3" w:rsidRPr="00F477D0" w14:paraId="2782940B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B51EFB5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5th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165CA9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19186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C93D2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3C908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5* fy_high</w:t>
            </w:r>
          </w:p>
        </w:tc>
      </w:tr>
      <w:tr w:rsidR="000B31E3" w:rsidRPr="00F477D0" w14:paraId="4959472E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7763885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5th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D632DF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E6586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4575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FDA704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13816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12000</w:t>
            </w:r>
          </w:p>
        </w:tc>
      </w:tr>
      <w:tr w:rsidR="000B31E3" w:rsidRPr="00F477D0" w14:paraId="3D72018D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010C90F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6th harmonics frequency limits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A224B1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6*fx_low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A798C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9C22E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 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F36B8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6* fy_high</w:t>
            </w:r>
          </w:p>
        </w:tc>
      </w:tr>
      <w:tr w:rsidR="000B31E3" w:rsidRPr="00F477D0" w14:paraId="1725E536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59B24554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6th harmonics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71A8FD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0C18C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1F213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4A518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14400</w:t>
            </w:r>
          </w:p>
        </w:tc>
      </w:tr>
      <w:tr w:rsidR="000B31E3" w:rsidRPr="00F477D0" w14:paraId="7809D458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3D6FB3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7th harmonics frequency limits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96F77F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7*fx_low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593D0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7*fx_high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8725A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 fy_low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BBADD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7* fy_high</w:t>
            </w:r>
          </w:p>
        </w:tc>
      </w:tr>
      <w:tr w:rsidR="000B31E3" w:rsidRPr="00F477D0" w14:paraId="39275E98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C2424BD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7th harmonics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1A2286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F3A9D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C6809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3FA84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16800</w:t>
            </w:r>
          </w:p>
        </w:tc>
      </w:tr>
      <w:tr w:rsidR="000B31E3" w:rsidRPr="00F477D0" w14:paraId="6531A497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664CCE7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415920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902E1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4646B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1379B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0B31E3" w:rsidRPr="00F477D0" w14:paraId="38510C44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3C8434C2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6E8D2A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E5A11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61BC1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794B7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3315</w:t>
            </w:r>
          </w:p>
        </w:tc>
      </w:tr>
      <w:tr w:rsidR="000B31E3" w:rsidRPr="00F477D0" w14:paraId="363325FE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8506618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F6974F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B833A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A2F31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54E71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0B31E3" w:rsidRPr="00F477D0" w14:paraId="7A27A245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3454EA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4E80EA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87D5C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721A99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3685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7394F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3920</w:t>
            </w:r>
          </w:p>
        </w:tc>
      </w:tr>
      <w:tr w:rsidR="000B31E3" w:rsidRPr="00F477D0" w14:paraId="4076FAD2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D8934B7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3B82FD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1113E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34ED2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7B4E48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0B31E3" w:rsidRPr="00F477D0" w14:paraId="01EFE3DA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F811BE3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717A5E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4060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43C7D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05541F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CF8A0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5715</w:t>
            </w:r>
          </w:p>
        </w:tc>
      </w:tr>
      <w:tr w:rsidR="000B31E3" w:rsidRPr="00F477D0" w14:paraId="361F7CAC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6B04CE7A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272059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4CAE7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CF0CA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25970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0B31E3" w:rsidRPr="00F477D0" w14:paraId="5EE8A711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70FEB4DD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66D6F1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4B489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2C286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5985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172B6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6320</w:t>
            </w:r>
          </w:p>
        </w:tc>
      </w:tr>
      <w:tr w:rsidR="000B31E3" w:rsidRPr="00F477D0" w14:paraId="270F3030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1E5E2E2A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E1DC5D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3AC47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908F8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E0119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0B31E3" w:rsidRPr="00F477D0" w14:paraId="51CBD245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0CB8579D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705E20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BCDEA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B6FB7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DA110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6630</w:t>
            </w:r>
          </w:p>
        </w:tc>
      </w:tr>
      <w:tr w:rsidR="000B31E3" w:rsidRPr="00F477D0" w14:paraId="54FA4697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134E78A9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477ABD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07EC5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1017C0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00C10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0B31E3" w:rsidRPr="00F477D0" w14:paraId="26E2B142" w14:textId="77777777" w:rsidTr="0062720C">
        <w:trPr>
          <w:trHeight w:val="270"/>
        </w:trPr>
        <w:tc>
          <w:tcPr>
            <w:tcW w:w="2920" w:type="dxa"/>
            <w:shd w:val="clear" w:color="auto" w:fill="auto"/>
            <w:vAlign w:val="center"/>
            <w:hideMark/>
          </w:tcPr>
          <w:p w14:paraId="20730445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777796BE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1DEE26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5145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EA021C6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7780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03C5DA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8115</w:t>
            </w:r>
          </w:p>
        </w:tc>
      </w:tr>
      <w:tr w:rsidR="000B31E3" w:rsidRPr="00F477D0" w14:paraId="5013DC7A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1B6EAA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155AB7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9FCC0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63BDB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7177F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0B31E3" w:rsidRPr="00F477D0" w14:paraId="569812A1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4FE126F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215E53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8720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0683D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8285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FC65F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E0513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1120</w:t>
            </w:r>
          </w:p>
        </w:tc>
      </w:tr>
      <w:tr w:rsidR="000B31E3" w:rsidRPr="00F477D0" w14:paraId="2E34B583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30F830E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5237E63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B46EAF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071DC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0ED60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0B31E3" w:rsidRPr="00F477D0" w14:paraId="089341B5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7243191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28E4C6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153B1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5070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188EC59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E0010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2160</w:t>
            </w:r>
          </w:p>
        </w:tc>
      </w:tr>
      <w:tr w:rsidR="000B31E3" w:rsidRPr="00F477D0" w14:paraId="2735E9A4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44C7507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43250D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53B334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0E91BC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F9837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0B31E3" w:rsidRPr="00F477D0" w14:paraId="048B5AF3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A50F7E4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F42D252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10080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8B9497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10515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D047F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5820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66746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6060</w:t>
            </w:r>
          </w:p>
        </w:tc>
      </w:tr>
      <w:tr w:rsidR="000B31E3" w:rsidRPr="00F477D0" w14:paraId="69D95E39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12CC81C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E05BDFA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55F79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071DB1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0AC2A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0B31E3" w:rsidRPr="00F477D0" w14:paraId="3B4E36F6" w14:textId="77777777" w:rsidTr="0062720C">
        <w:trPr>
          <w:trHeight w:val="270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3009256" w14:textId="77777777" w:rsidR="000B31E3" w:rsidRPr="00F477D0" w:rsidRDefault="000B31E3" w:rsidP="0062720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77D0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7FAE115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8660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99B56D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9030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D1E56B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7240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5B3D60" w14:textId="77777777" w:rsidR="000B31E3" w:rsidRPr="00F477D0" w:rsidRDefault="000B31E3" w:rsidP="0062720C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7545</w:t>
            </w:r>
          </w:p>
        </w:tc>
      </w:tr>
    </w:tbl>
    <w:p w14:paraId="429F3FDA" w14:textId="77777777" w:rsidR="000B31E3" w:rsidRDefault="000B31E3" w:rsidP="003F6100"/>
    <w:p w14:paraId="726168C8" w14:textId="77777777" w:rsidR="000B31E3" w:rsidRDefault="000B31E3" w:rsidP="000B31E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5</w:t>
      </w:r>
      <w:r w:rsidRPr="00165A34">
        <w:rPr>
          <w:rFonts w:eastAsia="SimSun"/>
          <w:vertAlign w:val="superscript"/>
          <w:lang w:val="en-US" w:eastAsia="zh-CN"/>
        </w:rPr>
        <w:t>th</w:t>
      </w:r>
      <w:r>
        <w:rPr>
          <w:rFonts w:eastAsia="SimSun"/>
          <w:lang w:val="en-US" w:eastAsia="zh-CN"/>
        </w:rPr>
        <w:t xml:space="preserve"> order IMD product 2*2572MHz – 3*912MHz = 2408MHz will have a BW of the interference of 25MHz, which falls inside n40 upper channel.</w:t>
      </w:r>
    </w:p>
    <w:p w14:paraId="1DFDB1A7" w14:textId="77777777" w:rsidR="000B31E3" w:rsidRDefault="000B31E3" w:rsidP="000B31E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 are no intermodulation products of DC_8_n40 falling inside the RX band of n38.</w:t>
      </w:r>
    </w:p>
    <w:p w14:paraId="289503D9" w14:textId="77777777" w:rsidR="000B31E3" w:rsidRPr="00EC24FB" w:rsidRDefault="000B31E3" w:rsidP="000B31E3">
      <w:pPr>
        <w:rPr>
          <w:rFonts w:eastAsia="SimSun"/>
          <w:lang w:val="en-US" w:eastAsia="zh-CN"/>
        </w:rPr>
      </w:pPr>
    </w:p>
    <w:p w14:paraId="77C16DCD" w14:textId="08EC649D" w:rsidR="000B31E3" w:rsidRDefault="000B31E3" w:rsidP="00147049">
      <w:pPr>
        <w:pStyle w:val="3"/>
        <w:rPr>
          <w:lang w:val="en-US" w:eastAsia="zh-CN"/>
        </w:rPr>
      </w:pPr>
      <w:bookmarkStart w:id="285" w:name="_Toc120260789"/>
      <w:bookmarkStart w:id="286" w:name="_Toc135927685"/>
      <w:r>
        <w:rPr>
          <w:lang w:val="en-US" w:eastAsia="zh-CN"/>
        </w:rPr>
        <w:t>6.16</w:t>
      </w:r>
      <w:r w:rsidRPr="00464490">
        <w:rPr>
          <w:lang w:val="en-US" w:eastAsia="zh-CN"/>
        </w:rPr>
        <w:t>.4</w:t>
      </w:r>
      <w:r w:rsidRPr="00464490">
        <w:rPr>
          <w:lang w:val="en-US" w:eastAsia="zh-CN"/>
        </w:rPr>
        <w:tab/>
        <w:t>∆T</w:t>
      </w:r>
      <w:r w:rsidRPr="00B94A68">
        <w:t>IB</w:t>
      </w:r>
      <w:r w:rsidRPr="00464490">
        <w:rPr>
          <w:lang w:val="en-US" w:eastAsia="zh-CN"/>
        </w:rPr>
        <w:t xml:space="preserve"> and ∆R</w:t>
      </w:r>
      <w:r w:rsidRPr="00B94A68">
        <w:t>IB</w:t>
      </w:r>
      <w:r w:rsidRPr="00464490">
        <w:rPr>
          <w:lang w:val="en-US" w:eastAsia="zh-CN"/>
        </w:rPr>
        <w:t xml:space="preserve"> values</w:t>
      </w:r>
      <w:bookmarkEnd w:id="285"/>
      <w:bookmarkEnd w:id="286"/>
    </w:p>
    <w:p w14:paraId="529E46BC" w14:textId="77777777" w:rsidR="000B31E3" w:rsidRPr="00B744F9" w:rsidRDefault="000B31E3" w:rsidP="000B31E3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CA_n8A-n38A-n40A,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1D0C7E7A" w14:textId="77777777" w:rsidR="000B31E3" w:rsidRDefault="000B31E3" w:rsidP="000B31E3">
      <w:pPr>
        <w:pStyle w:val="TH"/>
      </w:pPr>
      <w:r>
        <w:t>Table 6.16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B31E3" w:rsidRPr="00EF5447" w14:paraId="46231444" w14:textId="77777777" w:rsidTr="0062720C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CE28B" w14:textId="77777777" w:rsidR="000B31E3" w:rsidRPr="00EF5447" w:rsidRDefault="000B31E3" w:rsidP="0062720C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A845" w14:textId="77777777" w:rsidR="000B31E3" w:rsidRPr="00EF5447" w:rsidRDefault="000B31E3" w:rsidP="0062720C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0B31E3" w:rsidRPr="00EF5447" w14:paraId="33C564FB" w14:textId="77777777" w:rsidTr="0062720C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D31" w14:textId="77777777" w:rsidR="000B31E3" w:rsidRPr="00EF5447" w:rsidRDefault="000B31E3" w:rsidP="0062720C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3E7F" w14:textId="77777777" w:rsidR="000B31E3" w:rsidRPr="00EF5447" w:rsidRDefault="000B31E3" w:rsidP="0062720C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0B31E3" w:rsidRPr="00EF5447" w14:paraId="196A5B45" w14:textId="77777777" w:rsidTr="0062720C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B8AB" w14:textId="77777777" w:rsidR="000B31E3" w:rsidRPr="00EF5447" w:rsidRDefault="000B31E3" w:rsidP="0062720C">
            <w:pPr>
              <w:pStyle w:val="TAC"/>
            </w:pPr>
            <w:r>
              <w:t>DC_8_n38-n40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3689" w14:textId="77777777" w:rsidR="000B31E3" w:rsidRPr="00EF5447" w:rsidRDefault="000B31E3" w:rsidP="0062720C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0B5E" w14:textId="77777777" w:rsidR="000B31E3" w:rsidRDefault="000B31E3" w:rsidP="0062720C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210A" w14:textId="77777777" w:rsidR="000B31E3" w:rsidRPr="00EF5447" w:rsidRDefault="000B31E3" w:rsidP="0062720C">
            <w:pPr>
              <w:pStyle w:val="TAC"/>
            </w:pPr>
            <w:r>
              <w:t>0.3</w:t>
            </w:r>
          </w:p>
        </w:tc>
      </w:tr>
      <w:tr w:rsidR="000B31E3" w:rsidRPr="00EF5447" w14:paraId="2D9E80F1" w14:textId="77777777" w:rsidTr="0062720C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295B" w14:textId="77777777" w:rsidR="000B31E3" w:rsidRDefault="000B31E3" w:rsidP="0062720C">
            <w:pPr>
              <w:pStyle w:val="TAN"/>
            </w:pPr>
            <w:r w:rsidRPr="006C6947">
              <w:t xml:space="preserve">NOTE </w:t>
            </w:r>
            <w:r>
              <w:t>6</w:t>
            </w:r>
            <w:r w:rsidRPr="00EF6781">
              <w:t>:</w:t>
            </w:r>
            <w:r w:rsidRPr="00EF6781">
              <w:tab/>
              <w:t>“-” denotes ΔT</w:t>
            </w:r>
            <w:r w:rsidRPr="00EF6781">
              <w:rPr>
                <w:vertAlign w:val="subscript"/>
              </w:rPr>
              <w:t>IB,c</w:t>
            </w:r>
            <w:r w:rsidRPr="00EF6781">
              <w:t xml:space="preserve"> = 0.</w:t>
            </w:r>
          </w:p>
          <w:p w14:paraId="3F0B3FE1" w14:textId="77777777" w:rsidR="000B31E3" w:rsidRPr="00F2186E" w:rsidRDefault="000B31E3" w:rsidP="0062720C">
            <w:pPr>
              <w:pStyle w:val="TAN"/>
              <w:rPr>
                <w:szCs w:val="18"/>
              </w:rPr>
            </w:pPr>
            <w:r w:rsidRPr="00D67A9D">
              <w:rPr>
                <w:szCs w:val="18"/>
              </w:rPr>
              <w:t xml:space="preserve">NOTE </w:t>
            </w:r>
            <w:r>
              <w:rPr>
                <w:szCs w:val="18"/>
              </w:rPr>
              <w:t>7</w:t>
            </w:r>
            <w:r w:rsidRPr="00D67A9D">
              <w:rPr>
                <w:szCs w:val="18"/>
              </w:rPr>
              <w:t>:</w:t>
            </w:r>
            <w:r w:rsidRPr="00D67A9D">
              <w:rPr>
                <w:szCs w:val="18"/>
              </w:rPr>
              <w:tab/>
            </w:r>
            <w:r w:rsidRPr="00B14F7D">
              <w:rPr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</w:rPr>
              <w:t>,</w:t>
            </w:r>
            <w:r>
              <w:rPr>
                <w:szCs w:val="18"/>
              </w:rPr>
              <w:t xml:space="preserve"> such as for </w:t>
            </w:r>
            <w:r w:rsidRPr="00955DFF">
              <w:rPr>
                <w:szCs w:val="18"/>
              </w:rPr>
              <w:t>DC_66_(n)12</w:t>
            </w:r>
            <w:r>
              <w:rPr>
                <w:szCs w:val="18"/>
              </w:rPr>
              <w:t xml:space="preserve"> the band order from left to right is 12, 66 and n12</w:t>
            </w:r>
            <w:r w:rsidRPr="00B14F7D">
              <w:rPr>
                <w:szCs w:val="18"/>
              </w:rPr>
              <w:t>.</w:t>
            </w:r>
          </w:p>
        </w:tc>
      </w:tr>
    </w:tbl>
    <w:p w14:paraId="34C56E1A" w14:textId="77777777" w:rsidR="000B31E3" w:rsidRPr="00ED422D" w:rsidRDefault="000B31E3" w:rsidP="000B31E3"/>
    <w:p w14:paraId="151D990A" w14:textId="77777777" w:rsidR="000B31E3" w:rsidRDefault="000B31E3" w:rsidP="000B31E3">
      <w:pPr>
        <w:pStyle w:val="TH"/>
      </w:pPr>
      <w:r>
        <w:lastRenderedPageBreak/>
        <w:t>Table 6.16.4-2: ΔR</w:t>
      </w:r>
      <w:r w:rsidRPr="00B744F9">
        <w:rPr>
          <w:vertAlign w:val="subscript"/>
        </w:rPr>
        <w:t>IB,c</w:t>
      </w:r>
      <w: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B31E3" w:rsidRPr="002A58AD" w14:paraId="712BB195" w14:textId="77777777" w:rsidTr="0062720C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4D3F3" w14:textId="77777777" w:rsidR="000B31E3" w:rsidRPr="00C96590" w:rsidRDefault="000B31E3" w:rsidP="0062720C">
            <w:pPr>
              <w:pStyle w:val="TAH"/>
            </w:pPr>
            <w:r w:rsidRPr="00C96590"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D76A" w14:textId="77777777" w:rsidR="000B31E3" w:rsidRPr="000D7965" w:rsidRDefault="000B31E3" w:rsidP="0062720C">
            <w:pPr>
              <w:pStyle w:val="TAH"/>
              <w:rPr>
                <w:rFonts w:eastAsia="MS Mincho" w:cs="Arial"/>
                <w:color w:val="000000" w:themeColor="text1"/>
                <w:kern w:val="2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B31E3" w:rsidRPr="009E2E4F" w14:paraId="7868D1E2" w14:textId="77777777" w:rsidTr="0062720C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842F" w14:textId="77777777" w:rsidR="000B31E3" w:rsidRPr="00C96590" w:rsidRDefault="000B31E3" w:rsidP="0062720C">
            <w:pPr>
              <w:pStyle w:val="TAH"/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E02" w14:textId="77777777" w:rsidR="000B31E3" w:rsidRPr="000D7965" w:rsidRDefault="000B31E3" w:rsidP="0062720C">
            <w:pPr>
              <w:pStyle w:val="TAH"/>
              <w:rPr>
                <w:rFonts w:eastAsia="MS Mincho" w:cs="Arial"/>
                <w:color w:val="000000" w:themeColor="text1"/>
                <w:kern w:val="2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B31E3" w:rsidRPr="00C96590" w14:paraId="3FD2B1CE" w14:textId="77777777" w:rsidTr="0062720C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BF2A" w14:textId="77777777" w:rsidR="000B31E3" w:rsidRPr="00C96590" w:rsidRDefault="000B31E3" w:rsidP="0062720C">
            <w:pPr>
              <w:pStyle w:val="TAC"/>
            </w:pPr>
            <w:r>
              <w:t>DC_8_n38-n40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9609" w14:textId="77777777" w:rsidR="000B31E3" w:rsidRPr="00C96590" w:rsidRDefault="000B31E3" w:rsidP="006272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A0B3" w14:textId="77777777" w:rsidR="000B31E3" w:rsidRPr="000D7965" w:rsidRDefault="000B31E3" w:rsidP="0062720C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CD2A" w14:textId="77777777" w:rsidR="000B31E3" w:rsidRPr="00C96590" w:rsidRDefault="000B31E3" w:rsidP="0062720C">
            <w:pPr>
              <w:pStyle w:val="TAC"/>
            </w:pPr>
            <w:r>
              <w:rPr>
                <w:rFonts w:eastAsia="맑은 고딕"/>
                <w:lang w:eastAsia="ko-KR"/>
              </w:rPr>
              <w:t>-</w:t>
            </w:r>
          </w:p>
        </w:tc>
      </w:tr>
      <w:tr w:rsidR="000B31E3" w:rsidRPr="00C96590" w14:paraId="7ECF3F6A" w14:textId="77777777" w:rsidTr="0062720C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4BF" w14:textId="77777777" w:rsidR="000B31E3" w:rsidRDefault="000B31E3" w:rsidP="0062720C">
            <w:pPr>
              <w:pStyle w:val="TAN"/>
            </w:pPr>
            <w:r w:rsidRPr="006C6947">
              <w:t xml:space="preserve">NOTE </w:t>
            </w:r>
            <w:r>
              <w:t>7</w:t>
            </w:r>
            <w:r w:rsidRPr="000D7965">
              <w:t>:</w:t>
            </w:r>
            <w:r w:rsidRPr="000D7965">
              <w:tab/>
              <w:t>“-” denotes Δ</w:t>
            </w:r>
            <w:r>
              <w:t>R</w:t>
            </w:r>
            <w:r w:rsidRPr="000D7965">
              <w:rPr>
                <w:vertAlign w:val="subscript"/>
              </w:rPr>
              <w:t>IB,c</w:t>
            </w:r>
            <w:r w:rsidRPr="000D7965">
              <w:t xml:space="preserve"> = 0.</w:t>
            </w:r>
          </w:p>
          <w:p w14:paraId="2CE8ECC0" w14:textId="77777777" w:rsidR="000B31E3" w:rsidRPr="00C96590" w:rsidRDefault="000B31E3" w:rsidP="0062720C">
            <w:pPr>
              <w:pStyle w:val="TAN"/>
              <w:rPr>
                <w:rFonts w:eastAsia="맑은 고딕"/>
                <w:lang w:eastAsia="ko-KR"/>
              </w:rPr>
            </w:pPr>
            <w:r w:rsidRPr="00D67A9D">
              <w:rPr>
                <w:szCs w:val="18"/>
              </w:rPr>
              <w:t xml:space="preserve">NOTE </w:t>
            </w:r>
            <w:r>
              <w:rPr>
                <w:szCs w:val="18"/>
              </w:rPr>
              <w:t>8</w:t>
            </w:r>
            <w:r w:rsidRPr="00D67A9D">
              <w:rPr>
                <w:szCs w:val="18"/>
              </w:rPr>
              <w:t>:</w:t>
            </w:r>
            <w:r w:rsidRPr="00D67A9D">
              <w:rPr>
                <w:szCs w:val="18"/>
              </w:rPr>
              <w:tab/>
            </w:r>
            <w:r w:rsidRPr="00B14F7D">
              <w:rPr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</w:rPr>
              <w:t>,</w:t>
            </w:r>
            <w:r>
              <w:rPr>
                <w:szCs w:val="18"/>
              </w:rPr>
              <w:t xml:space="preserve"> such as for </w:t>
            </w:r>
            <w:r w:rsidRPr="007518AB">
              <w:rPr>
                <w:szCs w:val="18"/>
              </w:rPr>
              <w:t>DC_</w:t>
            </w:r>
            <w:r>
              <w:rPr>
                <w:szCs w:val="18"/>
              </w:rPr>
              <w:t>5</w:t>
            </w:r>
            <w:r w:rsidRPr="00AE58E0">
              <w:rPr>
                <w:szCs w:val="18"/>
              </w:rPr>
              <w:t>_(n)12</w:t>
            </w:r>
            <w:r>
              <w:rPr>
                <w:szCs w:val="18"/>
              </w:rPr>
              <w:t xml:space="preserve"> the band order from left to right is 5, 12 and n12</w:t>
            </w:r>
            <w:r w:rsidRPr="00B14F7D">
              <w:rPr>
                <w:szCs w:val="18"/>
              </w:rPr>
              <w:t>.</w:t>
            </w:r>
          </w:p>
        </w:tc>
      </w:tr>
    </w:tbl>
    <w:p w14:paraId="6FC0B227" w14:textId="77777777" w:rsidR="000B31E3" w:rsidRPr="000D7965" w:rsidRDefault="000B31E3" w:rsidP="000B31E3">
      <w:pPr>
        <w:rPr>
          <w:lang w:eastAsia="zh-CN"/>
        </w:rPr>
      </w:pPr>
    </w:p>
    <w:p w14:paraId="4E7F6AB1" w14:textId="77777777" w:rsidR="000B31E3" w:rsidRDefault="000B31E3" w:rsidP="00147049">
      <w:pPr>
        <w:pStyle w:val="3"/>
        <w:rPr>
          <w:lang w:val="en-US" w:eastAsia="zh-CN"/>
        </w:rPr>
      </w:pPr>
      <w:bookmarkStart w:id="287" w:name="_Toc120260790"/>
      <w:bookmarkStart w:id="288" w:name="_Toc135927686"/>
      <w:r>
        <w:rPr>
          <w:lang w:val="en-US" w:eastAsia="zh-CN"/>
        </w:rPr>
        <w:t>6.16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  <w:t xml:space="preserve"> </w:t>
      </w:r>
      <w:r>
        <w:rPr>
          <w:lang w:val="en-US" w:eastAsia="zh-CN"/>
        </w:rPr>
        <w:t>MSD requirements</w:t>
      </w:r>
      <w:bookmarkEnd w:id="287"/>
      <w:bookmarkEnd w:id="288"/>
    </w:p>
    <w:p w14:paraId="092CF121" w14:textId="0C2C9365" w:rsidR="000B31E3" w:rsidRDefault="000B31E3" w:rsidP="00E65941">
      <w:r>
        <w:rPr>
          <w:lang w:val="en-US" w:eastAsia="zh-CN"/>
        </w:rPr>
        <w:t xml:space="preserve">Referring to </w:t>
      </w:r>
      <w:r>
        <w:rPr>
          <w:color w:val="000000"/>
          <w:lang w:eastAsia="zh-CN"/>
        </w:rPr>
        <w:t>CA_n8-n38-n40</w:t>
      </w:r>
      <w:r>
        <w:t>, the MSD requirement that addresses the 5</w:t>
      </w:r>
      <w:r w:rsidRPr="00DC10B7">
        <w:rPr>
          <w:vertAlign w:val="superscript"/>
        </w:rPr>
        <w:t>th</w:t>
      </w:r>
      <w:r>
        <w:t xml:space="preserve"> order product has been omitted. The reason being that CA_</w:t>
      </w:r>
      <w:r w:rsidRPr="0032567A">
        <w:t xml:space="preserve"> n38-n40</w:t>
      </w:r>
      <w:r>
        <w:t xml:space="preserve"> has Note 9 applied meaning it is o</w:t>
      </w:r>
      <w:r w:rsidRPr="0032567A">
        <w:t>nly applicable for UE supporting inter-band carrier aggregation without simultaneous Rx/Tx.</w:t>
      </w:r>
      <w:r>
        <w:t xml:space="preserve"> Following same reasoning no MSD have been defined for the IMD5.</w:t>
      </w:r>
    </w:p>
    <w:p w14:paraId="1C2B36E3" w14:textId="77777777" w:rsidR="000B31E3" w:rsidRPr="00850626" w:rsidRDefault="000B31E3" w:rsidP="000B31E3">
      <w:pPr>
        <w:rPr>
          <w:rFonts w:eastAsia="Yu Mincho"/>
          <w:lang w:eastAsia="ja-JP"/>
        </w:rPr>
      </w:pPr>
    </w:p>
    <w:p w14:paraId="2C2E1416" w14:textId="2047BB30" w:rsidR="006202E6" w:rsidRDefault="006202E6" w:rsidP="00147049">
      <w:pPr>
        <w:pStyle w:val="2"/>
        <w:rPr>
          <w:lang w:eastAsia="zh-TW"/>
        </w:rPr>
      </w:pPr>
      <w:bookmarkStart w:id="289" w:name="_Toc120260791"/>
      <w:bookmarkStart w:id="290" w:name="_Toc135927687"/>
      <w:r>
        <w:rPr>
          <w:rFonts w:hint="eastAsia"/>
          <w:lang w:eastAsia="zh-TW"/>
        </w:rPr>
        <w:t>6.17</w:t>
      </w:r>
      <w:r>
        <w:tab/>
      </w:r>
      <w:r>
        <w:rPr>
          <w:lang w:eastAsia="zh-TW"/>
        </w:rPr>
        <w:t>DC_3_n1-n75</w:t>
      </w:r>
      <w:bookmarkEnd w:id="289"/>
      <w:bookmarkEnd w:id="290"/>
      <w:r w:rsidRPr="00C243E3">
        <w:rPr>
          <w:lang w:eastAsia="zh-TW"/>
        </w:rPr>
        <w:t xml:space="preserve"> </w:t>
      </w:r>
    </w:p>
    <w:p w14:paraId="7EC558BE" w14:textId="721ADD82" w:rsidR="006202E6" w:rsidRPr="00C11944" w:rsidRDefault="006202E6" w:rsidP="00147049">
      <w:pPr>
        <w:pStyle w:val="3"/>
      </w:pPr>
      <w:bookmarkStart w:id="291" w:name="_Toc120260792"/>
      <w:bookmarkStart w:id="292" w:name="_Toc135927688"/>
      <w:r>
        <w:rPr>
          <w:rFonts w:hint="eastAsia"/>
        </w:rPr>
        <w:t>6.17</w:t>
      </w:r>
      <w:r w:rsidRPr="00C11944">
        <w:t>.1</w:t>
      </w:r>
      <w:r w:rsidRPr="00C11944">
        <w:tab/>
        <w:t>Operating bands for DC</w:t>
      </w:r>
      <w:bookmarkEnd w:id="291"/>
      <w:bookmarkEnd w:id="292"/>
    </w:p>
    <w:p w14:paraId="73EA7F89" w14:textId="596D78A4" w:rsidR="006202E6" w:rsidRDefault="006202E6" w:rsidP="006202E6">
      <w:pPr>
        <w:pStyle w:val="TH"/>
      </w:pPr>
      <w:r w:rsidRPr="00C11944">
        <w:t xml:space="preserve">Table </w:t>
      </w:r>
      <w:r>
        <w:t>6.17</w:t>
      </w:r>
      <w:r w:rsidRPr="00C11944">
        <w:t>.1-1: DC band combination of NR 2DL/1UL + LTE 1DL/1UL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6202E6" w:rsidRPr="0078148C" w14:paraId="5B5E24B1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062B9732" w14:textId="77777777" w:rsidR="006202E6" w:rsidRPr="0078148C" w:rsidRDefault="006202E6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1540658" w14:textId="77777777" w:rsidR="006202E6" w:rsidRPr="0078148C" w:rsidRDefault="006202E6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1F844C1E" w14:textId="77777777" w:rsidR="006202E6" w:rsidRPr="0078148C" w:rsidRDefault="006202E6" w:rsidP="00661122">
            <w:pPr>
              <w:pStyle w:val="TAH"/>
            </w:pPr>
            <w:r w:rsidRPr="0078148C"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3168CED3" w14:textId="77777777" w:rsidR="006202E6" w:rsidRPr="0078148C" w:rsidRDefault="006202E6" w:rsidP="00661122">
            <w:pPr>
              <w:pStyle w:val="TAH"/>
            </w:pPr>
            <w:r w:rsidRPr="0078148C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1CD349C6" w14:textId="77777777" w:rsidR="006202E6" w:rsidRPr="0078148C" w:rsidRDefault="006202E6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70C1F197" w14:textId="77777777" w:rsidR="006202E6" w:rsidRPr="0078148C" w:rsidRDefault="006202E6" w:rsidP="00661122">
            <w:pPr>
              <w:pStyle w:val="TAH"/>
            </w:pPr>
            <w:r w:rsidRPr="0078148C">
              <w:t>mode</w:t>
            </w:r>
          </w:p>
        </w:tc>
      </w:tr>
      <w:tr w:rsidR="006202E6" w:rsidRPr="0078148C" w14:paraId="76E76A37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45B27770" w14:textId="77777777" w:rsidR="006202E6" w:rsidRPr="0078148C" w:rsidRDefault="006202E6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6A9CD50F" w14:textId="77777777" w:rsidR="006202E6" w:rsidRPr="0078148C" w:rsidRDefault="006202E6" w:rsidP="00661122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DA68455" w14:textId="77777777" w:rsidR="006202E6" w:rsidRPr="0078148C" w:rsidRDefault="006202E6" w:rsidP="00661122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182F693A" w14:textId="77777777" w:rsidR="006202E6" w:rsidRPr="0078148C" w:rsidRDefault="006202E6" w:rsidP="00661122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6DE4A052" w14:textId="77777777" w:rsidR="006202E6" w:rsidRPr="0078148C" w:rsidRDefault="006202E6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6202E6" w:rsidRPr="0078148C" w14:paraId="502C5FB2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26E2A6B6" w14:textId="77777777" w:rsidR="006202E6" w:rsidRPr="0078148C" w:rsidRDefault="006202E6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602248CA" w14:textId="77777777" w:rsidR="006202E6" w:rsidRPr="0078148C" w:rsidRDefault="006202E6" w:rsidP="00661122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E4F61D3" w14:textId="77777777" w:rsidR="006202E6" w:rsidRPr="0078148C" w:rsidRDefault="006202E6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66689977" w14:textId="77777777" w:rsidR="006202E6" w:rsidRPr="0078148C" w:rsidRDefault="006202E6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55D464D0" w14:textId="77777777" w:rsidR="006202E6" w:rsidRPr="0078148C" w:rsidRDefault="006202E6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6202E6" w:rsidRPr="0078148C" w14:paraId="6AB4CF78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1600B3A" w14:textId="77777777" w:rsidR="006202E6" w:rsidRPr="008C4BC5" w:rsidRDefault="006202E6" w:rsidP="00661122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3_n1-n75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C9B888F" w14:textId="77777777" w:rsidR="006202E6" w:rsidRDefault="006202E6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3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5D2C3A5" w14:textId="77777777" w:rsidR="006202E6" w:rsidRPr="005D3B77" w:rsidRDefault="006202E6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>1710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A867C9" w14:textId="77777777" w:rsidR="006202E6" w:rsidRPr="005D3B77" w:rsidRDefault="006202E6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4A25180" w14:textId="77777777" w:rsidR="006202E6" w:rsidRPr="005D3B77" w:rsidRDefault="006202E6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21D8047" w14:textId="77777777" w:rsidR="006202E6" w:rsidRPr="005D3B77" w:rsidRDefault="006202E6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CF0965" w14:textId="77777777" w:rsidR="006202E6" w:rsidRPr="005D3B77" w:rsidRDefault="006202E6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1A84D38" w14:textId="77777777" w:rsidR="006202E6" w:rsidRPr="005D3B77" w:rsidRDefault="006202E6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0A73BFA" w14:textId="77777777" w:rsidR="006202E6" w:rsidRDefault="006202E6" w:rsidP="00661122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6202E6" w:rsidRPr="0078148C" w14:paraId="1D5DAE74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5880CC8" w14:textId="77777777" w:rsidR="006202E6" w:rsidRPr="007D4ED4" w:rsidRDefault="006202E6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F5F147F" w14:textId="77777777" w:rsidR="006202E6" w:rsidRPr="005D3B77" w:rsidRDefault="006202E6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DA21CAF" w14:textId="77777777" w:rsidR="006202E6" w:rsidRPr="005D3B77" w:rsidRDefault="006202E6" w:rsidP="00661122">
            <w:pPr>
              <w:pStyle w:val="TAR"/>
              <w:rPr>
                <w:lang w:val="sv-SE" w:eastAsia="ko-KR"/>
              </w:rPr>
            </w:pPr>
            <w:r w:rsidRPr="005D3B77">
              <w:rPr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334988" w14:textId="77777777" w:rsidR="006202E6" w:rsidRPr="008C4BC5" w:rsidRDefault="006202E6" w:rsidP="00661122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D98A5B9" w14:textId="77777777" w:rsidR="006202E6" w:rsidRPr="005D3B77" w:rsidRDefault="006202E6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41A7058" w14:textId="77777777" w:rsidR="006202E6" w:rsidRPr="005D3B77" w:rsidRDefault="006202E6" w:rsidP="00661122">
            <w:pPr>
              <w:pStyle w:val="TAR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54940C" w14:textId="77777777" w:rsidR="006202E6" w:rsidRPr="005D3B77" w:rsidRDefault="006202E6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8C04D0D" w14:textId="77777777" w:rsidR="006202E6" w:rsidRPr="005D3B77" w:rsidRDefault="006202E6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458CA82" w14:textId="77777777" w:rsidR="006202E6" w:rsidRPr="008C4BC5" w:rsidRDefault="006202E6" w:rsidP="00661122">
            <w:pPr>
              <w:pStyle w:val="TAC"/>
              <w:rPr>
                <w:lang w:val="fr-FR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6202E6" w:rsidRPr="0078148C" w14:paraId="413FDAE2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2DFA47B9" w14:textId="77777777" w:rsidR="006202E6" w:rsidRPr="0078148C" w:rsidRDefault="006202E6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59E44CB" w14:textId="77777777" w:rsidR="006202E6" w:rsidRPr="005D3B77" w:rsidRDefault="006202E6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n75</w:t>
            </w: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3C20F9D" w14:textId="77777777" w:rsidR="006202E6" w:rsidRPr="005D3B77" w:rsidRDefault="006202E6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val="sv-SE"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6DDDB37" w14:textId="77777777" w:rsidR="006202E6" w:rsidRPr="005D3B77" w:rsidRDefault="006202E6" w:rsidP="00661122">
            <w:pPr>
              <w:pStyle w:val="TAR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1432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2FBD60" w14:textId="77777777" w:rsidR="006202E6" w:rsidRPr="005D3B77" w:rsidRDefault="006202E6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A80D108" w14:textId="77777777" w:rsidR="006202E6" w:rsidRPr="005D3B77" w:rsidRDefault="006202E6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1517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AE012D9" w14:textId="77777777" w:rsidR="006202E6" w:rsidRPr="005D3B77" w:rsidRDefault="006202E6" w:rsidP="00661122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Pr="005D3B77">
              <w:rPr>
                <w:rFonts w:eastAsia="맑은 고딕" w:hint="eastAsia"/>
                <w:lang w:eastAsia="ko-KR"/>
              </w:rPr>
              <w:t>D</w:t>
            </w:r>
            <w:r>
              <w:rPr>
                <w:rFonts w:eastAsia="맑은 고딕"/>
                <w:lang w:eastAsia="ko-KR"/>
              </w:rPr>
              <w:t>L</w:t>
            </w:r>
          </w:p>
        </w:tc>
      </w:tr>
    </w:tbl>
    <w:p w14:paraId="49BCF7F4" w14:textId="77777777" w:rsidR="006202E6" w:rsidRPr="00C11944" w:rsidRDefault="006202E6" w:rsidP="006202E6">
      <w:pPr>
        <w:spacing w:after="0"/>
      </w:pPr>
    </w:p>
    <w:p w14:paraId="71811C09" w14:textId="6B08F3A4" w:rsidR="006202E6" w:rsidRDefault="006202E6" w:rsidP="00147049">
      <w:pPr>
        <w:pStyle w:val="3"/>
      </w:pPr>
      <w:bookmarkStart w:id="293" w:name="_Toc120260793"/>
      <w:bookmarkStart w:id="294" w:name="_Toc135927689"/>
      <w:r>
        <w:rPr>
          <w:rFonts w:hint="eastAsia"/>
        </w:rPr>
        <w:t>6.17</w:t>
      </w:r>
      <w:r>
        <w:t>.2</w:t>
      </w:r>
      <w:r>
        <w:tab/>
        <w:t>Channel bandwidths per operating band for DC</w:t>
      </w:r>
      <w:bookmarkEnd w:id="293"/>
      <w:bookmarkEnd w:id="294"/>
    </w:p>
    <w:p w14:paraId="011D81A8" w14:textId="500B0653" w:rsidR="006202E6" w:rsidRDefault="006202E6" w:rsidP="006202E6">
      <w:pPr>
        <w:pStyle w:val="TH"/>
        <w:rPr>
          <w:lang w:val="en-US" w:eastAsia="zh-CN"/>
        </w:rPr>
      </w:pPr>
      <w:r w:rsidRPr="00C11944">
        <w:t xml:space="preserve">Table </w:t>
      </w:r>
      <w:r>
        <w:t>6.17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6202E6" w:rsidRPr="00791978" w14:paraId="5D6EDA07" w14:textId="77777777" w:rsidTr="00152546">
        <w:trPr>
          <w:trHeight w:val="203"/>
        </w:trPr>
        <w:tc>
          <w:tcPr>
            <w:tcW w:w="1420" w:type="dxa"/>
            <w:vAlign w:val="center"/>
          </w:tcPr>
          <w:p w14:paraId="6403AB39" w14:textId="77777777" w:rsidR="006202E6" w:rsidRPr="00791978" w:rsidRDefault="006202E6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BCC9574" w14:textId="77777777" w:rsidR="006202E6" w:rsidRPr="00791978" w:rsidRDefault="006202E6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6"/>
            <w:vAlign w:val="center"/>
          </w:tcPr>
          <w:p w14:paraId="728E7015" w14:textId="77777777" w:rsidR="006202E6" w:rsidRPr="00791978" w:rsidRDefault="006202E6" w:rsidP="00661122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6202E6" w:rsidRPr="00791978" w14:paraId="151A6B3E" w14:textId="77777777" w:rsidTr="00152546">
        <w:trPr>
          <w:trHeight w:val="984"/>
        </w:trPr>
        <w:tc>
          <w:tcPr>
            <w:tcW w:w="1420" w:type="dxa"/>
            <w:vAlign w:val="center"/>
          </w:tcPr>
          <w:p w14:paraId="00AF16E3" w14:textId="77777777" w:rsidR="006202E6" w:rsidRPr="00791978" w:rsidRDefault="006202E6" w:rsidP="00661122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1396" w:type="dxa"/>
            <w:vAlign w:val="center"/>
          </w:tcPr>
          <w:p w14:paraId="580DBBDC" w14:textId="77777777" w:rsidR="006202E6" w:rsidRPr="00791978" w:rsidRDefault="006202E6" w:rsidP="00661122">
            <w:pPr>
              <w:pStyle w:val="TAH"/>
              <w:rPr>
                <w:lang w:eastAsia="zh-CN"/>
              </w:rPr>
            </w:pPr>
            <w:r w:rsidRPr="00791978">
              <w:rPr>
                <w:lang w:eastAsia="zh-CN"/>
              </w:rPr>
              <w:t>UL Configuration</w:t>
            </w:r>
          </w:p>
        </w:tc>
        <w:tc>
          <w:tcPr>
            <w:tcW w:w="716" w:type="dxa"/>
            <w:gridSpan w:val="2"/>
            <w:vAlign w:val="center"/>
          </w:tcPr>
          <w:p w14:paraId="21ECC602" w14:textId="77777777" w:rsidR="006202E6" w:rsidRPr="00791978" w:rsidRDefault="006202E6" w:rsidP="00661122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13750CED" w14:textId="77777777" w:rsidR="006202E6" w:rsidRPr="00791978" w:rsidRDefault="006202E6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0C7D9D8B" w14:textId="77777777" w:rsidR="006202E6" w:rsidRPr="00791978" w:rsidRDefault="006202E6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4A118EE0" w14:textId="77777777" w:rsidR="006202E6" w:rsidRPr="00791978" w:rsidRDefault="006202E6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1EA2F5C1" w14:textId="77777777" w:rsidR="006202E6" w:rsidRPr="00791978" w:rsidRDefault="006202E6" w:rsidP="00661122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6CBAA070" w14:textId="77777777" w:rsidR="006202E6" w:rsidRPr="00791978" w:rsidRDefault="006202E6" w:rsidP="00661122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4EA9D2C9" w14:textId="77777777" w:rsidR="006202E6" w:rsidRPr="00791978" w:rsidRDefault="006202E6" w:rsidP="00661122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64084AA6" w14:textId="77777777" w:rsidR="006202E6" w:rsidRPr="00791978" w:rsidRDefault="006202E6" w:rsidP="00661122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2D24B625" w14:textId="77777777" w:rsidR="006202E6" w:rsidRPr="00791978" w:rsidRDefault="006202E6" w:rsidP="00661122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746C7C3C" w14:textId="77777777" w:rsidR="006202E6" w:rsidRPr="00791978" w:rsidRDefault="006202E6" w:rsidP="00661122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00E6FEFD" w14:textId="77777777" w:rsidR="006202E6" w:rsidRPr="00791978" w:rsidRDefault="006202E6" w:rsidP="00661122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38D0E6AF" w14:textId="77777777" w:rsidR="006202E6" w:rsidRPr="00791978" w:rsidRDefault="006202E6" w:rsidP="00661122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412E98F3" w14:textId="77777777" w:rsidR="006202E6" w:rsidRPr="00791978" w:rsidRDefault="006202E6" w:rsidP="00661122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33AE6B42" w14:textId="77777777" w:rsidR="006202E6" w:rsidRPr="00791978" w:rsidRDefault="006202E6" w:rsidP="00661122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455599AB" w14:textId="77777777" w:rsidR="006202E6" w:rsidRPr="00791978" w:rsidRDefault="006202E6" w:rsidP="00661122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7FF51507" w14:textId="77777777" w:rsidR="006202E6" w:rsidRPr="00791978" w:rsidRDefault="006202E6" w:rsidP="00661122">
            <w:pPr>
              <w:pStyle w:val="TAH"/>
            </w:pPr>
            <w:r w:rsidRPr="00791978">
              <w:t>Maximum aggregated bandwidth</w:t>
            </w:r>
          </w:p>
          <w:p w14:paraId="78349A8F" w14:textId="77777777" w:rsidR="006202E6" w:rsidRPr="00791978" w:rsidRDefault="006202E6" w:rsidP="00661122">
            <w:pPr>
              <w:pStyle w:val="TAH"/>
            </w:pPr>
            <w:r w:rsidRPr="00791978">
              <w:t>[MHz]</w:t>
            </w:r>
          </w:p>
        </w:tc>
      </w:tr>
      <w:tr w:rsidR="006202E6" w:rsidRPr="00791978" w14:paraId="326C5BF5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3190F6C7" w14:textId="77777777" w:rsidR="006202E6" w:rsidRPr="00FD11EA" w:rsidRDefault="006202E6" w:rsidP="00661122">
            <w:pPr>
              <w:pStyle w:val="TAC"/>
            </w:pPr>
            <w:r w:rsidRPr="00791978">
              <w:t>DC_</w:t>
            </w:r>
            <w:r>
              <w:t>3</w:t>
            </w:r>
            <w:r w:rsidRPr="00791978">
              <w:t>A_n</w:t>
            </w:r>
            <w:r>
              <w:t>1</w:t>
            </w:r>
            <w:r w:rsidRPr="00791978">
              <w:t>A-n75A</w:t>
            </w:r>
          </w:p>
        </w:tc>
        <w:tc>
          <w:tcPr>
            <w:tcW w:w="1396" w:type="dxa"/>
            <w:vMerge w:val="restart"/>
            <w:vAlign w:val="center"/>
          </w:tcPr>
          <w:p w14:paraId="2157EE30" w14:textId="77777777" w:rsidR="006202E6" w:rsidRPr="00791978" w:rsidRDefault="006202E6" w:rsidP="00661122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45595C43" w14:textId="77777777" w:rsidR="006202E6" w:rsidRPr="00791978" w:rsidRDefault="006202E6" w:rsidP="00661122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1035525B" w14:textId="77777777" w:rsidR="006202E6" w:rsidRPr="00791978" w:rsidRDefault="006202E6" w:rsidP="00661122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68A522A1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22E75D3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B6AD260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C15ABF3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66728BE0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36D014B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7D769D3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E037362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56E4521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25EC441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89BAD1B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4CC730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782693D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310BF2BF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91978">
              <w:rPr>
                <w:rFonts w:cs="Arial"/>
                <w:szCs w:val="18"/>
                <w:lang w:eastAsia="zh-CN"/>
              </w:rPr>
              <w:t>120</w:t>
            </w:r>
          </w:p>
        </w:tc>
      </w:tr>
      <w:tr w:rsidR="006202E6" w:rsidRPr="00791978" w14:paraId="69F85598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0210A64A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3C82805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40B41811" w14:textId="77777777" w:rsidR="006202E6" w:rsidRPr="00791978" w:rsidRDefault="006202E6" w:rsidP="00661122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580C2342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64B18812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9BE065D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A06DFDF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4C74FCB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D4CFA28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D25C174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C7B286C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BCABAA9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B67AFF3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3D5CCD9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C209D4A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A3EEE69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B4CF368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6222BEA3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</w:rPr>
            </w:pPr>
          </w:p>
        </w:tc>
      </w:tr>
      <w:tr w:rsidR="006202E6" w:rsidRPr="00791978" w14:paraId="4DE485BF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6F89503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9798A67" w14:textId="77777777" w:rsidR="006202E6" w:rsidRPr="00791978" w:rsidRDefault="006202E6" w:rsidP="00661122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6BF6411" w14:textId="77777777" w:rsidR="006202E6" w:rsidRPr="00791978" w:rsidRDefault="006202E6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776EA110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6A25C830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467DD080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3B48A07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0200BFB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8786312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D7D5693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C6EFF40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942F66A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8F43B3D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C91813A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51787C1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2BFD05B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A8F35A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538C7154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</w:rPr>
            </w:pPr>
          </w:p>
        </w:tc>
      </w:tr>
      <w:tr w:rsidR="006202E6" w:rsidRPr="00791978" w14:paraId="3C58692F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2EBCF3F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B7A7C14" w14:textId="77777777" w:rsidR="006202E6" w:rsidRPr="00791978" w:rsidRDefault="006202E6" w:rsidP="00661122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4F6DD16" w14:textId="77777777" w:rsidR="006202E6" w:rsidRPr="00791978" w:rsidRDefault="006202E6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6D8C7C51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418A1BC6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6A584794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7BEF200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356BFCB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208A7C3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118B596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BFB1BDA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B68444D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A110A1A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BD4FE6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BAF1D31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7FFDD8F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DE37B0E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1AF4CC90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</w:rPr>
            </w:pPr>
          </w:p>
        </w:tc>
      </w:tr>
      <w:tr w:rsidR="006202E6" w:rsidRPr="00791978" w14:paraId="7FB6CE02" w14:textId="77777777" w:rsidTr="00152546">
        <w:trPr>
          <w:trHeight w:val="60"/>
        </w:trPr>
        <w:tc>
          <w:tcPr>
            <w:tcW w:w="1420" w:type="dxa"/>
            <w:vMerge/>
            <w:vAlign w:val="center"/>
          </w:tcPr>
          <w:p w14:paraId="26C804BF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626AD09A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36D18D25" w14:textId="77777777" w:rsidR="006202E6" w:rsidRPr="00791978" w:rsidRDefault="006202E6" w:rsidP="00661122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20209F2F" w14:textId="77777777" w:rsidR="006202E6" w:rsidRPr="00791978" w:rsidRDefault="006202E6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1E878047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4F50F218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F645570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72E97E7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5186809D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000DF14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C7AC627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D108F5F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F591B1B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1871D4B8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61FA5EB3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D0FDA48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435F384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64CBF65A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</w:p>
        </w:tc>
      </w:tr>
      <w:tr w:rsidR="006202E6" w:rsidRPr="00791978" w14:paraId="76B4A5B2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230A1179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544D146A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2C150EF6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3EEBAEC9" w14:textId="77777777" w:rsidR="006202E6" w:rsidRPr="00791978" w:rsidRDefault="006202E6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729D306E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357DCE2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CC17363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4747A07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537A28F2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081B3EB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ADFF657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CFA5BBE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B9E76B2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93C4901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8C989FF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66BFE549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CBFFDA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2F234256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</w:p>
        </w:tc>
      </w:tr>
      <w:tr w:rsidR="006202E6" w:rsidRPr="00791978" w14:paraId="0ACC8A4B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0B45904F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06BDD6E2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BE947B6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7F70E003" w14:textId="77777777" w:rsidR="006202E6" w:rsidRPr="00791978" w:rsidRDefault="006202E6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284EDD8F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4968433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D5A7CC8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371DFFF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2AAFD38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4C14767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5DD1024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CC0E0C3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E7B6EB5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52F5BE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9AA215C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ECEAE1F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9FAC417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74415E53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</w:p>
        </w:tc>
      </w:tr>
      <w:tr w:rsidR="006202E6" w:rsidRPr="00791978" w14:paraId="6438A7D6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63E227B3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t>DC_</w:t>
            </w:r>
            <w:r>
              <w:t>3C</w:t>
            </w:r>
            <w:r w:rsidRPr="00791978">
              <w:t>_n</w:t>
            </w:r>
            <w:r>
              <w:t>1</w:t>
            </w:r>
            <w:r w:rsidRPr="00791978">
              <w:t>A-n75A</w:t>
            </w:r>
          </w:p>
        </w:tc>
        <w:tc>
          <w:tcPr>
            <w:tcW w:w="1396" w:type="dxa"/>
            <w:vMerge w:val="restart"/>
            <w:vAlign w:val="center"/>
          </w:tcPr>
          <w:p w14:paraId="7619F0AA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3</w:t>
            </w:r>
            <w:r>
              <w:rPr>
                <w:lang w:val="it-IT"/>
              </w:rPr>
              <w:t>C</w:t>
            </w:r>
            <w:r w:rsidRPr="00791978">
              <w:rPr>
                <w:lang w:val="it-IT"/>
              </w:rPr>
              <w:t>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5C32A683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3</w:t>
            </w:r>
          </w:p>
        </w:tc>
        <w:tc>
          <w:tcPr>
            <w:tcW w:w="656" w:type="dxa"/>
            <w:vAlign w:val="center"/>
          </w:tcPr>
          <w:p w14:paraId="1E2ADA11" w14:textId="77777777" w:rsidR="006202E6" w:rsidRPr="00791978" w:rsidRDefault="006202E6" w:rsidP="00661122">
            <w:pPr>
              <w:pStyle w:val="TAC"/>
            </w:pPr>
            <w:r>
              <w:t>15</w:t>
            </w:r>
          </w:p>
        </w:tc>
        <w:tc>
          <w:tcPr>
            <w:tcW w:w="7234" w:type="dxa"/>
            <w:gridSpan w:val="13"/>
            <w:vAlign w:val="center"/>
          </w:tcPr>
          <w:p w14:paraId="6CFC75EC" w14:textId="77777777" w:rsidR="006202E6" w:rsidRPr="00791978" w:rsidRDefault="006202E6" w:rsidP="00661122">
            <w:pPr>
              <w:pStyle w:val="TAC"/>
            </w:pPr>
            <w:r w:rsidRPr="00FD11EA">
              <w:t>See CA_3C Bandwidth Combination Set 0 in Table 5.6A.1 in TS 36.101</w:t>
            </w:r>
          </w:p>
        </w:tc>
        <w:tc>
          <w:tcPr>
            <w:tcW w:w="1134" w:type="dxa"/>
            <w:vMerge w:val="restart"/>
            <w:vAlign w:val="center"/>
          </w:tcPr>
          <w:p w14:paraId="2C44BDF8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  <w:r>
              <w:rPr>
                <w:rFonts w:cs="Arial"/>
                <w:szCs w:val="18"/>
                <w:lang w:val="fi-FI" w:eastAsia="ja-JP"/>
              </w:rPr>
              <w:t>140</w:t>
            </w:r>
          </w:p>
        </w:tc>
      </w:tr>
      <w:tr w:rsidR="006202E6" w:rsidRPr="00791978" w14:paraId="59FEAA82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6C8BA74A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449DA6F6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6F1B068D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7AD75198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31623685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FD2615D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4EDE67A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5AFD148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4FC6D68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2FDF5BD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3C92E06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7F77844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BCDAB9C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C3D5085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746D7C9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D0E8DA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081BAD3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1BE9235F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</w:p>
        </w:tc>
      </w:tr>
      <w:tr w:rsidR="006202E6" w:rsidRPr="00791978" w14:paraId="6E984635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19E02382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46BEE361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2425E013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C11F897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387AA1D5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39F2E36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CBCB28C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E1A720A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795A08F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23D46E5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3D59AD3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4A19679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61689AF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9ACBD5D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2E97ADF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21B6792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612C7A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2AF40609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</w:p>
        </w:tc>
      </w:tr>
      <w:tr w:rsidR="006202E6" w:rsidRPr="00791978" w14:paraId="60DE17E6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62CA5DA8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0877E05C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9E6D33B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74265E9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394C6FA4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463B1CE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FA913C3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467F735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3837E27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68B6619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CD8B54F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0B06493" w14:textId="77777777" w:rsidR="006202E6" w:rsidRPr="00791978" w:rsidRDefault="006202E6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A0F432D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6910523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47F1037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99DFB86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CC732F3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0FA6414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</w:p>
        </w:tc>
      </w:tr>
      <w:tr w:rsidR="006202E6" w:rsidRPr="00791978" w14:paraId="53C2137C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4347BB14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31E0D704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19A58BBF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7EEEE950" w14:textId="77777777" w:rsidR="006202E6" w:rsidRPr="00791978" w:rsidRDefault="006202E6" w:rsidP="00661122">
            <w:pPr>
              <w:pStyle w:val="TAC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2E79947B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0941F440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243EC41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2CB4B83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C1CA886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279DE8B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85B475F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0CDEF4A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761B350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28DE34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CE13812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730F9CE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CEC49ED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7FDCC6C3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</w:p>
        </w:tc>
      </w:tr>
      <w:tr w:rsidR="006202E6" w:rsidRPr="00791978" w14:paraId="12B47816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7726492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5A891DCA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948A5AC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308A8C6" w14:textId="77777777" w:rsidR="006202E6" w:rsidRPr="00791978" w:rsidRDefault="006202E6" w:rsidP="00661122">
            <w:pPr>
              <w:pStyle w:val="TAC"/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0E3FA659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ADD65D2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A97F9B0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352AAF5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575408F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E3A99B2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9272326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D7C2858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F249301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92881CE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20879A7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A2FCFE3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7471798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7D612424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</w:p>
        </w:tc>
      </w:tr>
      <w:tr w:rsidR="006202E6" w:rsidRPr="00791978" w14:paraId="02176007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306F92F9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43663006" w14:textId="77777777" w:rsidR="006202E6" w:rsidRPr="00791978" w:rsidRDefault="006202E6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424D40A7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8B624C8" w14:textId="77777777" w:rsidR="006202E6" w:rsidRPr="00791978" w:rsidRDefault="006202E6" w:rsidP="00661122">
            <w:pPr>
              <w:pStyle w:val="TAC"/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6EADC586" w14:textId="77777777" w:rsidR="006202E6" w:rsidRPr="00791978" w:rsidRDefault="006202E6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B7FA0B7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A4549DA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F2EDA9B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3853ECE" w14:textId="77777777" w:rsidR="006202E6" w:rsidRPr="00791978" w:rsidRDefault="006202E6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9C73E27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BA8256D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CB09679" w14:textId="77777777" w:rsidR="006202E6" w:rsidRPr="00791978" w:rsidRDefault="006202E6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D896B8F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BF0315A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A232D2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1847623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1B4DA02" w14:textId="77777777" w:rsidR="006202E6" w:rsidRPr="00791978" w:rsidRDefault="006202E6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321C4888" w14:textId="77777777" w:rsidR="006202E6" w:rsidRPr="00791978" w:rsidRDefault="006202E6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</w:p>
        </w:tc>
      </w:tr>
    </w:tbl>
    <w:p w14:paraId="55CB9F1E" w14:textId="77777777" w:rsidR="006202E6" w:rsidRDefault="006202E6" w:rsidP="006202E6">
      <w:pPr>
        <w:rPr>
          <w:lang w:eastAsia="ko-KR"/>
        </w:rPr>
      </w:pPr>
    </w:p>
    <w:p w14:paraId="7FA4330A" w14:textId="31810681" w:rsidR="006202E6" w:rsidRDefault="006202E6" w:rsidP="00147049">
      <w:pPr>
        <w:pStyle w:val="3"/>
      </w:pPr>
      <w:bookmarkStart w:id="295" w:name="_Toc120260794"/>
      <w:bookmarkStart w:id="296" w:name="_Toc135927690"/>
      <w:r>
        <w:rPr>
          <w:rFonts w:hint="eastAsia"/>
        </w:rPr>
        <w:t>6.17</w:t>
      </w:r>
      <w:r>
        <w:t>.3</w:t>
      </w:r>
      <w:r>
        <w:tab/>
        <w:t>UE co-existence studies</w:t>
      </w:r>
      <w:bookmarkEnd w:id="295"/>
      <w:bookmarkEnd w:id="296"/>
    </w:p>
    <w:p w14:paraId="5947021D" w14:textId="77777777" w:rsidR="006202E6" w:rsidRDefault="006202E6" w:rsidP="006202E6">
      <w:pPr>
        <w:rPr>
          <w:szCs w:val="21"/>
        </w:rPr>
      </w:pPr>
      <w:r w:rsidRPr="00791978">
        <w:rPr>
          <w:szCs w:val="21"/>
        </w:rPr>
        <w:t>Based on co-existence studies</w:t>
      </w:r>
      <w:r>
        <w:rPr>
          <w:szCs w:val="21"/>
        </w:rPr>
        <w:t>, IMD3 from UL 3_n1 may impact DL n1.</w:t>
      </w:r>
    </w:p>
    <w:p w14:paraId="1428F991" w14:textId="77777777" w:rsidR="006202E6" w:rsidRDefault="006202E6" w:rsidP="006202E6">
      <w:r w:rsidRPr="00791978">
        <w:rPr>
          <w:szCs w:val="21"/>
        </w:rPr>
        <w:t>Based on co-existence studies</w:t>
      </w:r>
      <w:r>
        <w:rPr>
          <w:szCs w:val="21"/>
        </w:rPr>
        <w:t>, IMD3 and IMD5 from UL 3_n1 may impact DL n75</w:t>
      </w:r>
    </w:p>
    <w:p w14:paraId="02FAD9CA" w14:textId="5A0725FF" w:rsidR="006202E6" w:rsidRDefault="006202E6" w:rsidP="00147049">
      <w:pPr>
        <w:pStyle w:val="3"/>
      </w:pPr>
      <w:bookmarkStart w:id="297" w:name="_Toc120260795"/>
      <w:bookmarkStart w:id="298" w:name="_Toc135927691"/>
      <w:r>
        <w:rPr>
          <w:rFonts w:hint="eastAsia"/>
        </w:rPr>
        <w:lastRenderedPageBreak/>
        <w:t>6.17</w:t>
      </w:r>
      <w:r>
        <w:t>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297"/>
      <w:bookmarkEnd w:id="298"/>
    </w:p>
    <w:p w14:paraId="6C81D101" w14:textId="77777777" w:rsidR="006202E6" w:rsidRDefault="006202E6" w:rsidP="006202E6">
      <w:r>
        <w:t xml:space="preserve">For DC_3_n1-n75,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can reuse the values of DC_1_n3-n75 as given in the tables below.</w:t>
      </w:r>
    </w:p>
    <w:p w14:paraId="4B3BFD2A" w14:textId="752775FF" w:rsidR="006202E6" w:rsidRDefault="006202E6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6.17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202E6" w:rsidRPr="00EF5447" w14:paraId="743B97C2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8502A" w14:textId="77777777" w:rsidR="006202E6" w:rsidRPr="00EF5447" w:rsidRDefault="006202E6" w:rsidP="00152546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4429" w14:textId="77777777" w:rsidR="006202E6" w:rsidRPr="00EF5447" w:rsidRDefault="006202E6" w:rsidP="00152546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6202E6" w:rsidRPr="00EF5447" w14:paraId="3CA39005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687" w14:textId="77777777" w:rsidR="006202E6" w:rsidRPr="00EF5447" w:rsidRDefault="006202E6" w:rsidP="00152546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C5FF" w14:textId="77777777" w:rsidR="006202E6" w:rsidRPr="00EF5447" w:rsidRDefault="006202E6" w:rsidP="00152546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6202E6" w:rsidRPr="00EF5447" w14:paraId="014725C1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D51F" w14:textId="68C58F8C" w:rsidR="006202E6" w:rsidRPr="00EF5447" w:rsidRDefault="006202E6" w:rsidP="00152546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3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1</w:t>
            </w:r>
            <w:r w:rsidRPr="00791978">
              <w:rPr>
                <w:rFonts w:cs="Arial"/>
              </w:rPr>
              <w:t>-n75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0724" w14:textId="2B9BF1E1" w:rsidR="006202E6" w:rsidRPr="00EF5447" w:rsidRDefault="006202E6" w:rsidP="00152546">
            <w:pPr>
              <w:pStyle w:val="TAC"/>
            </w:pPr>
            <w: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B3BD" w14:textId="3D6B11CC" w:rsidR="006202E6" w:rsidRDefault="006202E6" w:rsidP="00152546">
            <w:pPr>
              <w:pStyle w:val="TAC"/>
            </w:pPr>
            <w: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3453" w14:textId="12B94928" w:rsidR="006202E6" w:rsidRPr="00EF5447" w:rsidRDefault="006202E6" w:rsidP="00152546">
            <w:pPr>
              <w:pStyle w:val="TAC"/>
            </w:pPr>
            <w:r>
              <w:t>-</w:t>
            </w:r>
          </w:p>
        </w:tc>
      </w:tr>
      <w:tr w:rsidR="006202E6" w:rsidRPr="00EF5447" w14:paraId="5E0F26C2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092C" w14:textId="77777777" w:rsidR="006202E6" w:rsidRDefault="006202E6" w:rsidP="00152546">
            <w:pPr>
              <w:pStyle w:val="TAN"/>
            </w:pPr>
            <w:r w:rsidRPr="006C6947">
              <w:t xml:space="preserve">NOTE </w:t>
            </w:r>
            <w:r>
              <w:t>6</w:t>
            </w:r>
            <w:r w:rsidRPr="00EF6781">
              <w:t>:</w:t>
            </w:r>
            <w:r w:rsidRPr="00EF6781">
              <w:tab/>
              <w:t>“-” denotes ΔT</w:t>
            </w:r>
            <w:r w:rsidRPr="00EF6781">
              <w:rPr>
                <w:vertAlign w:val="subscript"/>
              </w:rPr>
              <w:t>IB,c</w:t>
            </w:r>
            <w:r w:rsidRPr="00EF6781">
              <w:t xml:space="preserve"> = 0.</w:t>
            </w:r>
          </w:p>
          <w:p w14:paraId="47ECAF55" w14:textId="77777777" w:rsidR="006202E6" w:rsidRPr="00F2186E" w:rsidRDefault="006202E6" w:rsidP="00152546">
            <w:pPr>
              <w:pStyle w:val="TAN"/>
              <w:rPr>
                <w:szCs w:val="18"/>
              </w:rPr>
            </w:pPr>
            <w:r w:rsidRPr="00D67A9D">
              <w:rPr>
                <w:szCs w:val="18"/>
              </w:rPr>
              <w:t xml:space="preserve">NOTE </w:t>
            </w:r>
            <w:r>
              <w:rPr>
                <w:szCs w:val="18"/>
              </w:rPr>
              <w:t>7</w:t>
            </w:r>
            <w:r w:rsidRPr="00D67A9D">
              <w:rPr>
                <w:szCs w:val="18"/>
              </w:rPr>
              <w:t>:</w:t>
            </w:r>
            <w:r w:rsidRPr="00D67A9D">
              <w:rPr>
                <w:szCs w:val="18"/>
              </w:rPr>
              <w:tab/>
            </w:r>
            <w:r w:rsidRPr="00B14F7D">
              <w:rPr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</w:rPr>
              <w:t>,</w:t>
            </w:r>
            <w:r>
              <w:rPr>
                <w:szCs w:val="18"/>
              </w:rPr>
              <w:t xml:space="preserve"> such as for </w:t>
            </w:r>
            <w:r w:rsidRPr="00955DFF">
              <w:rPr>
                <w:szCs w:val="18"/>
              </w:rPr>
              <w:t>DC_66_(n)12</w:t>
            </w:r>
            <w:r>
              <w:rPr>
                <w:szCs w:val="18"/>
              </w:rPr>
              <w:t xml:space="preserve"> the band order from left to right is 12, 66 and n12</w:t>
            </w:r>
            <w:r w:rsidRPr="00B14F7D">
              <w:rPr>
                <w:szCs w:val="18"/>
              </w:rPr>
              <w:t>.</w:t>
            </w:r>
          </w:p>
        </w:tc>
      </w:tr>
    </w:tbl>
    <w:p w14:paraId="4274E396" w14:textId="77777777" w:rsidR="006202E6" w:rsidRPr="00661122" w:rsidRDefault="006202E6" w:rsidP="003F6100">
      <w:pPr>
        <w:rPr>
          <w:rFonts w:eastAsia="SimSun"/>
        </w:rPr>
      </w:pPr>
    </w:p>
    <w:p w14:paraId="194BC112" w14:textId="01730787" w:rsidR="006202E6" w:rsidRDefault="006202E6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6.17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202E6" w:rsidRPr="002A58AD" w14:paraId="285E5B2F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16F76" w14:textId="77777777" w:rsidR="006202E6" w:rsidRPr="00C96590" w:rsidRDefault="006202E6" w:rsidP="00152546">
            <w:pPr>
              <w:pStyle w:val="TAH"/>
            </w:pPr>
            <w:r w:rsidRPr="00C96590"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F14A" w14:textId="77777777" w:rsidR="006202E6" w:rsidRPr="000D7965" w:rsidRDefault="006202E6" w:rsidP="00152546">
            <w:pPr>
              <w:pStyle w:val="TAH"/>
              <w:rPr>
                <w:rFonts w:eastAsia="MS Mincho" w:cs="Arial"/>
                <w:color w:val="000000" w:themeColor="text1"/>
                <w:kern w:val="2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6202E6" w:rsidRPr="009E2E4F" w14:paraId="4D4CCABD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CF7F" w14:textId="77777777" w:rsidR="006202E6" w:rsidRPr="00C96590" w:rsidRDefault="006202E6" w:rsidP="00152546">
            <w:pPr>
              <w:pStyle w:val="TAH"/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889" w14:textId="77777777" w:rsidR="006202E6" w:rsidRPr="000D7965" w:rsidRDefault="006202E6" w:rsidP="00152546">
            <w:pPr>
              <w:pStyle w:val="TAH"/>
              <w:rPr>
                <w:rFonts w:eastAsia="MS Mincho" w:cs="Arial"/>
                <w:color w:val="000000" w:themeColor="text1"/>
                <w:kern w:val="2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6202E6" w:rsidRPr="00C96590" w14:paraId="48931D0C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8CA1" w14:textId="05A66230" w:rsidR="006202E6" w:rsidRPr="00C96590" w:rsidRDefault="006202E6" w:rsidP="00152546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3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1</w:t>
            </w:r>
            <w:r w:rsidRPr="00791978">
              <w:rPr>
                <w:rFonts w:cs="Arial"/>
              </w:rPr>
              <w:t>-n75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B968" w14:textId="77777777" w:rsidR="006202E6" w:rsidRPr="00C96590" w:rsidRDefault="006202E6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981B" w14:textId="77777777" w:rsidR="006202E6" w:rsidRPr="000D7965" w:rsidRDefault="006202E6" w:rsidP="00152546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2F08" w14:textId="77777777" w:rsidR="006202E6" w:rsidRPr="00C96590" w:rsidRDefault="006202E6" w:rsidP="00152546">
            <w:pPr>
              <w:pStyle w:val="TAC"/>
            </w:pPr>
            <w:r>
              <w:rPr>
                <w:rFonts w:eastAsia="맑은 고딕"/>
                <w:lang w:eastAsia="ko-KR"/>
              </w:rPr>
              <w:t>-</w:t>
            </w:r>
          </w:p>
        </w:tc>
      </w:tr>
      <w:tr w:rsidR="006202E6" w:rsidRPr="00C96590" w14:paraId="598BCB08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38B7" w14:textId="77777777" w:rsidR="006202E6" w:rsidRDefault="006202E6" w:rsidP="00152546">
            <w:pPr>
              <w:pStyle w:val="TAN"/>
            </w:pPr>
            <w:r w:rsidRPr="006C6947">
              <w:t xml:space="preserve">NOTE </w:t>
            </w:r>
            <w:r>
              <w:t>7</w:t>
            </w:r>
            <w:r w:rsidRPr="000D7965">
              <w:t>:</w:t>
            </w:r>
            <w:r w:rsidRPr="000D7965">
              <w:tab/>
              <w:t>“-” denotes Δ</w:t>
            </w:r>
            <w:r>
              <w:t>R</w:t>
            </w:r>
            <w:r w:rsidRPr="000D7965">
              <w:rPr>
                <w:vertAlign w:val="subscript"/>
              </w:rPr>
              <w:t>IB,c</w:t>
            </w:r>
            <w:r w:rsidRPr="000D7965">
              <w:t xml:space="preserve"> = 0.</w:t>
            </w:r>
          </w:p>
          <w:p w14:paraId="586298C6" w14:textId="77777777" w:rsidR="006202E6" w:rsidRPr="00C96590" w:rsidRDefault="006202E6" w:rsidP="00152546">
            <w:pPr>
              <w:pStyle w:val="TAN"/>
              <w:rPr>
                <w:rFonts w:eastAsia="맑은 고딕"/>
                <w:lang w:eastAsia="ko-KR"/>
              </w:rPr>
            </w:pPr>
            <w:r w:rsidRPr="00D67A9D">
              <w:rPr>
                <w:szCs w:val="18"/>
              </w:rPr>
              <w:t xml:space="preserve">NOTE </w:t>
            </w:r>
            <w:r>
              <w:rPr>
                <w:szCs w:val="18"/>
              </w:rPr>
              <w:t>8</w:t>
            </w:r>
            <w:r w:rsidRPr="00D67A9D">
              <w:rPr>
                <w:szCs w:val="18"/>
              </w:rPr>
              <w:t>:</w:t>
            </w:r>
            <w:r w:rsidRPr="00D67A9D">
              <w:rPr>
                <w:szCs w:val="18"/>
              </w:rPr>
              <w:tab/>
            </w:r>
            <w:r w:rsidRPr="00B14F7D">
              <w:rPr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</w:rPr>
              <w:t>,</w:t>
            </w:r>
            <w:r>
              <w:rPr>
                <w:szCs w:val="18"/>
              </w:rPr>
              <w:t xml:space="preserve"> such as for </w:t>
            </w:r>
            <w:r w:rsidRPr="007518AB">
              <w:rPr>
                <w:szCs w:val="18"/>
              </w:rPr>
              <w:t>DC_</w:t>
            </w:r>
            <w:r>
              <w:rPr>
                <w:szCs w:val="18"/>
              </w:rPr>
              <w:t>5</w:t>
            </w:r>
            <w:r w:rsidRPr="00AE58E0">
              <w:rPr>
                <w:szCs w:val="18"/>
              </w:rPr>
              <w:t>_(n)12</w:t>
            </w:r>
            <w:r>
              <w:rPr>
                <w:szCs w:val="18"/>
              </w:rPr>
              <w:t xml:space="preserve"> the band order from left to right is 5, 12 and n12</w:t>
            </w:r>
            <w:r w:rsidRPr="00B14F7D">
              <w:rPr>
                <w:szCs w:val="18"/>
              </w:rPr>
              <w:t>.</w:t>
            </w:r>
          </w:p>
        </w:tc>
      </w:tr>
    </w:tbl>
    <w:p w14:paraId="11369E03" w14:textId="77777777" w:rsidR="006202E6" w:rsidRPr="00661122" w:rsidRDefault="006202E6" w:rsidP="003F6100">
      <w:pPr>
        <w:rPr>
          <w:rFonts w:eastAsia="SimSun"/>
          <w:lang w:eastAsia="zh-CN"/>
        </w:rPr>
      </w:pPr>
    </w:p>
    <w:p w14:paraId="7758A43D" w14:textId="68242DA0" w:rsidR="006202E6" w:rsidRDefault="006202E6" w:rsidP="00147049">
      <w:pPr>
        <w:pStyle w:val="3"/>
      </w:pPr>
      <w:bookmarkStart w:id="299" w:name="_Toc120260796"/>
      <w:bookmarkStart w:id="300" w:name="_Toc135927692"/>
      <w:r>
        <w:rPr>
          <w:rFonts w:hint="eastAsia"/>
        </w:rPr>
        <w:t>6.17</w:t>
      </w:r>
      <w:r>
        <w:t>.5</w:t>
      </w:r>
      <w:r>
        <w:tab/>
        <w:t>MSD</w:t>
      </w:r>
      <w:bookmarkEnd w:id="299"/>
      <w:bookmarkEnd w:id="300"/>
    </w:p>
    <w:p w14:paraId="1EA1BF7C" w14:textId="77777777" w:rsidR="006202E6" w:rsidRDefault="006202E6" w:rsidP="006202E6">
      <w:pPr>
        <w:rPr>
          <w:lang w:val="en-US" w:eastAsia="zh-CN"/>
        </w:rPr>
      </w:pPr>
      <w:r w:rsidRPr="00ED0983">
        <w:rPr>
          <w:lang w:val="en-US" w:eastAsia="zh-CN"/>
        </w:rPr>
        <w:t xml:space="preserve">Based on co-existence studies MSD need to be defined. MSD values are reused from </w:t>
      </w:r>
      <w:r>
        <w:rPr>
          <w:lang w:val="en-US" w:eastAsia="zh-CN"/>
        </w:rPr>
        <w:t>DC_1_n3-n75.</w:t>
      </w:r>
    </w:p>
    <w:p w14:paraId="3E3BAD52" w14:textId="45CF6DD6" w:rsidR="006202E6" w:rsidRDefault="006202E6" w:rsidP="00661122">
      <w:pPr>
        <w:pStyle w:val="TH"/>
        <w:rPr>
          <w:lang w:val="en-US" w:eastAsia="zh-CN"/>
        </w:rPr>
      </w:pPr>
      <w:r w:rsidRPr="00ED0983">
        <w:t xml:space="preserve">Table </w:t>
      </w:r>
      <w:r>
        <w:t>6.17.</w:t>
      </w:r>
      <w:r w:rsidRPr="00ED0983">
        <w:t>5-1: MSD test points for Scell due to dual uplink operation for EN-DC in NR FR1 (three bands)</w:t>
      </w:r>
      <w:r w:rsidRPr="00ED0983">
        <w:rPr>
          <w:lang w:val="en-US"/>
        </w:rPr>
        <w:t xml:space="preserve">NR or E-UTRA 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855"/>
        <w:gridCol w:w="1066"/>
        <w:gridCol w:w="747"/>
        <w:gridCol w:w="1582"/>
        <w:gridCol w:w="1299"/>
        <w:gridCol w:w="862"/>
        <w:gridCol w:w="1042"/>
      </w:tblGrid>
      <w:tr w:rsidR="006202E6" w:rsidRPr="00ED0983" w14:paraId="2DE41476" w14:textId="77777777" w:rsidTr="0015254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0240" w14:textId="77777777" w:rsidR="006202E6" w:rsidRPr="00ED0983" w:rsidRDefault="006202E6" w:rsidP="00152546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b/>
                <w:lang w:val="en-US"/>
              </w:rPr>
            </w:pPr>
            <w:r w:rsidRPr="00ED0983">
              <w:rPr>
                <w:rFonts w:ascii="Arial" w:eastAsia="SimSun" w:hAnsi="Arial"/>
                <w:b/>
                <w:lang w:val="en-US"/>
              </w:rPr>
              <w:t>Band / Channel bandwidth / NRB / MSD</w:t>
            </w:r>
          </w:p>
        </w:tc>
      </w:tr>
      <w:tr w:rsidR="006202E6" w:rsidRPr="00ED0983" w14:paraId="0C34CC6B" w14:textId="77777777" w:rsidTr="00152546">
        <w:trPr>
          <w:trHeight w:val="231"/>
          <w:tblHeader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CA16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/>
              </w:rPr>
            </w:pPr>
            <w:r w:rsidRPr="00ED0983">
              <w:rPr>
                <w:rFonts w:ascii="Arial" w:eastAsia="MS Mincho" w:hAnsi="Arial"/>
                <w:b/>
                <w:sz w:val="18"/>
                <w:lang w:val="en-US"/>
              </w:rPr>
              <w:t xml:space="preserve">EN-DC </w:t>
            </w: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>Configuration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71F4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 xml:space="preserve">EUTRA </w:t>
            </w:r>
            <w:r w:rsidRPr="00ED0983">
              <w:rPr>
                <w:rFonts w:ascii="Arial" w:eastAsia="MS Mincho" w:hAnsi="Arial"/>
                <w:b/>
                <w:sz w:val="18"/>
                <w:lang w:val="en-US"/>
              </w:rPr>
              <w:t>/ NR</w:t>
            </w: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 xml:space="preserve"> band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6DD1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>UL F</w:t>
            </w:r>
            <w:r w:rsidRPr="00ED0983">
              <w:rPr>
                <w:rFonts w:ascii="Arial" w:eastAsia="SimSun" w:hAnsi="Arial"/>
                <w:b/>
                <w:sz w:val="18"/>
                <w:vertAlign w:val="subscript"/>
                <w:lang w:val="en-US"/>
              </w:rPr>
              <w:t>c</w:t>
            </w: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 xml:space="preserve"> </w:t>
            </w: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br/>
              <w:t>(MHz)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AC0A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 xml:space="preserve">UL/DL BW </w:t>
            </w: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br/>
              <w:t>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CF8E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>UL</w:t>
            </w:r>
          </w:p>
          <w:p w14:paraId="0E963ED9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>L</w:t>
            </w:r>
            <w:r w:rsidRPr="00ED0983">
              <w:rPr>
                <w:rFonts w:ascii="Arial" w:eastAsia="SimSun" w:hAnsi="Arial"/>
                <w:b/>
                <w:sz w:val="18"/>
                <w:vertAlign w:val="subscript"/>
                <w:lang w:val="en-US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D084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>DL F</w:t>
            </w:r>
            <w:r w:rsidRPr="00ED0983">
              <w:rPr>
                <w:rFonts w:ascii="Arial" w:eastAsia="SimSun" w:hAnsi="Arial"/>
                <w:b/>
                <w:sz w:val="18"/>
                <w:vertAlign w:val="subscript"/>
                <w:lang w:val="en-US"/>
              </w:rPr>
              <w:t>c</w:t>
            </w: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 xml:space="preserve"> (MHz)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2EF2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 xml:space="preserve">MSD </w:t>
            </w: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br/>
              <w:t>(dB)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CF56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b/>
                <w:sz w:val="18"/>
                <w:lang w:val="en-US"/>
              </w:rPr>
              <w:t>IMD order</w:t>
            </w:r>
          </w:p>
        </w:tc>
      </w:tr>
      <w:tr w:rsidR="006202E6" w:rsidRPr="00ED0983" w14:paraId="61C41E65" w14:textId="77777777" w:rsidTr="00152546">
        <w:trPr>
          <w:trHeight w:val="54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2E4DC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sz w:val="18"/>
                <w:lang w:val="en-US"/>
              </w:rPr>
              <w:t>DC_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3A</w:t>
            </w:r>
            <w:r w:rsidRPr="00ED0983">
              <w:rPr>
                <w:rFonts w:ascii="Arial" w:eastAsia="SimSun" w:hAnsi="Arial"/>
                <w:sz w:val="18"/>
                <w:lang w:val="en-US"/>
              </w:rPr>
              <w:t>_n</w:t>
            </w:r>
            <w:r>
              <w:rPr>
                <w:rFonts w:ascii="Arial" w:eastAsia="SimSun" w:hAnsi="Arial"/>
                <w:sz w:val="18"/>
                <w:lang w:val="en-US"/>
              </w:rPr>
              <w:t>1A-n75A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AA67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맑은 고딕" w:hAnsi="Arial"/>
                <w:sz w:val="18"/>
                <w:szCs w:val="18"/>
                <w:lang w:val="en-US" w:eastAsia="ko-KR"/>
              </w:rPr>
              <w:t>n75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0337F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44F34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F3CFA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340C5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1480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D2CF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15.2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11CF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IMD3</w:t>
            </w:r>
            <w:r w:rsidRPr="00ED0983">
              <w:rPr>
                <w:rFonts w:ascii="Arial" w:eastAsia="SimSun" w:hAnsi="Arial" w:cs="Arial"/>
                <w:sz w:val="18"/>
                <w:vertAlign w:val="superscript"/>
                <w:lang w:val="en-US"/>
              </w:rPr>
              <w:t>4</w:t>
            </w:r>
          </w:p>
        </w:tc>
      </w:tr>
      <w:tr w:rsidR="006202E6" w:rsidRPr="00ED0983" w14:paraId="6946D608" w14:textId="77777777" w:rsidTr="00152546">
        <w:trPr>
          <w:trHeight w:val="54"/>
          <w:jc w:val="center"/>
        </w:trPr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EED9F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9F1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MS Mincho" w:hAnsi="Arial"/>
                <w:sz w:val="18"/>
                <w:lang w:val="en-US"/>
              </w:rPr>
              <w:t>n</w:t>
            </w:r>
            <w:r w:rsidRPr="00ED0983">
              <w:rPr>
                <w:rFonts w:ascii="Arial" w:eastAsia="MS Mincho" w:hAnsi="Arial"/>
                <w:sz w:val="18"/>
                <w:lang w:val="en-US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B00978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1960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684645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5C7A57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CE3B11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2150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BE63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32F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</w:tr>
      <w:tr w:rsidR="006202E6" w:rsidRPr="00ED0983" w14:paraId="019862B1" w14:textId="77777777" w:rsidTr="00152546">
        <w:trPr>
          <w:trHeight w:val="54"/>
          <w:jc w:val="center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E771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187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sz w:val="18"/>
                <w:lang w:val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B12BF6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1720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F066FD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ABE409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7E4F1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1815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C9D2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FB6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</w:tr>
      <w:tr w:rsidR="006202E6" w:rsidRPr="00ED0983" w14:paraId="1FACD084" w14:textId="77777777" w:rsidTr="00152546">
        <w:trPr>
          <w:trHeight w:val="54"/>
          <w:jc w:val="center"/>
        </w:trPr>
        <w:tc>
          <w:tcPr>
            <w:tcW w:w="19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0EC04B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sz w:val="18"/>
                <w:lang w:val="en-US"/>
              </w:rPr>
              <w:t>DC_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3C</w:t>
            </w:r>
            <w:r w:rsidRPr="00ED0983">
              <w:rPr>
                <w:rFonts w:ascii="Arial" w:eastAsia="SimSun" w:hAnsi="Arial"/>
                <w:sz w:val="18"/>
                <w:lang w:val="en-US"/>
              </w:rPr>
              <w:t>_n</w:t>
            </w:r>
            <w:r>
              <w:rPr>
                <w:rFonts w:ascii="Arial" w:eastAsia="SimSun" w:hAnsi="Arial"/>
                <w:sz w:val="18"/>
                <w:lang w:val="en-US"/>
              </w:rPr>
              <w:t>1A-n75A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EC98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맑은 고딕" w:hAnsi="Arial"/>
                <w:sz w:val="18"/>
                <w:szCs w:val="18"/>
                <w:lang w:val="en-US" w:eastAsia="ko-KR"/>
              </w:rPr>
              <w:t>n75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C83F02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262DFA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ED293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A10387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1495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3FBD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[FFS]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2395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IMD</w:t>
            </w:r>
            <w:r w:rsidRPr="00ED0983">
              <w:rPr>
                <w:rFonts w:ascii="Arial" w:eastAsia="SimSun" w:hAnsi="Arial" w:cs="Arial"/>
                <w:sz w:val="18"/>
                <w:lang w:val="en-US"/>
              </w:rPr>
              <w:t>3</w:t>
            </w:r>
          </w:p>
        </w:tc>
      </w:tr>
      <w:tr w:rsidR="006202E6" w:rsidRPr="00ED0983" w14:paraId="212696F7" w14:textId="77777777" w:rsidTr="00152546">
        <w:trPr>
          <w:trHeight w:val="54"/>
          <w:jc w:val="center"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81312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7F70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MS Mincho" w:hAnsi="Arial"/>
                <w:sz w:val="18"/>
                <w:lang w:val="en-US"/>
              </w:rPr>
              <w:t>n</w:t>
            </w:r>
            <w:r w:rsidRPr="00ED0983">
              <w:rPr>
                <w:rFonts w:ascii="Arial" w:eastAsia="MS Mincho" w:hAnsi="Arial"/>
                <w:sz w:val="18"/>
                <w:lang w:val="en-US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5ED16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19</w:t>
            </w:r>
            <w:r>
              <w:rPr>
                <w:rFonts w:ascii="Arial" w:eastAsia="SimSun" w:hAnsi="Arial" w:cs="Arial"/>
                <w:sz w:val="18"/>
                <w:lang w:val="en-US"/>
              </w:rPr>
              <w:t>75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55981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79504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C642F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21</w:t>
            </w:r>
            <w:r>
              <w:rPr>
                <w:rFonts w:ascii="Arial" w:eastAsia="SimSun" w:hAnsi="Arial" w:cs="Arial"/>
                <w:sz w:val="18"/>
                <w:lang w:val="en-US"/>
              </w:rPr>
              <w:t>65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5F1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CCF4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</w:tr>
      <w:tr w:rsidR="006202E6" w:rsidRPr="00ED0983" w14:paraId="7779714D" w14:textId="77777777" w:rsidTr="00152546">
        <w:trPr>
          <w:trHeight w:val="424"/>
          <w:jc w:val="center"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A51E7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4F265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D0983">
              <w:rPr>
                <w:rFonts w:ascii="Arial" w:eastAsia="SimSun" w:hAnsi="Arial"/>
                <w:sz w:val="18"/>
                <w:lang w:val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5F3E09D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1730</w:t>
            </w:r>
          </w:p>
          <w:p w14:paraId="77FCAB4B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1749.8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344484B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20</w:t>
            </w:r>
          </w:p>
          <w:p w14:paraId="5D963C63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7978551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70A64">
              <w:rPr>
                <w:rFonts w:ascii="Arial" w:eastAsia="SimSun" w:hAnsi="Arial" w:cs="Arial"/>
                <w:sz w:val="18"/>
                <w:lang w:val="en-US"/>
              </w:rPr>
              <w:t>1(RBSTART=20)</w:t>
            </w:r>
          </w:p>
          <w:p w14:paraId="3AE26F16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1(RBSTART=79</w:t>
            </w:r>
            <w:r w:rsidRPr="00270A64">
              <w:rPr>
                <w:rFonts w:ascii="Arial" w:eastAsia="SimSun" w:hAnsi="Arial" w:cs="Arial"/>
                <w:sz w:val="18"/>
                <w:lang w:val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BCC5FBC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1825</w:t>
            </w:r>
          </w:p>
          <w:p w14:paraId="0A816061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377258">
              <w:rPr>
                <w:rFonts w:ascii="Arial" w:eastAsia="SimSun" w:hAnsi="Arial" w:cs="Arial"/>
                <w:sz w:val="18"/>
                <w:lang w:val="en-US"/>
              </w:rPr>
              <w:t>18</w:t>
            </w:r>
            <w:r>
              <w:rPr>
                <w:rFonts w:ascii="Arial" w:eastAsia="SimSun" w:hAnsi="Arial" w:cs="Arial"/>
                <w:sz w:val="18"/>
                <w:lang w:val="en-US"/>
              </w:rPr>
              <w:t>44</w:t>
            </w:r>
            <w:r w:rsidRPr="00377258">
              <w:rPr>
                <w:rFonts w:ascii="Arial" w:eastAsia="SimSun" w:hAnsi="Arial" w:cs="Arial"/>
                <w:sz w:val="18"/>
                <w:lang w:val="en-US"/>
              </w:rPr>
              <w:t>.8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B1BBE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  <w:p w14:paraId="62440BD5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6D2FA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  <w:p w14:paraId="3A58B08A" w14:textId="77777777" w:rsidR="006202E6" w:rsidRPr="00ED0983" w:rsidRDefault="006202E6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ED0983">
              <w:rPr>
                <w:rFonts w:ascii="Arial" w:eastAsia="SimSun" w:hAnsi="Arial" w:cs="Arial"/>
                <w:sz w:val="18"/>
                <w:lang w:val="en-US"/>
              </w:rPr>
              <w:t>N/A</w:t>
            </w:r>
          </w:p>
        </w:tc>
      </w:tr>
      <w:tr w:rsidR="006202E6" w:rsidRPr="00ED0983" w14:paraId="5B12C42F" w14:textId="77777777" w:rsidTr="00152546">
        <w:trPr>
          <w:trHeight w:val="54"/>
          <w:jc w:val="center"/>
        </w:trPr>
        <w:tc>
          <w:tcPr>
            <w:tcW w:w="93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88A4" w14:textId="77777777" w:rsidR="006202E6" w:rsidRPr="00ED0983" w:rsidRDefault="006202E6" w:rsidP="0015254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D0983">
              <w:rPr>
                <w:rFonts w:ascii="Arial" w:eastAsia="SimSun" w:hAnsi="Arial" w:cs="Arial"/>
                <w:sz w:val="18"/>
                <w:lang w:val="x-none"/>
              </w:rPr>
              <w:t>NOTE 4:</w:t>
            </w:r>
            <w:r w:rsidRPr="00ED0983">
              <w:rPr>
                <w:rFonts w:ascii="Arial" w:eastAsia="SimSun" w:hAnsi="Arial" w:cs="Arial"/>
                <w:sz w:val="18"/>
                <w:lang w:val="x-none"/>
              </w:rPr>
              <w:tab/>
            </w:r>
            <w:r w:rsidRPr="00ED0983">
              <w:rPr>
                <w:rFonts w:ascii="Arial" w:eastAsia="SimSun" w:hAnsi="Arial" w:cs="Arial"/>
                <w:sz w:val="18"/>
                <w:lang w:val="x-none" w:eastAsia="ja-JP"/>
              </w:rPr>
              <w:t>This band is subject to IMD5 also which MSD is not specified.</w:t>
            </w:r>
          </w:p>
        </w:tc>
      </w:tr>
    </w:tbl>
    <w:p w14:paraId="79FD1949" w14:textId="77777777" w:rsidR="006202E6" w:rsidRDefault="006202E6" w:rsidP="006202E6">
      <w:pPr>
        <w:rPr>
          <w:rFonts w:eastAsia="DengXian"/>
          <w:lang w:eastAsia="zh-CN"/>
        </w:rPr>
      </w:pPr>
    </w:p>
    <w:p w14:paraId="5CB6FAEB" w14:textId="277F9405" w:rsidR="000111AB" w:rsidRPr="007168F8" w:rsidRDefault="000111AB" w:rsidP="00147049">
      <w:pPr>
        <w:pStyle w:val="2"/>
      </w:pPr>
      <w:bookmarkStart w:id="301" w:name="_Toc521480329"/>
      <w:bookmarkStart w:id="302" w:name="_Toc23151708"/>
      <w:bookmarkStart w:id="303" w:name="_Toc42864999"/>
      <w:bookmarkStart w:id="304" w:name="_Toc46234182"/>
      <w:bookmarkStart w:id="305" w:name="_Toc46235159"/>
      <w:bookmarkStart w:id="306" w:name="_Toc46742700"/>
      <w:bookmarkStart w:id="307" w:name="_Toc120348535"/>
      <w:bookmarkStart w:id="308" w:name="_Toc121491082"/>
      <w:bookmarkStart w:id="309" w:name="_Toc121491200"/>
      <w:bookmarkStart w:id="310" w:name="_Toc135927693"/>
      <w:r>
        <w:t>6.18</w:t>
      </w:r>
      <w:r w:rsidRPr="007168F8">
        <w:tab/>
      </w:r>
      <w:r>
        <w:t>DC_1</w:t>
      </w:r>
      <w:r w:rsidRPr="000558E4">
        <w:t>_n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>
        <w:t>40-n77</w:t>
      </w:r>
      <w:bookmarkEnd w:id="310"/>
    </w:p>
    <w:p w14:paraId="72C4F51D" w14:textId="060815B1" w:rsidR="000111AB" w:rsidRPr="009A06FC" w:rsidRDefault="000111AB" w:rsidP="00147049">
      <w:pPr>
        <w:pStyle w:val="3"/>
        <w:rPr>
          <w:lang w:eastAsia="ko-KR"/>
        </w:rPr>
      </w:pPr>
      <w:bookmarkStart w:id="311" w:name="_Toc135927694"/>
      <w:bookmarkStart w:id="312" w:name="_Toc519576883"/>
      <w:bookmarkStart w:id="313" w:name="_Toc23151710"/>
      <w:bookmarkStart w:id="314" w:name="_Toc42865000"/>
      <w:bookmarkStart w:id="315" w:name="_Toc46234183"/>
      <w:bookmarkStart w:id="316" w:name="_Toc46235160"/>
      <w:bookmarkStart w:id="317" w:name="_Toc46742701"/>
      <w:r>
        <w:t>6.18.1</w:t>
      </w:r>
      <w:r>
        <w:tab/>
      </w:r>
      <w:r w:rsidRPr="009A06FC">
        <w:rPr>
          <w:lang w:eastAsia="ko-KR"/>
        </w:rPr>
        <w:t>Operating bands for DC</w:t>
      </w:r>
      <w:bookmarkEnd w:id="311"/>
    </w:p>
    <w:p w14:paraId="08FC6162" w14:textId="40732B5D" w:rsidR="000111AB" w:rsidRPr="00976106" w:rsidRDefault="000111AB" w:rsidP="000111AB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6.18</w:t>
      </w:r>
      <w:r w:rsidRPr="00976106">
        <w:rPr>
          <w:color w:val="000000" w:themeColor="text1"/>
        </w:rPr>
        <w:t>.1-1</w:t>
      </w:r>
      <w:r>
        <w:rPr>
          <w:color w:val="000000" w:themeColor="text1"/>
        </w:rPr>
        <w:t xml:space="preserve">: </w:t>
      </w:r>
      <w:r w:rsidRPr="00976106">
        <w:rPr>
          <w:color w:val="000000" w:themeColor="text1"/>
        </w:rPr>
        <w:t>DC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combination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of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LTE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1DL/1UL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+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inter-band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NR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0111AB" w:rsidRPr="00976106" w14:paraId="7D2B6317" w14:textId="77777777" w:rsidTr="00152546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5530AC37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 xml:space="preserve">E-UTRA and NR DC </w:t>
            </w:r>
            <w:r>
              <w:rPr>
                <w:color w:val="000000" w:themeColor="text1"/>
              </w:rPr>
              <w:t>B</w:t>
            </w:r>
            <w:r w:rsidRPr="00976106">
              <w:rPr>
                <w:color w:val="000000" w:themeColor="text1"/>
              </w:rPr>
              <w:t>and combination</w:t>
            </w:r>
          </w:p>
        </w:tc>
        <w:tc>
          <w:tcPr>
            <w:tcW w:w="1178" w:type="dxa"/>
            <w:vMerge w:val="restart"/>
            <w:vAlign w:val="center"/>
          </w:tcPr>
          <w:p w14:paraId="474B9BFD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3AAC02DD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73F6BCD6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5BB754CD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233D2E7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0111AB" w:rsidRPr="00976106" w14:paraId="002E0A95" w14:textId="77777777" w:rsidTr="00152546">
        <w:trPr>
          <w:trHeight w:val="104"/>
          <w:jc w:val="center"/>
        </w:trPr>
        <w:tc>
          <w:tcPr>
            <w:tcW w:w="1411" w:type="dxa"/>
            <w:vMerge/>
          </w:tcPr>
          <w:p w14:paraId="0485527C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09BA0C88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417F7AB3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5292EED5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69E137FE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5C0034CC" w14:textId="77777777" w:rsidTr="00152546">
        <w:trPr>
          <w:trHeight w:val="404"/>
          <w:jc w:val="center"/>
        </w:trPr>
        <w:tc>
          <w:tcPr>
            <w:tcW w:w="1411" w:type="dxa"/>
            <w:vMerge/>
          </w:tcPr>
          <w:p w14:paraId="01589A8C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3F2DAAFA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560510EC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1B67139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5C664F61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5DBDE18E" w14:textId="77777777" w:rsidTr="00152546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0EF659E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</w:t>
            </w:r>
            <w:r>
              <w:rPr>
                <w:color w:val="000000" w:themeColor="text1"/>
              </w:rPr>
              <w:t>1_</w:t>
            </w:r>
            <w:r w:rsidRPr="00976106">
              <w:rPr>
                <w:color w:val="000000" w:themeColor="text1"/>
              </w:rPr>
              <w:t>n</w:t>
            </w:r>
            <w:r>
              <w:rPr>
                <w:color w:val="000000" w:themeColor="text1"/>
              </w:rPr>
              <w:t>40-n77</w:t>
            </w:r>
          </w:p>
        </w:tc>
        <w:tc>
          <w:tcPr>
            <w:tcW w:w="1178" w:type="dxa"/>
            <w:vAlign w:val="center"/>
          </w:tcPr>
          <w:p w14:paraId="1BE43DC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E21BD21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F614E51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23063D2A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1980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41652F8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2110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61DD1B8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7A75901C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2170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0B26775D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0111AB" w:rsidRPr="00976106" w14:paraId="23185997" w14:textId="77777777" w:rsidTr="00152546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5882FC52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3416B9A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n40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66DDB3D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248BCA2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1B796CE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1C543396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654BCE8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283E93A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03B3C85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0111AB" w:rsidRPr="00976106" w14:paraId="05792473" w14:textId="77777777" w:rsidTr="00152546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7831B5FE" w14:textId="77777777" w:rsidR="000111AB" w:rsidRPr="00976106" w:rsidRDefault="000111AB" w:rsidP="00152546">
            <w:pPr>
              <w:spacing w:after="1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261FBDB2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szCs w:val="18"/>
              </w:rPr>
              <w:t>n77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2ABD2936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35E2C466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7955758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4200</w:t>
            </w:r>
            <w:r w:rsidRPr="005D3B77"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1744A01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3EBE5305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2683B74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4200</w:t>
            </w:r>
            <w:r w:rsidRPr="005D3B77"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261B6ED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1378158A" w14:textId="77777777" w:rsidR="000111AB" w:rsidRPr="00890854" w:rsidRDefault="000111AB" w:rsidP="000111AB"/>
    <w:p w14:paraId="00DF06BC" w14:textId="7FB8C11A" w:rsidR="000111AB" w:rsidRPr="00E062F1" w:rsidRDefault="000111AB" w:rsidP="000111AB">
      <w:pPr>
        <w:pStyle w:val="TH"/>
      </w:pPr>
      <w:r w:rsidRPr="00E062F1">
        <w:lastRenderedPageBreak/>
        <w:t xml:space="preserve">Table </w:t>
      </w:r>
      <w:r>
        <w:t>6.18.1-2: Inter-band EN-DC configurations within FR1</w:t>
      </w:r>
      <w:r w:rsidRPr="00E062F1">
        <w:t xml:space="preserve">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111AB" w:rsidRPr="00132458" w14:paraId="00F63D70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053C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EN-DC</w:t>
            </w:r>
          </w:p>
          <w:p w14:paraId="595F8558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6F4D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 w:rsidRPr="00132458">
              <w:rPr>
                <w:b/>
                <w:sz w:val="18"/>
                <w:lang w:val="fr-FR" w:eastAsia="fi-FI"/>
              </w:rPr>
              <w:t>Uplink</w:t>
            </w:r>
            <w:r>
              <w:rPr>
                <w:b/>
                <w:sz w:val="18"/>
                <w:lang w:val="fr-FR" w:eastAsia="fi-FI"/>
              </w:rPr>
              <w:t xml:space="preserve"> </w:t>
            </w:r>
            <w:r w:rsidRPr="00132458">
              <w:rPr>
                <w:b/>
                <w:sz w:val="18"/>
                <w:lang w:val="fr-FR" w:eastAsia="fi-FI"/>
              </w:rPr>
              <w:t>EN-DC</w:t>
            </w:r>
          </w:p>
          <w:p w14:paraId="4039B58A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 w:rsidRPr="00132458">
              <w:rPr>
                <w:b/>
                <w:sz w:val="18"/>
                <w:lang w:val="fr-FR" w:eastAsia="fi-FI"/>
              </w:rPr>
              <w:t>configuration</w:t>
            </w:r>
          </w:p>
        </w:tc>
      </w:tr>
      <w:tr w:rsidR="000111AB" w:rsidRPr="00132458" w14:paraId="7959A756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9F9E0D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C_1A_n40A-n77A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A37" w14:textId="77777777" w:rsidR="000111AB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C_1A_n40A</w:t>
            </w:r>
          </w:p>
          <w:p w14:paraId="1951FCBD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C_1A_n77A</w:t>
            </w:r>
          </w:p>
        </w:tc>
      </w:tr>
    </w:tbl>
    <w:p w14:paraId="7F7595C9" w14:textId="77777777" w:rsidR="000111AB" w:rsidRDefault="000111AB" w:rsidP="000111AB"/>
    <w:p w14:paraId="5D00307C" w14:textId="1B06AE99" w:rsidR="000111AB" w:rsidRDefault="000111AB" w:rsidP="00147049">
      <w:pPr>
        <w:pStyle w:val="3"/>
      </w:pPr>
      <w:bookmarkStart w:id="318" w:name="_Toc135927695"/>
      <w:r>
        <w:t>6.18</w:t>
      </w:r>
      <w:r w:rsidRPr="000558E4">
        <w:rPr>
          <w:rFonts w:hint="eastAsia"/>
        </w:rPr>
        <w:t>.</w:t>
      </w:r>
      <w:r>
        <w:t>2</w:t>
      </w:r>
      <w:r w:rsidRPr="000558E4">
        <w:tab/>
        <w:t>C</w:t>
      </w:r>
      <w:r>
        <w:t>hannel bandwidths per operating band for DC</w:t>
      </w:r>
      <w:bookmarkEnd w:id="318"/>
    </w:p>
    <w:p w14:paraId="6B50F79C" w14:textId="77777777" w:rsidR="000111AB" w:rsidRDefault="000111AB" w:rsidP="000111AB"/>
    <w:p w14:paraId="1C381176" w14:textId="77777777" w:rsidR="000111AB" w:rsidRDefault="000111AB" w:rsidP="000111AB"/>
    <w:p w14:paraId="2E02A406" w14:textId="77777777" w:rsidR="000111AB" w:rsidRPr="00E137E0" w:rsidRDefault="000111AB" w:rsidP="000111AB"/>
    <w:p w14:paraId="365B50F3" w14:textId="6695AA5D" w:rsidR="000111AB" w:rsidRDefault="000111AB" w:rsidP="000111AB">
      <w:pPr>
        <w:pStyle w:val="TH"/>
        <w:rPr>
          <w:rFonts w:eastAsia="Yu Mincho"/>
          <w:sz w:val="28"/>
          <w:szCs w:val="28"/>
          <w:lang w:eastAsia="ja-JP"/>
        </w:rPr>
      </w:pPr>
      <w:r>
        <w:t>Table 6.18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111AB" w14:paraId="347FEF63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3ACA" w14:textId="77777777" w:rsidR="000111AB" w:rsidRDefault="000111AB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4049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111AB" w14:paraId="66883066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6BA7" w14:textId="77777777" w:rsidR="000111AB" w:rsidRDefault="000111AB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B279" w14:textId="77777777" w:rsidR="000111AB" w:rsidRDefault="000111AB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866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4858EAF8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05D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715C939F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3EA4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76A7C110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7874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3967B483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CC2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339991DF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E258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04A3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C3A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5A8E6AE2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524B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420CDA31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6691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703A7734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FE62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175A9CCB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CB2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7FA73B81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C7BD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6B82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4FDE" w14:textId="77777777" w:rsidR="000111AB" w:rsidRDefault="000111AB" w:rsidP="00152546">
            <w:pPr>
              <w:pStyle w:val="TAH"/>
            </w:pPr>
            <w:r>
              <w:t>Maximum aggregated bandwidth</w:t>
            </w:r>
          </w:p>
          <w:p w14:paraId="0B26B205" w14:textId="77777777" w:rsidR="000111AB" w:rsidRDefault="000111AB" w:rsidP="00152546">
            <w:pPr>
              <w:pStyle w:val="TAH"/>
            </w:pPr>
            <w:r>
              <w:t>[MHz]</w:t>
            </w:r>
          </w:p>
        </w:tc>
      </w:tr>
      <w:tr w:rsidR="000111AB" w14:paraId="6135AFD3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596F1" w14:textId="77777777" w:rsidR="000111AB" w:rsidRPr="00F411E4" w:rsidRDefault="000111AB" w:rsidP="00152546">
            <w:pPr>
              <w:pStyle w:val="TAC"/>
            </w:pPr>
            <w:r w:rsidRPr="006F0068">
              <w:t>DC_</w:t>
            </w:r>
            <w:r>
              <w:t>1</w:t>
            </w:r>
            <w:r w:rsidRPr="006F0068">
              <w:t>A</w:t>
            </w:r>
            <w:r>
              <w:t>_</w:t>
            </w:r>
            <w:r w:rsidRPr="006F0068">
              <w:t>n</w:t>
            </w:r>
            <w:r>
              <w:t>40</w:t>
            </w:r>
            <w:r w:rsidRPr="006F0068">
              <w:t>A-n7</w:t>
            </w:r>
            <w:r>
              <w:t>7</w:t>
            </w:r>
            <w:r w:rsidRPr="006F0068"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5E0" w14:textId="77777777" w:rsidR="000111AB" w:rsidRPr="00ED00EE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49C6" w14:textId="77777777" w:rsidR="000111AB" w:rsidRPr="00E137E0" w:rsidRDefault="000111AB" w:rsidP="00152546">
            <w:pPr>
              <w:pStyle w:val="TAC"/>
              <w:rPr>
                <w:rFonts w:eastAsia="SimSun"/>
                <w:color w:val="000000" w:themeColor="text1"/>
                <w:lang w:eastAsia="zh-CN"/>
              </w:rPr>
            </w:pPr>
            <w:r w:rsidRPr="00E137E0">
              <w:rPr>
                <w:rFonts w:eastAsia="SimSun" w:hint="eastAsia"/>
                <w:color w:val="000000" w:themeColor="text1"/>
                <w:lang w:eastAsia="zh-CN"/>
              </w:rPr>
              <w:t>1</w:t>
            </w:r>
            <w:r w:rsidRPr="00E137E0">
              <w:rPr>
                <w:rFonts w:eastAsia="SimSun"/>
                <w:color w:val="000000" w:themeColor="text1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ED1A" w14:textId="77777777" w:rsidR="000111AB" w:rsidRPr="00E137E0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E137E0">
              <w:rPr>
                <w:color w:val="000000" w:themeColor="text1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AC73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  <w:r w:rsidRPr="00E137E0">
              <w:rPr>
                <w:color w:val="000000" w:themeColor="text1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A5D9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4927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3668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91A6E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E852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5D17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2A40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AC7E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5668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BEB4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E105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70A8" w14:textId="77777777" w:rsidR="000111AB" w:rsidRPr="00E137E0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220</w:t>
            </w:r>
          </w:p>
        </w:tc>
      </w:tr>
      <w:tr w:rsidR="000111AB" w14:paraId="78859C08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726D7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9E33E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F92E6" w14:textId="77777777" w:rsidR="000111AB" w:rsidRPr="00E137E0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E137E0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33F12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77440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38581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57FEC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8DAE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25</w:t>
            </w:r>
            <w:r w:rsidRPr="00E137E0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F2F4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30</w:t>
            </w:r>
            <w:r w:rsidRPr="00E137E0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2A98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ECA7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7790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D8A8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17CEC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460B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0BCF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C8C3" w14:textId="77777777" w:rsidR="000111AB" w:rsidRPr="00E137E0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5E3469D7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FCBC7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96849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28DEF" w14:textId="77777777" w:rsidR="000111AB" w:rsidRPr="00E137E0" w:rsidRDefault="000111AB" w:rsidP="00152546">
            <w:pPr>
              <w:pStyle w:val="TAC"/>
              <w:rPr>
                <w:color w:val="000000" w:themeColor="text1"/>
                <w:lang w:eastAsia="zh-TW"/>
              </w:rPr>
            </w:pPr>
            <w:r w:rsidRPr="00E137E0">
              <w:rPr>
                <w:color w:val="000000" w:themeColor="text1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0CBA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0FBA3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25B4F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596EE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E8E7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25</w:t>
            </w:r>
            <w:r w:rsidRPr="00E137E0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A17D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30</w:t>
            </w:r>
            <w:r w:rsidRPr="00E137E0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06E6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767A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06C1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EB2F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5872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D63F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F7A5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36BB" w14:textId="77777777" w:rsidR="000111AB" w:rsidRPr="00E137E0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3F74787B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D5482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B088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18D0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8C15F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F433C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3A07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E13C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613C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1B9B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3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D6DD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8FB1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1DA4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FA17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1234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4A87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FDA0" w14:textId="77777777" w:rsidR="000111AB" w:rsidRPr="00E137E0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137E0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E137E0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C223" w14:textId="77777777" w:rsidR="000111AB" w:rsidRPr="00E137E0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789226D3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ED043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826A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001E3" w14:textId="77777777" w:rsidR="000111AB" w:rsidRPr="00E137E0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E137E0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322A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40C9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3C76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1B64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785E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58A2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1852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B09E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8B65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6E0C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95C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7E57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80C1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724F" w14:textId="77777777" w:rsidR="000111AB" w:rsidRPr="00E137E0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6BD3C7B8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85CAC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FB3E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E3B50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  <w:r w:rsidRPr="00E137E0">
              <w:rPr>
                <w:color w:val="000000" w:themeColor="text1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31FA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F9FE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6BA1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B79C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B762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1107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1F00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F43A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3BDF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BBF2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F5E6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613B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E4C2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B587" w14:textId="77777777" w:rsidR="000111AB" w:rsidRPr="00E137E0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5077CDFC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1C938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280E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AA28F" w14:textId="77777777" w:rsidR="000111AB" w:rsidRPr="00E137E0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E137E0">
              <w:rPr>
                <w:color w:val="000000" w:themeColor="text1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435B" w14:textId="77777777" w:rsidR="000111AB" w:rsidRPr="00E137E0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DA1F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857E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0F63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0FEC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AB19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BA2B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E686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99E4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94A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A771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61C3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22CC" w14:textId="77777777" w:rsidR="000111AB" w:rsidRPr="00E137E0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137E0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C559" w14:textId="77777777" w:rsidR="000111AB" w:rsidRPr="00E137E0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</w:tbl>
    <w:p w14:paraId="1F26108B" w14:textId="77777777" w:rsidR="000111AB" w:rsidRDefault="000111AB" w:rsidP="000111AB"/>
    <w:p w14:paraId="12556FBA" w14:textId="6A64F6C0" w:rsidR="000111AB" w:rsidRPr="00856B63" w:rsidRDefault="000111AB" w:rsidP="00147049">
      <w:pPr>
        <w:pStyle w:val="3"/>
      </w:pPr>
      <w:bookmarkStart w:id="319" w:name="_Toc135927696"/>
      <w:r>
        <w:t>6.18</w:t>
      </w:r>
      <w:r w:rsidRPr="000558E4">
        <w:rPr>
          <w:rFonts w:hint="eastAsia"/>
        </w:rPr>
        <w:t>.</w:t>
      </w:r>
      <w:r>
        <w:t>3</w:t>
      </w:r>
      <w:r w:rsidRPr="000558E4">
        <w:tab/>
      </w:r>
      <w:r>
        <w:t>Co-existence studies</w:t>
      </w:r>
      <w:bookmarkEnd w:id="319"/>
    </w:p>
    <w:p w14:paraId="72ABF421" w14:textId="3E7BA05E" w:rsidR="000111AB" w:rsidRPr="00F60048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 xml:space="preserve">For UE coexistence study of Band </w:t>
      </w:r>
      <w:r>
        <w:rPr>
          <w:iCs/>
          <w:color w:val="000000" w:themeColor="text1"/>
        </w:rPr>
        <w:t>1</w:t>
      </w:r>
      <w:r w:rsidRPr="00F60048">
        <w:rPr>
          <w:iCs/>
          <w:color w:val="000000" w:themeColor="text1"/>
        </w:rPr>
        <w:t xml:space="preserve"> + Band n40,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6.18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-1.</w:t>
      </w:r>
    </w:p>
    <w:p w14:paraId="49C193B8" w14:textId="77777777" w:rsidR="000111AB" w:rsidRPr="00F672D7" w:rsidRDefault="000111AB" w:rsidP="000111AB">
      <w:pPr>
        <w:rPr>
          <w:iCs/>
          <w:color w:val="000000" w:themeColor="text1"/>
        </w:rPr>
      </w:pPr>
      <w:r w:rsidRPr="00F672D7">
        <w:rPr>
          <w:iCs/>
          <w:color w:val="000000" w:themeColor="text1"/>
        </w:rPr>
        <w:t>Based on the calculation, we identify the following interference impact:</w:t>
      </w:r>
    </w:p>
    <w:p w14:paraId="224CCBE4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rFonts w:hint="eastAsia"/>
          <w:iCs/>
          <w:color w:val="000000" w:themeColor="text1"/>
        </w:rPr>
        <w:t>-</w:t>
      </w:r>
      <w:r w:rsidRPr="008E68E0">
        <w:rPr>
          <w:iCs/>
          <w:color w:val="000000" w:themeColor="text1"/>
        </w:rPr>
        <w:t xml:space="preserve"> The 2nd </w:t>
      </w:r>
      <w:r w:rsidRPr="008E68E0">
        <w:rPr>
          <w:rFonts w:hint="eastAsia"/>
          <w:iCs/>
          <w:color w:val="000000" w:themeColor="text1"/>
        </w:rPr>
        <w:t>o</w:t>
      </w:r>
      <w:r w:rsidRPr="008E68E0">
        <w:rPr>
          <w:iCs/>
          <w:color w:val="000000" w:themeColor="text1"/>
        </w:rPr>
        <w:t xml:space="preserve">rder harmonic of UL Band 1 may have an impact on </w:t>
      </w:r>
      <w:r>
        <w:rPr>
          <w:rFonts w:hint="eastAsia"/>
          <w:iCs/>
          <w:color w:val="000000" w:themeColor="text1"/>
        </w:rPr>
        <w:t>D</w:t>
      </w:r>
      <w:r>
        <w:rPr>
          <w:iCs/>
          <w:color w:val="000000" w:themeColor="text1"/>
        </w:rPr>
        <w:t>L</w:t>
      </w:r>
      <w:r w:rsidRPr="008E68E0">
        <w:rPr>
          <w:iCs/>
          <w:color w:val="000000" w:themeColor="text1"/>
        </w:rPr>
        <w:t xml:space="preserve"> Band n77.</w:t>
      </w:r>
    </w:p>
    <w:p w14:paraId="7736BFB1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iCs/>
          <w:color w:val="000000" w:themeColor="text1"/>
        </w:rPr>
        <w:t xml:space="preserve">- </w:t>
      </w:r>
      <w:r w:rsidRPr="008E68E0">
        <w:rPr>
          <w:rFonts w:hint="eastAsia"/>
          <w:iCs/>
          <w:color w:val="000000" w:themeColor="text1"/>
        </w:rPr>
        <w:t>T</w:t>
      </w:r>
      <w:r w:rsidRPr="008E68E0">
        <w:rPr>
          <w:iCs/>
          <w:color w:val="000000" w:themeColor="text1"/>
        </w:rPr>
        <w:t xml:space="preserve">he IMD4 and IMD5 interference of UL DC_1_n40 may have an impact on </w:t>
      </w:r>
      <w:r>
        <w:rPr>
          <w:iCs/>
          <w:color w:val="000000" w:themeColor="text1"/>
        </w:rPr>
        <w:t>DL</w:t>
      </w:r>
      <w:r w:rsidRPr="008E68E0">
        <w:rPr>
          <w:iCs/>
          <w:color w:val="000000" w:themeColor="text1"/>
        </w:rPr>
        <w:t xml:space="preserve"> Band n77.</w:t>
      </w:r>
    </w:p>
    <w:p w14:paraId="0A64EFA7" w14:textId="24C08FF3" w:rsidR="000111AB" w:rsidRDefault="000111AB" w:rsidP="000111AB">
      <w:pPr>
        <w:pStyle w:val="TH"/>
      </w:pPr>
      <w:r w:rsidRPr="00980E3D">
        <w:t xml:space="preserve">Table </w:t>
      </w:r>
      <w:r>
        <w:t>6.18</w:t>
      </w:r>
      <w:r w:rsidRPr="00980E3D">
        <w:rPr>
          <w:lang w:val="en-US"/>
        </w:rPr>
        <w:t>.3</w:t>
      </w:r>
      <w:r w:rsidRPr="00980E3D">
        <w:t>-1:</w:t>
      </w:r>
      <w:r>
        <w:t xml:space="preserve"> </w:t>
      </w:r>
      <w:r w:rsidRPr="00980E3D">
        <w:t>The harmonic and IMD products caused by UL DC_</w:t>
      </w:r>
      <w:r>
        <w:t>1</w:t>
      </w:r>
      <w:r w:rsidRPr="00980E3D">
        <w:t>_n</w:t>
      </w:r>
      <w:r>
        <w:t>40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F672D7" w14:paraId="7E777569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4A8101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43EB11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9DADA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1B247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532321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F672D7" w14:paraId="028002F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E047D6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30BEF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1B3551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93C9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F7623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2400</w:t>
            </w:r>
          </w:p>
        </w:tc>
      </w:tr>
      <w:tr w:rsidR="000111AB" w:rsidRPr="00F672D7" w14:paraId="1069351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FEAAE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F2C5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85274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41320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29F35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F672D7" w14:paraId="3FE116F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2656B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D9C6D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F672D7">
              <w:rPr>
                <w:rFonts w:cs="Arial"/>
                <w:color w:val="FF0000"/>
                <w:sz w:val="18"/>
                <w:szCs w:val="18"/>
              </w:rPr>
              <w:t>3840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AE9C9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F672D7">
              <w:rPr>
                <w:rFonts w:cs="Arial"/>
                <w:color w:val="FF0000"/>
                <w:sz w:val="18"/>
                <w:szCs w:val="18"/>
              </w:rPr>
              <w:t>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BB4A51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1ED51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4800</w:t>
            </w:r>
          </w:p>
        </w:tc>
      </w:tr>
      <w:tr w:rsidR="000111AB" w:rsidRPr="00F672D7" w14:paraId="1F0A9C7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3ACC2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3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61C5B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6A870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CB0BA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8C00E2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F672D7" w14:paraId="07AA404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2079A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3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E9183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53210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2770D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6900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21042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7200</w:t>
            </w:r>
          </w:p>
        </w:tc>
      </w:tr>
      <w:tr w:rsidR="000111AB" w:rsidRPr="00F672D7" w14:paraId="4F9AE44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70253B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510892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C2B57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B84356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C216B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F672D7" w14:paraId="4B7CF45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3472E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28CC1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7680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2AE68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7920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DA7DD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1B89A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9600</w:t>
            </w:r>
          </w:p>
        </w:tc>
      </w:tr>
      <w:tr w:rsidR="000111AB" w:rsidRPr="00F672D7" w14:paraId="2F48746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B635D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3C9EE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A99C7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E3C404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E397E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F672D7" w14:paraId="67BC664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A77A2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06DE7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92994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0F55C4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5A2EA5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12000</w:t>
            </w:r>
          </w:p>
        </w:tc>
      </w:tr>
      <w:tr w:rsidR="000111AB" w:rsidRPr="00F672D7" w14:paraId="30DDF77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AB9E2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E0515B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9DF990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7BB33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96739D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F672D7" w14:paraId="12EE095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6BA19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230662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B89FF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DE8434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8289D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4380</w:t>
            </w:r>
          </w:p>
        </w:tc>
      </w:tr>
      <w:tr w:rsidR="000111AB" w:rsidRPr="00F672D7" w14:paraId="511BDDE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E93675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DAF6E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3ED1E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08ABB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B183D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F672D7" w14:paraId="18D3D51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1D622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lastRenderedPageBreak/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4B4D95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EC17A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55642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EFDBE5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2880</w:t>
            </w:r>
          </w:p>
        </w:tc>
      </w:tr>
      <w:tr w:rsidR="000111AB" w:rsidRPr="00F672D7" w14:paraId="3611AAD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A247E5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ACD7B0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DB36F5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D81B6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A167A2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F672D7" w14:paraId="55B6BCE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D4A12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37FA5D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6140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C926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6360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D98AB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6520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AFCF2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6780</w:t>
            </w:r>
          </w:p>
        </w:tc>
      </w:tr>
      <w:tr w:rsidR="000111AB" w:rsidRPr="00F672D7" w14:paraId="069E738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7B01AD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FC366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08846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8EAB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91C0C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F672D7" w14:paraId="74A8563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C1FF72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717B40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F672D7">
              <w:rPr>
                <w:rFonts w:cs="Arial"/>
                <w:color w:val="FF0000"/>
                <w:sz w:val="18"/>
                <w:szCs w:val="18"/>
              </w:rPr>
              <w:t>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9220F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F672D7">
              <w:rPr>
                <w:rFonts w:cs="Arial"/>
                <w:color w:val="FF0000"/>
                <w:sz w:val="18"/>
                <w:szCs w:val="18"/>
              </w:rPr>
              <w:t>3640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08627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B6B0C5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5280</w:t>
            </w:r>
          </w:p>
        </w:tc>
      </w:tr>
      <w:tr w:rsidR="000111AB" w:rsidRPr="00F672D7" w14:paraId="3C1CBF0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00AEA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A51A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5B6B0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25D2F2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1A5AD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F672D7" w14:paraId="495D7A5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D95B3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8D277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0F6C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78CAD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8440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0ABF66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8760</w:t>
            </w:r>
          </w:p>
        </w:tc>
      </w:tr>
      <w:tr w:rsidR="000111AB" w:rsidRPr="00F672D7" w14:paraId="543F73B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2BC7C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9C0B84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281D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EC32D4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66D67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F672D7" w14:paraId="47FF2C6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4637ED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DC44C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8060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4783A6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8340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924CB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8820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631B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9180</w:t>
            </w:r>
          </w:p>
        </w:tc>
      </w:tr>
      <w:tr w:rsidR="000111AB" w:rsidRPr="00F672D7" w14:paraId="71FB0E9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563D5D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7CCE22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CD4C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7BBBC0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DE65F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F672D7" w14:paraId="5469275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6CE2B2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41A71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7680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43B2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7220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E358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68B80A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5280</w:t>
            </w:r>
          </w:p>
        </w:tc>
      </w:tr>
      <w:tr w:rsidR="000111AB" w:rsidRPr="00F672D7" w14:paraId="1A36D83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17B216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7E2A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E6F9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EBCEA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455A7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F672D7" w14:paraId="174B828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1162DD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0A8A8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F672D7">
              <w:rPr>
                <w:rFonts w:cs="Arial"/>
                <w:color w:val="FF0000"/>
                <w:sz w:val="18"/>
                <w:szCs w:val="18"/>
              </w:rPr>
              <w:t>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72545B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F672D7">
              <w:rPr>
                <w:rFonts w:cs="Arial"/>
                <w:color w:val="FF0000"/>
                <w:sz w:val="18"/>
                <w:szCs w:val="18"/>
              </w:rPr>
              <w:t>2940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1B210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CF71C0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960</w:t>
            </w:r>
          </w:p>
        </w:tc>
      </w:tr>
      <w:tr w:rsidR="000111AB" w:rsidRPr="00F672D7" w14:paraId="346B7C5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DC5714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057DC6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B6D0CD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7500F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B3024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F672D7" w14:paraId="47FD64B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8DFCE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2D22C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D2BB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A25D5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9980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E3172F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10320</w:t>
            </w:r>
          </w:p>
        </w:tc>
      </w:tr>
      <w:tr w:rsidR="000111AB" w:rsidRPr="00F672D7" w14:paraId="34DAF1F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0D262E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F672D7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F672D7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7E95EB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4A1EBB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89B4E9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EE4BB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F672D7" w14:paraId="18BF3D7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804AD8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C42553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10740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D8A75C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9955D4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7E84F4" w14:textId="77777777" w:rsidR="000111AB" w:rsidRPr="00F672D7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672D7">
              <w:rPr>
                <w:rFonts w:cs="Arial"/>
                <w:color w:val="000000"/>
                <w:sz w:val="18"/>
                <w:szCs w:val="18"/>
              </w:rPr>
              <w:t>10740</w:t>
            </w:r>
          </w:p>
        </w:tc>
      </w:tr>
    </w:tbl>
    <w:p w14:paraId="7BA4BF63" w14:textId="77777777" w:rsidR="000111AB" w:rsidRDefault="000111AB" w:rsidP="000111AB">
      <w:pPr>
        <w:rPr>
          <w:iCs/>
          <w:color w:val="000000" w:themeColor="text1"/>
        </w:rPr>
      </w:pPr>
    </w:p>
    <w:p w14:paraId="7A4F20AA" w14:textId="01DB1A0D" w:rsidR="000111AB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 xml:space="preserve">For UE coexistence study of Band </w:t>
      </w:r>
      <w:r>
        <w:rPr>
          <w:iCs/>
          <w:color w:val="000000" w:themeColor="text1"/>
        </w:rPr>
        <w:t>1</w:t>
      </w:r>
      <w:r w:rsidRPr="00F60048">
        <w:rPr>
          <w:iCs/>
          <w:color w:val="000000" w:themeColor="text1"/>
        </w:rPr>
        <w:t xml:space="preserve"> + Band n</w:t>
      </w:r>
      <w:r>
        <w:rPr>
          <w:iCs/>
          <w:color w:val="000000" w:themeColor="text1"/>
        </w:rPr>
        <w:t>77</w:t>
      </w:r>
      <w:r w:rsidRPr="00F60048">
        <w:rPr>
          <w:iCs/>
          <w:color w:val="000000" w:themeColor="text1"/>
        </w:rPr>
        <w:t xml:space="preserve">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6.18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</w:t>
      </w:r>
      <w:r>
        <w:rPr>
          <w:iCs/>
          <w:color w:val="000000" w:themeColor="text1"/>
        </w:rPr>
        <w:t>2</w:t>
      </w:r>
      <w:r w:rsidRPr="00F60048">
        <w:rPr>
          <w:iCs/>
          <w:color w:val="000000" w:themeColor="text1"/>
        </w:rPr>
        <w:t>.</w:t>
      </w:r>
    </w:p>
    <w:p w14:paraId="48A50295" w14:textId="77777777" w:rsidR="000111AB" w:rsidRPr="00F672D7" w:rsidRDefault="000111AB" w:rsidP="000111AB">
      <w:pPr>
        <w:rPr>
          <w:iCs/>
          <w:color w:val="000000" w:themeColor="text1"/>
        </w:rPr>
      </w:pPr>
      <w:r w:rsidRPr="00F672D7">
        <w:rPr>
          <w:iCs/>
          <w:color w:val="000000" w:themeColor="text1"/>
        </w:rPr>
        <w:t>Based on the calculation, we identify the following interference impact:</w:t>
      </w:r>
    </w:p>
    <w:p w14:paraId="7D60EC76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iCs/>
          <w:color w:val="000000" w:themeColor="text1"/>
        </w:rPr>
        <w:t xml:space="preserve">- </w:t>
      </w:r>
      <w:r w:rsidRPr="008E68E0">
        <w:rPr>
          <w:rFonts w:hint="eastAsia"/>
          <w:iCs/>
          <w:color w:val="000000" w:themeColor="text1"/>
        </w:rPr>
        <w:t>T</w:t>
      </w:r>
      <w:r w:rsidRPr="008E68E0">
        <w:rPr>
          <w:iCs/>
          <w:color w:val="000000" w:themeColor="text1"/>
        </w:rPr>
        <w:t>he IMD4 and IMD5 interference of UL DC_1_n</w:t>
      </w:r>
      <w:r>
        <w:rPr>
          <w:iCs/>
          <w:color w:val="000000" w:themeColor="text1"/>
        </w:rPr>
        <w:t>77</w:t>
      </w:r>
      <w:r w:rsidRPr="008E68E0">
        <w:rPr>
          <w:iCs/>
          <w:color w:val="000000" w:themeColor="text1"/>
        </w:rPr>
        <w:t xml:space="preserve"> may have an impact on </w:t>
      </w:r>
      <w:r>
        <w:rPr>
          <w:iCs/>
          <w:color w:val="000000" w:themeColor="text1"/>
        </w:rPr>
        <w:t>DL</w:t>
      </w:r>
      <w:r w:rsidRPr="008E68E0">
        <w:rPr>
          <w:iCs/>
          <w:color w:val="000000" w:themeColor="text1"/>
        </w:rPr>
        <w:t xml:space="preserve"> Band n</w:t>
      </w:r>
      <w:r>
        <w:rPr>
          <w:iCs/>
          <w:color w:val="000000" w:themeColor="text1"/>
        </w:rPr>
        <w:t>40</w:t>
      </w:r>
      <w:r w:rsidRPr="008E68E0">
        <w:rPr>
          <w:iCs/>
          <w:color w:val="000000" w:themeColor="text1"/>
        </w:rPr>
        <w:t>.</w:t>
      </w:r>
    </w:p>
    <w:p w14:paraId="0A5C5F02" w14:textId="3A7D8E7A" w:rsidR="000111AB" w:rsidRDefault="000111AB" w:rsidP="000111AB">
      <w:pPr>
        <w:pStyle w:val="TH"/>
      </w:pPr>
      <w:r w:rsidRPr="00980E3D">
        <w:t xml:space="preserve">Table </w:t>
      </w:r>
      <w:r>
        <w:t>6.18</w:t>
      </w:r>
      <w:r w:rsidRPr="00980E3D">
        <w:rPr>
          <w:lang w:val="en-US"/>
        </w:rPr>
        <w:t>.3</w:t>
      </w:r>
      <w:r w:rsidRPr="00980E3D">
        <w:t>-</w:t>
      </w:r>
      <w:r>
        <w:t>2</w:t>
      </w:r>
      <w:r w:rsidRPr="00980E3D">
        <w:t>:</w:t>
      </w:r>
      <w:r>
        <w:t xml:space="preserve"> </w:t>
      </w:r>
      <w:r w:rsidRPr="00980E3D">
        <w:t>The harmonic and IMD products caused by UL DC_</w:t>
      </w:r>
      <w:r>
        <w:t>1</w:t>
      </w:r>
      <w:r w:rsidRPr="00980E3D">
        <w:t>_n</w:t>
      </w:r>
      <w:r>
        <w:t>77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466785" w14:paraId="66F1C9F2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B5982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9C0F5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5C617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8D246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B9E77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466785" w14:paraId="22BF56B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DD4392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761F25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957F85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9EA2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A9D0E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4200</w:t>
            </w:r>
          </w:p>
        </w:tc>
      </w:tr>
      <w:tr w:rsidR="000111AB" w:rsidRPr="00466785" w14:paraId="1E21BD3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6E00B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2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1F728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7AA341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D5BD25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C607B0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466785" w14:paraId="4D34201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48508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2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50312A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7AE70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FD0DE5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ADFA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8400</w:t>
            </w:r>
          </w:p>
        </w:tc>
      </w:tr>
      <w:tr w:rsidR="000111AB" w:rsidRPr="00466785" w14:paraId="2AA62C8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BF817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D7C3F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86E5D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2BC7D6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9E4412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466785" w14:paraId="404838C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06DD2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601902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AC3FC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16F41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9F889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12600</w:t>
            </w:r>
          </w:p>
        </w:tc>
      </w:tr>
      <w:tr w:rsidR="000111AB" w:rsidRPr="00466785" w14:paraId="53EBA6F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B763B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7A3900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E9B20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60A312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5CB72A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466785" w14:paraId="245C08E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7224D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FCC372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7680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E2B6B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7920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89780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CF938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16800</w:t>
            </w:r>
          </w:p>
        </w:tc>
      </w:tr>
      <w:tr w:rsidR="000111AB" w:rsidRPr="00466785" w14:paraId="49F5FE0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E2B61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63218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0AD4B1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8E8C9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B4C4F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466785" w14:paraId="26B22A4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1FC7A1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3A714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19CD6D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EA8D6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3EF10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21000</w:t>
            </w:r>
          </w:p>
        </w:tc>
      </w:tr>
      <w:tr w:rsidR="000111AB" w:rsidRPr="00466785" w14:paraId="08CB228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0CF80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94FA2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4D14BD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21727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06CD0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466785" w14:paraId="293A2BF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F8935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3A86C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51E726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1D68A1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43E1C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6180</w:t>
            </w:r>
          </w:p>
        </w:tc>
      </w:tr>
      <w:tr w:rsidR="000111AB" w:rsidRPr="00466785" w14:paraId="19437E2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B4BEC7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07A64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836875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4B28D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6AC63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466785" w14:paraId="1A60B1D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4B8B4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2A752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D8E5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AAA7C1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24C2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6480</w:t>
            </w:r>
          </w:p>
        </w:tc>
      </w:tr>
      <w:tr w:rsidR="000111AB" w:rsidRPr="00466785" w14:paraId="4E04571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924837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E91CA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FE099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C3B40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DE9B9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466785" w14:paraId="3D80BE2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8DAF4D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8ADB50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7140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0C6AB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8160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66184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8520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BF933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10380</w:t>
            </w:r>
          </w:p>
        </w:tc>
      </w:tr>
      <w:tr w:rsidR="000111AB" w:rsidRPr="00466785" w14:paraId="1AE4FCF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0C28C7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8513C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5405E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2E4CD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C078B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466785" w14:paraId="45702D3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CA92A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936E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66785">
              <w:rPr>
                <w:rFonts w:cs="Arial"/>
                <w:color w:val="FF0000"/>
                <w:sz w:val="18"/>
                <w:szCs w:val="18"/>
              </w:rPr>
              <w:t>1560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6D4AF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66785">
              <w:rPr>
                <w:rFonts w:cs="Arial"/>
                <w:color w:val="FF0000"/>
                <w:sz w:val="18"/>
                <w:szCs w:val="18"/>
              </w:rPr>
              <w:t>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E28F6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7920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A4EEF7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10680</w:t>
            </w:r>
          </w:p>
        </w:tc>
      </w:tr>
      <w:tr w:rsidR="000111AB" w:rsidRPr="00466785" w14:paraId="429E3C8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831BE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D32C7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5E85B7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3C69EA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804D6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466785" w14:paraId="3D6D258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84655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00508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3DE29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2B91A7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10440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7F8DB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12360</w:t>
            </w:r>
          </w:p>
        </w:tc>
      </w:tr>
      <w:tr w:rsidR="000111AB" w:rsidRPr="00466785" w14:paraId="3240EDD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44DF9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lastRenderedPageBreak/>
              <w:t>Two-tone 4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437FC0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88A9F0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EC371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09BA68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466785" w14:paraId="06FE883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F12492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15029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9060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10C63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9260F6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9EA3C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14580</w:t>
            </w:r>
          </w:p>
        </w:tc>
      </w:tr>
      <w:tr w:rsidR="000111AB" w:rsidRPr="00466785" w14:paraId="6765765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BBE41E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2B39B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5169F6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5AC55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51F65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466785" w14:paraId="777947D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799EE7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D1DFB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FE9CA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8A55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4620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2C45AA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3480</w:t>
            </w:r>
          </w:p>
        </w:tc>
      </w:tr>
      <w:tr w:rsidR="000111AB" w:rsidRPr="00466785" w14:paraId="40BB0A0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544E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F1BF10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3BC4E6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FD6E3D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7B0D5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466785" w14:paraId="1819419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7CCFC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3C4E06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8760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8A2D9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5940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0506C0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66785">
              <w:rPr>
                <w:rFonts w:cs="Arial"/>
                <w:color w:val="FF0000"/>
                <w:sz w:val="18"/>
                <w:szCs w:val="18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E0D35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66785">
              <w:rPr>
                <w:rFonts w:cs="Arial"/>
                <w:color w:val="FF0000"/>
                <w:sz w:val="18"/>
                <w:szCs w:val="18"/>
              </w:rPr>
              <w:t>2640</w:t>
            </w:r>
          </w:p>
        </w:tc>
      </w:tr>
      <w:tr w:rsidR="000111AB" w:rsidRPr="00466785" w14:paraId="460C86B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F54D0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98572A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54AF63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D94D98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8297F5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466785" w14:paraId="6CC70D9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9A00D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1FEFF5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45636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18780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02E7E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87EE20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12120</w:t>
            </w:r>
          </w:p>
        </w:tc>
      </w:tr>
      <w:tr w:rsidR="000111AB" w:rsidRPr="00466785" w14:paraId="3F0A61A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61ADD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4667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67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56729C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77A748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59627B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23BCAF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466785" w14:paraId="7CFAFAE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517EC4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8EE09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13740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509807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16560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E50655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30B0CA" w14:textId="77777777" w:rsidR="000111AB" w:rsidRPr="004667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66785">
              <w:rPr>
                <w:rFonts w:cs="Arial"/>
                <w:color w:val="000000"/>
                <w:sz w:val="18"/>
                <w:szCs w:val="18"/>
              </w:rPr>
              <w:t>14340</w:t>
            </w:r>
          </w:p>
        </w:tc>
      </w:tr>
    </w:tbl>
    <w:p w14:paraId="4378D26D" w14:textId="77777777" w:rsidR="000111AB" w:rsidRDefault="000111AB" w:rsidP="000111AB"/>
    <w:p w14:paraId="0D2D7D56" w14:textId="50C5AC5D" w:rsidR="000111AB" w:rsidRPr="00571B69" w:rsidRDefault="000111AB" w:rsidP="00147049">
      <w:pPr>
        <w:pStyle w:val="3"/>
      </w:pPr>
      <w:bookmarkStart w:id="320" w:name="_Toc46742703"/>
      <w:bookmarkStart w:id="321" w:name="_Toc135927697"/>
      <w:bookmarkStart w:id="322" w:name="OLE_LINK14"/>
      <w:bookmarkStart w:id="323" w:name="OLE_LINK15"/>
      <w:bookmarkEnd w:id="312"/>
      <w:bookmarkEnd w:id="313"/>
      <w:bookmarkEnd w:id="314"/>
      <w:bookmarkEnd w:id="315"/>
      <w:bookmarkEnd w:id="316"/>
      <w:bookmarkEnd w:id="317"/>
      <w:r>
        <w:t>6.18</w:t>
      </w:r>
      <w:r w:rsidRPr="000558E4">
        <w:rPr>
          <w:rFonts w:hint="eastAsia"/>
        </w:rPr>
        <w:t>.</w:t>
      </w:r>
      <w:r>
        <w:t>4</w:t>
      </w:r>
      <w:r w:rsidRPr="000558E4">
        <w:tab/>
        <w:t>∆TIB and ∆RIB values</w:t>
      </w:r>
      <w:bookmarkEnd w:id="320"/>
      <w:bookmarkEnd w:id="321"/>
    </w:p>
    <w:p w14:paraId="252E08A3" w14:textId="77777777" w:rsidR="000111AB" w:rsidRPr="00571B69" w:rsidRDefault="000111AB" w:rsidP="000111AB">
      <w:pPr>
        <w:rPr>
          <w:rFonts w:eastAsia="Yu Mincho" w:cs="Arial"/>
          <w:lang w:eastAsia="ja-JP"/>
        </w:rPr>
      </w:pPr>
      <w:r w:rsidRPr="00571B69">
        <w:rPr>
          <w:lang w:eastAsia="en-US"/>
        </w:rPr>
        <w:t xml:space="preserve">For </w:t>
      </w:r>
      <w:r w:rsidRPr="00571B69">
        <w:rPr>
          <w:rFonts w:cs="Arial"/>
          <w:lang w:eastAsia="ja-JP"/>
        </w:rPr>
        <w:t>DC_1_n40-n77</w:t>
      </w:r>
      <w:r w:rsidRPr="00571B69">
        <w:rPr>
          <w:lang w:eastAsia="en-US"/>
        </w:rPr>
        <w:t xml:space="preserve">, </w:t>
      </w:r>
      <w:r w:rsidRPr="00571B69">
        <w:rPr>
          <w:lang w:eastAsia="en-US"/>
        </w:rPr>
        <w:sym w:font="Symbol" w:char="F044"/>
      </w:r>
      <w:r w:rsidRPr="00571B69">
        <w:rPr>
          <w:lang w:eastAsia="en-US"/>
        </w:rPr>
        <w:t>T</w:t>
      </w:r>
      <w:r w:rsidRPr="00571B69">
        <w:rPr>
          <w:vertAlign w:val="subscript"/>
          <w:lang w:eastAsia="en-US"/>
        </w:rPr>
        <w:t>IB,c</w:t>
      </w:r>
      <w:r w:rsidRPr="00571B69">
        <w:rPr>
          <w:lang w:eastAsia="en-US"/>
        </w:rPr>
        <w:t xml:space="preserve"> </w:t>
      </w:r>
      <w:r>
        <w:rPr>
          <w:lang w:eastAsia="en-US"/>
        </w:rPr>
        <w:t xml:space="preserve">and </w:t>
      </w:r>
      <w:r w:rsidRPr="00571B69">
        <w:rPr>
          <w:lang w:eastAsia="en-US"/>
        </w:rPr>
        <w:sym w:font="Symbol" w:char="F044"/>
      </w:r>
      <w:r w:rsidRPr="00571B69">
        <w:rPr>
          <w:lang w:eastAsia="en-US"/>
        </w:rPr>
        <w:t>R</w:t>
      </w:r>
      <w:r w:rsidRPr="00571B69">
        <w:rPr>
          <w:vertAlign w:val="subscript"/>
          <w:lang w:eastAsia="en-US"/>
        </w:rPr>
        <w:t>IB,c</w:t>
      </w:r>
      <w:r>
        <w:rPr>
          <w:lang w:eastAsia="en-US"/>
        </w:rPr>
        <w:t xml:space="preserve"> values </w:t>
      </w:r>
      <w:r w:rsidRPr="00571B69">
        <w:rPr>
          <w:lang w:eastAsia="en-US"/>
        </w:rPr>
        <w:t xml:space="preserve">are reused from </w:t>
      </w:r>
      <w:r w:rsidRPr="00571B69">
        <w:rPr>
          <w:rFonts w:cs="Arial"/>
          <w:lang w:eastAsia="ja-JP"/>
        </w:rPr>
        <w:t>DC_1_n40-n78, which is very similar.</w:t>
      </w:r>
    </w:p>
    <w:bookmarkEnd w:id="322"/>
    <w:bookmarkEnd w:id="323"/>
    <w:p w14:paraId="720E1820" w14:textId="71017F6D" w:rsidR="000111AB" w:rsidRDefault="000111AB" w:rsidP="000111AB">
      <w:pPr>
        <w:pStyle w:val="TH"/>
        <w:rPr>
          <w:lang w:eastAsia="ko-KR"/>
        </w:rPr>
      </w:pPr>
      <w:r>
        <w:rPr>
          <w:lang w:eastAsia="ko-KR"/>
        </w:rPr>
        <w:t>Table 6.18.</w:t>
      </w:r>
      <w:r>
        <w:rPr>
          <w:rFonts w:cs="Arial"/>
          <w:lang w:eastAsia="ko-KR"/>
        </w:rPr>
        <w:t>4</w:t>
      </w:r>
      <w:r>
        <w:rPr>
          <w:lang w:eastAsia="ko-KR"/>
        </w:rPr>
        <w:t xml:space="preserve">-1: </w:t>
      </w:r>
      <w:r>
        <w:t>Δ</w:t>
      </w:r>
      <w:r>
        <w:rPr>
          <w:lang w:eastAsia="ko-KR"/>
        </w:rPr>
        <w:t>T</w:t>
      </w:r>
      <w:r>
        <w:rPr>
          <w:vertAlign w:val="subscript"/>
          <w:lang w:eastAsia="ko-KR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111AB" w14:paraId="248938D4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6555" w14:textId="77777777" w:rsidR="000111AB" w:rsidRDefault="000111AB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4252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0111AB" w14:paraId="2D762522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EC5D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9356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07187137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497E" w14:textId="77777777" w:rsidR="000111AB" w:rsidRDefault="000111AB" w:rsidP="00152546">
            <w:pPr>
              <w:pStyle w:val="TAC"/>
            </w:pPr>
            <w:r>
              <w:t>DC_1_n40-n77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2CD5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BAD9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FE03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.8</w:t>
            </w:r>
          </w:p>
        </w:tc>
      </w:tr>
      <w:tr w:rsidR="000111AB" w14:paraId="22770F01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0054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6:</w:t>
            </w:r>
            <w:r>
              <w:rPr>
                <w:rFonts w:cs="Arial"/>
                <w:sz w:val="18"/>
                <w:lang w:eastAsia="en-US"/>
              </w:rPr>
              <w:tab/>
              <w:t>“-” denotes ΔT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7A657CF0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sz w:val="18"/>
                <w:szCs w:val="18"/>
              </w:rPr>
              <w:t>NOTE 7: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4C87711B" w14:textId="77777777" w:rsidR="000111AB" w:rsidRPr="00C11F06" w:rsidRDefault="000111AB" w:rsidP="000111AB"/>
    <w:p w14:paraId="030AE730" w14:textId="3B665880" w:rsidR="000111AB" w:rsidRDefault="000111AB" w:rsidP="00735A9B">
      <w:pPr>
        <w:pStyle w:val="TH"/>
      </w:pPr>
      <w:r>
        <w:t xml:space="preserve">Table </w:t>
      </w:r>
      <w:r>
        <w:rPr>
          <w:lang w:eastAsia="ja-JP"/>
        </w:rPr>
        <w:t>6.18</w:t>
      </w:r>
      <w:r>
        <w:t>.</w:t>
      </w:r>
      <w:r>
        <w:rPr>
          <w:rFonts w:cs="Arial"/>
          <w:lang w:eastAsia="ja-JP"/>
        </w:rPr>
        <w:t>4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111AB" w14:paraId="412BD0D3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FC3" w14:textId="77777777" w:rsidR="000111AB" w:rsidRDefault="000111AB" w:rsidP="001525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55F1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1A66F114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F310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806F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111AB" w14:paraId="1195FBA1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3C11" w14:textId="77777777" w:rsidR="000111AB" w:rsidRDefault="000111AB" w:rsidP="00152546">
            <w:pPr>
              <w:pStyle w:val="TAC"/>
            </w:pPr>
            <w:r>
              <w:t>DC_1_n40-n77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5408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9A7D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703F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.5</w:t>
            </w:r>
          </w:p>
        </w:tc>
      </w:tr>
      <w:tr w:rsidR="000111AB" w14:paraId="60DE33AA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01B1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7:</w:t>
            </w:r>
            <w:r>
              <w:rPr>
                <w:rFonts w:cs="Arial"/>
                <w:sz w:val="18"/>
                <w:lang w:eastAsia="en-US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3CC4B19A" w14:textId="77777777" w:rsidR="000111AB" w:rsidRDefault="000111AB" w:rsidP="00152546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sz w:val="18"/>
                <w:szCs w:val="18"/>
              </w:rPr>
              <w:t>NOTE 8: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4770EEFA" w14:textId="77777777" w:rsidR="000111AB" w:rsidRPr="00994E85" w:rsidRDefault="000111AB" w:rsidP="000111AB">
      <w:pPr>
        <w:rPr>
          <w:rFonts w:eastAsia="DengXian"/>
          <w:lang w:eastAsia="zh-CN"/>
        </w:rPr>
      </w:pPr>
    </w:p>
    <w:p w14:paraId="528CCE14" w14:textId="4A686697" w:rsidR="000111AB" w:rsidRDefault="000111AB" w:rsidP="00147049">
      <w:pPr>
        <w:pStyle w:val="3"/>
      </w:pPr>
      <w:bookmarkStart w:id="324" w:name="_Toc46742704"/>
      <w:bookmarkStart w:id="325" w:name="_Toc135927698"/>
      <w:r>
        <w:t>6.18</w:t>
      </w:r>
      <w:r w:rsidRPr="000558E4">
        <w:rPr>
          <w:rFonts w:hint="eastAsia"/>
        </w:rPr>
        <w:t>.</w:t>
      </w:r>
      <w:r>
        <w:t>5</w:t>
      </w:r>
      <w:r w:rsidRPr="000558E4">
        <w:tab/>
      </w:r>
      <w:bookmarkEnd w:id="324"/>
      <w:r>
        <w:t>MSD requirements</w:t>
      </w:r>
      <w:bookmarkEnd w:id="325"/>
    </w:p>
    <w:p w14:paraId="7ECAA642" w14:textId="77777777" w:rsidR="000111AB" w:rsidRDefault="000111AB" w:rsidP="000111AB">
      <w:r w:rsidRPr="0095555D">
        <w:t>The MSD values for UL harmonic interference of UL Band 1 on DL Band n77 are already specified in Table 7.3B.2.3.1-1 of TS 38.101-3.</w:t>
      </w:r>
    </w:p>
    <w:p w14:paraId="3F593FBE" w14:textId="77777777" w:rsidR="000111AB" w:rsidRDefault="000111AB" w:rsidP="000111AB">
      <w:r>
        <w:t>The MSD</w:t>
      </w:r>
      <w:r w:rsidRPr="0006451A">
        <w:t xml:space="preserve"> values</w:t>
      </w:r>
      <w:r>
        <w:t xml:space="preserve"> for IMD interference</w:t>
      </w:r>
      <w:r w:rsidRPr="0006451A">
        <w:t xml:space="preserve"> are reused from </w:t>
      </w:r>
      <w:r>
        <w:t>DC</w:t>
      </w:r>
      <w:r w:rsidRPr="0006451A">
        <w:t>_</w:t>
      </w:r>
      <w:r>
        <w:t>1_</w:t>
      </w:r>
      <w:r w:rsidRPr="0006451A">
        <w:t>n40-n7</w:t>
      </w:r>
      <w:r>
        <w:t>8, which is very similar.</w:t>
      </w:r>
    </w:p>
    <w:p w14:paraId="5DEF28F9" w14:textId="51D63454" w:rsidR="000111AB" w:rsidRDefault="000111AB" w:rsidP="000111AB">
      <w:pPr>
        <w:pStyle w:val="TH"/>
        <w:rPr>
          <w:lang w:val="en-US" w:eastAsia="zh-CN"/>
        </w:rPr>
      </w:pPr>
      <w:r w:rsidRPr="00ED0983">
        <w:t xml:space="preserve">Table </w:t>
      </w:r>
      <w:r>
        <w:t>6.18.</w:t>
      </w:r>
      <w:r w:rsidRPr="00ED0983">
        <w:t>5-1: MSD test points for Scell due to dual uplink operation for EN-DC in NR FR1 (three bands)</w:t>
      </w:r>
      <w:r>
        <w:t xml:space="preserve"> </w:t>
      </w:r>
      <w:r w:rsidRPr="00ED0983">
        <w:rPr>
          <w:lang w:val="en-US"/>
        </w:rPr>
        <w:t>NR or E-UTRA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0111AB" w14:paraId="1AFDDB34" w14:textId="77777777" w:rsidTr="00152546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C734" w14:textId="77777777" w:rsidR="000111AB" w:rsidRDefault="000111AB" w:rsidP="00152546">
            <w:pPr>
              <w:pStyle w:val="TAH"/>
            </w:pPr>
            <w:r>
              <w:t>NR or E-UTRA Band / Channel bandwidth / NRB / MSD</w:t>
            </w:r>
          </w:p>
        </w:tc>
      </w:tr>
      <w:tr w:rsidR="000111AB" w14:paraId="7E983C07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0E0B" w14:textId="77777777" w:rsidR="000111AB" w:rsidRDefault="000111AB" w:rsidP="00152546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EN-DC </w:t>
            </w:r>
            <w: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7FA7" w14:textId="77777777" w:rsidR="000111AB" w:rsidRDefault="000111AB" w:rsidP="00152546">
            <w:pPr>
              <w:pStyle w:val="TAH"/>
            </w:pPr>
            <w:r>
              <w:t xml:space="preserve">EUTRA </w:t>
            </w:r>
            <w:r>
              <w:rPr>
                <w:rFonts w:eastAsia="MS Mincho"/>
              </w:rPr>
              <w:t>/ NR</w:t>
            </w:r>
            <w: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2AB3" w14:textId="77777777" w:rsidR="000111AB" w:rsidRDefault="000111AB" w:rsidP="0015254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C06A" w14:textId="77777777" w:rsidR="000111AB" w:rsidRDefault="000111AB" w:rsidP="0015254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5C81" w14:textId="77777777" w:rsidR="000111AB" w:rsidRDefault="000111AB" w:rsidP="00152546">
            <w:pPr>
              <w:pStyle w:val="TAH"/>
            </w:pPr>
            <w:r>
              <w:t>UL</w:t>
            </w:r>
          </w:p>
          <w:p w14:paraId="51E58AF7" w14:textId="77777777" w:rsidR="000111AB" w:rsidRDefault="000111AB" w:rsidP="0015254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1838" w14:textId="77777777" w:rsidR="000111AB" w:rsidRDefault="000111AB" w:rsidP="0015254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0B2A" w14:textId="77777777" w:rsidR="000111AB" w:rsidRDefault="000111AB" w:rsidP="0015254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169D" w14:textId="77777777" w:rsidR="000111AB" w:rsidRDefault="000111AB" w:rsidP="00152546">
            <w:pPr>
              <w:pStyle w:val="TAH"/>
            </w:pPr>
            <w:r>
              <w:t>IMD order</w:t>
            </w:r>
          </w:p>
        </w:tc>
      </w:tr>
      <w:tr w:rsidR="000111AB" w14:paraId="41E38C51" w14:textId="77777777" w:rsidTr="00152546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3E52F" w14:textId="77777777" w:rsidR="000111AB" w:rsidRDefault="000111AB" w:rsidP="00152546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1A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40A</w:t>
            </w:r>
            <w:r w:rsidRPr="00791978">
              <w:rPr>
                <w:rFonts w:cs="Arial"/>
              </w:rPr>
              <w:t>-n7</w:t>
            </w:r>
            <w:r>
              <w:rPr>
                <w:rFonts w:cs="Arial"/>
              </w:rPr>
              <w:t>7A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13AB" w14:textId="77777777" w:rsidR="000111AB" w:rsidRPr="00E85B86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B4790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1930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51AE1" w14:textId="77777777" w:rsidR="000111AB" w:rsidRPr="00571B69" w:rsidRDefault="000111AB" w:rsidP="00152546">
            <w:pPr>
              <w:pStyle w:val="TAC"/>
              <w:rPr>
                <w:lang w:val="x-none"/>
              </w:rPr>
            </w:pPr>
            <w:r w:rsidRPr="00571B69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51316" w14:textId="77777777" w:rsidR="000111AB" w:rsidRPr="00571B69" w:rsidRDefault="000111AB" w:rsidP="00152546">
            <w:pPr>
              <w:pStyle w:val="TAC"/>
            </w:pPr>
            <w:r w:rsidRPr="00571B69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A1BD2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120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F31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9B3F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72BC6F54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AD465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FFC8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B745F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C3CBF" w14:textId="77777777" w:rsidR="000111AB" w:rsidRPr="00571B69" w:rsidRDefault="000111AB" w:rsidP="00152546">
            <w:pPr>
              <w:pStyle w:val="TAC"/>
              <w:rPr>
                <w:lang w:val="x-none"/>
              </w:rPr>
            </w:pPr>
            <w:r w:rsidRPr="00571B69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35C3B" w14:textId="77777777" w:rsidR="000111AB" w:rsidRPr="00571B69" w:rsidRDefault="000111AB" w:rsidP="00152546">
            <w:pPr>
              <w:pStyle w:val="TAC"/>
            </w:pPr>
            <w:r w:rsidRPr="00571B69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60C0A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B5D9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13FB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1DB3D3B8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7DFFA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5A67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1006C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450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A3BB9" w14:textId="77777777" w:rsidR="000111AB" w:rsidRPr="00571B69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 w:rsidRPr="00571B69">
              <w:rPr>
                <w:rFonts w:eastAsiaTheme="minorEastAsia" w:hint="eastAsia"/>
                <w:lang w:eastAsia="ko-KR"/>
              </w:rPr>
              <w:t>1</w:t>
            </w:r>
            <w:r w:rsidRPr="00571B69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2183A" w14:textId="77777777" w:rsidR="000111AB" w:rsidRPr="00571B69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71B69">
              <w:rPr>
                <w:rFonts w:eastAsiaTheme="minorEastAsia" w:hint="eastAsia"/>
                <w:lang w:eastAsia="ko-KR"/>
              </w:rPr>
              <w:t>5</w:t>
            </w:r>
            <w:r w:rsidRPr="00571B69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831C1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450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73EE" w14:textId="77777777" w:rsidR="000111AB" w:rsidRPr="001B2724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eastAsia="ko-KR"/>
              </w:rPr>
              <w:t>9</w:t>
            </w:r>
            <w:r>
              <w:rPr>
                <w:rFonts w:eastAsiaTheme="minorEastAsia"/>
                <w:lang w:eastAsia="ko-KR"/>
              </w:rPr>
              <w:t>.8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61DA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0111AB" w14:paraId="5D758BAC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E066C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2922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BFDA1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960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DE220" w14:textId="77777777" w:rsidR="000111AB" w:rsidRPr="00571B69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71B69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8E142" w14:textId="77777777" w:rsidR="000111AB" w:rsidRPr="00571B69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71B69">
              <w:rPr>
                <w:rFonts w:eastAsiaTheme="minorEastAsia" w:hint="eastAsia"/>
                <w:lang w:eastAsia="ko-KR"/>
              </w:rPr>
              <w:t>2</w:t>
            </w:r>
            <w:r w:rsidRPr="00571B69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66FBB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150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08BC" w14:textId="77777777" w:rsidR="000111AB" w:rsidRPr="007803D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1028" w14:textId="77777777" w:rsidR="000111AB" w:rsidRPr="001B2724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</w:tr>
      <w:tr w:rsidR="000111AB" w14:paraId="1DA15BEB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C27B8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7658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4BFCC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ED26E" w14:textId="77777777" w:rsidR="000111AB" w:rsidRPr="00571B69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71B69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BBBE7" w14:textId="77777777" w:rsidR="000111AB" w:rsidRPr="00571B69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71B69">
              <w:rPr>
                <w:rFonts w:eastAsiaTheme="minorEastAsia" w:hint="eastAsia"/>
                <w:lang w:eastAsia="ko-KR"/>
              </w:rPr>
              <w:t>2</w:t>
            </w:r>
            <w:r w:rsidRPr="00571B69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43CCD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360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3A91" w14:textId="77777777" w:rsidR="000111AB" w:rsidRPr="007803D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1</w:t>
            </w:r>
            <w:r>
              <w:rPr>
                <w:rFonts w:eastAsiaTheme="minorEastAsia" w:cs="Arial"/>
                <w:lang w:eastAsia="ko-KR"/>
              </w:rPr>
              <w:t>0.6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D26D" w14:textId="77777777" w:rsidR="000111AB" w:rsidRPr="001B2724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I</w:t>
            </w:r>
            <w:r>
              <w:rPr>
                <w:rFonts w:eastAsiaTheme="minorEastAsia" w:cs="Arial"/>
                <w:lang w:eastAsia="ko-KR"/>
              </w:rPr>
              <w:t>MD4</w:t>
            </w:r>
          </w:p>
        </w:tc>
      </w:tr>
      <w:tr w:rsidR="000111AB" w14:paraId="7FDED6F0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0250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9CE3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0AAE6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520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90BBF" w14:textId="77777777" w:rsidR="000111AB" w:rsidRPr="00571B69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71B69">
              <w:rPr>
                <w:rFonts w:eastAsiaTheme="minorEastAsia" w:hint="eastAsia"/>
                <w:lang w:eastAsia="ko-KR"/>
              </w:rPr>
              <w:t>1</w:t>
            </w:r>
            <w:r w:rsidRPr="00571B69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4A88D" w14:textId="77777777" w:rsidR="000111AB" w:rsidRPr="00571B69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71B69">
              <w:rPr>
                <w:rFonts w:eastAsiaTheme="minorEastAsia" w:hint="eastAsia"/>
                <w:lang w:eastAsia="ko-KR"/>
              </w:rPr>
              <w:t>5</w:t>
            </w:r>
            <w:r w:rsidRPr="00571B69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32754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520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FF7" w14:textId="77777777" w:rsidR="000111AB" w:rsidRPr="007803D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D764" w14:textId="77777777" w:rsidR="000111AB" w:rsidRPr="001B2724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</w:tr>
    </w:tbl>
    <w:p w14:paraId="3E5B156B" w14:textId="77777777" w:rsidR="000111AB" w:rsidRDefault="000111AB" w:rsidP="006202E6">
      <w:pPr>
        <w:rPr>
          <w:color w:val="0000FF"/>
          <w:sz w:val="32"/>
          <w:szCs w:val="36"/>
        </w:rPr>
      </w:pPr>
    </w:p>
    <w:p w14:paraId="040B8A7C" w14:textId="2245C01A" w:rsidR="000111AB" w:rsidRPr="007168F8" w:rsidRDefault="000111AB" w:rsidP="00147049">
      <w:pPr>
        <w:pStyle w:val="2"/>
      </w:pPr>
      <w:bookmarkStart w:id="326" w:name="_Toc135927699"/>
      <w:r>
        <w:lastRenderedPageBreak/>
        <w:t>6.19</w:t>
      </w:r>
      <w:r w:rsidRPr="007168F8">
        <w:tab/>
      </w:r>
      <w:r>
        <w:t>DC_3</w:t>
      </w:r>
      <w:r w:rsidRPr="000558E4">
        <w:t>_n</w:t>
      </w:r>
      <w:r>
        <w:t>40-n77</w:t>
      </w:r>
      <w:bookmarkEnd w:id="326"/>
    </w:p>
    <w:p w14:paraId="49CC66B3" w14:textId="11C26642" w:rsidR="000111AB" w:rsidRPr="009A06FC" w:rsidRDefault="000111AB" w:rsidP="00147049">
      <w:pPr>
        <w:pStyle w:val="3"/>
        <w:rPr>
          <w:lang w:eastAsia="ko-KR"/>
        </w:rPr>
      </w:pPr>
      <w:bookmarkStart w:id="327" w:name="_Toc135927700"/>
      <w:r>
        <w:t>6.19</w:t>
      </w:r>
      <w:r w:rsidRPr="009A06FC">
        <w:t>.1</w:t>
      </w:r>
      <w:r w:rsidRPr="009A06FC">
        <w:tab/>
      </w:r>
      <w:r w:rsidRPr="009A06FC">
        <w:rPr>
          <w:lang w:eastAsia="ko-KR"/>
        </w:rPr>
        <w:t>Operating bands for DC</w:t>
      </w:r>
      <w:bookmarkEnd w:id="327"/>
    </w:p>
    <w:p w14:paraId="418CCEF3" w14:textId="41D19431" w:rsidR="000111AB" w:rsidRPr="00976106" w:rsidRDefault="000111AB" w:rsidP="000111AB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6.19</w:t>
      </w:r>
      <w:r w:rsidRPr="00976106">
        <w:rPr>
          <w:color w:val="000000" w:themeColor="text1"/>
        </w:rPr>
        <w:t>.1-1</w:t>
      </w:r>
      <w:r>
        <w:rPr>
          <w:color w:val="000000" w:themeColor="text1"/>
        </w:rPr>
        <w:t xml:space="preserve">: </w:t>
      </w:r>
      <w:r w:rsidRPr="00976106">
        <w:rPr>
          <w:color w:val="000000" w:themeColor="text1"/>
        </w:rPr>
        <w:t>DC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combination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of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LTE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1DL/1UL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+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inter-band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NR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0111AB" w:rsidRPr="00976106" w14:paraId="27D574E7" w14:textId="77777777" w:rsidTr="00152546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51EC05A9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 xml:space="preserve">E-UTRA and NR DC </w:t>
            </w:r>
            <w:r>
              <w:rPr>
                <w:color w:val="000000" w:themeColor="text1"/>
              </w:rPr>
              <w:t>B</w:t>
            </w:r>
            <w:r w:rsidRPr="00976106">
              <w:rPr>
                <w:color w:val="000000" w:themeColor="text1"/>
              </w:rPr>
              <w:t>and combination</w:t>
            </w:r>
          </w:p>
        </w:tc>
        <w:tc>
          <w:tcPr>
            <w:tcW w:w="1178" w:type="dxa"/>
            <w:vMerge w:val="restart"/>
            <w:vAlign w:val="center"/>
          </w:tcPr>
          <w:p w14:paraId="66A205E0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70C84846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4E89A6D5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11D20788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4177B13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0111AB" w:rsidRPr="00976106" w14:paraId="5DC8E5F6" w14:textId="77777777" w:rsidTr="00152546">
        <w:trPr>
          <w:trHeight w:val="104"/>
          <w:jc w:val="center"/>
        </w:trPr>
        <w:tc>
          <w:tcPr>
            <w:tcW w:w="1411" w:type="dxa"/>
            <w:vMerge/>
          </w:tcPr>
          <w:p w14:paraId="42F27C10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6B8E49DA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4CB41A7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346750C5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7A9268BC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24478DB0" w14:textId="77777777" w:rsidTr="00152546">
        <w:trPr>
          <w:trHeight w:val="404"/>
          <w:jc w:val="center"/>
        </w:trPr>
        <w:tc>
          <w:tcPr>
            <w:tcW w:w="1411" w:type="dxa"/>
            <w:vMerge/>
          </w:tcPr>
          <w:p w14:paraId="7F2AFD55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2F45A675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1E0FA4A8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592C85D0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1C167307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01F55C70" w14:textId="77777777" w:rsidTr="00152546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681370FA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</w:t>
            </w:r>
            <w:r>
              <w:rPr>
                <w:color w:val="000000" w:themeColor="text1"/>
              </w:rPr>
              <w:t>3_</w:t>
            </w:r>
            <w:r w:rsidRPr="00976106">
              <w:rPr>
                <w:color w:val="000000" w:themeColor="text1"/>
              </w:rPr>
              <w:t>n</w:t>
            </w:r>
            <w:r>
              <w:rPr>
                <w:color w:val="000000" w:themeColor="text1"/>
              </w:rPr>
              <w:t>40-n77</w:t>
            </w:r>
          </w:p>
        </w:tc>
        <w:tc>
          <w:tcPr>
            <w:tcW w:w="1178" w:type="dxa"/>
            <w:vAlign w:val="center"/>
          </w:tcPr>
          <w:p w14:paraId="4CE21111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7B5A8B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1710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F176C9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0AEE34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1785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4053157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1805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4E6BE9F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1CFBCA9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1880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0297506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0111AB" w:rsidRPr="00976106" w14:paraId="0388B27A" w14:textId="77777777" w:rsidTr="00152546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3CE7EB5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283B367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n40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02A6818E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8C4C8C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405749D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6FB9B6BE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42A482D8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3C3C80F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782D7905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0111AB" w:rsidRPr="00976106" w14:paraId="108B4328" w14:textId="77777777" w:rsidTr="00152546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2E3396F6" w14:textId="77777777" w:rsidR="000111AB" w:rsidRPr="00976106" w:rsidRDefault="000111AB" w:rsidP="00152546">
            <w:pPr>
              <w:spacing w:after="1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0C332E6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szCs w:val="18"/>
              </w:rPr>
              <w:t>n77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22876FB2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40D4D07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F4D2B2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4200</w:t>
            </w:r>
            <w:r w:rsidRPr="005D3B77"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0E7E836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26835A96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1836FC5E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4200</w:t>
            </w:r>
            <w:r w:rsidRPr="005D3B77"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107C6DC1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499C184B" w14:textId="77777777" w:rsidR="000111AB" w:rsidRPr="00890854" w:rsidRDefault="000111AB" w:rsidP="000111AB"/>
    <w:p w14:paraId="045CC905" w14:textId="11CE8428" w:rsidR="000111AB" w:rsidRPr="00E062F1" w:rsidRDefault="000111AB" w:rsidP="000111AB">
      <w:pPr>
        <w:pStyle w:val="TH"/>
      </w:pPr>
      <w:r w:rsidRPr="00E062F1">
        <w:t xml:space="preserve">Table </w:t>
      </w:r>
      <w:r>
        <w:t>6.19.1-2: Inter-band EN-DC configurations within FR1</w:t>
      </w:r>
      <w:r w:rsidRPr="00E062F1">
        <w:t xml:space="preserve">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111AB" w:rsidRPr="00132458" w14:paraId="7DF4A8F2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7B23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EN-DC</w:t>
            </w:r>
          </w:p>
          <w:p w14:paraId="52B8E201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169C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 w:rsidRPr="00132458">
              <w:rPr>
                <w:b/>
                <w:sz w:val="18"/>
                <w:lang w:val="fr-FR" w:eastAsia="fi-FI"/>
              </w:rPr>
              <w:t>Uplink</w:t>
            </w:r>
            <w:r>
              <w:rPr>
                <w:b/>
                <w:sz w:val="18"/>
                <w:lang w:val="fr-FR" w:eastAsia="fi-FI"/>
              </w:rPr>
              <w:t xml:space="preserve"> </w:t>
            </w:r>
            <w:r w:rsidRPr="00132458">
              <w:rPr>
                <w:b/>
                <w:sz w:val="18"/>
                <w:lang w:val="fr-FR" w:eastAsia="fi-FI"/>
              </w:rPr>
              <w:t>EN-DC</w:t>
            </w:r>
          </w:p>
          <w:p w14:paraId="6C4714C5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 w:rsidRPr="00132458">
              <w:rPr>
                <w:b/>
                <w:sz w:val="18"/>
                <w:lang w:val="fr-FR" w:eastAsia="fi-FI"/>
              </w:rPr>
              <w:t>configuration</w:t>
            </w:r>
          </w:p>
        </w:tc>
      </w:tr>
      <w:tr w:rsidR="000111AB" w:rsidRPr="00B61F4F" w14:paraId="1FDD8A01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0254F6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C_3A_n40A-n77A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1D63" w14:textId="77777777" w:rsidR="000111AB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C_3A_n40A</w:t>
            </w:r>
          </w:p>
          <w:p w14:paraId="5CAE2565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C_3A_n77A</w:t>
            </w:r>
          </w:p>
        </w:tc>
      </w:tr>
    </w:tbl>
    <w:p w14:paraId="11041AF0" w14:textId="77777777" w:rsidR="000111AB" w:rsidRDefault="000111AB" w:rsidP="000111AB"/>
    <w:p w14:paraId="658A231B" w14:textId="6475040A" w:rsidR="000111AB" w:rsidRPr="00856B63" w:rsidRDefault="000111AB" w:rsidP="00147049">
      <w:pPr>
        <w:pStyle w:val="3"/>
      </w:pPr>
      <w:bookmarkStart w:id="328" w:name="_Toc135927701"/>
      <w:r>
        <w:t>6.19</w:t>
      </w:r>
      <w:r w:rsidRPr="000558E4">
        <w:rPr>
          <w:rFonts w:hint="eastAsia"/>
        </w:rPr>
        <w:t>.</w:t>
      </w:r>
      <w:r>
        <w:t>2</w:t>
      </w:r>
      <w:r w:rsidRPr="000558E4">
        <w:tab/>
        <w:t>C</w:t>
      </w:r>
      <w:r>
        <w:t>hannel bandwidths per operating band for DC</w:t>
      </w:r>
      <w:bookmarkEnd w:id="328"/>
    </w:p>
    <w:p w14:paraId="7F71AC4E" w14:textId="77777777" w:rsidR="000111AB" w:rsidRDefault="000111AB" w:rsidP="000111AB"/>
    <w:p w14:paraId="46EC22F3" w14:textId="77777777" w:rsidR="000111AB" w:rsidRDefault="000111AB" w:rsidP="000111AB"/>
    <w:p w14:paraId="6C058C6E" w14:textId="77777777" w:rsidR="000111AB" w:rsidRPr="00682CAB" w:rsidRDefault="000111AB" w:rsidP="000111AB">
      <w:pPr>
        <w:rPr>
          <w:lang w:eastAsia="zh-CN"/>
        </w:rPr>
      </w:pPr>
    </w:p>
    <w:p w14:paraId="2BE95518" w14:textId="1F49CB03" w:rsidR="000111AB" w:rsidRDefault="000111AB" w:rsidP="000111AB">
      <w:pPr>
        <w:pStyle w:val="TH"/>
        <w:rPr>
          <w:rFonts w:eastAsia="Yu Mincho"/>
          <w:sz w:val="28"/>
          <w:szCs w:val="28"/>
          <w:lang w:eastAsia="ja-JP"/>
        </w:rPr>
      </w:pPr>
      <w:r>
        <w:t>Table 6.19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111AB" w14:paraId="768EBFE3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A62" w14:textId="77777777" w:rsidR="000111AB" w:rsidRDefault="000111AB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9214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111AB" w14:paraId="3090EFD7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5143" w14:textId="77777777" w:rsidR="000111AB" w:rsidRDefault="000111AB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6375" w14:textId="77777777" w:rsidR="000111AB" w:rsidRDefault="000111AB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83D4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35F02D7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F2B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3DC83112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4A2B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199D2A2A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5F3B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41BD2955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85F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1D0BE1CD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335C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51F9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998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10514C68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DC45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2ECAF62B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A4D1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6C89AD8E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134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7AF54E68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D91A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070E94E3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8528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2E51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AAA7" w14:textId="77777777" w:rsidR="000111AB" w:rsidRDefault="000111AB" w:rsidP="00152546">
            <w:pPr>
              <w:pStyle w:val="TAH"/>
            </w:pPr>
            <w:r>
              <w:t>Maximum aggregated bandwidth</w:t>
            </w:r>
          </w:p>
          <w:p w14:paraId="7B8B783E" w14:textId="77777777" w:rsidR="000111AB" w:rsidRDefault="000111AB" w:rsidP="00152546">
            <w:pPr>
              <w:pStyle w:val="TAH"/>
            </w:pPr>
            <w:r>
              <w:t>[MHz]</w:t>
            </w:r>
          </w:p>
        </w:tc>
      </w:tr>
      <w:tr w:rsidR="000111AB" w14:paraId="5BC226C2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DD4C3" w14:textId="77777777" w:rsidR="000111AB" w:rsidRPr="00F411E4" w:rsidRDefault="000111AB" w:rsidP="00152546">
            <w:pPr>
              <w:pStyle w:val="TAC"/>
            </w:pPr>
            <w:r w:rsidRPr="006F0068">
              <w:t>DC_</w:t>
            </w:r>
            <w:r>
              <w:t>3</w:t>
            </w:r>
            <w:r w:rsidRPr="006F0068">
              <w:t>A</w:t>
            </w:r>
            <w:r>
              <w:t>_</w:t>
            </w:r>
            <w:r w:rsidRPr="006F0068">
              <w:t>n</w:t>
            </w:r>
            <w:r>
              <w:t>40</w:t>
            </w:r>
            <w:r w:rsidRPr="006F0068">
              <w:t>A-n7</w:t>
            </w:r>
            <w:r>
              <w:t>7</w:t>
            </w:r>
            <w:r w:rsidRPr="006F0068"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0586" w14:textId="77777777" w:rsidR="000111AB" w:rsidRPr="00ED00EE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080" w14:textId="77777777" w:rsidR="000111AB" w:rsidRPr="00460387" w:rsidRDefault="000111AB" w:rsidP="00152546">
            <w:pPr>
              <w:pStyle w:val="TAC"/>
              <w:rPr>
                <w:rFonts w:eastAsia="SimSun"/>
                <w:color w:val="000000" w:themeColor="text1"/>
                <w:lang w:eastAsia="zh-CN"/>
              </w:rPr>
            </w:pPr>
            <w:r w:rsidRPr="00460387">
              <w:rPr>
                <w:rFonts w:eastAsia="SimSun" w:hint="eastAsia"/>
                <w:color w:val="000000" w:themeColor="text1"/>
                <w:lang w:eastAsia="zh-CN"/>
              </w:rPr>
              <w:t>1</w:t>
            </w:r>
            <w:r w:rsidRPr="00460387">
              <w:rPr>
                <w:rFonts w:eastAsia="SimSun"/>
                <w:color w:val="000000" w:themeColor="text1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887" w14:textId="77777777" w:rsidR="000111AB" w:rsidRPr="00460387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460387">
              <w:rPr>
                <w:color w:val="000000" w:themeColor="text1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E91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  <w:r w:rsidRPr="00460387">
              <w:rPr>
                <w:color w:val="000000" w:themeColor="text1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D40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E283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BDE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0C4A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4826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CEC5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23DF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06B7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791E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3730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E443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59E2F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  <w:r w:rsidRPr="00460387">
              <w:rPr>
                <w:lang w:eastAsia="ja-JP"/>
              </w:rPr>
              <w:t>0</w:t>
            </w:r>
          </w:p>
        </w:tc>
      </w:tr>
      <w:tr w:rsidR="000111AB" w14:paraId="0589F75A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5D314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F8C51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E867" w14:textId="77777777" w:rsidR="000111AB" w:rsidRPr="00460387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460387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7D54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C50D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4CC7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4BF3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AB6D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211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0E7A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3229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58EA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D2F6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0BEC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2D70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C6D9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E76A3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37B534F0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2EAA6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0A990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C930" w14:textId="77777777" w:rsidR="000111AB" w:rsidRPr="00460387" w:rsidRDefault="000111AB" w:rsidP="00152546">
            <w:pPr>
              <w:pStyle w:val="TAC"/>
              <w:rPr>
                <w:color w:val="000000" w:themeColor="text1"/>
                <w:lang w:eastAsia="zh-TW"/>
              </w:rPr>
            </w:pPr>
            <w:r w:rsidRPr="00460387">
              <w:rPr>
                <w:color w:val="000000" w:themeColor="text1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020A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1E0A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2866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7E76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518D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8282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B1D5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14E9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3B5C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170F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DBC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D37C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FBF5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AE3E1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7A4A1D9C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C9AF4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4C39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86B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362E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2601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BD0C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302D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1EBE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FA6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3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B7DD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7AD7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76FB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2BBC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C01C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D2D5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F4FF" w14:textId="77777777" w:rsidR="000111AB" w:rsidRPr="00460387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460387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460387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89647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492DA3AB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EDCFE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9E5E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486D" w14:textId="77777777" w:rsidR="000111AB" w:rsidRPr="00460387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460387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3FE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B4E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DCD8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0776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0E2A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21FF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0B13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D722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F74F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83C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4D6C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0A18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6BC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87718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33967F93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CA9B0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CB95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FCB5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  <w:r w:rsidRPr="00460387">
              <w:rPr>
                <w:color w:val="000000" w:themeColor="text1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5CAF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7082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DC62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5512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997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7EFB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36F5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0B53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6371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BC4B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65B5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B023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1152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75221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77BDEDAE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8FE19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DACE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BC86" w14:textId="77777777" w:rsidR="000111AB" w:rsidRPr="00460387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460387">
              <w:rPr>
                <w:color w:val="000000" w:themeColor="text1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030" w14:textId="77777777" w:rsidR="000111AB" w:rsidRPr="00460387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C68F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383A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C3D0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EBFD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1243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8DE0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95D4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BC7B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AC0C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1BE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9C0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31E4" w14:textId="77777777" w:rsidR="000111AB" w:rsidRPr="00460387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460387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ABA3F5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</w:tbl>
    <w:p w14:paraId="4C5419D5" w14:textId="77777777" w:rsidR="000111AB" w:rsidRDefault="000111AB" w:rsidP="000111AB"/>
    <w:p w14:paraId="516FD054" w14:textId="13134062" w:rsidR="000111AB" w:rsidRPr="00856B63" w:rsidRDefault="000111AB" w:rsidP="00147049">
      <w:pPr>
        <w:pStyle w:val="3"/>
      </w:pPr>
      <w:bookmarkStart w:id="329" w:name="_Toc135927702"/>
      <w:r>
        <w:t>6.19</w:t>
      </w:r>
      <w:r w:rsidRPr="000558E4">
        <w:rPr>
          <w:rFonts w:hint="eastAsia"/>
        </w:rPr>
        <w:t>.</w:t>
      </w:r>
      <w:r>
        <w:t>3</w:t>
      </w:r>
      <w:r w:rsidRPr="000558E4">
        <w:tab/>
      </w:r>
      <w:r>
        <w:t>Co-existence studies</w:t>
      </w:r>
      <w:bookmarkEnd w:id="329"/>
    </w:p>
    <w:p w14:paraId="4997F916" w14:textId="3F0BB7A0" w:rsidR="000111AB" w:rsidRPr="00F60048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 xml:space="preserve">For UE coexistence study of Band 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 xml:space="preserve"> + Band n40,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6.19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-1.</w:t>
      </w:r>
    </w:p>
    <w:p w14:paraId="663BA146" w14:textId="77777777" w:rsidR="000111AB" w:rsidRPr="00F672D7" w:rsidRDefault="000111AB" w:rsidP="000111AB">
      <w:pPr>
        <w:rPr>
          <w:iCs/>
          <w:color w:val="000000" w:themeColor="text1"/>
        </w:rPr>
      </w:pPr>
      <w:r w:rsidRPr="00F672D7">
        <w:rPr>
          <w:iCs/>
          <w:color w:val="000000" w:themeColor="text1"/>
        </w:rPr>
        <w:t>Based on the calculation, we identify the following interference impact:</w:t>
      </w:r>
    </w:p>
    <w:p w14:paraId="18A6E3EE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rFonts w:hint="eastAsia"/>
          <w:iCs/>
          <w:color w:val="000000" w:themeColor="text1"/>
        </w:rPr>
        <w:t>-</w:t>
      </w:r>
      <w:r w:rsidRPr="008E68E0">
        <w:rPr>
          <w:iCs/>
          <w:color w:val="000000" w:themeColor="text1"/>
        </w:rPr>
        <w:t xml:space="preserve"> The 2nd </w:t>
      </w:r>
      <w:r w:rsidRPr="008E68E0">
        <w:rPr>
          <w:rFonts w:hint="eastAsia"/>
          <w:iCs/>
          <w:color w:val="000000" w:themeColor="text1"/>
        </w:rPr>
        <w:t>o</w:t>
      </w:r>
      <w:r w:rsidRPr="008E68E0">
        <w:rPr>
          <w:iCs/>
          <w:color w:val="000000" w:themeColor="text1"/>
        </w:rPr>
        <w:t xml:space="preserve">rder harmonic of UL Band </w:t>
      </w:r>
      <w:r>
        <w:rPr>
          <w:iCs/>
          <w:color w:val="000000" w:themeColor="text1"/>
        </w:rPr>
        <w:t>3</w:t>
      </w:r>
      <w:r w:rsidRPr="008E68E0">
        <w:rPr>
          <w:iCs/>
          <w:color w:val="000000" w:themeColor="text1"/>
        </w:rPr>
        <w:t xml:space="preserve"> may have an impact on </w:t>
      </w:r>
      <w:r>
        <w:rPr>
          <w:iCs/>
          <w:color w:val="000000" w:themeColor="text1"/>
        </w:rPr>
        <w:t>DL</w:t>
      </w:r>
      <w:r w:rsidRPr="008E68E0">
        <w:rPr>
          <w:iCs/>
          <w:color w:val="000000" w:themeColor="text1"/>
        </w:rPr>
        <w:t xml:space="preserve"> Band n77.</w:t>
      </w:r>
    </w:p>
    <w:p w14:paraId="5582F1B5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iCs/>
          <w:color w:val="000000" w:themeColor="text1"/>
        </w:rPr>
        <w:t xml:space="preserve">- </w:t>
      </w:r>
      <w:r w:rsidRPr="008E68E0">
        <w:rPr>
          <w:rFonts w:hint="eastAsia"/>
          <w:iCs/>
          <w:color w:val="000000" w:themeColor="text1"/>
        </w:rPr>
        <w:t>T</w:t>
      </w:r>
      <w:r w:rsidRPr="008E68E0">
        <w:rPr>
          <w:iCs/>
          <w:color w:val="000000" w:themeColor="text1"/>
        </w:rPr>
        <w:t>he IMD</w:t>
      </w:r>
      <w:r>
        <w:rPr>
          <w:iCs/>
          <w:color w:val="000000" w:themeColor="text1"/>
        </w:rPr>
        <w:t>2</w:t>
      </w:r>
      <w:r w:rsidRPr="008E68E0">
        <w:rPr>
          <w:iCs/>
          <w:color w:val="000000" w:themeColor="text1"/>
        </w:rPr>
        <w:t xml:space="preserve"> and IMD5 interference of UL DC_</w:t>
      </w:r>
      <w:r>
        <w:rPr>
          <w:iCs/>
          <w:color w:val="000000" w:themeColor="text1"/>
        </w:rPr>
        <w:t>3</w:t>
      </w:r>
      <w:r w:rsidRPr="008E68E0">
        <w:rPr>
          <w:iCs/>
          <w:color w:val="000000" w:themeColor="text1"/>
        </w:rPr>
        <w:t xml:space="preserve">_n40 may have an impact on </w:t>
      </w:r>
      <w:r>
        <w:rPr>
          <w:iCs/>
          <w:color w:val="000000" w:themeColor="text1"/>
        </w:rPr>
        <w:t>DL</w:t>
      </w:r>
      <w:r w:rsidRPr="008E68E0">
        <w:rPr>
          <w:iCs/>
          <w:color w:val="000000" w:themeColor="text1"/>
        </w:rPr>
        <w:t xml:space="preserve"> Band n77.</w:t>
      </w:r>
    </w:p>
    <w:p w14:paraId="1B7F9B33" w14:textId="1B4C8CC5" w:rsidR="000111AB" w:rsidRDefault="000111AB" w:rsidP="000111AB">
      <w:pPr>
        <w:pStyle w:val="TH"/>
        <w:rPr>
          <w:iCs/>
          <w:color w:val="000000" w:themeColor="text1"/>
        </w:rPr>
      </w:pPr>
      <w:r w:rsidRPr="00980E3D">
        <w:t xml:space="preserve">Table </w:t>
      </w:r>
      <w:r>
        <w:t>6.19</w:t>
      </w:r>
      <w:r w:rsidRPr="00980E3D">
        <w:rPr>
          <w:lang w:val="en-US"/>
        </w:rPr>
        <w:t>.3</w:t>
      </w:r>
      <w:r w:rsidRPr="00980E3D">
        <w:t>-1:</w:t>
      </w:r>
      <w:r>
        <w:t xml:space="preserve"> </w:t>
      </w:r>
      <w:r w:rsidRPr="00980E3D">
        <w:t>The harmonic and IMD products caused by UL DC_</w:t>
      </w:r>
      <w:r>
        <w:t>3</w:t>
      </w:r>
      <w:r w:rsidRPr="00980E3D">
        <w:t>_n</w:t>
      </w:r>
      <w:r>
        <w:t>40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AD5885" w14:paraId="2B2B8175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1C35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5F322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13C45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FB35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6FEED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AD5885" w14:paraId="6E14713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1231E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125BC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58368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1785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31240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FD67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2400</w:t>
            </w:r>
          </w:p>
        </w:tc>
      </w:tr>
      <w:tr w:rsidR="000111AB" w:rsidRPr="00AD5885" w14:paraId="69EDE9F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485C3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59E8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9FECB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485D7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36F1F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AD5885" w14:paraId="7641F70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34D8D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lastRenderedPageBreak/>
              <w:t>2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031A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3420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2CF92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3570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5F3D2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BB233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4800</w:t>
            </w:r>
          </w:p>
        </w:tc>
      </w:tr>
      <w:tr w:rsidR="000111AB" w:rsidRPr="00AD5885" w14:paraId="2F4DCCA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AE946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80B4C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A4CD7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6B933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FB934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AD5885" w14:paraId="1A6BCAA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B115E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A24D0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7301E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1BEEE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A7F4E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7200</w:t>
            </w:r>
          </w:p>
        </w:tc>
      </w:tr>
      <w:tr w:rsidR="000111AB" w:rsidRPr="00AD5885" w14:paraId="71D046B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49C54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22FF0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9D8FA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9C955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191F3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AD5885" w14:paraId="5A641BB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34E4D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3C05B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B40FC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CD238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D89F4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9600</w:t>
            </w:r>
          </w:p>
        </w:tc>
      </w:tr>
      <w:tr w:rsidR="000111AB" w:rsidRPr="00AD5885" w14:paraId="2134BBB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885E6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995E5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C61FA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92BE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D5F56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AD5885" w14:paraId="43AC957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1193E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64B30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34FBC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B817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91B3D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12000</w:t>
            </w:r>
          </w:p>
        </w:tc>
      </w:tr>
      <w:tr w:rsidR="000111AB" w:rsidRPr="00AD5885" w14:paraId="7277C8C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EE108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FDDEC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7F47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4A95A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5D183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AD5885" w14:paraId="64D143D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5F6F3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3A458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894C7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46581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4010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ADD50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4185</w:t>
            </w:r>
          </w:p>
        </w:tc>
      </w:tr>
      <w:tr w:rsidR="000111AB" w:rsidRPr="00AD5885" w14:paraId="1B7D89C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40C4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F71D9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35F22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6CD8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56AED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AD5885" w14:paraId="72A086B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1B68D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90E56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BC90B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083AC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C2F79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3090</w:t>
            </w:r>
          </w:p>
        </w:tc>
      </w:tr>
      <w:tr w:rsidR="000111AB" w:rsidRPr="00AD5885" w14:paraId="7B08155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5DCD5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A490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FAE7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5C64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95707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AD5885" w14:paraId="55C1919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27867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5E77B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249F2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FB397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D8304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6585</w:t>
            </w:r>
          </w:p>
        </w:tc>
      </w:tr>
      <w:tr w:rsidR="000111AB" w:rsidRPr="00AD5885" w14:paraId="528E7F3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FA968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6EC3D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5BEB7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66193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E12D2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AD5885" w14:paraId="2765EB0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B374D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537D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8CED2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71EEA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CF9B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5490</w:t>
            </w:r>
          </w:p>
        </w:tc>
      </w:tr>
      <w:tr w:rsidR="000111AB" w:rsidRPr="00AD5885" w14:paraId="25FC254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F55E4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2FA11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4BA0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0F53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EADBB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AD5885" w14:paraId="181ACBF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E927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B5ED9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8BE8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631B7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2066F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8370</w:t>
            </w:r>
          </w:p>
        </w:tc>
      </w:tr>
      <w:tr w:rsidR="000111AB" w:rsidRPr="00AD5885" w14:paraId="190CBC1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0F084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BDBEA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47AFE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33595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F6B86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AD5885" w14:paraId="18FD972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9213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9CFB4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61802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7E476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87636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8985</w:t>
            </w:r>
          </w:p>
        </w:tc>
      </w:tr>
      <w:tr w:rsidR="000111AB" w:rsidRPr="00AD5885" w14:paraId="1114A1D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9D5FA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6A8BD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4781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00369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3C159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AD5885" w14:paraId="3F77247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925FB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6E034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80D64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A8EB3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5324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4440</w:t>
            </w:r>
          </w:p>
        </w:tc>
      </w:tr>
      <w:tr w:rsidR="000111AB" w:rsidRPr="00AD5885" w14:paraId="72D4684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EAC1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DBE2E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D039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9EECB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EB882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AD5885" w14:paraId="51D5865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B0AF7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48ACC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18C60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3330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72BB5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88B6B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330</w:t>
            </w:r>
          </w:p>
        </w:tc>
      </w:tr>
      <w:tr w:rsidR="000111AB" w:rsidRPr="00AD5885" w14:paraId="6DCFA54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8FBE9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8F8D2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628D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FAAC7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7D0B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AD5885" w14:paraId="60AADB2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04345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8B33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0150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11385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2A0E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9140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339A1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9540</w:t>
            </w:r>
          </w:p>
        </w:tc>
      </w:tr>
      <w:tr w:rsidR="000111AB" w:rsidRPr="00AD5885" w14:paraId="4DE66EF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5C0C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E278A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3C568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D005B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7BEF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AD5885" w14:paraId="65CB00C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AB92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DE612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41769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6FA13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9730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88F92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10155</w:t>
            </w:r>
          </w:p>
        </w:tc>
      </w:tr>
    </w:tbl>
    <w:p w14:paraId="37EA4B5B" w14:textId="77777777" w:rsidR="000111AB" w:rsidRDefault="000111AB" w:rsidP="000111AB">
      <w:pPr>
        <w:rPr>
          <w:iCs/>
          <w:color w:val="000000" w:themeColor="text1"/>
        </w:rPr>
      </w:pPr>
    </w:p>
    <w:p w14:paraId="3259B335" w14:textId="69311A26" w:rsidR="000111AB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 xml:space="preserve">For UE coexistence study of Band 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 xml:space="preserve"> + Band n</w:t>
      </w:r>
      <w:r>
        <w:rPr>
          <w:iCs/>
          <w:color w:val="000000" w:themeColor="text1"/>
        </w:rPr>
        <w:t>77</w:t>
      </w:r>
      <w:r w:rsidRPr="00F60048">
        <w:rPr>
          <w:iCs/>
          <w:color w:val="000000" w:themeColor="text1"/>
        </w:rPr>
        <w:t xml:space="preserve">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6.19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</w:t>
      </w:r>
      <w:r>
        <w:rPr>
          <w:iCs/>
          <w:color w:val="000000" w:themeColor="text1"/>
        </w:rPr>
        <w:t>2</w:t>
      </w:r>
      <w:r w:rsidRPr="00F60048">
        <w:rPr>
          <w:iCs/>
          <w:color w:val="000000" w:themeColor="text1"/>
        </w:rPr>
        <w:t>.</w:t>
      </w:r>
    </w:p>
    <w:p w14:paraId="363CC73B" w14:textId="77777777" w:rsidR="000111AB" w:rsidRPr="00F672D7" w:rsidRDefault="000111AB" w:rsidP="000111AB">
      <w:pPr>
        <w:rPr>
          <w:iCs/>
          <w:color w:val="000000" w:themeColor="text1"/>
        </w:rPr>
      </w:pPr>
      <w:r w:rsidRPr="00F672D7">
        <w:rPr>
          <w:iCs/>
          <w:color w:val="000000" w:themeColor="text1"/>
        </w:rPr>
        <w:t>Based on the calculation, we identify the following interference impact:</w:t>
      </w:r>
    </w:p>
    <w:p w14:paraId="54B3E724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iCs/>
          <w:color w:val="000000" w:themeColor="text1"/>
        </w:rPr>
        <w:t xml:space="preserve">- </w:t>
      </w:r>
      <w:r w:rsidRPr="008E68E0">
        <w:rPr>
          <w:rFonts w:hint="eastAsia"/>
          <w:iCs/>
          <w:color w:val="000000" w:themeColor="text1"/>
        </w:rPr>
        <w:t>T</w:t>
      </w:r>
      <w:r w:rsidRPr="008E68E0">
        <w:rPr>
          <w:iCs/>
          <w:color w:val="000000" w:themeColor="text1"/>
        </w:rPr>
        <w:t>he IMD</w:t>
      </w:r>
      <w:r>
        <w:rPr>
          <w:iCs/>
          <w:color w:val="000000" w:themeColor="text1"/>
        </w:rPr>
        <w:t>2</w:t>
      </w:r>
      <w:r w:rsidRPr="008E68E0">
        <w:rPr>
          <w:iCs/>
          <w:color w:val="000000" w:themeColor="text1"/>
        </w:rPr>
        <w:t xml:space="preserve"> and IMD5 interference of UL DC_</w:t>
      </w:r>
      <w:r>
        <w:rPr>
          <w:iCs/>
          <w:color w:val="000000" w:themeColor="text1"/>
        </w:rPr>
        <w:t>3</w:t>
      </w:r>
      <w:r w:rsidRPr="008E68E0">
        <w:rPr>
          <w:iCs/>
          <w:color w:val="000000" w:themeColor="text1"/>
        </w:rPr>
        <w:t>_n</w:t>
      </w:r>
      <w:r>
        <w:rPr>
          <w:iCs/>
          <w:color w:val="000000" w:themeColor="text1"/>
        </w:rPr>
        <w:t>77</w:t>
      </w:r>
      <w:r w:rsidRPr="008E68E0">
        <w:rPr>
          <w:iCs/>
          <w:color w:val="000000" w:themeColor="text1"/>
        </w:rPr>
        <w:t xml:space="preserve"> may have an impact on </w:t>
      </w:r>
      <w:r>
        <w:rPr>
          <w:iCs/>
          <w:color w:val="000000" w:themeColor="text1"/>
        </w:rPr>
        <w:t>DL</w:t>
      </w:r>
      <w:r w:rsidRPr="008E68E0">
        <w:rPr>
          <w:iCs/>
          <w:color w:val="000000" w:themeColor="text1"/>
        </w:rPr>
        <w:t xml:space="preserve"> Band n</w:t>
      </w:r>
      <w:r>
        <w:rPr>
          <w:iCs/>
          <w:color w:val="000000" w:themeColor="text1"/>
        </w:rPr>
        <w:t>40</w:t>
      </w:r>
      <w:r w:rsidRPr="008E68E0">
        <w:rPr>
          <w:iCs/>
          <w:color w:val="000000" w:themeColor="text1"/>
        </w:rPr>
        <w:t>.</w:t>
      </w:r>
    </w:p>
    <w:p w14:paraId="14B73F93" w14:textId="707CC684" w:rsidR="000111AB" w:rsidRDefault="000111AB" w:rsidP="000111AB">
      <w:pPr>
        <w:pStyle w:val="TH"/>
      </w:pPr>
      <w:r w:rsidRPr="00980E3D">
        <w:t xml:space="preserve">Table </w:t>
      </w:r>
      <w:r>
        <w:t>6.19</w:t>
      </w:r>
      <w:r w:rsidRPr="00980E3D">
        <w:rPr>
          <w:lang w:val="en-US"/>
        </w:rPr>
        <w:t>.3</w:t>
      </w:r>
      <w:r w:rsidRPr="00980E3D">
        <w:t>-</w:t>
      </w:r>
      <w:r>
        <w:t>2</w:t>
      </w:r>
      <w:r w:rsidRPr="00980E3D">
        <w:t>:</w:t>
      </w:r>
      <w:r>
        <w:t xml:space="preserve"> </w:t>
      </w:r>
      <w:r w:rsidRPr="00980E3D">
        <w:t>The harmonic and IMD products caused by UL DC_</w:t>
      </w:r>
      <w:r>
        <w:t>3</w:t>
      </w:r>
      <w:r w:rsidRPr="00980E3D">
        <w:t>_n</w:t>
      </w:r>
      <w:r>
        <w:t>77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AD5885" w14:paraId="0148FCE9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0EA8A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697FC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582FC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2E363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E1DF8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AD5885" w14:paraId="3828CB6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1B396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761E8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EEF6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1785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B1FBE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AD34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4200</w:t>
            </w:r>
          </w:p>
        </w:tc>
      </w:tr>
      <w:tr w:rsidR="000111AB" w:rsidRPr="00AD5885" w14:paraId="56C7C0A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10CCB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8A8A8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F2500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F4689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5E53F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AD5885" w14:paraId="11E2517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7DBF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FE0C7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2FF4A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C8E3C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D7764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8400</w:t>
            </w:r>
          </w:p>
        </w:tc>
      </w:tr>
      <w:tr w:rsidR="000111AB" w:rsidRPr="00AD5885" w14:paraId="2D6555D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5C5F3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D3C5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07F0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D68DA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04420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AD5885" w14:paraId="131FB43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9AF06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0543F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0DE69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54636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7769B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12600</w:t>
            </w:r>
          </w:p>
        </w:tc>
      </w:tr>
      <w:tr w:rsidR="000111AB" w:rsidRPr="00AD5885" w14:paraId="788F798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51DCA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89D1D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45397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BB7CA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AAD3E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AD5885" w14:paraId="02936BF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36875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F1DC5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9F762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4DA5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B8EE1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16800</w:t>
            </w:r>
          </w:p>
        </w:tc>
      </w:tr>
      <w:tr w:rsidR="000111AB" w:rsidRPr="00AD5885" w14:paraId="501BAB6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A264C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013C6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6190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BC9F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6FABB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AD5885" w14:paraId="45365DA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8A738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lastRenderedPageBreak/>
              <w:t>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7F640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2D33C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289EA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5B577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21000</w:t>
            </w:r>
          </w:p>
        </w:tc>
      </w:tr>
      <w:tr w:rsidR="000111AB" w:rsidRPr="00AD5885" w14:paraId="4D05BCB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B45E3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8FF9F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754E3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46C43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E22DD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AD5885" w14:paraId="0968027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24AA7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AD759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1515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52F8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7DD3D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4D1F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5985</w:t>
            </w:r>
          </w:p>
        </w:tc>
      </w:tr>
      <w:tr w:rsidR="000111AB" w:rsidRPr="00AD5885" w14:paraId="2F2AB3E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33743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FEF5F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2DF7C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87E70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B7184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AD5885" w14:paraId="1A7999B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5996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1A425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6F88C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DF023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652CE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6690</w:t>
            </w:r>
          </w:p>
        </w:tc>
      </w:tr>
      <w:tr w:rsidR="000111AB" w:rsidRPr="00AD5885" w14:paraId="7A6AA28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0A4FC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A45B4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4E19D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423AA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D0E19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AD5885" w14:paraId="29D1504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E95AD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4E256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FD7E3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E0CF6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0F20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10185</w:t>
            </w:r>
          </w:p>
        </w:tc>
      </w:tr>
      <w:tr w:rsidR="000111AB" w:rsidRPr="00AD5885" w14:paraId="3954BC9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00AE7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3312A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5F8CA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A493E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CBC51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AD5885" w14:paraId="15FDBB6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D4311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6C34B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2E556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8E240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83C4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10890</w:t>
            </w:r>
          </w:p>
        </w:tc>
      </w:tr>
      <w:tr w:rsidR="000111AB" w:rsidRPr="00AD5885" w14:paraId="4B9B237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0A193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75DD1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FCF8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AAC1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68D40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AD5885" w14:paraId="2514616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ACE0B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361E8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3D1A0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1C25E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E6108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11970</w:t>
            </w:r>
          </w:p>
        </w:tc>
      </w:tr>
      <w:tr w:rsidR="000111AB" w:rsidRPr="00AD5885" w14:paraId="7EFDB33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E8C6B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1D2E3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82702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15A49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59256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AD5885" w14:paraId="731BF15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239E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04077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8430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9E608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9555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EAEDA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ABA66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14385</w:t>
            </w:r>
          </w:p>
        </w:tc>
      </w:tr>
      <w:tr w:rsidR="000111AB" w:rsidRPr="00AD5885" w14:paraId="6B366F6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5B53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053A4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99539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29931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FDA88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AD5885" w14:paraId="639E7FE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5D672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4B838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00F67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11415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FCA806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3840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C6B1C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2640</w:t>
            </w:r>
          </w:p>
        </w:tc>
      </w:tr>
      <w:tr w:rsidR="000111AB" w:rsidRPr="00AD5885" w14:paraId="64F80F6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9D705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EBDF5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E42B1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557EB2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A6A2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AD5885" w14:paraId="3C9880B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7387BC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2AFC4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9180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1E215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6330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F1DAC1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1245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61D0EA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AD5885">
              <w:rPr>
                <w:rFonts w:cs="Arial"/>
                <w:color w:val="FF0000"/>
                <w:sz w:val="18"/>
                <w:szCs w:val="18"/>
              </w:rPr>
              <w:t>3270</w:t>
            </w:r>
          </w:p>
        </w:tc>
      </w:tr>
      <w:tr w:rsidR="000111AB" w:rsidRPr="00AD5885" w14:paraId="1623B74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8DDE6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9A79B9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3C99A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DF87C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692E5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AD5885" w14:paraId="2FC2B22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3A889D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7D1D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AFB9B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18585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73277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BF2A33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11340</w:t>
            </w:r>
          </w:p>
        </w:tc>
      </w:tr>
      <w:tr w:rsidR="000111AB" w:rsidRPr="00AD5885" w14:paraId="119673F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38806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AD58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AD58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A2657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1AE6E8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195555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EB6BE0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AD5885" w14:paraId="1CCC778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EB099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DCD227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13320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77279F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79F34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11730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E380AE" w14:textId="77777777" w:rsidR="000111AB" w:rsidRPr="00AD58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885">
              <w:rPr>
                <w:rFonts w:cs="Arial"/>
                <w:color w:val="000000"/>
                <w:sz w:val="18"/>
                <w:szCs w:val="18"/>
              </w:rPr>
              <w:t>13755</w:t>
            </w:r>
          </w:p>
        </w:tc>
      </w:tr>
    </w:tbl>
    <w:p w14:paraId="6B12CB5D" w14:textId="77777777" w:rsidR="000111AB" w:rsidRDefault="000111AB" w:rsidP="000111AB"/>
    <w:p w14:paraId="4B108DA5" w14:textId="3840234A" w:rsidR="000111AB" w:rsidRDefault="000111AB" w:rsidP="00147049">
      <w:pPr>
        <w:pStyle w:val="3"/>
      </w:pPr>
      <w:bookmarkStart w:id="330" w:name="_Toc135927703"/>
      <w:r>
        <w:t>6.19</w:t>
      </w:r>
      <w:r w:rsidRPr="000558E4">
        <w:rPr>
          <w:rFonts w:hint="eastAsia"/>
        </w:rPr>
        <w:t>.</w:t>
      </w:r>
      <w:r>
        <w:t>4</w:t>
      </w:r>
      <w:r w:rsidRPr="000558E4">
        <w:tab/>
        <w:t>∆TIB and ∆RIB values</w:t>
      </w:r>
      <w:bookmarkEnd w:id="330"/>
    </w:p>
    <w:p w14:paraId="5516CB48" w14:textId="77777777" w:rsidR="000111AB" w:rsidRPr="00460387" w:rsidRDefault="000111AB" w:rsidP="000111AB">
      <w:r>
        <w:rPr>
          <w:rFonts w:hint="eastAsia"/>
        </w:rPr>
        <w:t>F</w:t>
      </w:r>
      <w:r>
        <w:t xml:space="preserve">or DC_3_n40-n77, </w:t>
      </w:r>
      <w:r w:rsidRPr="009373DA">
        <w:t>ΔT</w:t>
      </w:r>
      <w:r w:rsidRPr="009373DA">
        <w:rPr>
          <w:vertAlign w:val="subscript"/>
        </w:rPr>
        <w:t>IB,c</w:t>
      </w:r>
      <w:r w:rsidRPr="009373DA">
        <w:t xml:space="preserve"> and ΔR</w:t>
      </w:r>
      <w:r w:rsidRPr="009373DA">
        <w:rPr>
          <w:vertAlign w:val="subscript"/>
        </w:rPr>
        <w:t>IB</w:t>
      </w:r>
      <w:r>
        <w:rPr>
          <w:vertAlign w:val="subscript"/>
        </w:rPr>
        <w:t>,c</w:t>
      </w:r>
      <w:r w:rsidRPr="009373DA">
        <w:t xml:space="preserve"> </w:t>
      </w:r>
      <w:r>
        <w:t>values are reused from DC_3_n40-n78, which is very similar.</w:t>
      </w:r>
    </w:p>
    <w:p w14:paraId="668168EA" w14:textId="1C85D0A6" w:rsidR="000111AB" w:rsidRDefault="000111AB" w:rsidP="000111AB">
      <w:pPr>
        <w:pStyle w:val="TH"/>
        <w:rPr>
          <w:lang w:eastAsia="ko-KR"/>
        </w:rPr>
      </w:pPr>
      <w:r>
        <w:rPr>
          <w:lang w:eastAsia="ko-KR"/>
        </w:rPr>
        <w:t>Table 6.19.</w:t>
      </w:r>
      <w:r>
        <w:rPr>
          <w:rFonts w:cs="Arial"/>
          <w:lang w:eastAsia="ko-KR"/>
        </w:rPr>
        <w:t>4</w:t>
      </w:r>
      <w:r>
        <w:rPr>
          <w:lang w:eastAsia="ko-KR"/>
        </w:rPr>
        <w:t xml:space="preserve">-1: </w:t>
      </w:r>
      <w:r>
        <w:t>Δ</w:t>
      </w:r>
      <w:r>
        <w:rPr>
          <w:lang w:eastAsia="ko-KR"/>
        </w:rPr>
        <w:t>T</w:t>
      </w:r>
      <w:r>
        <w:rPr>
          <w:vertAlign w:val="subscript"/>
          <w:lang w:eastAsia="ko-KR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111AB" w14:paraId="7CC52299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B818" w14:textId="77777777" w:rsidR="000111AB" w:rsidRDefault="000111AB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3774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0111AB" w14:paraId="6CCCEF17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3009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84D7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657AC7DB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2E09" w14:textId="77777777" w:rsidR="000111AB" w:rsidRDefault="000111AB" w:rsidP="00152546">
            <w:pPr>
              <w:pStyle w:val="TAC"/>
            </w:pPr>
            <w:r>
              <w:t>DC_3_n40-n77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94D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BB5A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599D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.8</w:t>
            </w:r>
          </w:p>
        </w:tc>
      </w:tr>
      <w:tr w:rsidR="000111AB" w14:paraId="2ED4F9A4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503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6:</w:t>
            </w:r>
            <w:r>
              <w:rPr>
                <w:rFonts w:cs="Arial"/>
                <w:sz w:val="18"/>
                <w:lang w:eastAsia="en-US"/>
              </w:rPr>
              <w:tab/>
              <w:t>“-” denotes ΔT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0F96FF83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sz w:val="18"/>
                <w:szCs w:val="18"/>
              </w:rPr>
              <w:t>NOTE 7: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3B79D322" w14:textId="77777777" w:rsidR="000111AB" w:rsidRPr="00C11F06" w:rsidRDefault="000111AB" w:rsidP="000111AB"/>
    <w:p w14:paraId="4BA58EED" w14:textId="01008D59" w:rsidR="000111AB" w:rsidRDefault="000111AB" w:rsidP="00735A9B">
      <w:pPr>
        <w:pStyle w:val="TH"/>
      </w:pPr>
      <w:r w:rsidRPr="00460387">
        <w:t xml:space="preserve">Table </w:t>
      </w:r>
      <w:r>
        <w:rPr>
          <w:lang w:eastAsia="ja-JP"/>
        </w:rPr>
        <w:t>6.19</w:t>
      </w:r>
      <w:r w:rsidRPr="00460387">
        <w:t>.</w:t>
      </w:r>
      <w:r w:rsidRPr="00460387">
        <w:rPr>
          <w:rFonts w:cs="Arial"/>
          <w:lang w:eastAsia="ja-JP"/>
        </w:rPr>
        <w:t>4</w:t>
      </w:r>
      <w:r w:rsidRPr="00460387">
        <w:t>-2: ΔR</w:t>
      </w:r>
      <w:r w:rsidRPr="00460387">
        <w:rPr>
          <w:vertAlign w:val="subscript"/>
        </w:rPr>
        <w:t>IB</w:t>
      </w:r>
      <w:r>
        <w:rPr>
          <w:vertAlign w:val="subscript"/>
        </w:rPr>
        <w:t>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111AB" w14:paraId="7BA395C6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F031" w14:textId="77777777" w:rsidR="000111AB" w:rsidRDefault="000111AB" w:rsidP="001525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5654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5FD6B89C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D526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F556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111AB" w14:paraId="2CDE4647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26BE" w14:textId="77777777" w:rsidR="000111AB" w:rsidRDefault="000111AB" w:rsidP="00152546">
            <w:pPr>
              <w:pStyle w:val="TAC"/>
            </w:pPr>
            <w:r>
              <w:t>DC_3_n40-n77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1A57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6104F4">
              <w:rPr>
                <w:rFonts w:eastAsiaTheme="minorEastAsia" w:hint="eastAsia"/>
                <w:lang w:eastAsia="ko-KR"/>
              </w:rPr>
              <w:t>0</w:t>
            </w:r>
            <w:r w:rsidRPr="006104F4">
              <w:rPr>
                <w:rFonts w:eastAsiaTheme="minorEastAsia"/>
                <w:lang w:eastAsia="ko-KR"/>
              </w:rPr>
              <w:t>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7B36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86E8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.5</w:t>
            </w:r>
          </w:p>
        </w:tc>
      </w:tr>
      <w:tr w:rsidR="000111AB" w14:paraId="12498065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DD05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7:</w:t>
            </w:r>
            <w:r>
              <w:rPr>
                <w:rFonts w:cs="Arial"/>
                <w:sz w:val="18"/>
                <w:lang w:eastAsia="en-US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7B3DF0BD" w14:textId="77777777" w:rsidR="000111AB" w:rsidRDefault="000111AB" w:rsidP="00152546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sz w:val="18"/>
                <w:szCs w:val="18"/>
              </w:rPr>
              <w:t>NOTE 8: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28CF4E60" w14:textId="77777777" w:rsidR="000111AB" w:rsidRPr="007044C0" w:rsidRDefault="000111AB" w:rsidP="000111AB">
      <w:pPr>
        <w:rPr>
          <w:rFonts w:eastAsia="DengXian"/>
          <w:lang w:eastAsia="zh-CN"/>
        </w:rPr>
      </w:pPr>
    </w:p>
    <w:p w14:paraId="33FE8EBE" w14:textId="7D261A28" w:rsidR="000111AB" w:rsidRDefault="000111AB" w:rsidP="00147049">
      <w:pPr>
        <w:pStyle w:val="3"/>
      </w:pPr>
      <w:bookmarkStart w:id="331" w:name="_Toc135927704"/>
      <w:r>
        <w:t>6.19</w:t>
      </w:r>
      <w:r w:rsidRPr="000558E4">
        <w:rPr>
          <w:rFonts w:hint="eastAsia"/>
        </w:rPr>
        <w:t>.</w:t>
      </w:r>
      <w:r>
        <w:t>5</w:t>
      </w:r>
      <w:r w:rsidRPr="000558E4">
        <w:tab/>
      </w:r>
      <w:r>
        <w:t>MSD requirements</w:t>
      </w:r>
      <w:bookmarkEnd w:id="331"/>
    </w:p>
    <w:p w14:paraId="47B6EF02" w14:textId="77777777" w:rsidR="000111AB" w:rsidRDefault="000111AB" w:rsidP="000111AB">
      <w:pPr>
        <w:rPr>
          <w:iCs/>
          <w:color w:val="000000" w:themeColor="text1"/>
        </w:rPr>
      </w:pPr>
      <w:r w:rsidRPr="004404A3">
        <w:rPr>
          <w:iCs/>
          <w:color w:val="000000" w:themeColor="text1"/>
        </w:rPr>
        <w:t xml:space="preserve">The MSD values for UL harmonic interference of UL Band 3 on DL Band n77 </w:t>
      </w:r>
      <w:r>
        <w:rPr>
          <w:iCs/>
          <w:color w:val="000000" w:themeColor="text1"/>
        </w:rPr>
        <w:t>are</w:t>
      </w:r>
      <w:r w:rsidRPr="004404A3">
        <w:rPr>
          <w:iCs/>
          <w:color w:val="000000" w:themeColor="text1"/>
        </w:rPr>
        <w:t xml:space="preserve"> already specified in Table 7.3B.2.3.1-1 of TS 38.101-3.</w:t>
      </w:r>
    </w:p>
    <w:p w14:paraId="4FFBED5A" w14:textId="77777777" w:rsidR="000111AB" w:rsidRDefault="000111AB" w:rsidP="000111AB">
      <w:pPr>
        <w:rPr>
          <w:iCs/>
          <w:color w:val="000000" w:themeColor="text1"/>
        </w:rPr>
      </w:pPr>
      <w:r>
        <w:rPr>
          <w:iCs/>
          <w:color w:val="000000" w:themeColor="text1"/>
        </w:rPr>
        <w:t>The MSD values for IMD interference are obtained as follows.</w:t>
      </w:r>
    </w:p>
    <w:p w14:paraId="0ECD766E" w14:textId="77777777" w:rsidR="000111AB" w:rsidRDefault="000111AB" w:rsidP="000111AB">
      <w:pPr>
        <w:rPr>
          <w:iCs/>
          <w:color w:val="000000" w:themeColor="text1"/>
        </w:rPr>
      </w:pPr>
      <w:r>
        <w:rPr>
          <w:iCs/>
          <w:color w:val="000000" w:themeColor="text1"/>
        </w:rPr>
        <w:lastRenderedPageBreak/>
        <w:t xml:space="preserve">- The MSD value </w:t>
      </w:r>
      <w:r>
        <w:rPr>
          <w:rFonts w:hint="eastAsia"/>
          <w:iCs/>
          <w:color w:val="000000" w:themeColor="text1"/>
        </w:rPr>
        <w:t>f</w:t>
      </w:r>
      <w:r>
        <w:rPr>
          <w:iCs/>
          <w:color w:val="000000" w:themeColor="text1"/>
        </w:rPr>
        <w:t xml:space="preserve">or the IMD2 interference of UL DC_3_n40 on DL Band n77 is reused from </w:t>
      </w:r>
      <w:r w:rsidRPr="00A97DAE">
        <w:rPr>
          <w:iCs/>
          <w:color w:val="000000" w:themeColor="text1"/>
        </w:rPr>
        <w:t>DC_3A_n41A-n79A</w:t>
      </w:r>
      <w:r>
        <w:rPr>
          <w:iCs/>
          <w:color w:val="000000" w:themeColor="text1"/>
        </w:rPr>
        <w:t>, which is very similar, with the modification by -0.5 dB due to the difference on REFSENS of n77 and n79, where the modification is described in Table 7.3.2-1b (NOTE 4) in TS 38.101-1.</w:t>
      </w:r>
    </w:p>
    <w:p w14:paraId="7B45208A" w14:textId="77777777" w:rsidR="000111AB" w:rsidRDefault="000111AB" w:rsidP="000111AB">
      <w:pPr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- The MSD value </w:t>
      </w:r>
      <w:r>
        <w:rPr>
          <w:rFonts w:hint="eastAsia"/>
          <w:iCs/>
          <w:color w:val="000000" w:themeColor="text1"/>
        </w:rPr>
        <w:t>f</w:t>
      </w:r>
      <w:r>
        <w:rPr>
          <w:iCs/>
          <w:color w:val="000000" w:themeColor="text1"/>
        </w:rPr>
        <w:t>or the IMD5 interference of UL DC_3_n40 on DL Band n77 is reused from DC_3A_n40A-n78A, which is very similar.</w:t>
      </w:r>
    </w:p>
    <w:p w14:paraId="25FE5262" w14:textId="77777777" w:rsidR="000111AB" w:rsidRDefault="000111AB" w:rsidP="000111AB">
      <w:pPr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- The MSD value </w:t>
      </w:r>
      <w:r>
        <w:rPr>
          <w:rFonts w:hint="eastAsia"/>
          <w:iCs/>
          <w:color w:val="000000" w:themeColor="text1"/>
        </w:rPr>
        <w:t>f</w:t>
      </w:r>
      <w:r>
        <w:rPr>
          <w:iCs/>
          <w:color w:val="000000" w:themeColor="text1"/>
        </w:rPr>
        <w:t xml:space="preserve">or the IMD2 interference of UL DC_3_n77 on DL Band n40 is reused from </w:t>
      </w:r>
      <w:r w:rsidRPr="00F262A2">
        <w:rPr>
          <w:iCs/>
          <w:color w:val="000000" w:themeColor="text1"/>
        </w:rPr>
        <w:t>DC_30A-66A_n77A</w:t>
      </w:r>
      <w:r>
        <w:rPr>
          <w:iCs/>
          <w:color w:val="000000" w:themeColor="text1"/>
        </w:rPr>
        <w:t>, which is very similar.</w:t>
      </w:r>
    </w:p>
    <w:p w14:paraId="28AB4402" w14:textId="77777777" w:rsidR="000111AB" w:rsidRPr="00F262A2" w:rsidRDefault="000111AB" w:rsidP="000111AB">
      <w:pPr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- The MSD value </w:t>
      </w:r>
      <w:r>
        <w:rPr>
          <w:rFonts w:hint="eastAsia"/>
          <w:iCs/>
          <w:color w:val="000000" w:themeColor="text1"/>
        </w:rPr>
        <w:t>f</w:t>
      </w:r>
      <w:r>
        <w:rPr>
          <w:iCs/>
          <w:color w:val="000000" w:themeColor="text1"/>
        </w:rPr>
        <w:t>or the IMD5 interference of UL DC_3_n77 on DL Band n40 is reused from DC_3A_n40A-n78A, which is very similar.</w:t>
      </w:r>
    </w:p>
    <w:p w14:paraId="4D5CC25D" w14:textId="0C94F169" w:rsidR="000111AB" w:rsidRDefault="000111AB" w:rsidP="000111AB">
      <w:pPr>
        <w:pStyle w:val="TH"/>
        <w:rPr>
          <w:lang w:val="en-US" w:eastAsia="zh-CN"/>
        </w:rPr>
      </w:pPr>
      <w:r w:rsidRPr="00ED0983">
        <w:t xml:space="preserve">Table </w:t>
      </w:r>
      <w:r>
        <w:t>6.19.</w:t>
      </w:r>
      <w:r w:rsidRPr="00ED0983">
        <w:t>5-1: MSD test points for Scell due to dual uplink operation for EN-DC in NR FR1 (three bands)</w:t>
      </w:r>
      <w:r>
        <w:t xml:space="preserve"> </w:t>
      </w:r>
      <w:r w:rsidRPr="00ED0983">
        <w:rPr>
          <w:lang w:val="en-US"/>
        </w:rPr>
        <w:t xml:space="preserve">NR or E-UTRA 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0111AB" w14:paraId="65709B09" w14:textId="77777777" w:rsidTr="00152546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481E" w14:textId="77777777" w:rsidR="000111AB" w:rsidRDefault="000111AB" w:rsidP="00152546">
            <w:pPr>
              <w:pStyle w:val="TAH"/>
            </w:pPr>
            <w:r>
              <w:t>NR or E-UTRA Band / Channel bandwidth / NRB / MSD</w:t>
            </w:r>
          </w:p>
        </w:tc>
      </w:tr>
      <w:tr w:rsidR="000111AB" w14:paraId="48A5E86B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9717" w14:textId="77777777" w:rsidR="000111AB" w:rsidRDefault="000111AB" w:rsidP="00152546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EN-DC </w:t>
            </w:r>
            <w: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19A1" w14:textId="77777777" w:rsidR="000111AB" w:rsidRDefault="000111AB" w:rsidP="00152546">
            <w:pPr>
              <w:pStyle w:val="TAH"/>
            </w:pPr>
            <w:r>
              <w:t xml:space="preserve">EUTRA </w:t>
            </w:r>
            <w:r>
              <w:rPr>
                <w:rFonts w:eastAsia="MS Mincho"/>
              </w:rPr>
              <w:t>/ NR</w:t>
            </w:r>
            <w: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323F" w14:textId="77777777" w:rsidR="000111AB" w:rsidRDefault="000111AB" w:rsidP="0015254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5F00" w14:textId="77777777" w:rsidR="000111AB" w:rsidRDefault="000111AB" w:rsidP="0015254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ABF" w14:textId="77777777" w:rsidR="000111AB" w:rsidRDefault="000111AB" w:rsidP="00152546">
            <w:pPr>
              <w:pStyle w:val="TAH"/>
            </w:pPr>
            <w:r>
              <w:t>UL</w:t>
            </w:r>
          </w:p>
          <w:p w14:paraId="3B20909F" w14:textId="77777777" w:rsidR="000111AB" w:rsidRDefault="000111AB" w:rsidP="0015254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06D1" w14:textId="77777777" w:rsidR="000111AB" w:rsidRDefault="000111AB" w:rsidP="0015254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5EB6" w14:textId="77777777" w:rsidR="000111AB" w:rsidRDefault="000111AB" w:rsidP="0015254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3D6B" w14:textId="77777777" w:rsidR="000111AB" w:rsidRDefault="000111AB" w:rsidP="00152546">
            <w:pPr>
              <w:pStyle w:val="TAH"/>
            </w:pPr>
            <w:r>
              <w:t>IMD order</w:t>
            </w:r>
          </w:p>
        </w:tc>
      </w:tr>
      <w:tr w:rsidR="000111AB" w14:paraId="175F38E8" w14:textId="77777777" w:rsidTr="00152546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233B4" w14:textId="77777777" w:rsidR="000111AB" w:rsidRDefault="000111AB" w:rsidP="00152546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3A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40A</w:t>
            </w:r>
            <w:r w:rsidRPr="00791978">
              <w:rPr>
                <w:rFonts w:cs="Arial"/>
              </w:rPr>
              <w:t>-n7</w:t>
            </w:r>
            <w:r>
              <w:rPr>
                <w:rFonts w:cs="Arial"/>
              </w:rPr>
              <w:t>7A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4A45" w14:textId="77777777" w:rsidR="000111AB" w:rsidRPr="00E85B86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C16A8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720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DD97C" w14:textId="77777777" w:rsidR="000111AB" w:rsidRPr="00460387" w:rsidRDefault="000111AB" w:rsidP="00152546">
            <w:pPr>
              <w:pStyle w:val="TAC"/>
              <w:rPr>
                <w:lang w:val="x-none"/>
              </w:rPr>
            </w:pPr>
            <w:r w:rsidRPr="00460387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D5B91" w14:textId="77777777" w:rsidR="000111AB" w:rsidRPr="00460387" w:rsidRDefault="000111AB" w:rsidP="00152546">
            <w:pPr>
              <w:pStyle w:val="TAC"/>
            </w:pPr>
            <w:r w:rsidRPr="00460387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E8458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815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066C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50FF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08412C03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6CFE8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D6E3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AB9FA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350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D7ADF" w14:textId="77777777" w:rsidR="000111AB" w:rsidRPr="00460387" w:rsidRDefault="000111AB" w:rsidP="00152546">
            <w:pPr>
              <w:pStyle w:val="TAC"/>
              <w:rPr>
                <w:lang w:val="x-none"/>
              </w:rPr>
            </w:pPr>
            <w:r w:rsidRPr="00460387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F88B1" w14:textId="77777777" w:rsidR="000111AB" w:rsidRPr="00460387" w:rsidRDefault="000111AB" w:rsidP="00152546">
            <w:pPr>
              <w:pStyle w:val="TAC"/>
            </w:pPr>
            <w:r w:rsidRPr="00460387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BB34F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C2B3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4789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6543590B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22F61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703B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E7906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eastAsiaTheme="minorEastAsia"/>
                <w:lang w:eastAsia="ko-KR"/>
              </w:rPr>
              <w:t>070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5C31A" w14:textId="77777777" w:rsidR="000111AB" w:rsidRPr="00460387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1</w:t>
            </w:r>
            <w:r w:rsidRPr="00460387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ABA2E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5</w:t>
            </w:r>
            <w:r w:rsidRPr="00460387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5223F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eastAsiaTheme="minorEastAsia"/>
                <w:lang w:eastAsia="ko-KR"/>
              </w:rPr>
              <w:t>070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92D2" w14:textId="77777777" w:rsidR="000111AB" w:rsidRPr="001B2724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3</w:t>
            </w:r>
            <w:r>
              <w:rPr>
                <w:rFonts w:eastAsiaTheme="minorEastAsia"/>
                <w:lang w:val="x-none" w:eastAsia="ko-KR"/>
              </w:rPr>
              <w:t>0.3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4427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0111AB" w14:paraId="3EA52568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BE2C5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8F5C" w14:textId="77777777" w:rsidR="000111AB" w:rsidRPr="005F0B0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3968F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730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3D97E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BA60C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2</w:t>
            </w:r>
            <w:r w:rsidRPr="00460387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DC3B8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825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4DE0" w14:textId="77777777" w:rsidR="000111AB" w:rsidRPr="007803D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0A9" w14:textId="77777777" w:rsidR="000111AB" w:rsidRPr="001B2724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0111AB" w14:paraId="40B4DBDE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8E198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63C0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6AD4B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2E957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E994E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2</w:t>
            </w:r>
            <w:r w:rsidRPr="00460387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C11FD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360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E9C7" w14:textId="77777777" w:rsidR="000111AB" w:rsidRPr="007803D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7374" w14:textId="77777777" w:rsidR="000111AB" w:rsidRPr="001B2724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0111AB" w14:paraId="51B8CF79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3AC5C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4807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FD8BD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620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A73DF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1</w:t>
            </w:r>
            <w:r w:rsidRPr="00460387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081B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5</w:t>
            </w:r>
            <w:r w:rsidRPr="00460387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FD957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620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96CE" w14:textId="77777777" w:rsidR="000111AB" w:rsidRPr="007803D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eastAsiaTheme="minorEastAsia"/>
                <w:lang w:eastAsia="ko-KR"/>
              </w:rPr>
              <w:t>.8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1928" w14:textId="77777777" w:rsidR="000111AB" w:rsidRPr="001B2724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cs="Arial"/>
              </w:rPr>
              <w:t>IMD5</w:t>
            </w:r>
          </w:p>
        </w:tc>
      </w:tr>
      <w:tr w:rsidR="000111AB" w14:paraId="3CA8C628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C3AC9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0517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8158D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745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FA607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13248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2E8E6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840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09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CB93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</w:tr>
      <w:tr w:rsidR="000111AB" w14:paraId="2B358B82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6BAC2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703B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95369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355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1C408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A1511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6DC76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355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3F95" w14:textId="77777777" w:rsidR="000111AB" w:rsidRPr="007044C0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2</w:t>
            </w:r>
            <w:r>
              <w:rPr>
                <w:rFonts w:eastAsiaTheme="minorEastAsia" w:cs="Arial"/>
                <w:lang w:eastAsia="ko-KR"/>
              </w:rPr>
              <w:t>9,2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111E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I</w:t>
            </w:r>
            <w:r>
              <w:rPr>
                <w:rFonts w:eastAsiaTheme="minorEastAsia" w:cs="Arial"/>
                <w:lang w:eastAsia="ko-KR"/>
              </w:rPr>
              <w:t>MD2</w:t>
            </w:r>
          </w:p>
        </w:tc>
      </w:tr>
      <w:tr w:rsidR="000111AB" w14:paraId="42105D37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5CB60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F0D9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F9FE8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eastAsiaTheme="minorEastAsia"/>
                <w:lang w:eastAsia="ko-KR"/>
              </w:rPr>
              <w:t>100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6507D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1</w:t>
            </w:r>
            <w:r w:rsidRPr="00460387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A90A5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5</w:t>
            </w:r>
            <w:r w:rsidRPr="00460387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BDD7C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eastAsiaTheme="minorEastAsia"/>
                <w:lang w:eastAsia="ko-KR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CC32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4E3C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</w:tr>
      <w:tr w:rsidR="000111AB" w14:paraId="05D93688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4E5EB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212A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63C53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720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4FD7D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D8D3B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0150F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815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A768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1B25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</w:tr>
      <w:tr w:rsidR="000111AB" w14:paraId="3CB45131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DBBF2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2A21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CE729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D126B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87CE6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C37EE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360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7E07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4</w:t>
            </w:r>
            <w:r>
              <w:rPr>
                <w:rFonts w:eastAsiaTheme="minorEastAsia" w:cs="Arial"/>
                <w:lang w:eastAsia="ko-KR"/>
              </w:rPr>
              <w:t>.4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A0D7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I</w:t>
            </w:r>
            <w:r>
              <w:rPr>
                <w:rFonts w:eastAsiaTheme="minorEastAsia" w:cs="Arial"/>
                <w:lang w:eastAsia="ko-KR"/>
              </w:rPr>
              <w:t>MD5</w:t>
            </w:r>
          </w:p>
        </w:tc>
      </w:tr>
      <w:tr w:rsidR="000111AB" w14:paraId="2BD9FA8C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8CA8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EA4A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BEA08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760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E03E1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1</w:t>
            </w:r>
            <w:r w:rsidRPr="00460387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7B9D0" w14:textId="77777777" w:rsidR="000111AB" w:rsidRPr="00460387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460387">
              <w:rPr>
                <w:rFonts w:eastAsiaTheme="minorEastAsia" w:hint="eastAsia"/>
                <w:lang w:eastAsia="ko-KR"/>
              </w:rPr>
              <w:t>5</w:t>
            </w:r>
            <w:r w:rsidRPr="00460387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029B1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760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4FED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3521" w14:textId="77777777" w:rsidR="000111AB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</w:tr>
    </w:tbl>
    <w:p w14:paraId="3379D3A7" w14:textId="77777777" w:rsidR="000111AB" w:rsidRDefault="000111AB" w:rsidP="006202E6">
      <w:pPr>
        <w:rPr>
          <w:color w:val="0000FF"/>
          <w:sz w:val="32"/>
          <w:szCs w:val="36"/>
        </w:rPr>
      </w:pPr>
    </w:p>
    <w:p w14:paraId="38508376" w14:textId="237CF67C" w:rsidR="000111AB" w:rsidRPr="007168F8" w:rsidRDefault="000111AB" w:rsidP="00147049">
      <w:pPr>
        <w:pStyle w:val="2"/>
      </w:pPr>
      <w:bookmarkStart w:id="332" w:name="_Toc135927705"/>
      <w:r>
        <w:t>6.20</w:t>
      </w:r>
      <w:r w:rsidRPr="007168F8">
        <w:tab/>
      </w:r>
      <w:r>
        <w:t>DC_5</w:t>
      </w:r>
      <w:r w:rsidRPr="000558E4">
        <w:t>_n</w:t>
      </w:r>
      <w:r>
        <w:t>40-n77</w:t>
      </w:r>
      <w:bookmarkEnd w:id="332"/>
    </w:p>
    <w:p w14:paraId="03D016CB" w14:textId="45B2C19A" w:rsidR="000111AB" w:rsidRPr="009A06FC" w:rsidRDefault="000111AB" w:rsidP="00147049">
      <w:pPr>
        <w:pStyle w:val="3"/>
        <w:rPr>
          <w:lang w:eastAsia="ko-KR"/>
        </w:rPr>
      </w:pPr>
      <w:bookmarkStart w:id="333" w:name="_Toc135927706"/>
      <w:r>
        <w:t>6.20</w:t>
      </w:r>
      <w:r w:rsidRPr="009A06FC">
        <w:t>.1</w:t>
      </w:r>
      <w:r w:rsidRPr="009A06FC">
        <w:tab/>
      </w:r>
      <w:r w:rsidRPr="009A06FC">
        <w:rPr>
          <w:lang w:eastAsia="ko-KR"/>
        </w:rPr>
        <w:t>Operating bands for DC</w:t>
      </w:r>
      <w:bookmarkEnd w:id="333"/>
    </w:p>
    <w:p w14:paraId="610723D0" w14:textId="7E7E8626" w:rsidR="000111AB" w:rsidRPr="00976106" w:rsidRDefault="000111AB" w:rsidP="000111AB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6.20</w:t>
      </w:r>
      <w:r w:rsidRPr="00976106">
        <w:rPr>
          <w:color w:val="000000" w:themeColor="text1"/>
        </w:rPr>
        <w:t>.1-1</w:t>
      </w:r>
      <w:r>
        <w:rPr>
          <w:color w:val="000000" w:themeColor="text1"/>
        </w:rPr>
        <w:t xml:space="preserve">: </w:t>
      </w:r>
      <w:r w:rsidRPr="00976106">
        <w:rPr>
          <w:color w:val="000000" w:themeColor="text1"/>
        </w:rPr>
        <w:t>DC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combination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of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LTE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1DL/1UL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+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inter-band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NR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0111AB" w:rsidRPr="00976106" w14:paraId="0C6D9B51" w14:textId="77777777" w:rsidTr="00152546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69F5D9FF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 xml:space="preserve">E-UTRA and NR DC </w:t>
            </w:r>
            <w:r>
              <w:rPr>
                <w:color w:val="000000" w:themeColor="text1"/>
              </w:rPr>
              <w:t>B</w:t>
            </w:r>
            <w:r w:rsidRPr="00976106">
              <w:rPr>
                <w:color w:val="000000" w:themeColor="text1"/>
              </w:rPr>
              <w:t>and combination</w:t>
            </w:r>
          </w:p>
        </w:tc>
        <w:tc>
          <w:tcPr>
            <w:tcW w:w="1178" w:type="dxa"/>
            <w:vMerge w:val="restart"/>
            <w:vAlign w:val="center"/>
          </w:tcPr>
          <w:p w14:paraId="17B8FA02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2E5BE78F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16CF21B5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234CDE8B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57024067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0111AB" w:rsidRPr="00976106" w14:paraId="16273EAE" w14:textId="77777777" w:rsidTr="00152546">
        <w:trPr>
          <w:trHeight w:val="104"/>
          <w:jc w:val="center"/>
        </w:trPr>
        <w:tc>
          <w:tcPr>
            <w:tcW w:w="1411" w:type="dxa"/>
            <w:vMerge/>
          </w:tcPr>
          <w:p w14:paraId="63EC3B7B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78B2BB57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7BC9FAC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0EA5AB96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04B45B82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7CF4B13C" w14:textId="77777777" w:rsidTr="00152546">
        <w:trPr>
          <w:trHeight w:val="404"/>
          <w:jc w:val="center"/>
        </w:trPr>
        <w:tc>
          <w:tcPr>
            <w:tcW w:w="1411" w:type="dxa"/>
            <w:vMerge/>
          </w:tcPr>
          <w:p w14:paraId="7A9C526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5A1143C8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636222E6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46E1CA30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5F167E35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4ED9D15D" w14:textId="77777777" w:rsidTr="00152546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52403FE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</w:t>
            </w:r>
            <w:r>
              <w:rPr>
                <w:color w:val="000000" w:themeColor="text1"/>
              </w:rPr>
              <w:t>5_</w:t>
            </w:r>
            <w:r w:rsidRPr="00976106">
              <w:rPr>
                <w:color w:val="000000" w:themeColor="text1"/>
              </w:rPr>
              <w:t>n</w:t>
            </w:r>
            <w:r>
              <w:rPr>
                <w:color w:val="000000" w:themeColor="text1"/>
              </w:rPr>
              <w:t>40-n77</w:t>
            </w:r>
          </w:p>
        </w:tc>
        <w:tc>
          <w:tcPr>
            <w:tcW w:w="1178" w:type="dxa"/>
            <w:vAlign w:val="center"/>
          </w:tcPr>
          <w:p w14:paraId="05E0A3E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5FC17EE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824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32EBE7C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34E574A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849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F778D3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869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08719E4D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09D2943E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894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6E8DBEB3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0111AB" w:rsidRPr="00976106" w14:paraId="58E07C57" w14:textId="77777777" w:rsidTr="00152546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1541ABD6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1369FC6C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n40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6405803E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215AF8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4FBA23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489E49A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4913C7A1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16DE439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67D45C2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0111AB" w:rsidRPr="00976106" w14:paraId="0408A449" w14:textId="77777777" w:rsidTr="00152546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370F0194" w14:textId="77777777" w:rsidR="000111AB" w:rsidRPr="00976106" w:rsidRDefault="000111AB" w:rsidP="00152546">
            <w:pPr>
              <w:spacing w:after="1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55BC5ACA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szCs w:val="18"/>
              </w:rPr>
              <w:t>n77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35F3D0EC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65A2C9E5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1284011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4200</w:t>
            </w:r>
            <w:r w:rsidRPr="005D3B77"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02E98E6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46ACAFC2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69DF773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4200</w:t>
            </w:r>
            <w:r w:rsidRPr="005D3B77"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3CEDA611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5A932A48" w14:textId="77777777" w:rsidR="000111AB" w:rsidRPr="00890854" w:rsidRDefault="000111AB" w:rsidP="000111AB"/>
    <w:p w14:paraId="5AC9FAF9" w14:textId="190949C8" w:rsidR="000111AB" w:rsidRPr="00E062F1" w:rsidRDefault="000111AB" w:rsidP="000111AB">
      <w:pPr>
        <w:pStyle w:val="TH"/>
      </w:pPr>
      <w:r w:rsidRPr="00E062F1">
        <w:t xml:space="preserve">Table </w:t>
      </w:r>
      <w:r>
        <w:t>6.20.1-2: Inter-band EN-DC configurations within FR1</w:t>
      </w:r>
      <w:r w:rsidRPr="00E062F1">
        <w:t xml:space="preserve">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111AB" w:rsidRPr="00132458" w14:paraId="715853F4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151A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EN-DC</w:t>
            </w:r>
          </w:p>
          <w:p w14:paraId="5E6C3679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AA5A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 w:rsidRPr="00132458">
              <w:rPr>
                <w:b/>
                <w:sz w:val="18"/>
                <w:lang w:val="fr-FR" w:eastAsia="fi-FI"/>
              </w:rPr>
              <w:t>Uplink</w:t>
            </w:r>
            <w:r>
              <w:rPr>
                <w:b/>
                <w:sz w:val="18"/>
                <w:lang w:val="fr-FR" w:eastAsia="fi-FI"/>
              </w:rPr>
              <w:t xml:space="preserve"> </w:t>
            </w:r>
            <w:r w:rsidRPr="00132458">
              <w:rPr>
                <w:b/>
                <w:sz w:val="18"/>
                <w:lang w:val="fr-FR" w:eastAsia="fi-FI"/>
              </w:rPr>
              <w:t>EN-DC</w:t>
            </w:r>
          </w:p>
          <w:p w14:paraId="61FE3C33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 w:rsidRPr="00132458">
              <w:rPr>
                <w:b/>
                <w:sz w:val="18"/>
                <w:lang w:val="fr-FR" w:eastAsia="fi-FI"/>
              </w:rPr>
              <w:t>configuration</w:t>
            </w:r>
          </w:p>
        </w:tc>
      </w:tr>
      <w:tr w:rsidR="000111AB" w:rsidRPr="00B61F4F" w14:paraId="270D5A9B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9B944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C_5A_n40A-n77A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48D5" w14:textId="77777777" w:rsidR="000111AB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C_5A_n40A</w:t>
            </w:r>
          </w:p>
          <w:p w14:paraId="60A7F921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C_5A_n77A</w:t>
            </w:r>
          </w:p>
        </w:tc>
      </w:tr>
    </w:tbl>
    <w:p w14:paraId="4659AA33" w14:textId="77777777" w:rsidR="000111AB" w:rsidRPr="00FF5465" w:rsidRDefault="000111AB" w:rsidP="000111AB"/>
    <w:p w14:paraId="78E341B6" w14:textId="5551A134" w:rsidR="000111AB" w:rsidRPr="00856B63" w:rsidRDefault="000111AB" w:rsidP="00147049">
      <w:pPr>
        <w:pStyle w:val="3"/>
      </w:pPr>
      <w:bookmarkStart w:id="334" w:name="_Toc135927707"/>
      <w:r>
        <w:t>6.20</w:t>
      </w:r>
      <w:r w:rsidRPr="000558E4">
        <w:rPr>
          <w:rFonts w:hint="eastAsia"/>
        </w:rPr>
        <w:t>.</w:t>
      </w:r>
      <w:r>
        <w:t>2</w:t>
      </w:r>
      <w:r w:rsidRPr="000558E4">
        <w:tab/>
        <w:t>C</w:t>
      </w:r>
      <w:r>
        <w:t>hannel bandwidths per operating band for DC</w:t>
      </w:r>
      <w:bookmarkEnd w:id="334"/>
    </w:p>
    <w:p w14:paraId="415CE57E" w14:textId="77777777" w:rsidR="000111AB" w:rsidRDefault="000111AB" w:rsidP="000111AB"/>
    <w:p w14:paraId="23DCEEB6" w14:textId="77777777" w:rsidR="000111AB" w:rsidRDefault="000111AB" w:rsidP="000111AB"/>
    <w:p w14:paraId="6DBE9115" w14:textId="77777777" w:rsidR="000111AB" w:rsidRPr="00682CAB" w:rsidRDefault="000111AB" w:rsidP="000111AB">
      <w:pPr>
        <w:rPr>
          <w:lang w:eastAsia="zh-CN"/>
        </w:rPr>
      </w:pPr>
    </w:p>
    <w:p w14:paraId="42D0D215" w14:textId="450502C4" w:rsidR="000111AB" w:rsidRDefault="000111AB" w:rsidP="000111AB">
      <w:pPr>
        <w:pStyle w:val="TH"/>
        <w:rPr>
          <w:rFonts w:eastAsia="Yu Mincho"/>
          <w:sz w:val="28"/>
          <w:szCs w:val="28"/>
          <w:lang w:eastAsia="ja-JP"/>
        </w:rPr>
      </w:pPr>
      <w:r>
        <w:lastRenderedPageBreak/>
        <w:t>Table 6.20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111AB" w14:paraId="57D2099F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86B" w14:textId="77777777" w:rsidR="000111AB" w:rsidRDefault="000111AB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1414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111AB" w14:paraId="532FF4FB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081B" w14:textId="77777777" w:rsidR="000111AB" w:rsidRDefault="000111AB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CA81" w14:textId="77777777" w:rsidR="000111AB" w:rsidRDefault="000111AB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7069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5A1932CD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C754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18F1A7BA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459E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16C776F9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E740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18537651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C2D6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66B57B88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10E8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81D3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6AED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0181AF76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FF88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773BF10D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7390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53AD2E42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76BD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32DC058E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EAB5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1FB1FE98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C2B9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DAD9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6DAF" w14:textId="77777777" w:rsidR="000111AB" w:rsidRDefault="000111AB" w:rsidP="00152546">
            <w:pPr>
              <w:pStyle w:val="TAH"/>
            </w:pPr>
            <w:r>
              <w:t>Maximum aggregated bandwidth</w:t>
            </w:r>
          </w:p>
          <w:p w14:paraId="24FE848E" w14:textId="77777777" w:rsidR="000111AB" w:rsidRDefault="000111AB" w:rsidP="00152546">
            <w:pPr>
              <w:pStyle w:val="TAH"/>
            </w:pPr>
            <w:r>
              <w:t>[MHz]</w:t>
            </w:r>
          </w:p>
        </w:tc>
      </w:tr>
      <w:tr w:rsidR="000111AB" w14:paraId="6DBA0C2E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62044" w14:textId="77777777" w:rsidR="000111AB" w:rsidRPr="00F411E4" w:rsidRDefault="000111AB" w:rsidP="00152546">
            <w:pPr>
              <w:pStyle w:val="TAC"/>
            </w:pPr>
            <w:r w:rsidRPr="006F0068">
              <w:t>DC_</w:t>
            </w:r>
            <w:r>
              <w:t>5</w:t>
            </w:r>
            <w:r w:rsidRPr="006F0068">
              <w:t>A</w:t>
            </w:r>
            <w:r>
              <w:t>_</w:t>
            </w:r>
            <w:r w:rsidRPr="006F0068">
              <w:t>n</w:t>
            </w:r>
            <w:r>
              <w:t>40</w:t>
            </w:r>
            <w:r w:rsidRPr="006F0068">
              <w:t>A-n7</w:t>
            </w:r>
            <w:r>
              <w:t>7</w:t>
            </w:r>
            <w:r w:rsidRPr="006F0068"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BDCD" w14:textId="77777777" w:rsidR="000111AB" w:rsidRPr="00ED00EE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26EF" w14:textId="77777777" w:rsidR="000111AB" w:rsidRPr="00FF5465" w:rsidRDefault="000111AB" w:rsidP="00152546">
            <w:pPr>
              <w:pStyle w:val="TAC"/>
              <w:rPr>
                <w:rFonts w:eastAsia="SimSun"/>
                <w:color w:val="000000" w:themeColor="text1"/>
                <w:lang w:eastAsia="zh-CN"/>
              </w:rPr>
            </w:pPr>
            <w:r w:rsidRPr="00FF5465">
              <w:rPr>
                <w:rFonts w:eastAsia="SimSun" w:hint="eastAsia"/>
                <w:color w:val="000000" w:themeColor="text1"/>
                <w:lang w:eastAsia="zh-CN"/>
              </w:rPr>
              <w:t>1</w:t>
            </w:r>
            <w:r w:rsidRPr="00FF5465">
              <w:rPr>
                <w:rFonts w:eastAsia="SimSun"/>
                <w:color w:val="000000" w:themeColor="text1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0E9" w14:textId="77777777" w:rsidR="000111AB" w:rsidRPr="00FF5465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FF5465">
              <w:rPr>
                <w:color w:val="000000" w:themeColor="text1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AC6C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  <w:r w:rsidRPr="00FF5465">
              <w:rPr>
                <w:color w:val="000000" w:themeColor="text1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AD03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16A5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8784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90B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FFE2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68BA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8981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DCDA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5982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A08D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1045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2191C" w14:textId="77777777" w:rsidR="000111AB" w:rsidRPr="00FF5465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210</w:t>
            </w:r>
          </w:p>
        </w:tc>
      </w:tr>
      <w:tr w:rsidR="000111AB" w14:paraId="2677A7AF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225B8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DB1A0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204B" w14:textId="77777777" w:rsidR="000111AB" w:rsidRPr="00FF5465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FF5465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9691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10CB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0699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0708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83AA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25</w:t>
            </w:r>
            <w:r w:rsidRPr="00FF5465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EEB8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30</w:t>
            </w:r>
            <w:r w:rsidRPr="00FF5465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DA25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73FD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93BE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9E8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E082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89AF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C9B9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5C588" w14:textId="77777777" w:rsidR="000111AB" w:rsidRPr="00FF5465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727E3217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89DAB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592B1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DE2" w14:textId="77777777" w:rsidR="000111AB" w:rsidRPr="00FF5465" w:rsidRDefault="000111AB" w:rsidP="00152546">
            <w:pPr>
              <w:pStyle w:val="TAC"/>
              <w:rPr>
                <w:color w:val="000000" w:themeColor="text1"/>
                <w:lang w:eastAsia="zh-TW"/>
              </w:rPr>
            </w:pPr>
            <w:r w:rsidRPr="00FF5465">
              <w:rPr>
                <w:color w:val="000000" w:themeColor="text1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DB10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C4FC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DF05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BD1A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52B4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25</w:t>
            </w:r>
            <w:r w:rsidRPr="00FF5465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AF70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30</w:t>
            </w:r>
            <w:r w:rsidRPr="00FF5465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32AD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12A2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8706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D789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5B0A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7849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BCD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1FC05" w14:textId="77777777" w:rsidR="000111AB" w:rsidRPr="00FF5465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56CF02C5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49A3C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CFA1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399E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2BFA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FDE6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1F92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4AA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E251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EFB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3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700E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A014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F4B0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BA1D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AA87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52B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E7F8" w14:textId="77777777" w:rsidR="000111AB" w:rsidRPr="00FF5465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FF5465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FF5465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5FB85" w14:textId="77777777" w:rsidR="000111AB" w:rsidRPr="00FF5465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1D31B080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A1728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4055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DECF" w14:textId="77777777" w:rsidR="000111AB" w:rsidRPr="00FF5465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FF5465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48D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789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0319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8A45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365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0F14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2D62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EE81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A5E8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CFE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074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166F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876D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B3809" w14:textId="77777777" w:rsidR="000111AB" w:rsidRPr="00FF5465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1F55E7F1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4CE250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D94D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2855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  <w:r w:rsidRPr="00FF5465">
              <w:rPr>
                <w:color w:val="000000" w:themeColor="text1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F1AF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B83F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020F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C3A0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CA96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A0D4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B1AB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BFFF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4910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EA30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2B8D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A4C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053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1F1CC" w14:textId="77777777" w:rsidR="000111AB" w:rsidRPr="00FF5465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4541BF07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FDCCF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C1A3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507F" w14:textId="77777777" w:rsidR="000111AB" w:rsidRPr="00FF5465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FF5465">
              <w:rPr>
                <w:color w:val="000000" w:themeColor="text1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0084" w14:textId="77777777" w:rsidR="000111AB" w:rsidRPr="00FF5465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7C66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5AF4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0CE6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8742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AF32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B7D3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0F5E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4A69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000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6288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FC6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CD00" w14:textId="77777777" w:rsidR="000111AB" w:rsidRPr="00FF5465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FF5465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94C53" w14:textId="77777777" w:rsidR="000111AB" w:rsidRPr="00FF5465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</w:tbl>
    <w:p w14:paraId="064A5633" w14:textId="77777777" w:rsidR="000111AB" w:rsidRDefault="000111AB" w:rsidP="000111AB"/>
    <w:p w14:paraId="6CD99028" w14:textId="3CAE7AD4" w:rsidR="000111AB" w:rsidRPr="00856B63" w:rsidRDefault="000111AB" w:rsidP="00147049">
      <w:pPr>
        <w:pStyle w:val="3"/>
      </w:pPr>
      <w:bookmarkStart w:id="335" w:name="_Toc135927708"/>
      <w:r>
        <w:t>6.20</w:t>
      </w:r>
      <w:r w:rsidRPr="000558E4">
        <w:rPr>
          <w:rFonts w:hint="eastAsia"/>
        </w:rPr>
        <w:t>.</w:t>
      </w:r>
      <w:r>
        <w:t>3</w:t>
      </w:r>
      <w:r w:rsidRPr="000558E4">
        <w:tab/>
      </w:r>
      <w:r>
        <w:t>Co-existence studies</w:t>
      </w:r>
      <w:bookmarkEnd w:id="335"/>
    </w:p>
    <w:p w14:paraId="717C401F" w14:textId="5BB936D6" w:rsidR="000111AB" w:rsidRPr="00F60048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 xml:space="preserve">For UE coexistence study of Band </w:t>
      </w:r>
      <w:r>
        <w:rPr>
          <w:iCs/>
          <w:color w:val="000000" w:themeColor="text1"/>
        </w:rPr>
        <w:t>5</w:t>
      </w:r>
      <w:r w:rsidRPr="00F60048">
        <w:rPr>
          <w:iCs/>
          <w:color w:val="000000" w:themeColor="text1"/>
        </w:rPr>
        <w:t xml:space="preserve"> + Band n40,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6.20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-1.</w:t>
      </w:r>
    </w:p>
    <w:p w14:paraId="46B4CD30" w14:textId="77777777" w:rsidR="000111AB" w:rsidRPr="00F672D7" w:rsidRDefault="000111AB" w:rsidP="000111AB">
      <w:pPr>
        <w:rPr>
          <w:iCs/>
          <w:color w:val="000000" w:themeColor="text1"/>
        </w:rPr>
      </w:pPr>
      <w:r w:rsidRPr="00F672D7">
        <w:rPr>
          <w:iCs/>
          <w:color w:val="000000" w:themeColor="text1"/>
        </w:rPr>
        <w:t>Based on the calculation, we identify the following interference impact:</w:t>
      </w:r>
    </w:p>
    <w:p w14:paraId="213081E2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rFonts w:hint="eastAsia"/>
          <w:iCs/>
          <w:color w:val="000000" w:themeColor="text1"/>
        </w:rPr>
        <w:t>-</w:t>
      </w:r>
      <w:r w:rsidRPr="008E68E0">
        <w:rPr>
          <w:iCs/>
          <w:color w:val="000000" w:themeColor="text1"/>
        </w:rPr>
        <w:t xml:space="preserve"> The </w:t>
      </w:r>
      <w:r>
        <w:rPr>
          <w:iCs/>
          <w:color w:val="000000" w:themeColor="text1"/>
        </w:rPr>
        <w:t xml:space="preserve">4th and 5th </w:t>
      </w:r>
      <w:r w:rsidRPr="008E68E0">
        <w:rPr>
          <w:rFonts w:hint="eastAsia"/>
          <w:iCs/>
          <w:color w:val="000000" w:themeColor="text1"/>
        </w:rPr>
        <w:t>o</w:t>
      </w:r>
      <w:r w:rsidRPr="008E68E0">
        <w:rPr>
          <w:iCs/>
          <w:color w:val="000000" w:themeColor="text1"/>
        </w:rPr>
        <w:t>rder harmonic</w:t>
      </w:r>
      <w:r>
        <w:rPr>
          <w:iCs/>
          <w:color w:val="000000" w:themeColor="text1"/>
        </w:rPr>
        <w:t>s</w:t>
      </w:r>
      <w:r w:rsidRPr="008E68E0">
        <w:rPr>
          <w:iCs/>
          <w:color w:val="000000" w:themeColor="text1"/>
        </w:rPr>
        <w:t xml:space="preserve"> of UL Band </w:t>
      </w:r>
      <w:r>
        <w:rPr>
          <w:iCs/>
          <w:color w:val="000000" w:themeColor="text1"/>
        </w:rPr>
        <w:t>5</w:t>
      </w:r>
      <w:r w:rsidRPr="008E68E0">
        <w:rPr>
          <w:iCs/>
          <w:color w:val="000000" w:themeColor="text1"/>
        </w:rPr>
        <w:t xml:space="preserve"> may have an impact on </w:t>
      </w:r>
      <w:r>
        <w:rPr>
          <w:rFonts w:hint="eastAsia"/>
          <w:iCs/>
          <w:color w:val="000000" w:themeColor="text1"/>
        </w:rPr>
        <w:t>D</w:t>
      </w:r>
      <w:r>
        <w:rPr>
          <w:iCs/>
          <w:color w:val="000000" w:themeColor="text1"/>
        </w:rPr>
        <w:t>L</w:t>
      </w:r>
      <w:r w:rsidRPr="008E68E0">
        <w:rPr>
          <w:iCs/>
          <w:color w:val="000000" w:themeColor="text1"/>
        </w:rPr>
        <w:t xml:space="preserve"> Band n77.</w:t>
      </w:r>
    </w:p>
    <w:p w14:paraId="5CF36D9A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iCs/>
          <w:color w:val="000000" w:themeColor="text1"/>
        </w:rPr>
        <w:t xml:space="preserve">- </w:t>
      </w:r>
      <w:r w:rsidRPr="008E68E0">
        <w:rPr>
          <w:rFonts w:hint="eastAsia"/>
          <w:iCs/>
          <w:color w:val="000000" w:themeColor="text1"/>
        </w:rPr>
        <w:t>T</w:t>
      </w:r>
      <w:r w:rsidRPr="008E68E0">
        <w:rPr>
          <w:iCs/>
          <w:color w:val="000000" w:themeColor="text1"/>
        </w:rPr>
        <w:t>he IMD</w:t>
      </w:r>
      <w:r>
        <w:rPr>
          <w:iCs/>
          <w:color w:val="000000" w:themeColor="text1"/>
        </w:rPr>
        <w:t>3</w:t>
      </w:r>
      <w:r w:rsidRPr="008E68E0">
        <w:rPr>
          <w:iCs/>
          <w:color w:val="000000" w:themeColor="text1"/>
        </w:rPr>
        <w:t xml:space="preserve"> interference of UL DC_</w:t>
      </w:r>
      <w:r>
        <w:rPr>
          <w:iCs/>
          <w:color w:val="000000" w:themeColor="text1"/>
        </w:rPr>
        <w:t>5</w:t>
      </w:r>
      <w:r w:rsidRPr="008E68E0">
        <w:rPr>
          <w:iCs/>
          <w:color w:val="000000" w:themeColor="text1"/>
        </w:rPr>
        <w:t xml:space="preserve">_n40 may have an impact on </w:t>
      </w:r>
      <w:r>
        <w:rPr>
          <w:iCs/>
          <w:color w:val="000000" w:themeColor="text1"/>
        </w:rPr>
        <w:t>DL</w:t>
      </w:r>
      <w:r w:rsidRPr="008E68E0">
        <w:rPr>
          <w:iCs/>
          <w:color w:val="000000" w:themeColor="text1"/>
        </w:rPr>
        <w:t xml:space="preserve"> Band n77.</w:t>
      </w:r>
    </w:p>
    <w:p w14:paraId="01C0971F" w14:textId="324677CA" w:rsidR="000111AB" w:rsidRDefault="000111AB" w:rsidP="000111AB">
      <w:pPr>
        <w:pStyle w:val="TH"/>
        <w:rPr>
          <w:iCs/>
          <w:color w:val="000000" w:themeColor="text1"/>
        </w:rPr>
      </w:pPr>
      <w:r w:rsidRPr="00980E3D">
        <w:t xml:space="preserve">Table </w:t>
      </w:r>
      <w:r>
        <w:t>6.20</w:t>
      </w:r>
      <w:r w:rsidRPr="00980E3D">
        <w:rPr>
          <w:lang w:val="en-US"/>
        </w:rPr>
        <w:t>.3</w:t>
      </w:r>
      <w:r w:rsidRPr="00980E3D">
        <w:t>-1:</w:t>
      </w:r>
      <w:r>
        <w:t xml:space="preserve"> </w:t>
      </w:r>
      <w:r w:rsidRPr="00980E3D">
        <w:t>The harmonic and IMD products caused by UL DC_</w:t>
      </w:r>
      <w:r>
        <w:t>5</w:t>
      </w:r>
      <w:r w:rsidRPr="00980E3D">
        <w:t>_n</w:t>
      </w:r>
      <w:r>
        <w:t>40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2350E1" w14:paraId="3BC051CC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2427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6DF1D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E448B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C71689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B84F1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2350E1" w14:paraId="49188E3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0ECA69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780D0A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990BE1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69890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B9FC8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2400</w:t>
            </w:r>
          </w:p>
        </w:tc>
      </w:tr>
      <w:tr w:rsidR="000111AB" w:rsidRPr="002350E1" w14:paraId="1CDA7C0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13E9E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00552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CF68A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EF6E9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737EF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2350E1" w14:paraId="1A214FF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D42E0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F55E3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1648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2D126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1698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27641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369C9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4800</w:t>
            </w:r>
          </w:p>
        </w:tc>
      </w:tr>
      <w:tr w:rsidR="000111AB" w:rsidRPr="002350E1" w14:paraId="7CC434F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04FEF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3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B6DDF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6F27F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5C647A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8775F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2350E1" w14:paraId="6DA3018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305A6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3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8A1F1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397EC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C2802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6900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BC01EE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7200</w:t>
            </w:r>
          </w:p>
        </w:tc>
      </w:tr>
      <w:tr w:rsidR="000111AB" w:rsidRPr="002350E1" w14:paraId="3A322EF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7E2109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C6285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05814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3DFA61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BB36C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2350E1" w14:paraId="30A2110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40811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A419A7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2350E1">
              <w:rPr>
                <w:rFonts w:cs="Arial"/>
                <w:color w:val="FF0000"/>
                <w:sz w:val="18"/>
                <w:szCs w:val="18"/>
              </w:rPr>
              <w:t>3296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790984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2350E1">
              <w:rPr>
                <w:rFonts w:cs="Arial"/>
                <w:color w:val="FF0000"/>
                <w:sz w:val="18"/>
                <w:szCs w:val="18"/>
              </w:rPr>
              <w:t>3396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ECB8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827A7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9600</w:t>
            </w:r>
          </w:p>
        </w:tc>
      </w:tr>
      <w:tr w:rsidR="000111AB" w:rsidRPr="002350E1" w14:paraId="630173A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54BC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E82D1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1790F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2249D8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77E10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2350E1" w14:paraId="6AE34A5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BFD0B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B816D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2350E1">
              <w:rPr>
                <w:rFonts w:cs="Arial"/>
                <w:color w:val="FF0000"/>
                <w:sz w:val="18"/>
                <w:szCs w:val="18"/>
              </w:rPr>
              <w:t>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51F034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2350E1">
              <w:rPr>
                <w:rFonts w:cs="Arial"/>
                <w:color w:val="FF0000"/>
                <w:sz w:val="18"/>
                <w:szCs w:val="18"/>
              </w:rPr>
              <w:t>4245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78E58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11500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09BEA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12000</w:t>
            </w:r>
          </w:p>
        </w:tc>
      </w:tr>
      <w:tr w:rsidR="000111AB" w:rsidRPr="002350E1" w14:paraId="393D97C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A8686A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BA7EF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A52551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9563A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1BCABE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2350E1" w14:paraId="6D2B05E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F50624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F939D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1451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2BDD3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1576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376F4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3124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8749E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3249</w:t>
            </w:r>
          </w:p>
        </w:tc>
      </w:tr>
      <w:tr w:rsidR="000111AB" w:rsidRPr="002350E1" w14:paraId="221AE42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8E207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F91C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093DE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981431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4B76D7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2350E1" w14:paraId="68693EA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B09CE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7FAB0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D1CB7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787C5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2350E1">
              <w:rPr>
                <w:rFonts w:cs="Arial"/>
                <w:color w:val="FF0000"/>
                <w:sz w:val="18"/>
                <w:szCs w:val="18"/>
              </w:rPr>
              <w:t>3751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46C7BB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2350E1">
              <w:rPr>
                <w:rFonts w:cs="Arial"/>
                <w:color w:val="FF0000"/>
                <w:sz w:val="18"/>
                <w:szCs w:val="18"/>
              </w:rPr>
              <w:t>3976</w:t>
            </w:r>
          </w:p>
        </w:tc>
      </w:tr>
      <w:tr w:rsidR="000111AB" w:rsidRPr="002350E1" w14:paraId="3A31FE8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947D5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98ED5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D6C73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A4D521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91388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2350E1" w14:paraId="4A3BA6C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FDCA4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459B5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2350E1">
              <w:rPr>
                <w:rFonts w:cs="Arial"/>
                <w:color w:val="FF0000"/>
                <w:sz w:val="18"/>
                <w:szCs w:val="18"/>
              </w:rPr>
              <w:t>3948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67157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2350E1">
              <w:rPr>
                <w:rFonts w:cs="Arial"/>
                <w:color w:val="FF0000"/>
                <w:sz w:val="18"/>
                <w:szCs w:val="18"/>
              </w:rPr>
              <w:t>4098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16EAAE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35C10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5649</w:t>
            </w:r>
          </w:p>
        </w:tc>
      </w:tr>
      <w:tr w:rsidR="000111AB" w:rsidRPr="002350E1" w14:paraId="56A1AE1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7ADE3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ABB25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E626E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6F173A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DAE57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2350E1" w14:paraId="39F9E30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A09A79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52DFF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65B4B4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D2584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6051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914B1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6376</w:t>
            </w:r>
          </w:p>
        </w:tc>
      </w:tr>
      <w:tr w:rsidR="000111AB" w:rsidRPr="002350E1" w14:paraId="2D78E58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88710B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658E7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17FC91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1387E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21103E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2350E1" w14:paraId="4175B69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A3F11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222C8B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3152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13A144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1EA69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6248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E8BBB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6498</w:t>
            </w:r>
          </w:p>
        </w:tc>
      </w:tr>
      <w:tr w:rsidR="000111AB" w:rsidRPr="002350E1" w14:paraId="1382E1D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B972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27F24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A48F5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1B37B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36771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2350E1" w14:paraId="6E99473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1E584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2CB87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AC801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4947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BA152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7724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CA07C7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8049</w:t>
            </w:r>
          </w:p>
        </w:tc>
      </w:tr>
      <w:tr w:rsidR="000111AB" w:rsidRPr="002350E1" w14:paraId="2819C8F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4EE95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5B9EE1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EAEE8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CCEA1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3D274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2350E1" w14:paraId="7C8F42F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3F2EE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F63958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8776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02A304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8351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347B37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67EA2B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896</w:t>
            </w:r>
          </w:p>
        </w:tc>
      </w:tr>
      <w:tr w:rsidR="000111AB" w:rsidRPr="002350E1" w14:paraId="48F811E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90BA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lastRenderedPageBreak/>
              <w:t>Two-tone 5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1093FB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09D24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D41228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C95CB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2350E1" w14:paraId="60B7CA4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D2E6B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EAC01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928A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F840EB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DF3316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2328</w:t>
            </w:r>
          </w:p>
        </w:tc>
      </w:tr>
      <w:tr w:rsidR="000111AB" w:rsidRPr="002350E1" w14:paraId="53B3F5B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7E63B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A8102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80237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DCBB9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16186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2350E1" w14:paraId="6A59FDF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E78CC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11B4A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10024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CEB4C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10449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EBA10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8D2890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5796</w:t>
            </w:r>
          </w:p>
        </w:tc>
      </w:tr>
      <w:tr w:rsidR="000111AB" w:rsidRPr="002350E1" w14:paraId="1D4CD21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6FFA6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2350E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2350E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E5A11F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31773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8773E9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76A962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2350E1" w14:paraId="2D05AD2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25A79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BECED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8548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DD3775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8898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A56AE8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7072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03133B" w14:textId="77777777" w:rsidR="000111AB" w:rsidRPr="002350E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350E1">
              <w:rPr>
                <w:rFonts w:cs="Arial"/>
                <w:color w:val="000000"/>
                <w:sz w:val="18"/>
                <w:szCs w:val="18"/>
              </w:rPr>
              <w:t>7347</w:t>
            </w:r>
          </w:p>
        </w:tc>
      </w:tr>
    </w:tbl>
    <w:p w14:paraId="4DD18305" w14:textId="77777777" w:rsidR="000111AB" w:rsidRDefault="000111AB" w:rsidP="000111AB">
      <w:pPr>
        <w:rPr>
          <w:iCs/>
          <w:color w:val="000000" w:themeColor="text1"/>
        </w:rPr>
      </w:pPr>
    </w:p>
    <w:p w14:paraId="799C3154" w14:textId="76AAA979" w:rsidR="000111AB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 xml:space="preserve">For UE coexistence study of Band </w:t>
      </w:r>
      <w:r>
        <w:rPr>
          <w:iCs/>
          <w:color w:val="000000" w:themeColor="text1"/>
        </w:rPr>
        <w:t>5</w:t>
      </w:r>
      <w:r w:rsidRPr="00F60048">
        <w:rPr>
          <w:iCs/>
          <w:color w:val="000000" w:themeColor="text1"/>
        </w:rPr>
        <w:t xml:space="preserve"> + Band n</w:t>
      </w:r>
      <w:r>
        <w:rPr>
          <w:iCs/>
          <w:color w:val="000000" w:themeColor="text1"/>
        </w:rPr>
        <w:t>77</w:t>
      </w:r>
      <w:r w:rsidRPr="00F60048">
        <w:rPr>
          <w:iCs/>
          <w:color w:val="000000" w:themeColor="text1"/>
        </w:rPr>
        <w:t xml:space="preserve">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6.20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</w:t>
      </w:r>
      <w:r>
        <w:rPr>
          <w:iCs/>
          <w:color w:val="000000" w:themeColor="text1"/>
        </w:rPr>
        <w:t>2</w:t>
      </w:r>
      <w:r w:rsidRPr="00F60048">
        <w:rPr>
          <w:iCs/>
          <w:color w:val="000000" w:themeColor="text1"/>
        </w:rPr>
        <w:t>.</w:t>
      </w:r>
    </w:p>
    <w:p w14:paraId="781D4D89" w14:textId="77777777" w:rsidR="000111AB" w:rsidRPr="00F672D7" w:rsidRDefault="000111AB" w:rsidP="000111AB">
      <w:pPr>
        <w:rPr>
          <w:iCs/>
          <w:color w:val="000000" w:themeColor="text1"/>
        </w:rPr>
      </w:pPr>
      <w:r w:rsidRPr="00F672D7">
        <w:rPr>
          <w:iCs/>
          <w:color w:val="000000" w:themeColor="text1"/>
        </w:rPr>
        <w:t>Based on the calculation, we identify the following interference impact:</w:t>
      </w:r>
    </w:p>
    <w:p w14:paraId="173481E0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iCs/>
          <w:color w:val="000000" w:themeColor="text1"/>
        </w:rPr>
        <w:t xml:space="preserve">- </w:t>
      </w:r>
      <w:r w:rsidRPr="008E68E0">
        <w:rPr>
          <w:rFonts w:hint="eastAsia"/>
          <w:iCs/>
          <w:color w:val="000000" w:themeColor="text1"/>
        </w:rPr>
        <w:t>T</w:t>
      </w:r>
      <w:r w:rsidRPr="008E68E0">
        <w:rPr>
          <w:iCs/>
          <w:color w:val="000000" w:themeColor="text1"/>
        </w:rPr>
        <w:t>he IMD</w:t>
      </w:r>
      <w:r>
        <w:rPr>
          <w:iCs/>
          <w:color w:val="000000" w:themeColor="text1"/>
        </w:rPr>
        <w:t>3</w:t>
      </w:r>
      <w:r w:rsidRPr="008E68E0">
        <w:rPr>
          <w:iCs/>
          <w:color w:val="000000" w:themeColor="text1"/>
        </w:rPr>
        <w:t xml:space="preserve"> interference of UL DC_</w:t>
      </w:r>
      <w:r>
        <w:rPr>
          <w:iCs/>
          <w:color w:val="000000" w:themeColor="text1"/>
        </w:rPr>
        <w:t>5</w:t>
      </w:r>
      <w:r w:rsidRPr="008E68E0">
        <w:rPr>
          <w:iCs/>
          <w:color w:val="000000" w:themeColor="text1"/>
        </w:rPr>
        <w:t>_n</w:t>
      </w:r>
      <w:r>
        <w:rPr>
          <w:iCs/>
          <w:color w:val="000000" w:themeColor="text1"/>
        </w:rPr>
        <w:t>77</w:t>
      </w:r>
      <w:r w:rsidRPr="008E68E0">
        <w:rPr>
          <w:iCs/>
          <w:color w:val="000000" w:themeColor="text1"/>
        </w:rPr>
        <w:t xml:space="preserve"> may have an impact on </w:t>
      </w:r>
      <w:r>
        <w:rPr>
          <w:iCs/>
          <w:color w:val="000000" w:themeColor="text1"/>
        </w:rPr>
        <w:t>DL</w:t>
      </w:r>
      <w:r w:rsidRPr="008E68E0">
        <w:rPr>
          <w:iCs/>
          <w:color w:val="000000" w:themeColor="text1"/>
        </w:rPr>
        <w:t xml:space="preserve"> Band n</w:t>
      </w:r>
      <w:r>
        <w:rPr>
          <w:iCs/>
          <w:color w:val="000000" w:themeColor="text1"/>
        </w:rPr>
        <w:t>40</w:t>
      </w:r>
      <w:r w:rsidRPr="008E68E0">
        <w:rPr>
          <w:iCs/>
          <w:color w:val="000000" w:themeColor="text1"/>
        </w:rPr>
        <w:t>.</w:t>
      </w:r>
    </w:p>
    <w:p w14:paraId="546720A7" w14:textId="546EB605" w:rsidR="000111AB" w:rsidRDefault="000111AB" w:rsidP="000111AB">
      <w:pPr>
        <w:pStyle w:val="TH"/>
      </w:pPr>
      <w:r w:rsidRPr="00980E3D">
        <w:t xml:space="preserve">Table </w:t>
      </w:r>
      <w:r>
        <w:t>6.20</w:t>
      </w:r>
      <w:r w:rsidRPr="00980E3D">
        <w:rPr>
          <w:lang w:val="en-US"/>
        </w:rPr>
        <w:t>.3</w:t>
      </w:r>
      <w:r w:rsidRPr="00980E3D">
        <w:t>-</w:t>
      </w:r>
      <w:r>
        <w:t>2</w:t>
      </w:r>
      <w:r w:rsidRPr="00980E3D">
        <w:t>:</w:t>
      </w:r>
      <w:r>
        <w:t xml:space="preserve"> </w:t>
      </w:r>
      <w:r w:rsidRPr="00980E3D">
        <w:t>The harmonic and IMD products caused by UL DC_</w:t>
      </w:r>
      <w:r>
        <w:t>5</w:t>
      </w:r>
      <w:r w:rsidRPr="00980E3D">
        <w:t>_n</w:t>
      </w:r>
      <w:r>
        <w:t>77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6E1A4E" w14:paraId="525F53EF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5C7BF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0B74C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8C319C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5831C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7A3566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6E1A4E" w14:paraId="3202F8B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23D56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BEF1F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555BE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2CE1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97F0EF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4200</w:t>
            </w:r>
          </w:p>
        </w:tc>
      </w:tr>
      <w:tr w:rsidR="000111AB" w:rsidRPr="006E1A4E" w14:paraId="3D9780C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0C299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39C81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B7F23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D4947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009DE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6E1A4E" w14:paraId="1078F21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3471A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F96E03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FE284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5B242C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878EA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8400</w:t>
            </w:r>
          </w:p>
        </w:tc>
      </w:tr>
      <w:tr w:rsidR="000111AB" w:rsidRPr="006E1A4E" w14:paraId="105A638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EB35A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75A8A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D3BA8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A6A46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CFBF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6E1A4E" w14:paraId="46E9695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A9328B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04EC0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02B0D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E06F6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1DDE63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12600</w:t>
            </w:r>
          </w:p>
        </w:tc>
      </w:tr>
      <w:tr w:rsidR="000111AB" w:rsidRPr="006E1A4E" w14:paraId="6681B1A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7BCFC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DDF714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5C9D8C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14D13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A9E34C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6E1A4E" w14:paraId="2ADA51C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8A163D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83D43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710258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73C4EF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6CBEE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16800</w:t>
            </w:r>
          </w:p>
        </w:tc>
      </w:tr>
      <w:tr w:rsidR="000111AB" w:rsidRPr="006E1A4E" w14:paraId="3DBE727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7F79B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6C123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042B3D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FB99D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4A201B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6E1A4E" w14:paraId="2282CDE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3A241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872634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D153F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8DD6C3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74AFA4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21000</w:t>
            </w:r>
          </w:p>
        </w:tc>
      </w:tr>
      <w:tr w:rsidR="000111AB" w:rsidRPr="006E1A4E" w14:paraId="69EA1A9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2271B6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711594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55AD0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DBAC5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6FC51F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6E1A4E" w14:paraId="159ED06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0AF503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664BFC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2451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7DB88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3376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BB19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788BF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5049</w:t>
            </w:r>
          </w:p>
        </w:tc>
      </w:tr>
      <w:tr w:rsidR="000111AB" w:rsidRPr="006E1A4E" w14:paraId="771723F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AE16D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AF6058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0FDDD1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BD9091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5FC50B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6E1A4E" w14:paraId="723BCBE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AB26F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2C3D1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6E1A4E">
              <w:rPr>
                <w:rFonts w:cs="Arial"/>
                <w:color w:val="FF0000"/>
                <w:sz w:val="18"/>
                <w:szCs w:val="18"/>
              </w:rPr>
              <w:t>2552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30835B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6E1A4E">
              <w:rPr>
                <w:rFonts w:cs="Arial"/>
                <w:color w:val="FF0000"/>
                <w:sz w:val="18"/>
                <w:szCs w:val="18"/>
              </w:rPr>
              <w:t>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2C186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B0A87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7576</w:t>
            </w:r>
          </w:p>
        </w:tc>
      </w:tr>
      <w:tr w:rsidR="000111AB" w:rsidRPr="006E1A4E" w14:paraId="479C9E6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A1B54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7718E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5C412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3C7CF1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1E22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6E1A4E" w14:paraId="3A0CD0A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7662EF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BE528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70C781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A27E34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7424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D0384D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9249</w:t>
            </w:r>
          </w:p>
        </w:tc>
      </w:tr>
      <w:tr w:rsidR="000111AB" w:rsidRPr="006E1A4E" w14:paraId="2B430A8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AD084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2390C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767F0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F43418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7F3C9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6E1A4E" w14:paraId="075903D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F68E1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B5EE0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79956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656ADC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9051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C1369D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11776</w:t>
            </w:r>
          </w:p>
        </w:tc>
      </w:tr>
      <w:tr w:rsidR="000111AB" w:rsidRPr="006E1A4E" w14:paraId="5BA5865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4608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275788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55E36E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2E9CB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D0143F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6E1A4E" w14:paraId="2BCF575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F55B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289B28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6752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D53E9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CF5118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8248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66D39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10098</w:t>
            </w:r>
          </w:p>
        </w:tc>
      </w:tr>
      <w:tr w:rsidR="000111AB" w:rsidRPr="006E1A4E" w14:paraId="4E11918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5578A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0230F4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1CC068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E1F5C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D5F47E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6E1A4E" w14:paraId="2E28185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0845A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4E33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6CD29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6747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D824D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10724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09AC6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13449</w:t>
            </w:r>
          </w:p>
        </w:tc>
      </w:tr>
      <w:tr w:rsidR="000111AB" w:rsidRPr="006E1A4E" w14:paraId="4229570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3B173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F6E071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0D16C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2EE3CB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E5E25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6E1A4E" w14:paraId="78EC211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DB56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56A9E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15976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77F156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12351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72441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AE3A6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904</w:t>
            </w:r>
          </w:p>
        </w:tc>
      </w:tr>
      <w:tr w:rsidR="000111AB" w:rsidRPr="006E1A4E" w14:paraId="03B243C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BF05CB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4DEF5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E30DEF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9A47F2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C6B24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6E1A4E" w14:paraId="3E10C12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E012E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41CBF5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10952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3A5E01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8202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352AB4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4053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3E2CF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5928</w:t>
            </w:r>
          </w:p>
        </w:tc>
      </w:tr>
      <w:tr w:rsidR="000111AB" w:rsidRPr="006E1A4E" w14:paraId="359066D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CE66C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49E54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EE318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EF0C9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C2E323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6E1A4E" w14:paraId="0DEF79B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C7327A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87EBD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14024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52DB6C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17649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B89200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6596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C60D0E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7596</w:t>
            </w:r>
          </w:p>
        </w:tc>
      </w:tr>
      <w:tr w:rsidR="000111AB" w:rsidRPr="006E1A4E" w14:paraId="51BD7AE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1D8B6B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6E1A4E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6E1A4E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7A6037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C9D761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585CF6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F31019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6E1A4E" w14:paraId="05EE7CA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20D85E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196FEF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11548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E7D8F4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14298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7AB3CC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9072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508AED" w14:textId="77777777" w:rsidR="000111AB" w:rsidRPr="006E1A4E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A4E">
              <w:rPr>
                <w:rFonts w:cs="Arial"/>
                <w:color w:val="000000"/>
                <w:sz w:val="18"/>
                <w:szCs w:val="18"/>
              </w:rPr>
              <w:t>10947</w:t>
            </w:r>
          </w:p>
        </w:tc>
      </w:tr>
    </w:tbl>
    <w:p w14:paraId="2930718D" w14:textId="77777777" w:rsidR="000111AB" w:rsidRDefault="000111AB" w:rsidP="000111AB"/>
    <w:p w14:paraId="4280FD1F" w14:textId="2AA7D864" w:rsidR="000111AB" w:rsidRDefault="000111AB" w:rsidP="00147049">
      <w:pPr>
        <w:pStyle w:val="3"/>
      </w:pPr>
      <w:bookmarkStart w:id="336" w:name="_Toc135927709"/>
      <w:r>
        <w:t>6.20</w:t>
      </w:r>
      <w:r w:rsidRPr="000558E4">
        <w:rPr>
          <w:rFonts w:hint="eastAsia"/>
        </w:rPr>
        <w:t>.</w:t>
      </w:r>
      <w:r>
        <w:t>4</w:t>
      </w:r>
      <w:r w:rsidRPr="000558E4">
        <w:tab/>
        <w:t>∆TIB and ∆RIB values</w:t>
      </w:r>
      <w:bookmarkEnd w:id="336"/>
    </w:p>
    <w:p w14:paraId="697B725D" w14:textId="77777777" w:rsidR="000111AB" w:rsidRPr="004E1C79" w:rsidRDefault="000111AB" w:rsidP="000111AB">
      <w:pPr>
        <w:rPr>
          <w:rFonts w:eastAsia="Yu Mincho" w:cs="Arial"/>
          <w:lang w:eastAsia="ja-JP"/>
        </w:rPr>
      </w:pPr>
      <w:r w:rsidRPr="00C732A0">
        <w:rPr>
          <w:lang w:eastAsia="en-US"/>
        </w:rPr>
        <w:t xml:space="preserve">For </w:t>
      </w:r>
      <w:r w:rsidRPr="00C732A0">
        <w:rPr>
          <w:rFonts w:cs="Arial"/>
          <w:lang w:eastAsia="ja-JP"/>
        </w:rPr>
        <w:t>DC_</w:t>
      </w:r>
      <w:r>
        <w:rPr>
          <w:rFonts w:cs="Arial"/>
          <w:lang w:eastAsia="ja-JP"/>
        </w:rPr>
        <w:t>5</w:t>
      </w:r>
      <w:r w:rsidRPr="00C732A0">
        <w:rPr>
          <w:rFonts w:cs="Arial"/>
          <w:lang w:eastAsia="ja-JP"/>
        </w:rPr>
        <w:t>_n40</w:t>
      </w:r>
      <w:r>
        <w:rPr>
          <w:rFonts w:cs="Arial"/>
          <w:lang w:eastAsia="ja-JP"/>
        </w:rPr>
        <w:t>-n77</w:t>
      </w:r>
      <w:r w:rsidRPr="00C732A0">
        <w:rPr>
          <w:lang w:eastAsia="en-US"/>
        </w:rPr>
        <w:t>,</w:t>
      </w:r>
      <w:r>
        <w:rPr>
          <w:lang w:eastAsia="en-US"/>
        </w:rPr>
        <w:t xml:space="preserve"> </w:t>
      </w:r>
      <w:r w:rsidRPr="00C732A0">
        <w:rPr>
          <w:lang w:eastAsia="en-US"/>
        </w:rPr>
        <w:sym w:font="Symbol" w:char="F044"/>
      </w:r>
      <w:r w:rsidRPr="00C732A0">
        <w:rPr>
          <w:lang w:eastAsia="en-US"/>
        </w:rPr>
        <w:t>T</w:t>
      </w:r>
      <w:r w:rsidRPr="00C732A0">
        <w:rPr>
          <w:vertAlign w:val="subscript"/>
          <w:lang w:eastAsia="en-US"/>
        </w:rPr>
        <w:t>IB,c</w:t>
      </w:r>
      <w:r w:rsidRPr="00C732A0">
        <w:rPr>
          <w:lang w:eastAsia="en-US"/>
        </w:rPr>
        <w:t xml:space="preserve"> and </w:t>
      </w:r>
      <w:r w:rsidRPr="00C732A0">
        <w:rPr>
          <w:lang w:eastAsia="en-US"/>
        </w:rPr>
        <w:sym w:font="Symbol" w:char="F044"/>
      </w:r>
      <w:r w:rsidRPr="00C732A0">
        <w:rPr>
          <w:lang w:eastAsia="en-US"/>
        </w:rPr>
        <w:t>R</w:t>
      </w:r>
      <w:r w:rsidRPr="00C732A0">
        <w:rPr>
          <w:vertAlign w:val="subscript"/>
          <w:lang w:eastAsia="en-US"/>
        </w:rPr>
        <w:t>IB</w:t>
      </w:r>
      <w:r w:rsidRPr="00C732A0">
        <w:rPr>
          <w:rFonts w:hint="eastAsia"/>
          <w:vertAlign w:val="subscript"/>
          <w:lang w:eastAsia="zh-CN"/>
        </w:rPr>
        <w:t>,c</w:t>
      </w:r>
      <w:r w:rsidRPr="00C732A0">
        <w:rPr>
          <w:lang w:eastAsia="en-US"/>
        </w:rPr>
        <w:t xml:space="preserve"> </w:t>
      </w:r>
      <w:r>
        <w:rPr>
          <w:lang w:eastAsia="en-US"/>
        </w:rPr>
        <w:t xml:space="preserve">values </w:t>
      </w:r>
      <w:r w:rsidRPr="00C732A0">
        <w:rPr>
          <w:lang w:eastAsia="en-US"/>
        </w:rPr>
        <w:t xml:space="preserve">are reused from </w:t>
      </w:r>
      <w:r>
        <w:rPr>
          <w:rFonts w:cs="Arial"/>
          <w:lang w:eastAsia="ja-JP"/>
        </w:rPr>
        <w:t>CA</w:t>
      </w:r>
      <w:r w:rsidRPr="00C732A0">
        <w:rPr>
          <w:rFonts w:cs="Arial"/>
          <w:lang w:eastAsia="ja-JP"/>
        </w:rPr>
        <w:t>_</w:t>
      </w:r>
      <w:r>
        <w:rPr>
          <w:rFonts w:cs="Arial"/>
          <w:lang w:eastAsia="ja-JP"/>
        </w:rPr>
        <w:t>n5-n30</w:t>
      </w:r>
      <w:r w:rsidRPr="00C732A0">
        <w:rPr>
          <w:rFonts w:cs="Arial"/>
          <w:lang w:eastAsia="ja-JP"/>
        </w:rPr>
        <w:t>-</w:t>
      </w:r>
      <w:r>
        <w:rPr>
          <w:rFonts w:cs="Arial"/>
          <w:lang w:eastAsia="ja-JP"/>
        </w:rPr>
        <w:t>n77, which is very similar.</w:t>
      </w:r>
    </w:p>
    <w:p w14:paraId="3FDF4D66" w14:textId="74AD8EDE" w:rsidR="000111AB" w:rsidRDefault="000111AB" w:rsidP="000111AB">
      <w:pPr>
        <w:pStyle w:val="TH"/>
        <w:rPr>
          <w:lang w:eastAsia="ko-KR"/>
        </w:rPr>
      </w:pPr>
      <w:r>
        <w:rPr>
          <w:lang w:eastAsia="ko-KR"/>
        </w:rPr>
        <w:t>Table 6.20.</w:t>
      </w:r>
      <w:r>
        <w:rPr>
          <w:rFonts w:cs="Arial"/>
          <w:lang w:eastAsia="ko-KR"/>
        </w:rPr>
        <w:t>4</w:t>
      </w:r>
      <w:r>
        <w:rPr>
          <w:lang w:eastAsia="ko-KR"/>
        </w:rPr>
        <w:t xml:space="preserve">-1: </w:t>
      </w:r>
      <w:r>
        <w:t>Δ</w:t>
      </w:r>
      <w:r>
        <w:rPr>
          <w:lang w:eastAsia="ko-KR"/>
        </w:rPr>
        <w:t>T</w:t>
      </w:r>
      <w:r>
        <w:rPr>
          <w:vertAlign w:val="subscript"/>
          <w:lang w:eastAsia="ko-KR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111AB" w14:paraId="714A038D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264E" w14:textId="77777777" w:rsidR="000111AB" w:rsidRDefault="000111AB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7FE4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0111AB" w14:paraId="7BDF9834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1B21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91D6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62FCA49D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FE72" w14:textId="77777777" w:rsidR="000111AB" w:rsidRDefault="000111AB" w:rsidP="00152546">
            <w:pPr>
              <w:pStyle w:val="TAC"/>
            </w:pPr>
            <w:r>
              <w:t>DC_5_n40-n77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497C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ED5F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0863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.8</w:t>
            </w:r>
          </w:p>
        </w:tc>
      </w:tr>
      <w:tr w:rsidR="000111AB" w14:paraId="1678B54D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1565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6:</w:t>
            </w:r>
            <w:r>
              <w:rPr>
                <w:rFonts w:cs="Arial"/>
                <w:sz w:val="18"/>
                <w:lang w:eastAsia="en-US"/>
              </w:rPr>
              <w:tab/>
              <w:t>“-” denotes ΔT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7BF58EEB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sz w:val="18"/>
                <w:szCs w:val="18"/>
              </w:rPr>
              <w:t>NOTE 7: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2FCFFC0D" w14:textId="77777777" w:rsidR="000111AB" w:rsidRPr="00C11F06" w:rsidRDefault="000111AB" w:rsidP="000111AB"/>
    <w:p w14:paraId="59055796" w14:textId="203FC581" w:rsidR="000111AB" w:rsidRDefault="000111AB" w:rsidP="00735A9B">
      <w:pPr>
        <w:pStyle w:val="TH"/>
      </w:pPr>
      <w:r w:rsidRPr="004E1C79">
        <w:t xml:space="preserve">Table </w:t>
      </w:r>
      <w:r>
        <w:rPr>
          <w:lang w:eastAsia="ja-JP"/>
        </w:rPr>
        <w:t>6.20</w:t>
      </w:r>
      <w:r w:rsidRPr="004E1C79">
        <w:t>.</w:t>
      </w:r>
      <w:r w:rsidRPr="004E1C79">
        <w:rPr>
          <w:rFonts w:cs="Arial"/>
          <w:lang w:eastAsia="ja-JP"/>
        </w:rPr>
        <w:t>4</w:t>
      </w:r>
      <w:r w:rsidRPr="004E1C79">
        <w:t>-2: ΔR</w:t>
      </w:r>
      <w:r w:rsidRPr="004E1C79">
        <w:rPr>
          <w:vertAlign w:val="subscript"/>
        </w:rPr>
        <w:t>IB</w:t>
      </w:r>
      <w:r>
        <w:rPr>
          <w:vertAlign w:val="subscript"/>
        </w:rPr>
        <w:t>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111AB" w14:paraId="544863C7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FFAB" w14:textId="77777777" w:rsidR="000111AB" w:rsidRDefault="000111AB" w:rsidP="001525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55B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26565658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9C89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2C67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111AB" w14:paraId="060621C7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2929" w14:textId="77777777" w:rsidR="000111AB" w:rsidRDefault="000111AB" w:rsidP="00152546">
            <w:pPr>
              <w:pStyle w:val="TAC"/>
            </w:pPr>
            <w:r>
              <w:t>DC_5_n40-n77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F6C4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6104F4">
              <w:rPr>
                <w:rFonts w:eastAsiaTheme="minorEastAsia" w:hint="eastAsia"/>
                <w:lang w:eastAsia="ko-KR"/>
              </w:rPr>
              <w:t>0</w:t>
            </w:r>
            <w:r w:rsidRPr="006104F4">
              <w:rPr>
                <w:rFonts w:eastAsiaTheme="minorEastAsia"/>
                <w:lang w:eastAsia="ko-KR"/>
              </w:rPr>
              <w:t>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941F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37B7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.5</w:t>
            </w:r>
          </w:p>
        </w:tc>
      </w:tr>
      <w:tr w:rsidR="000111AB" w14:paraId="1CDCC929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8EE9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7:</w:t>
            </w:r>
            <w:r>
              <w:rPr>
                <w:rFonts w:cs="Arial"/>
                <w:sz w:val="18"/>
                <w:lang w:eastAsia="en-US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2B595348" w14:textId="77777777" w:rsidR="000111AB" w:rsidRDefault="000111AB" w:rsidP="00152546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sz w:val="18"/>
                <w:szCs w:val="18"/>
              </w:rPr>
              <w:t>NOTE 8: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5D1DFD7A" w14:textId="77777777" w:rsidR="000111AB" w:rsidRPr="00994E85" w:rsidRDefault="000111AB" w:rsidP="000111AB">
      <w:pPr>
        <w:rPr>
          <w:rFonts w:eastAsia="DengXian"/>
          <w:lang w:eastAsia="zh-CN"/>
        </w:rPr>
      </w:pPr>
    </w:p>
    <w:p w14:paraId="62920FC4" w14:textId="60D917AA" w:rsidR="000111AB" w:rsidRDefault="000111AB" w:rsidP="00147049">
      <w:pPr>
        <w:pStyle w:val="3"/>
      </w:pPr>
      <w:bookmarkStart w:id="337" w:name="_Toc135927710"/>
      <w:r>
        <w:t>6.20</w:t>
      </w:r>
      <w:r w:rsidRPr="000558E4">
        <w:rPr>
          <w:rFonts w:hint="eastAsia"/>
        </w:rPr>
        <w:t>.</w:t>
      </w:r>
      <w:r>
        <w:t>5</w:t>
      </w:r>
      <w:r w:rsidRPr="000558E4">
        <w:tab/>
      </w:r>
      <w:r>
        <w:t>MSD requirements</w:t>
      </w:r>
      <w:bookmarkEnd w:id="337"/>
    </w:p>
    <w:p w14:paraId="1873BDA7" w14:textId="77777777" w:rsidR="000111AB" w:rsidRDefault="000111AB" w:rsidP="000111AB">
      <w:r w:rsidRPr="008740E8">
        <w:t>The MSD values for UL harmonic interference of UL Band 5 on DL Band n77 are already specified in Table 7.3B.2.3.1-1 of TS 38.101-3.</w:t>
      </w:r>
    </w:p>
    <w:p w14:paraId="2B3F7547" w14:textId="77777777" w:rsidR="000111AB" w:rsidRDefault="000111AB" w:rsidP="000111AB">
      <w:r>
        <w:t>The MSD</w:t>
      </w:r>
      <w:r w:rsidRPr="0006451A">
        <w:t xml:space="preserve"> values</w:t>
      </w:r>
      <w:r>
        <w:t xml:space="preserve"> for IMD interference </w:t>
      </w:r>
      <w:r w:rsidRPr="0006451A">
        <w:t xml:space="preserve">are reused from </w:t>
      </w:r>
      <w:r>
        <w:t>CA</w:t>
      </w:r>
      <w:r w:rsidRPr="0006451A">
        <w:t>_</w:t>
      </w:r>
      <w:r>
        <w:t>n5-</w:t>
      </w:r>
      <w:r w:rsidRPr="0006451A">
        <w:t>n</w:t>
      </w:r>
      <w:r>
        <w:t>3</w:t>
      </w:r>
      <w:r w:rsidRPr="0006451A">
        <w:t>0-n7</w:t>
      </w:r>
      <w:r>
        <w:t>7, which is very similar.</w:t>
      </w:r>
    </w:p>
    <w:p w14:paraId="3C82F4D1" w14:textId="21BBD629" w:rsidR="000111AB" w:rsidRDefault="000111AB" w:rsidP="000111AB">
      <w:pPr>
        <w:pStyle w:val="TH"/>
        <w:rPr>
          <w:lang w:val="en-US" w:eastAsia="zh-CN"/>
        </w:rPr>
      </w:pPr>
      <w:r w:rsidRPr="00ED0983">
        <w:t xml:space="preserve">Table </w:t>
      </w:r>
      <w:r>
        <w:t>6.20.</w:t>
      </w:r>
      <w:r w:rsidRPr="00ED0983">
        <w:t>5-1: MSD test points for Scell due to dual uplink operation for EN-DC in NR FR1 (three bands)</w:t>
      </w:r>
      <w:r>
        <w:t xml:space="preserve"> </w:t>
      </w:r>
      <w:r w:rsidRPr="00ED0983">
        <w:rPr>
          <w:lang w:val="en-US"/>
        </w:rPr>
        <w:t xml:space="preserve">NR or E-UTRA 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0111AB" w14:paraId="4581E464" w14:textId="77777777" w:rsidTr="00152546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CF78" w14:textId="77777777" w:rsidR="000111AB" w:rsidRDefault="000111AB" w:rsidP="00152546">
            <w:pPr>
              <w:pStyle w:val="TAH"/>
            </w:pPr>
            <w:r>
              <w:t>NR or E-UTRA Band / Channel bandwidth / NRB / MSD</w:t>
            </w:r>
          </w:p>
        </w:tc>
      </w:tr>
      <w:tr w:rsidR="000111AB" w14:paraId="0067E17D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BA34" w14:textId="77777777" w:rsidR="000111AB" w:rsidRDefault="000111AB" w:rsidP="00152546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EN-DC </w:t>
            </w:r>
            <w: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299E" w14:textId="77777777" w:rsidR="000111AB" w:rsidRDefault="000111AB" w:rsidP="00152546">
            <w:pPr>
              <w:pStyle w:val="TAH"/>
            </w:pPr>
            <w:r>
              <w:t xml:space="preserve">EUTRA </w:t>
            </w:r>
            <w:r>
              <w:rPr>
                <w:rFonts w:eastAsia="MS Mincho"/>
              </w:rPr>
              <w:t>/ NR</w:t>
            </w:r>
            <w: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6C3D" w14:textId="77777777" w:rsidR="000111AB" w:rsidRDefault="000111AB" w:rsidP="0015254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31D4" w14:textId="77777777" w:rsidR="000111AB" w:rsidRDefault="000111AB" w:rsidP="0015254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91C5" w14:textId="77777777" w:rsidR="000111AB" w:rsidRDefault="000111AB" w:rsidP="00152546">
            <w:pPr>
              <w:pStyle w:val="TAH"/>
            </w:pPr>
            <w:r>
              <w:t>UL</w:t>
            </w:r>
          </w:p>
          <w:p w14:paraId="300E00CB" w14:textId="77777777" w:rsidR="000111AB" w:rsidRDefault="000111AB" w:rsidP="0015254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3780" w14:textId="77777777" w:rsidR="000111AB" w:rsidRDefault="000111AB" w:rsidP="0015254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579" w14:textId="77777777" w:rsidR="000111AB" w:rsidRDefault="000111AB" w:rsidP="0015254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2A34" w14:textId="77777777" w:rsidR="000111AB" w:rsidRDefault="000111AB" w:rsidP="00152546">
            <w:pPr>
              <w:pStyle w:val="TAH"/>
            </w:pPr>
            <w:r>
              <w:t>IMD order</w:t>
            </w:r>
          </w:p>
        </w:tc>
      </w:tr>
      <w:tr w:rsidR="000111AB" w14:paraId="1F7A80A5" w14:textId="77777777" w:rsidTr="00152546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22EA9" w14:textId="77777777" w:rsidR="000111AB" w:rsidRDefault="000111AB" w:rsidP="00152546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5A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40A</w:t>
            </w:r>
            <w:r w:rsidRPr="00791978">
              <w:rPr>
                <w:rFonts w:cs="Arial"/>
              </w:rPr>
              <w:t>-n7</w:t>
            </w:r>
            <w:r>
              <w:rPr>
                <w:rFonts w:cs="Arial"/>
              </w:rPr>
              <w:t>7A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D05B" w14:textId="77777777" w:rsidR="000111AB" w:rsidRPr="00E85B86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9F573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/>
                <w:lang w:eastAsia="ko-KR"/>
              </w:rPr>
              <w:t>8</w:t>
            </w:r>
            <w:r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9EDB6" w14:textId="77777777" w:rsidR="000111AB" w:rsidRPr="00E00882" w:rsidRDefault="000111AB" w:rsidP="00152546">
            <w:pPr>
              <w:pStyle w:val="TAC"/>
              <w:rPr>
                <w:lang w:val="x-none"/>
              </w:rPr>
            </w:pPr>
            <w:r w:rsidRPr="00E00882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11AAF" w14:textId="77777777" w:rsidR="000111AB" w:rsidRPr="00E00882" w:rsidRDefault="000111AB" w:rsidP="00152546">
            <w:pPr>
              <w:pStyle w:val="TAC"/>
            </w:pPr>
            <w:r w:rsidRPr="00E00882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994EC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/>
                <w:lang w:eastAsia="ko-KR"/>
              </w:rPr>
              <w:t>88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0A68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2E78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761334CD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6059F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69C6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08F91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 w:hint="eastAsia"/>
                <w:lang w:eastAsia="ko-KR"/>
              </w:rPr>
              <w:t>2</w:t>
            </w:r>
            <w:r w:rsidRPr="00E00882">
              <w:rPr>
                <w:rFonts w:eastAsiaTheme="minorEastAsia"/>
                <w:lang w:eastAsia="ko-KR"/>
              </w:rPr>
              <w:t>310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0A82E" w14:textId="77777777" w:rsidR="000111AB" w:rsidRPr="00E00882" w:rsidRDefault="000111AB" w:rsidP="00152546">
            <w:pPr>
              <w:pStyle w:val="TAC"/>
              <w:rPr>
                <w:lang w:val="x-none"/>
              </w:rPr>
            </w:pPr>
            <w:r w:rsidRPr="00E00882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0EC50" w14:textId="77777777" w:rsidR="000111AB" w:rsidRPr="00E00882" w:rsidRDefault="000111AB" w:rsidP="00152546">
            <w:pPr>
              <w:pStyle w:val="TAC"/>
            </w:pPr>
            <w:r w:rsidRPr="00E00882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69FC9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 w:hint="eastAsia"/>
                <w:lang w:eastAsia="ko-KR"/>
              </w:rPr>
              <w:t>2</w:t>
            </w:r>
            <w:r w:rsidRPr="00E00882">
              <w:rPr>
                <w:rFonts w:eastAsiaTheme="minorEastAsia"/>
                <w:lang w:eastAsia="ko-KR"/>
              </w:rPr>
              <w:t>310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E358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9497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3B4E640D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D9568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9737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AEA0D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677AE">
              <w:rPr>
                <w:rFonts w:eastAsiaTheme="minorEastAsia" w:hint="eastAsia"/>
                <w:lang w:eastAsia="ko-KR"/>
              </w:rPr>
              <w:t>3</w:t>
            </w:r>
            <w:r w:rsidRPr="005677AE">
              <w:rPr>
                <w:rFonts w:eastAsiaTheme="minorEastAsia"/>
                <w:lang w:eastAsia="ko-KR"/>
              </w:rPr>
              <w:t>78</w:t>
            </w:r>
            <w:r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1E318" w14:textId="77777777" w:rsidR="000111AB" w:rsidRPr="005677AE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 w:rsidRPr="005677AE">
              <w:rPr>
                <w:rFonts w:eastAsiaTheme="minorEastAsia" w:hint="eastAsia"/>
                <w:lang w:eastAsia="ko-KR"/>
              </w:rPr>
              <w:t>1</w:t>
            </w:r>
            <w:r w:rsidRPr="005677AE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1D8A0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677AE">
              <w:rPr>
                <w:rFonts w:eastAsiaTheme="minorEastAsia" w:hint="eastAsia"/>
                <w:lang w:eastAsia="ko-KR"/>
              </w:rPr>
              <w:t>5</w:t>
            </w:r>
            <w:r w:rsidRPr="005677AE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041D9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677AE">
              <w:rPr>
                <w:rFonts w:eastAsiaTheme="minorEastAsia" w:hint="eastAsia"/>
                <w:lang w:eastAsia="ko-KR"/>
              </w:rPr>
              <w:t>3</w:t>
            </w:r>
            <w:r w:rsidRPr="005677AE">
              <w:rPr>
                <w:rFonts w:eastAsiaTheme="minorEastAsia"/>
                <w:lang w:eastAsia="ko-KR"/>
              </w:rPr>
              <w:t>78</w:t>
            </w:r>
            <w:r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05DD" w14:textId="77777777" w:rsidR="000111AB" w:rsidRPr="001B2724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6.1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B592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0111AB" w14:paraId="06672A1B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12189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644E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4CE83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/>
                <w:lang w:eastAsia="ko-KR"/>
              </w:rPr>
              <w:t>835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3710C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4C40F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 w:hint="eastAsia"/>
                <w:lang w:eastAsia="ko-KR"/>
              </w:rPr>
              <w:t>2</w:t>
            </w:r>
            <w:r w:rsidRPr="00E00882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24019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/>
                <w:lang w:eastAsia="ko-KR"/>
              </w:rPr>
              <w:t>880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F851" w14:textId="77777777" w:rsidR="000111AB" w:rsidRPr="007803D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115D" w14:textId="77777777" w:rsidR="000111AB" w:rsidRPr="001B2724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</w:tr>
      <w:tr w:rsidR="000111AB" w14:paraId="57D57127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6F11A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3B20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51BCE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 w:hint="eastAsia"/>
                <w:lang w:eastAsia="ko-KR"/>
              </w:rPr>
              <w:t>2</w:t>
            </w:r>
            <w:r w:rsidRPr="00E00882">
              <w:rPr>
                <w:rFonts w:eastAsiaTheme="minor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55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89E4E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DE278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 w:hint="eastAsia"/>
                <w:lang w:eastAsia="ko-KR"/>
              </w:rPr>
              <w:t>2</w:t>
            </w:r>
            <w:r w:rsidRPr="00E00882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5B7AF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E00882">
              <w:rPr>
                <w:rFonts w:eastAsiaTheme="minorEastAsia" w:hint="eastAsia"/>
                <w:lang w:eastAsia="ko-KR"/>
              </w:rPr>
              <w:t>2</w:t>
            </w:r>
            <w:r w:rsidRPr="00E00882">
              <w:rPr>
                <w:rFonts w:eastAsiaTheme="minor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55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A736" w14:textId="77777777" w:rsidR="000111AB" w:rsidRPr="007803D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1</w:t>
            </w:r>
            <w:r>
              <w:rPr>
                <w:rFonts w:eastAsiaTheme="minorEastAsia" w:cs="Arial"/>
                <w:lang w:eastAsia="ko-KR"/>
              </w:rPr>
              <w:t>3.2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CDC2" w14:textId="77777777" w:rsidR="000111AB" w:rsidRPr="001B2724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I</w:t>
            </w:r>
            <w:r>
              <w:rPr>
                <w:rFonts w:eastAsiaTheme="minorEastAsia" w:cs="Arial"/>
                <w:lang w:eastAsia="ko-KR"/>
              </w:rPr>
              <w:t>MD3</w:t>
            </w:r>
          </w:p>
        </w:tc>
      </w:tr>
      <w:tr w:rsidR="000111AB" w14:paraId="5FB8FE23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D1BD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2112" w14:textId="77777777" w:rsidR="000111AB" w:rsidRDefault="000111AB" w:rsidP="001525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2681D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eastAsiaTheme="minorEastAsia"/>
                <w:lang w:eastAsia="ko-KR"/>
              </w:rPr>
              <w:t>025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0D955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677AE">
              <w:rPr>
                <w:rFonts w:eastAsiaTheme="minorEastAsia" w:hint="eastAsia"/>
                <w:lang w:eastAsia="ko-KR"/>
              </w:rPr>
              <w:t>1</w:t>
            </w:r>
            <w:r w:rsidRPr="005677AE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E5F95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677AE">
              <w:rPr>
                <w:rFonts w:eastAsiaTheme="minorEastAsia" w:hint="eastAsia"/>
                <w:lang w:eastAsia="ko-KR"/>
              </w:rPr>
              <w:t>5</w:t>
            </w:r>
            <w:r w:rsidRPr="005677AE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59878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eastAsiaTheme="minorEastAsia"/>
                <w:lang w:eastAsia="ko-KR"/>
              </w:rPr>
              <w:t>025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F60E" w14:textId="77777777" w:rsidR="000111AB" w:rsidRPr="007803D9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5559" w14:textId="77777777" w:rsidR="000111AB" w:rsidRPr="001B2724" w:rsidRDefault="000111AB" w:rsidP="0015254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/A</w:t>
            </w:r>
          </w:p>
        </w:tc>
      </w:tr>
    </w:tbl>
    <w:p w14:paraId="2D4B2ED6" w14:textId="77777777" w:rsidR="000111AB" w:rsidRDefault="000111AB" w:rsidP="006202E6">
      <w:pPr>
        <w:rPr>
          <w:color w:val="0000FF"/>
          <w:sz w:val="32"/>
          <w:szCs w:val="36"/>
        </w:rPr>
      </w:pPr>
    </w:p>
    <w:p w14:paraId="6AA79C45" w14:textId="1C92F328" w:rsidR="000111AB" w:rsidRPr="007168F8" w:rsidRDefault="000111AB" w:rsidP="00147049">
      <w:pPr>
        <w:pStyle w:val="2"/>
      </w:pPr>
      <w:bookmarkStart w:id="338" w:name="_Toc135927711"/>
      <w:r>
        <w:t>6.21</w:t>
      </w:r>
      <w:r w:rsidRPr="007168F8">
        <w:tab/>
      </w:r>
      <w:r>
        <w:t>DC_7</w:t>
      </w:r>
      <w:r w:rsidRPr="000558E4">
        <w:t>_n</w:t>
      </w:r>
      <w:r>
        <w:t>40-n77</w:t>
      </w:r>
      <w:bookmarkEnd w:id="338"/>
    </w:p>
    <w:p w14:paraId="3B22FD34" w14:textId="3C8B51E4" w:rsidR="000111AB" w:rsidRPr="009A06FC" w:rsidRDefault="000111AB" w:rsidP="00147049">
      <w:pPr>
        <w:pStyle w:val="3"/>
        <w:rPr>
          <w:lang w:eastAsia="ko-KR"/>
        </w:rPr>
      </w:pPr>
      <w:bookmarkStart w:id="339" w:name="_Toc135927712"/>
      <w:r>
        <w:t>6.21</w:t>
      </w:r>
      <w:r w:rsidRPr="009A06FC">
        <w:t>.1</w:t>
      </w:r>
      <w:r w:rsidRPr="009A06FC">
        <w:tab/>
      </w:r>
      <w:r w:rsidRPr="009A06FC">
        <w:rPr>
          <w:lang w:eastAsia="ko-KR"/>
        </w:rPr>
        <w:t>Operating bands for DC</w:t>
      </w:r>
      <w:bookmarkEnd w:id="339"/>
    </w:p>
    <w:p w14:paraId="48588137" w14:textId="000645F4" w:rsidR="000111AB" w:rsidRPr="00976106" w:rsidRDefault="000111AB" w:rsidP="000111AB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6.21</w:t>
      </w:r>
      <w:r w:rsidRPr="00976106">
        <w:rPr>
          <w:color w:val="000000" w:themeColor="text1"/>
        </w:rPr>
        <w:t>.1-1</w:t>
      </w:r>
      <w:r>
        <w:rPr>
          <w:color w:val="000000" w:themeColor="text1"/>
        </w:rPr>
        <w:t xml:space="preserve">: </w:t>
      </w:r>
      <w:r w:rsidRPr="00976106">
        <w:rPr>
          <w:color w:val="000000" w:themeColor="text1"/>
        </w:rPr>
        <w:t>DC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combination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of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LTE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1DL/1UL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+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inter-band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NR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0111AB" w:rsidRPr="00976106" w14:paraId="798304DD" w14:textId="77777777" w:rsidTr="00152546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06620635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 xml:space="preserve">E-UTRA and NR DC </w:t>
            </w:r>
            <w:r>
              <w:rPr>
                <w:color w:val="000000" w:themeColor="text1"/>
              </w:rPr>
              <w:t>B</w:t>
            </w:r>
            <w:r w:rsidRPr="00976106">
              <w:rPr>
                <w:color w:val="000000" w:themeColor="text1"/>
              </w:rPr>
              <w:t>and combination</w:t>
            </w:r>
          </w:p>
        </w:tc>
        <w:tc>
          <w:tcPr>
            <w:tcW w:w="1178" w:type="dxa"/>
            <w:vMerge w:val="restart"/>
            <w:vAlign w:val="center"/>
          </w:tcPr>
          <w:p w14:paraId="7994CFF4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5CFAC664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1B99C2D2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74D3B99E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7984DF9A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0111AB" w:rsidRPr="00976106" w14:paraId="36F9F354" w14:textId="77777777" w:rsidTr="00152546">
        <w:trPr>
          <w:trHeight w:val="104"/>
          <w:jc w:val="center"/>
        </w:trPr>
        <w:tc>
          <w:tcPr>
            <w:tcW w:w="1411" w:type="dxa"/>
            <w:vMerge/>
          </w:tcPr>
          <w:p w14:paraId="325E7E1C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6E18BA55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45B137A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3AAFF2EE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0B076D54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384D1498" w14:textId="77777777" w:rsidTr="00152546">
        <w:trPr>
          <w:trHeight w:val="404"/>
          <w:jc w:val="center"/>
        </w:trPr>
        <w:tc>
          <w:tcPr>
            <w:tcW w:w="1411" w:type="dxa"/>
            <w:vMerge/>
          </w:tcPr>
          <w:p w14:paraId="2DF89FC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36157878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70BB66C3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6062388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331E9BD5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31712EFA" w14:textId="77777777" w:rsidTr="00152546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001BD96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</w:t>
            </w:r>
            <w:r>
              <w:rPr>
                <w:color w:val="000000" w:themeColor="text1"/>
              </w:rPr>
              <w:t>7_</w:t>
            </w:r>
            <w:r w:rsidRPr="00976106">
              <w:rPr>
                <w:color w:val="000000" w:themeColor="text1"/>
              </w:rPr>
              <w:t>n</w:t>
            </w:r>
            <w:r>
              <w:rPr>
                <w:color w:val="000000" w:themeColor="text1"/>
              </w:rPr>
              <w:t>40-n77</w:t>
            </w:r>
          </w:p>
        </w:tc>
        <w:tc>
          <w:tcPr>
            <w:tcW w:w="1178" w:type="dxa"/>
            <w:vAlign w:val="center"/>
          </w:tcPr>
          <w:p w14:paraId="476ED64C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021FF1B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E889BA6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79C8028D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2570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0916C48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2620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497D1DE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5FF19BC8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2690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52F23893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0111AB" w:rsidRPr="00976106" w14:paraId="71BEFD7F" w14:textId="77777777" w:rsidTr="00152546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5E2402E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2690998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n40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45EDE0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78BAC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0A1AD3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457F2A2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3A80770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6D631A1D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0DEDAAD2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0111AB" w:rsidRPr="00976106" w14:paraId="3025BF77" w14:textId="77777777" w:rsidTr="00152546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470FEEB7" w14:textId="77777777" w:rsidR="000111AB" w:rsidRPr="00976106" w:rsidRDefault="000111AB" w:rsidP="00152546">
            <w:pPr>
              <w:spacing w:after="1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4945CCCE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szCs w:val="18"/>
              </w:rPr>
              <w:t>n77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5CECB03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394EF33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24D4E5D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4200</w:t>
            </w:r>
            <w:r w:rsidRPr="005D3B77"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168120D3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72D50455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71142E3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4200</w:t>
            </w:r>
            <w:r w:rsidRPr="005D3B77"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2E3E894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332EFB11" w14:textId="77777777" w:rsidR="000111AB" w:rsidRPr="00890854" w:rsidRDefault="000111AB" w:rsidP="000111AB"/>
    <w:p w14:paraId="2C6295EA" w14:textId="33513F7B" w:rsidR="000111AB" w:rsidRPr="00E062F1" w:rsidRDefault="000111AB" w:rsidP="000111AB">
      <w:pPr>
        <w:pStyle w:val="TH"/>
      </w:pPr>
      <w:r w:rsidRPr="00E062F1">
        <w:lastRenderedPageBreak/>
        <w:t xml:space="preserve">Table </w:t>
      </w:r>
      <w:r>
        <w:t>6.21.1-2: Inter-band EN-DC configurations within FR1</w:t>
      </w:r>
      <w:r w:rsidRPr="00E062F1">
        <w:t xml:space="preserve">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111AB" w:rsidRPr="00132458" w14:paraId="0B91FC97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0A92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EN-DC</w:t>
            </w:r>
          </w:p>
          <w:p w14:paraId="648877B3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071C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 w:rsidRPr="00132458">
              <w:rPr>
                <w:b/>
                <w:sz w:val="18"/>
                <w:lang w:val="fr-FR" w:eastAsia="fi-FI"/>
              </w:rPr>
              <w:t>Uplink</w:t>
            </w:r>
            <w:r>
              <w:rPr>
                <w:b/>
                <w:sz w:val="18"/>
                <w:lang w:val="fr-FR" w:eastAsia="fi-FI"/>
              </w:rPr>
              <w:t xml:space="preserve"> </w:t>
            </w:r>
            <w:r w:rsidRPr="00132458">
              <w:rPr>
                <w:b/>
                <w:sz w:val="18"/>
                <w:lang w:val="fr-FR" w:eastAsia="fi-FI"/>
              </w:rPr>
              <w:t>EN-DC</w:t>
            </w:r>
          </w:p>
          <w:p w14:paraId="58CEAB64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>
              <w:rPr>
                <w:b/>
                <w:sz w:val="18"/>
                <w:lang w:val="fr-FR" w:eastAsia="fi-FI"/>
              </w:rPr>
              <w:t>c</w:t>
            </w:r>
            <w:r w:rsidRPr="00132458">
              <w:rPr>
                <w:b/>
                <w:sz w:val="18"/>
                <w:lang w:val="fr-FR" w:eastAsia="fi-FI"/>
              </w:rPr>
              <w:t>onfiguration</w:t>
            </w:r>
          </w:p>
        </w:tc>
      </w:tr>
      <w:tr w:rsidR="000111AB" w:rsidRPr="00B61F4F" w14:paraId="1F350D56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3D77D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C_7A_n40A-n77A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BDD0" w14:textId="77777777" w:rsidR="000111AB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C_7A_n40A</w:t>
            </w:r>
          </w:p>
          <w:p w14:paraId="7484A183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C_7A_n77A</w:t>
            </w:r>
          </w:p>
        </w:tc>
      </w:tr>
    </w:tbl>
    <w:p w14:paraId="514D61B3" w14:textId="77777777" w:rsidR="000111AB" w:rsidRDefault="000111AB" w:rsidP="000111AB"/>
    <w:p w14:paraId="20A9F87B" w14:textId="7D9A79CC" w:rsidR="000111AB" w:rsidRPr="00856B63" w:rsidRDefault="000111AB" w:rsidP="00147049">
      <w:pPr>
        <w:pStyle w:val="3"/>
      </w:pPr>
      <w:bookmarkStart w:id="340" w:name="_Toc135927713"/>
      <w:r>
        <w:t>6.21</w:t>
      </w:r>
      <w:r w:rsidRPr="000558E4">
        <w:rPr>
          <w:rFonts w:hint="eastAsia"/>
        </w:rPr>
        <w:t>.</w:t>
      </w:r>
      <w:r>
        <w:t>2</w:t>
      </w:r>
      <w:r w:rsidRPr="000558E4">
        <w:tab/>
        <w:t>C</w:t>
      </w:r>
      <w:r>
        <w:t>hannel bandwidths per operating band for DC</w:t>
      </w:r>
      <w:bookmarkEnd w:id="340"/>
    </w:p>
    <w:p w14:paraId="33AE421A" w14:textId="77777777" w:rsidR="000111AB" w:rsidRDefault="000111AB" w:rsidP="000111AB"/>
    <w:p w14:paraId="3F2ABADC" w14:textId="77777777" w:rsidR="000111AB" w:rsidRDefault="000111AB" w:rsidP="000111AB"/>
    <w:p w14:paraId="654F5479" w14:textId="77777777" w:rsidR="000111AB" w:rsidRPr="00682CAB" w:rsidRDefault="000111AB" w:rsidP="000111AB">
      <w:pPr>
        <w:rPr>
          <w:lang w:eastAsia="zh-CN"/>
        </w:rPr>
      </w:pPr>
    </w:p>
    <w:p w14:paraId="2F689BE5" w14:textId="35FD36A7" w:rsidR="000111AB" w:rsidRDefault="000111AB" w:rsidP="000111AB">
      <w:pPr>
        <w:pStyle w:val="TH"/>
        <w:rPr>
          <w:rFonts w:eastAsia="Yu Mincho"/>
          <w:sz w:val="28"/>
          <w:szCs w:val="28"/>
          <w:lang w:eastAsia="ja-JP"/>
        </w:rPr>
      </w:pPr>
      <w:r>
        <w:t>Table 6.21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111AB" w14:paraId="20FC96A0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648" w14:textId="77777777" w:rsidR="000111AB" w:rsidRDefault="000111AB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9D0C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111AB" w14:paraId="76ED4FDB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339F" w14:textId="77777777" w:rsidR="000111AB" w:rsidRDefault="000111AB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16C8" w14:textId="77777777" w:rsidR="000111AB" w:rsidRDefault="000111AB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BD16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02E8EB4F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E1FB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29C54170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3BB5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463B564F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0072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3CFCF6E5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952B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2B9F74A1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0E72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E99A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B002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0E5B0855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62EB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2DEEBA7F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6DE8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460639F8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AD04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00FC6F10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6EF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22D79FE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2494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1C6E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7990" w14:textId="77777777" w:rsidR="000111AB" w:rsidRDefault="000111AB" w:rsidP="00152546">
            <w:pPr>
              <w:pStyle w:val="TAH"/>
            </w:pPr>
            <w:r>
              <w:t>Maximum aggregated bandwidth</w:t>
            </w:r>
          </w:p>
          <w:p w14:paraId="03553560" w14:textId="77777777" w:rsidR="000111AB" w:rsidRDefault="000111AB" w:rsidP="00152546">
            <w:pPr>
              <w:pStyle w:val="TAH"/>
            </w:pPr>
            <w:r>
              <w:t>[MHz]</w:t>
            </w:r>
          </w:p>
        </w:tc>
      </w:tr>
      <w:tr w:rsidR="000111AB" w14:paraId="7DEEF905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D764E" w14:textId="77777777" w:rsidR="000111AB" w:rsidRPr="00F411E4" w:rsidRDefault="000111AB" w:rsidP="00152546">
            <w:pPr>
              <w:pStyle w:val="TAC"/>
            </w:pPr>
            <w:r w:rsidRPr="006F0068">
              <w:t>DC_</w:t>
            </w:r>
            <w:r>
              <w:t>7</w:t>
            </w:r>
            <w:r w:rsidRPr="006F0068">
              <w:t>A</w:t>
            </w:r>
            <w:r>
              <w:t>_</w:t>
            </w:r>
            <w:r w:rsidRPr="006F0068">
              <w:t>n</w:t>
            </w:r>
            <w:r>
              <w:t>40</w:t>
            </w:r>
            <w:r w:rsidRPr="006F0068">
              <w:t>A-n7</w:t>
            </w:r>
            <w:r>
              <w:t>7</w:t>
            </w:r>
            <w:r w:rsidRPr="006F0068"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4E8D" w14:textId="77777777" w:rsidR="000111AB" w:rsidRPr="00ED00EE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441" w14:textId="77777777" w:rsidR="000111AB" w:rsidRPr="0074074E" w:rsidRDefault="000111AB" w:rsidP="00152546">
            <w:pPr>
              <w:pStyle w:val="TAC"/>
              <w:rPr>
                <w:rFonts w:eastAsia="SimSun"/>
                <w:color w:val="000000" w:themeColor="text1"/>
                <w:lang w:eastAsia="zh-CN"/>
              </w:rPr>
            </w:pPr>
            <w:r w:rsidRPr="0074074E">
              <w:rPr>
                <w:rFonts w:eastAsia="SimSun" w:hint="eastAsia"/>
                <w:color w:val="000000" w:themeColor="text1"/>
                <w:lang w:eastAsia="zh-CN"/>
              </w:rPr>
              <w:t>1</w:t>
            </w:r>
            <w:r w:rsidRPr="0074074E">
              <w:rPr>
                <w:rFonts w:eastAsia="SimSun"/>
                <w:color w:val="000000" w:themeColor="text1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A99" w14:textId="77777777" w:rsidR="000111AB" w:rsidRPr="0074074E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74074E">
              <w:rPr>
                <w:color w:val="000000" w:themeColor="text1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4722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  <w:r w:rsidRPr="0074074E">
              <w:rPr>
                <w:color w:val="000000" w:themeColor="text1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BE3E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10AA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0FD1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865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41DF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C00E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D431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66C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8948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664C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54F8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A5C2C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220</w:t>
            </w:r>
          </w:p>
        </w:tc>
      </w:tr>
      <w:tr w:rsidR="000111AB" w14:paraId="5120A58E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42A87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064AC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D5FB" w14:textId="77777777" w:rsidR="000111AB" w:rsidRPr="0074074E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74074E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BA33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2352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F71B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7317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209B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BFB0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93A3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9FBD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1976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8AD2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B05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C4B1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84C8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2B543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6719B820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C06BC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B4571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F6A9" w14:textId="77777777" w:rsidR="000111AB" w:rsidRPr="0074074E" w:rsidRDefault="000111AB" w:rsidP="00152546">
            <w:pPr>
              <w:pStyle w:val="TAC"/>
              <w:rPr>
                <w:color w:val="000000" w:themeColor="text1"/>
                <w:lang w:eastAsia="zh-TW"/>
              </w:rPr>
            </w:pPr>
            <w:r w:rsidRPr="0074074E">
              <w:rPr>
                <w:color w:val="000000" w:themeColor="text1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FEA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AAC7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54CE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4BBD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5087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0DBA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8BBC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8C1B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B55C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6431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5024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5297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38B4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884707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153856C3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982A2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66FB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4C3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4EB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A50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88B8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C387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CCDD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0451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3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7394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CF5B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A0B1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567A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7EA7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C214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6B4F" w14:textId="77777777" w:rsidR="000111AB" w:rsidRPr="0074074E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74074E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74074E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87AB4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63774DE3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5249F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C0EE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23C9" w14:textId="77777777" w:rsidR="000111AB" w:rsidRPr="0074074E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74074E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7C5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81C8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C12F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E5D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98A9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3AD4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89AA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36DE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C302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DD5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082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D3AE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CDB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2FD96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4B8C15C8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3FAF8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DF74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1339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  <w:r w:rsidRPr="0074074E">
              <w:rPr>
                <w:color w:val="000000" w:themeColor="text1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061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BECD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9817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671F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F604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C4B5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11A4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C222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4813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E3CF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5883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B09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231E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510A2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4DAEA96C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C67F5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F4BA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4B6D" w14:textId="77777777" w:rsidR="000111AB" w:rsidRPr="0074074E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74074E">
              <w:rPr>
                <w:color w:val="000000" w:themeColor="text1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75DA" w14:textId="77777777" w:rsidR="000111AB" w:rsidRPr="0074074E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238F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E610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C7BC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3B8F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2A2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F7D7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EEE3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5700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815A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382E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186D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CDAA" w14:textId="77777777" w:rsidR="000111AB" w:rsidRPr="0074074E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74074E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7B1D9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</w:tbl>
    <w:p w14:paraId="40A67B09" w14:textId="77777777" w:rsidR="000111AB" w:rsidRDefault="000111AB" w:rsidP="000111AB"/>
    <w:p w14:paraId="4DCAEA33" w14:textId="5772C31F" w:rsidR="000111AB" w:rsidRPr="00856B63" w:rsidRDefault="000111AB" w:rsidP="00147049">
      <w:pPr>
        <w:pStyle w:val="3"/>
      </w:pPr>
      <w:bookmarkStart w:id="341" w:name="_Toc135927714"/>
      <w:r>
        <w:t>6.21</w:t>
      </w:r>
      <w:r w:rsidRPr="000558E4">
        <w:rPr>
          <w:rFonts w:hint="eastAsia"/>
        </w:rPr>
        <w:t>.</w:t>
      </w:r>
      <w:r>
        <w:t>3</w:t>
      </w:r>
      <w:r w:rsidRPr="000558E4">
        <w:tab/>
      </w:r>
      <w:r>
        <w:t>Co-existence studies</w:t>
      </w:r>
      <w:bookmarkEnd w:id="341"/>
    </w:p>
    <w:p w14:paraId="7C878FE0" w14:textId="305AF9B5" w:rsidR="000111AB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 xml:space="preserve">For UE coexistence study of Band </w:t>
      </w:r>
      <w:r>
        <w:rPr>
          <w:iCs/>
          <w:color w:val="000000" w:themeColor="text1"/>
        </w:rPr>
        <w:t>7</w:t>
      </w:r>
      <w:r w:rsidRPr="00F60048">
        <w:rPr>
          <w:iCs/>
          <w:color w:val="000000" w:themeColor="text1"/>
        </w:rPr>
        <w:t xml:space="preserve"> + Band n40,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6.21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-1.</w:t>
      </w:r>
    </w:p>
    <w:p w14:paraId="77A76D0C" w14:textId="77777777" w:rsidR="000111AB" w:rsidRPr="008E68E0" w:rsidRDefault="000111AB" w:rsidP="000111AB">
      <w:pPr>
        <w:rPr>
          <w:iCs/>
          <w:color w:val="000000" w:themeColor="text1"/>
        </w:rPr>
      </w:pPr>
      <w:r w:rsidRPr="00A916C9">
        <w:rPr>
          <w:iCs/>
          <w:color w:val="000000" w:themeColor="text1"/>
        </w:rPr>
        <w:t>Based on th</w:t>
      </w:r>
      <w:r>
        <w:rPr>
          <w:iCs/>
          <w:color w:val="000000" w:themeColor="text1"/>
        </w:rPr>
        <w:t>e</w:t>
      </w:r>
      <w:r w:rsidRPr="00A916C9">
        <w:rPr>
          <w:iCs/>
          <w:color w:val="000000" w:themeColor="text1"/>
        </w:rPr>
        <w:t xml:space="preserve"> calculation, we find that there</w:t>
      </w:r>
      <w:r>
        <w:rPr>
          <w:iCs/>
          <w:color w:val="000000" w:themeColor="text1"/>
        </w:rPr>
        <w:t xml:space="preserve"> is</w:t>
      </w:r>
      <w:r w:rsidRPr="00A916C9">
        <w:rPr>
          <w:iCs/>
          <w:color w:val="000000" w:themeColor="text1"/>
        </w:rPr>
        <w:t xml:space="preserve"> no impact of harmonics and inter-modulation products from UL DC_7_n40 affecting DL Band </w:t>
      </w:r>
      <w:r>
        <w:rPr>
          <w:iCs/>
          <w:color w:val="000000" w:themeColor="text1"/>
        </w:rPr>
        <w:t>77</w:t>
      </w:r>
      <w:r w:rsidRPr="00A916C9">
        <w:rPr>
          <w:iCs/>
          <w:color w:val="000000" w:themeColor="text1"/>
        </w:rPr>
        <w:t>.</w:t>
      </w:r>
    </w:p>
    <w:p w14:paraId="6D0F5C1E" w14:textId="4EB3BC78" w:rsidR="000111AB" w:rsidRDefault="000111AB" w:rsidP="000111AB">
      <w:pPr>
        <w:pStyle w:val="TH"/>
        <w:rPr>
          <w:iCs/>
          <w:color w:val="000000" w:themeColor="text1"/>
        </w:rPr>
      </w:pPr>
      <w:r w:rsidRPr="00980E3D">
        <w:t xml:space="preserve">Table </w:t>
      </w:r>
      <w:r>
        <w:t>6.21</w:t>
      </w:r>
      <w:r w:rsidRPr="00980E3D">
        <w:rPr>
          <w:lang w:val="en-US"/>
        </w:rPr>
        <w:t>.3</w:t>
      </w:r>
      <w:r w:rsidRPr="00980E3D">
        <w:t>-1:</w:t>
      </w:r>
      <w:r>
        <w:t xml:space="preserve"> </w:t>
      </w:r>
      <w:r w:rsidRPr="00980E3D">
        <w:t>The harmonic and IMD products caused by UL DC_</w:t>
      </w:r>
      <w:r>
        <w:t>7</w:t>
      </w:r>
      <w:r w:rsidRPr="00980E3D">
        <w:t>_n</w:t>
      </w:r>
      <w:r>
        <w:t>40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DE2951" w14:paraId="32B36846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4DE75C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15CA9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3C87A0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2BEE5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6430D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DE2951" w14:paraId="72BBB3A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B4250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FDC1C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FFE4A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2DF8F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776072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2400</w:t>
            </w:r>
          </w:p>
        </w:tc>
      </w:tr>
      <w:tr w:rsidR="000111AB" w:rsidRPr="00DE2951" w14:paraId="6D513F2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E8F1E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940C4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A884F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02E5E7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AC2D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DE2951" w14:paraId="5FC3CBE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F0392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CD1E06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05C75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BE05F0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F6A926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4800</w:t>
            </w:r>
          </w:p>
        </w:tc>
      </w:tr>
      <w:tr w:rsidR="000111AB" w:rsidRPr="00DE2951" w14:paraId="28C91CE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733AF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3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AAA0FF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EF538C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64CD77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2B437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DE2951" w14:paraId="2C413EB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65B0F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3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43BE2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E32C72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2CED6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6900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9D4A8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7200</w:t>
            </w:r>
          </w:p>
        </w:tc>
      </w:tr>
      <w:tr w:rsidR="000111AB" w:rsidRPr="00DE2951" w14:paraId="34E8987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10B1C0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7FEB77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791077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79961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F1F8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DE2951" w14:paraId="465472A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2CF53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C790A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060CF2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B806C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EA8747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9600</w:t>
            </w:r>
          </w:p>
        </w:tc>
      </w:tr>
      <w:tr w:rsidR="000111AB" w:rsidRPr="00DE2951" w14:paraId="6E8212C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C0466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5A3C1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C0AB5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7A89D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06D76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DE2951" w14:paraId="7FD3622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18763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7C5F9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6D145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B2A65F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A5770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12000</w:t>
            </w:r>
          </w:p>
        </w:tc>
      </w:tr>
      <w:tr w:rsidR="000111AB" w:rsidRPr="00DE2951" w14:paraId="4E0BCB1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69C86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963C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B636E4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64A1F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A76CF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DE2951" w14:paraId="4D0AAFA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C2F1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2856F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9DC72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EE19A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A15FF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4970</w:t>
            </w:r>
          </w:p>
        </w:tc>
      </w:tr>
      <w:tr w:rsidR="000111AB" w:rsidRPr="00DE2951" w14:paraId="4481797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026A19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AD0A4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707E1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A31872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D9532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DE2951" w14:paraId="1ACA2A4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1D2C4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37C70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DA41D6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1C8BB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9485F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2300</w:t>
            </w:r>
          </w:p>
        </w:tc>
      </w:tr>
      <w:tr w:rsidR="000111AB" w:rsidRPr="00DE2951" w14:paraId="5F4515A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C47706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1718D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0CD0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65F54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7FBB67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DE2951" w14:paraId="5BB5196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5C096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lastRenderedPageBreak/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E15934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282749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77FE0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5A0D1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7370</w:t>
            </w:r>
          </w:p>
        </w:tc>
      </w:tr>
      <w:tr w:rsidR="000111AB" w:rsidRPr="00DE2951" w14:paraId="0F95D3D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9D3DE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5D399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77FC5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17D026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990D0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DE2951" w14:paraId="7407B85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EC69C0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A1964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0F367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A8D90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99E58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4700</w:t>
            </w:r>
          </w:p>
        </w:tc>
      </w:tr>
      <w:tr w:rsidR="000111AB" w:rsidRPr="00DE2951" w14:paraId="00D7161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38FB29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084E6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B49E96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3499D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FD98A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DE2951" w14:paraId="7B17122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764F42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CB82F4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6B7FC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1153B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C5D20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9940</w:t>
            </w:r>
          </w:p>
        </w:tc>
      </w:tr>
      <w:tr w:rsidR="000111AB" w:rsidRPr="00DE2951" w14:paraId="6EEF7C5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20157F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E56CF2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16884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63594F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65FEE0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DE2951" w14:paraId="3ADD69C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80F7F4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B5454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9800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2E7A9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220AF6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9400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0B4ED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9770</w:t>
            </w:r>
          </w:p>
        </w:tc>
      </w:tr>
      <w:tr w:rsidR="000111AB" w:rsidRPr="00DE2951" w14:paraId="3A72A25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2FA39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A325A7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E85D0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4665FC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C3391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DE2951" w14:paraId="350ED82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CBB6C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0E1B0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4F098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6630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2CA1A2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1A2C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7600</w:t>
            </w:r>
          </w:p>
        </w:tc>
      </w:tr>
      <w:tr w:rsidR="000111AB" w:rsidRPr="00DE2951" w14:paraId="64AB6A7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882A6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CFE5D9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B1784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60B382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D34930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DE2951" w14:paraId="22C1C12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1F26C7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1F5CD7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394E98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88D05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ACAEF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2700</w:t>
            </w:r>
          </w:p>
        </w:tc>
      </w:tr>
      <w:tr w:rsidR="000111AB" w:rsidRPr="00DE2951" w14:paraId="74D657C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1CCE0F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1A192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44936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D8089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EAD2C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DE2951" w14:paraId="68D178F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29BF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55A2B4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4F9CA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3A3EB0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3B55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12680</w:t>
            </w:r>
          </w:p>
        </w:tc>
      </w:tr>
      <w:tr w:rsidR="000111AB" w:rsidRPr="00DE2951" w14:paraId="36EA6D6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198C51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DE2951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DE2951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28E64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1800DF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6503E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A11D35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DE2951" w14:paraId="3EE672C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7482AD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C61AC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FD849B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D4F903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61C59A" w14:textId="77777777" w:rsidR="000111AB" w:rsidRPr="00DE2951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E2951">
              <w:rPr>
                <w:rFonts w:cs="Arial"/>
                <w:color w:val="000000"/>
                <w:sz w:val="18"/>
                <w:szCs w:val="18"/>
              </w:rPr>
              <w:t>12510</w:t>
            </w:r>
          </w:p>
        </w:tc>
      </w:tr>
    </w:tbl>
    <w:p w14:paraId="29CECB63" w14:textId="77777777" w:rsidR="000111AB" w:rsidRDefault="000111AB" w:rsidP="000111AB">
      <w:pPr>
        <w:rPr>
          <w:iCs/>
          <w:color w:val="000000" w:themeColor="text1"/>
        </w:rPr>
      </w:pPr>
    </w:p>
    <w:p w14:paraId="7D5D4F2E" w14:textId="397F6B0C" w:rsidR="000111AB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 xml:space="preserve">For UE coexistence study of Band </w:t>
      </w:r>
      <w:r>
        <w:rPr>
          <w:iCs/>
          <w:color w:val="000000" w:themeColor="text1"/>
        </w:rPr>
        <w:t>7</w:t>
      </w:r>
      <w:r w:rsidRPr="00F60048">
        <w:rPr>
          <w:iCs/>
          <w:color w:val="000000" w:themeColor="text1"/>
        </w:rPr>
        <w:t xml:space="preserve"> + Band n</w:t>
      </w:r>
      <w:r>
        <w:rPr>
          <w:iCs/>
          <w:color w:val="000000" w:themeColor="text1"/>
        </w:rPr>
        <w:t>77</w:t>
      </w:r>
      <w:r w:rsidRPr="00F60048">
        <w:rPr>
          <w:iCs/>
          <w:color w:val="000000" w:themeColor="text1"/>
        </w:rPr>
        <w:t xml:space="preserve">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6.21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</w:t>
      </w:r>
      <w:r>
        <w:rPr>
          <w:iCs/>
          <w:color w:val="000000" w:themeColor="text1"/>
        </w:rPr>
        <w:t>2</w:t>
      </w:r>
      <w:r w:rsidRPr="00F60048">
        <w:rPr>
          <w:iCs/>
          <w:color w:val="000000" w:themeColor="text1"/>
        </w:rPr>
        <w:t>.</w:t>
      </w:r>
    </w:p>
    <w:p w14:paraId="7FB39D14" w14:textId="77777777" w:rsidR="000111AB" w:rsidRPr="00F672D7" w:rsidRDefault="000111AB" w:rsidP="000111AB">
      <w:pPr>
        <w:rPr>
          <w:iCs/>
          <w:color w:val="000000" w:themeColor="text1"/>
        </w:rPr>
      </w:pPr>
      <w:r w:rsidRPr="00F672D7">
        <w:rPr>
          <w:iCs/>
          <w:color w:val="000000" w:themeColor="text1"/>
        </w:rPr>
        <w:t>Based on the calculation, we identify the following interference impact:</w:t>
      </w:r>
    </w:p>
    <w:p w14:paraId="289E14C2" w14:textId="77777777" w:rsidR="000111AB" w:rsidRPr="008E68E0" w:rsidRDefault="000111AB" w:rsidP="000111AB">
      <w:pPr>
        <w:rPr>
          <w:iCs/>
          <w:color w:val="000000" w:themeColor="text1"/>
        </w:rPr>
      </w:pPr>
      <w:r w:rsidRPr="008E68E0">
        <w:rPr>
          <w:iCs/>
          <w:color w:val="000000" w:themeColor="text1"/>
        </w:rPr>
        <w:t xml:space="preserve">- </w:t>
      </w:r>
      <w:r w:rsidRPr="008E68E0">
        <w:rPr>
          <w:rFonts w:hint="eastAsia"/>
          <w:iCs/>
          <w:color w:val="000000" w:themeColor="text1"/>
        </w:rPr>
        <w:t>T</w:t>
      </w:r>
      <w:r w:rsidRPr="008E68E0">
        <w:rPr>
          <w:iCs/>
          <w:color w:val="000000" w:themeColor="text1"/>
        </w:rPr>
        <w:t>he IMD</w:t>
      </w:r>
      <w:r>
        <w:rPr>
          <w:iCs/>
          <w:color w:val="000000" w:themeColor="text1"/>
        </w:rPr>
        <w:t>4</w:t>
      </w:r>
      <w:r w:rsidRPr="008E68E0">
        <w:rPr>
          <w:iCs/>
          <w:color w:val="000000" w:themeColor="text1"/>
        </w:rPr>
        <w:t xml:space="preserve"> interference of UL DC_</w:t>
      </w:r>
      <w:r>
        <w:rPr>
          <w:iCs/>
          <w:color w:val="000000" w:themeColor="text1"/>
        </w:rPr>
        <w:t>7</w:t>
      </w:r>
      <w:r w:rsidRPr="008E68E0">
        <w:rPr>
          <w:iCs/>
          <w:color w:val="000000" w:themeColor="text1"/>
        </w:rPr>
        <w:t>_n</w:t>
      </w:r>
      <w:r>
        <w:rPr>
          <w:iCs/>
          <w:color w:val="000000" w:themeColor="text1"/>
        </w:rPr>
        <w:t>77</w:t>
      </w:r>
      <w:r w:rsidRPr="008E68E0">
        <w:rPr>
          <w:iCs/>
          <w:color w:val="000000" w:themeColor="text1"/>
        </w:rPr>
        <w:t xml:space="preserve"> may have an impact on </w:t>
      </w:r>
      <w:r>
        <w:rPr>
          <w:iCs/>
          <w:color w:val="000000" w:themeColor="text1"/>
        </w:rPr>
        <w:t xml:space="preserve">DL </w:t>
      </w:r>
      <w:r w:rsidRPr="008E68E0">
        <w:rPr>
          <w:iCs/>
          <w:color w:val="000000" w:themeColor="text1"/>
        </w:rPr>
        <w:t>Band n</w:t>
      </w:r>
      <w:r>
        <w:rPr>
          <w:iCs/>
          <w:color w:val="000000" w:themeColor="text1"/>
        </w:rPr>
        <w:t>40</w:t>
      </w:r>
      <w:r w:rsidRPr="008E68E0">
        <w:rPr>
          <w:iCs/>
          <w:color w:val="000000" w:themeColor="text1"/>
        </w:rPr>
        <w:t>.</w:t>
      </w:r>
    </w:p>
    <w:p w14:paraId="538F2021" w14:textId="284884E0" w:rsidR="000111AB" w:rsidRDefault="000111AB" w:rsidP="000111AB">
      <w:pPr>
        <w:pStyle w:val="TH"/>
      </w:pPr>
      <w:r w:rsidRPr="00980E3D">
        <w:t xml:space="preserve">Table </w:t>
      </w:r>
      <w:r>
        <w:t>6.21</w:t>
      </w:r>
      <w:r w:rsidRPr="00980E3D">
        <w:rPr>
          <w:lang w:val="en-US"/>
        </w:rPr>
        <w:t>.3</w:t>
      </w:r>
      <w:r w:rsidRPr="00980E3D">
        <w:t>-</w:t>
      </w:r>
      <w:r>
        <w:t>2</w:t>
      </w:r>
      <w:r w:rsidRPr="00980E3D">
        <w:t>:</w:t>
      </w:r>
      <w:r>
        <w:t xml:space="preserve"> </w:t>
      </w:r>
      <w:r w:rsidRPr="00980E3D">
        <w:t>The harmonic and IMD products caused by UL DC_</w:t>
      </w:r>
      <w:r>
        <w:t>7</w:t>
      </w:r>
      <w:r w:rsidRPr="00980E3D">
        <w:t>_n</w:t>
      </w:r>
      <w:r>
        <w:t>77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917D85" w14:paraId="78A36ECA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D08108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F2F11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17C96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5A02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CB83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917D85" w14:paraId="2D3589C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E3BA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A39B0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7F7D8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FFE5B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1D258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4200</w:t>
            </w:r>
          </w:p>
        </w:tc>
      </w:tr>
      <w:tr w:rsidR="000111AB" w:rsidRPr="00917D85" w14:paraId="3CC2138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F37A0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2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9E07A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97B3A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D3294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E2E04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917D85" w14:paraId="7E7BEC7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74DE5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2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197F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F2CE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5A7BC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B3D5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8400</w:t>
            </w:r>
          </w:p>
        </w:tc>
      </w:tr>
      <w:tr w:rsidR="000111AB" w:rsidRPr="00917D85" w14:paraId="50CC755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2C9415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3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39E2A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B86E8B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75907B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348B2F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917D85" w14:paraId="076BCE1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BF9B8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3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BF222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8CFE6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7710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090BB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1331D6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12600</w:t>
            </w:r>
          </w:p>
        </w:tc>
      </w:tr>
      <w:tr w:rsidR="000111AB" w:rsidRPr="00917D85" w14:paraId="08107AD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DF8D5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CFF13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5FC7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9406B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D2D3B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917D85" w14:paraId="3958398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44FA11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A635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13872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DF70AF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F2F2C5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16800</w:t>
            </w:r>
          </w:p>
        </w:tc>
      </w:tr>
      <w:tr w:rsidR="000111AB" w:rsidRPr="00917D85" w14:paraId="16EF92A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A387E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046B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C57FA6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BEBA61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00E21F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917D85" w14:paraId="70BA489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DA173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A61B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4297BF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C4492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3699E2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21000</w:t>
            </w:r>
          </w:p>
        </w:tc>
      </w:tr>
      <w:tr w:rsidR="000111AB" w:rsidRPr="00917D85" w14:paraId="2F09D2D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FD2B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C3E571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45D88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914B0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F9038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917D85" w14:paraId="4C62497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E9AEA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DD6FB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13AAC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8B7255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ADD8C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6770</w:t>
            </w:r>
          </w:p>
        </w:tc>
      </w:tr>
      <w:tr w:rsidR="000111AB" w:rsidRPr="00917D85" w14:paraId="73323F6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A87DB1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EAE2F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12EF22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6CC26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6B5F42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917D85" w14:paraId="5D10C11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B6C60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D8E22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67B3B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65BE3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3ECB7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5900</w:t>
            </w:r>
          </w:p>
        </w:tc>
      </w:tr>
      <w:tr w:rsidR="000111AB" w:rsidRPr="00917D85" w14:paraId="5906132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CC6AE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E91D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9E929E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B8E3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3CA801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917D85" w14:paraId="28EDABE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1931AE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93C5B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15C238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9340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C8C10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A1E57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10970</w:t>
            </w:r>
          </w:p>
        </w:tc>
      </w:tr>
      <w:tr w:rsidR="000111AB" w:rsidRPr="00917D85" w14:paraId="1ED72E2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E78472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D0DB9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85D37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0EC711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F77F3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917D85" w14:paraId="25DD4DD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11795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69A24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442AE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FEFDD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7330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5C8815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10100</w:t>
            </w:r>
          </w:p>
        </w:tc>
      </w:tr>
      <w:tr w:rsidR="000111AB" w:rsidRPr="00917D85" w14:paraId="3622EE2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00247F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84EB7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4ADB9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D7577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437D1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917D85" w14:paraId="0FC577E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16AE8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33180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917D85">
              <w:rPr>
                <w:rFonts w:cs="Arial"/>
                <w:color w:val="FF0000"/>
                <w:sz w:val="18"/>
                <w:szCs w:val="18"/>
              </w:rPr>
              <w:t>3400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2DEFC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917D85">
              <w:rPr>
                <w:rFonts w:cs="Arial"/>
                <w:color w:val="FF0000"/>
                <w:sz w:val="18"/>
                <w:szCs w:val="18"/>
              </w:rPr>
              <w:t>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39AD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678E2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13540</w:t>
            </w:r>
          </w:p>
        </w:tc>
      </w:tr>
      <w:tr w:rsidR="000111AB" w:rsidRPr="00917D85" w14:paraId="3A7412E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9513C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3E09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6B653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167B1F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7E183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917D85" w14:paraId="6711D83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52938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0B0DE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21387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11910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8066F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FB69A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15170</w:t>
            </w:r>
          </w:p>
        </w:tc>
      </w:tr>
      <w:tr w:rsidR="000111AB" w:rsidRPr="00917D85" w14:paraId="7D6EFB4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A0323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lastRenderedPageBreak/>
              <w:t>Two-tone 5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B3FE7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36E15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6ECD7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CC7345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917D85" w14:paraId="69E45C3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AAAB2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4173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AA4C2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37509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6980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1BE9C8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5800</w:t>
            </w:r>
          </w:p>
        </w:tc>
      </w:tr>
      <w:tr w:rsidR="000111AB" w:rsidRPr="00917D85" w14:paraId="5D46658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B2C3E1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119262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29BF5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9E9C0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D40166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917D85" w14:paraId="445CAF8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B17362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A46F29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95BC6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4760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5299A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DCF2D4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900</w:t>
            </w:r>
          </w:p>
        </w:tc>
      </w:tr>
      <w:tr w:rsidR="000111AB" w:rsidRPr="00917D85" w14:paraId="7255522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C64893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DAFF46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801266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4E912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240EB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917D85" w14:paraId="2A0425D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3C990C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C85248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093D5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19370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84153F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2FBA2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14480</w:t>
            </w:r>
          </w:p>
        </w:tc>
      </w:tr>
      <w:tr w:rsidR="000111AB" w:rsidRPr="00917D85" w14:paraId="62AC5EF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2D204A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917D85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917D85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CC00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9EA96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683E0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8E1AF1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917D85" w14:paraId="00FA3D8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C464FB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62A196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DDDE5F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17740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A8A50D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D0A297" w14:textId="77777777" w:rsidR="000111AB" w:rsidRPr="00917D8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17D85">
              <w:rPr>
                <w:rFonts w:cs="Arial"/>
                <w:color w:val="000000"/>
                <w:sz w:val="18"/>
                <w:szCs w:val="18"/>
              </w:rPr>
              <w:t>16110</w:t>
            </w:r>
          </w:p>
        </w:tc>
      </w:tr>
    </w:tbl>
    <w:p w14:paraId="1B17CA4D" w14:textId="77777777" w:rsidR="000111AB" w:rsidRDefault="000111AB" w:rsidP="000111AB"/>
    <w:p w14:paraId="7AB8A66A" w14:textId="68357926" w:rsidR="000111AB" w:rsidRDefault="000111AB" w:rsidP="00147049">
      <w:pPr>
        <w:pStyle w:val="3"/>
      </w:pPr>
      <w:bookmarkStart w:id="342" w:name="_Toc135927715"/>
      <w:r>
        <w:t>6.21</w:t>
      </w:r>
      <w:r w:rsidRPr="000558E4">
        <w:rPr>
          <w:rFonts w:hint="eastAsia"/>
        </w:rPr>
        <w:t>.</w:t>
      </w:r>
      <w:r>
        <w:t>4</w:t>
      </w:r>
      <w:r w:rsidRPr="000558E4">
        <w:tab/>
        <w:t>∆TIB and ∆RIB values</w:t>
      </w:r>
      <w:bookmarkEnd w:id="342"/>
    </w:p>
    <w:p w14:paraId="18D52FED" w14:textId="77777777" w:rsidR="000111AB" w:rsidRPr="004E1C79" w:rsidRDefault="000111AB" w:rsidP="000111AB">
      <w:pPr>
        <w:rPr>
          <w:rFonts w:eastAsia="Yu Mincho" w:cs="Arial"/>
        </w:rPr>
      </w:pPr>
      <w:r w:rsidRPr="00C732A0">
        <w:rPr>
          <w:lang w:eastAsia="en-US"/>
        </w:rPr>
        <w:t xml:space="preserve">For </w:t>
      </w:r>
      <w:r w:rsidRPr="00C732A0">
        <w:rPr>
          <w:rFonts w:cs="Arial"/>
          <w:lang w:eastAsia="ja-JP"/>
        </w:rPr>
        <w:t>DC_</w:t>
      </w:r>
      <w:r>
        <w:rPr>
          <w:rFonts w:cs="Arial"/>
          <w:lang w:eastAsia="ja-JP"/>
        </w:rPr>
        <w:t>7</w:t>
      </w:r>
      <w:r w:rsidRPr="00C732A0">
        <w:rPr>
          <w:rFonts w:cs="Arial"/>
          <w:lang w:eastAsia="ja-JP"/>
        </w:rPr>
        <w:t>_n40</w:t>
      </w:r>
      <w:r>
        <w:rPr>
          <w:rFonts w:cs="Arial"/>
          <w:lang w:eastAsia="ja-JP"/>
        </w:rPr>
        <w:t>-n77</w:t>
      </w:r>
      <w:r w:rsidRPr="00C732A0">
        <w:rPr>
          <w:lang w:eastAsia="en-US"/>
        </w:rPr>
        <w:t>,</w:t>
      </w:r>
      <w:r>
        <w:rPr>
          <w:lang w:eastAsia="en-US"/>
        </w:rPr>
        <w:t xml:space="preserve"> </w:t>
      </w:r>
      <w:r w:rsidRPr="00C732A0">
        <w:rPr>
          <w:lang w:eastAsia="en-US"/>
        </w:rPr>
        <w:sym w:font="Symbol" w:char="F044"/>
      </w:r>
      <w:r w:rsidRPr="00C732A0">
        <w:rPr>
          <w:lang w:eastAsia="en-US"/>
        </w:rPr>
        <w:t>T</w:t>
      </w:r>
      <w:r w:rsidRPr="00C732A0">
        <w:rPr>
          <w:vertAlign w:val="subscript"/>
          <w:lang w:eastAsia="en-US"/>
        </w:rPr>
        <w:t>IB,c</w:t>
      </w:r>
      <w:r w:rsidRPr="00C732A0">
        <w:rPr>
          <w:lang w:eastAsia="en-US"/>
        </w:rPr>
        <w:t xml:space="preserve"> and </w:t>
      </w:r>
      <w:r w:rsidRPr="00C732A0">
        <w:rPr>
          <w:lang w:eastAsia="en-US"/>
        </w:rPr>
        <w:sym w:font="Symbol" w:char="F044"/>
      </w:r>
      <w:r w:rsidRPr="00C732A0">
        <w:rPr>
          <w:lang w:eastAsia="en-US"/>
        </w:rPr>
        <w:t>R</w:t>
      </w:r>
      <w:r w:rsidRPr="00C732A0">
        <w:rPr>
          <w:vertAlign w:val="subscript"/>
          <w:lang w:eastAsia="en-US"/>
        </w:rPr>
        <w:t>IB</w:t>
      </w:r>
      <w:r w:rsidRPr="00C732A0">
        <w:rPr>
          <w:rFonts w:hint="eastAsia"/>
          <w:vertAlign w:val="subscript"/>
          <w:lang w:eastAsia="zh-CN"/>
        </w:rPr>
        <w:t>,c</w:t>
      </w:r>
      <w:r w:rsidRPr="00C732A0">
        <w:rPr>
          <w:lang w:eastAsia="en-US"/>
        </w:rPr>
        <w:t xml:space="preserve"> </w:t>
      </w:r>
      <w:r>
        <w:rPr>
          <w:lang w:eastAsia="en-US"/>
        </w:rPr>
        <w:t xml:space="preserve">values </w:t>
      </w:r>
      <w:r w:rsidRPr="00C732A0">
        <w:rPr>
          <w:lang w:eastAsia="en-US"/>
        </w:rPr>
        <w:t xml:space="preserve">are reused from </w:t>
      </w:r>
      <w:r>
        <w:rPr>
          <w:rFonts w:cs="Arial"/>
          <w:lang w:eastAsia="ja-JP"/>
        </w:rPr>
        <w:t>DC</w:t>
      </w:r>
      <w:r w:rsidRPr="00C732A0">
        <w:rPr>
          <w:rFonts w:cs="Arial"/>
          <w:lang w:eastAsia="ja-JP"/>
        </w:rPr>
        <w:t>_</w:t>
      </w:r>
      <w:r>
        <w:rPr>
          <w:rFonts w:cs="Arial"/>
          <w:lang w:eastAsia="ja-JP"/>
        </w:rPr>
        <w:t>7_n40</w:t>
      </w:r>
      <w:r w:rsidRPr="00C732A0">
        <w:rPr>
          <w:rFonts w:cs="Arial"/>
          <w:lang w:eastAsia="ja-JP"/>
        </w:rPr>
        <w:t>-</w:t>
      </w:r>
      <w:r>
        <w:rPr>
          <w:rFonts w:cs="Arial"/>
          <w:lang w:eastAsia="ja-JP"/>
        </w:rPr>
        <w:t>n78, which is very similar.</w:t>
      </w:r>
    </w:p>
    <w:p w14:paraId="459C5942" w14:textId="550F6D54" w:rsidR="000111AB" w:rsidRDefault="000111AB" w:rsidP="000111AB">
      <w:pPr>
        <w:pStyle w:val="TH"/>
        <w:rPr>
          <w:lang w:eastAsia="ko-KR"/>
        </w:rPr>
      </w:pPr>
      <w:r>
        <w:rPr>
          <w:lang w:eastAsia="ko-KR"/>
        </w:rPr>
        <w:t>Table 6.21.</w:t>
      </w:r>
      <w:r>
        <w:rPr>
          <w:rFonts w:cs="Arial"/>
          <w:lang w:eastAsia="ko-KR"/>
        </w:rPr>
        <w:t>4</w:t>
      </w:r>
      <w:r>
        <w:rPr>
          <w:lang w:eastAsia="ko-KR"/>
        </w:rPr>
        <w:t xml:space="preserve">-1: </w:t>
      </w:r>
      <w:r>
        <w:t>Δ</w:t>
      </w:r>
      <w:r>
        <w:rPr>
          <w:lang w:eastAsia="ko-KR"/>
        </w:rPr>
        <w:t>T</w:t>
      </w:r>
      <w:r>
        <w:rPr>
          <w:vertAlign w:val="subscript"/>
          <w:lang w:eastAsia="ko-KR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111AB" w14:paraId="2E13F037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21BB" w14:textId="77777777" w:rsidR="000111AB" w:rsidRDefault="000111AB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B3DC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0111AB" w14:paraId="12EFDEE1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3A08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2CC3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69D05585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0D65" w14:textId="77777777" w:rsidR="000111AB" w:rsidRDefault="000111AB" w:rsidP="00152546">
            <w:pPr>
              <w:pStyle w:val="TAC"/>
            </w:pPr>
            <w:r>
              <w:t>DC_7_n40-n77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33F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93A2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8F7C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.8</w:t>
            </w:r>
          </w:p>
        </w:tc>
      </w:tr>
      <w:tr w:rsidR="000111AB" w14:paraId="65A1CB93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C879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6:</w:t>
            </w:r>
            <w:r>
              <w:rPr>
                <w:rFonts w:cs="Arial"/>
                <w:sz w:val="18"/>
                <w:lang w:eastAsia="en-US"/>
              </w:rPr>
              <w:tab/>
              <w:t>“-” denotes ΔT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26B0BF26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sz w:val="18"/>
                <w:szCs w:val="18"/>
              </w:rPr>
              <w:t>NOTE 7: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0B0BBE24" w14:textId="77777777" w:rsidR="000111AB" w:rsidRPr="00C11F06" w:rsidRDefault="000111AB" w:rsidP="000111AB"/>
    <w:p w14:paraId="5C8A2898" w14:textId="4F92A068" w:rsidR="000111AB" w:rsidRDefault="000111AB" w:rsidP="00735A9B">
      <w:pPr>
        <w:pStyle w:val="TH"/>
      </w:pPr>
      <w:r w:rsidRPr="004E1C79">
        <w:t xml:space="preserve">Table </w:t>
      </w:r>
      <w:r>
        <w:rPr>
          <w:lang w:eastAsia="ja-JP"/>
        </w:rPr>
        <w:t>6.21</w:t>
      </w:r>
      <w:r w:rsidRPr="004E1C79">
        <w:t>.</w:t>
      </w:r>
      <w:r w:rsidRPr="004E1C79">
        <w:rPr>
          <w:rFonts w:cs="Arial"/>
          <w:lang w:eastAsia="ja-JP"/>
        </w:rPr>
        <w:t>4</w:t>
      </w:r>
      <w:r w:rsidRPr="004E1C79">
        <w:t>-2: ΔR</w:t>
      </w:r>
      <w:r w:rsidRPr="004E1C79">
        <w:rPr>
          <w:vertAlign w:val="subscript"/>
        </w:rPr>
        <w:t>IB</w:t>
      </w:r>
      <w:r>
        <w:rPr>
          <w:vertAlign w:val="subscript"/>
        </w:rPr>
        <w:t>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111AB" w14:paraId="1DBABF8C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2DEE" w14:textId="77777777" w:rsidR="000111AB" w:rsidRDefault="000111AB" w:rsidP="001525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CDB7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62C5F8CF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1E13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8BEE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111AB" w14:paraId="6C82F876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04C0" w14:textId="77777777" w:rsidR="000111AB" w:rsidRDefault="000111AB" w:rsidP="00152546">
            <w:pPr>
              <w:pStyle w:val="TAC"/>
            </w:pPr>
            <w:r>
              <w:t>DC_7_n40-n77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14A3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97B7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0.5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33E8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.5</w:t>
            </w:r>
          </w:p>
        </w:tc>
      </w:tr>
      <w:tr w:rsidR="000111AB" w14:paraId="48A5342C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B502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7:</w:t>
            </w:r>
            <w:r>
              <w:rPr>
                <w:rFonts w:cs="Arial"/>
                <w:sz w:val="18"/>
                <w:lang w:eastAsia="en-US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6C670E87" w14:textId="77777777" w:rsidR="000111AB" w:rsidRDefault="000111AB" w:rsidP="00152546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sz w:val="18"/>
                <w:szCs w:val="18"/>
              </w:rPr>
              <w:t>NOTE 8: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04CF61D1" w14:textId="77777777" w:rsidR="000111AB" w:rsidRPr="00994E85" w:rsidRDefault="000111AB" w:rsidP="000111AB">
      <w:pPr>
        <w:rPr>
          <w:rFonts w:eastAsia="DengXian"/>
          <w:lang w:eastAsia="zh-CN"/>
        </w:rPr>
      </w:pPr>
    </w:p>
    <w:p w14:paraId="22E83CA2" w14:textId="23C45C6B" w:rsidR="000111AB" w:rsidRDefault="000111AB" w:rsidP="00147049">
      <w:pPr>
        <w:pStyle w:val="3"/>
      </w:pPr>
      <w:bookmarkStart w:id="343" w:name="_Toc135927716"/>
      <w:r>
        <w:t>6.21</w:t>
      </w:r>
      <w:r w:rsidRPr="000558E4">
        <w:rPr>
          <w:rFonts w:hint="eastAsia"/>
        </w:rPr>
        <w:t>.</w:t>
      </w:r>
      <w:r>
        <w:t>5</w:t>
      </w:r>
      <w:r w:rsidRPr="000558E4">
        <w:tab/>
      </w:r>
      <w:r>
        <w:t>MSD requirements</w:t>
      </w:r>
      <w:bookmarkEnd w:id="343"/>
    </w:p>
    <w:p w14:paraId="426AE50C" w14:textId="77777777" w:rsidR="000111AB" w:rsidRDefault="000111AB" w:rsidP="000111AB">
      <w:r>
        <w:t>The MSD</w:t>
      </w:r>
      <w:r w:rsidRPr="0006451A">
        <w:t xml:space="preserve"> values</w:t>
      </w:r>
      <w:r>
        <w:t xml:space="preserve"> for IMD interference</w:t>
      </w:r>
      <w:r w:rsidRPr="0006451A">
        <w:t xml:space="preserve"> are reused from </w:t>
      </w:r>
      <w:r>
        <w:t>DC</w:t>
      </w:r>
      <w:r w:rsidRPr="0006451A">
        <w:t>_</w:t>
      </w:r>
      <w:r>
        <w:t>7_n4</w:t>
      </w:r>
      <w:r w:rsidRPr="0006451A">
        <w:t>0</w:t>
      </w:r>
      <w:r>
        <w:t>-</w:t>
      </w:r>
      <w:r w:rsidRPr="0006451A">
        <w:t>n7</w:t>
      </w:r>
      <w:r>
        <w:t>8, which is very similar.</w:t>
      </w:r>
    </w:p>
    <w:p w14:paraId="19E1E12B" w14:textId="6B1A3E06" w:rsidR="000111AB" w:rsidRDefault="000111AB" w:rsidP="000111AB">
      <w:pPr>
        <w:pStyle w:val="TH"/>
        <w:rPr>
          <w:lang w:val="en-US" w:eastAsia="zh-CN"/>
        </w:rPr>
      </w:pPr>
      <w:r w:rsidRPr="00ED0983">
        <w:t xml:space="preserve">Table </w:t>
      </w:r>
      <w:r>
        <w:t>6.21.</w:t>
      </w:r>
      <w:r w:rsidRPr="00ED0983">
        <w:t>5-1: MSD test points for Scell due to dual uplink operation for EN-DC in NR FR1 (three bands)</w:t>
      </w:r>
      <w:r>
        <w:t xml:space="preserve"> </w:t>
      </w:r>
      <w:r w:rsidRPr="00ED0983">
        <w:rPr>
          <w:lang w:val="en-US"/>
        </w:rPr>
        <w:t>NR or E-UTRA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0111AB" w14:paraId="3CA92E60" w14:textId="77777777" w:rsidTr="00152546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E001" w14:textId="77777777" w:rsidR="000111AB" w:rsidRDefault="000111AB" w:rsidP="00152546">
            <w:pPr>
              <w:pStyle w:val="TAH"/>
            </w:pPr>
            <w:r>
              <w:t>NR or E-UTRA Band / Channel bandwidth / NRB / MSD</w:t>
            </w:r>
          </w:p>
        </w:tc>
      </w:tr>
      <w:tr w:rsidR="000111AB" w14:paraId="71197D90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F290" w14:textId="77777777" w:rsidR="000111AB" w:rsidRDefault="000111AB" w:rsidP="00152546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EN-DC </w:t>
            </w:r>
            <w: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6869" w14:textId="77777777" w:rsidR="000111AB" w:rsidRDefault="000111AB" w:rsidP="00152546">
            <w:pPr>
              <w:pStyle w:val="TAH"/>
            </w:pPr>
            <w:r>
              <w:t xml:space="preserve">EUTRA </w:t>
            </w:r>
            <w:r>
              <w:rPr>
                <w:rFonts w:eastAsia="MS Mincho"/>
              </w:rPr>
              <w:t>/ NR</w:t>
            </w:r>
            <w: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65C8" w14:textId="77777777" w:rsidR="000111AB" w:rsidRDefault="000111AB" w:rsidP="0015254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50C6" w14:textId="77777777" w:rsidR="000111AB" w:rsidRDefault="000111AB" w:rsidP="0015254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685D" w14:textId="77777777" w:rsidR="000111AB" w:rsidRDefault="000111AB" w:rsidP="00152546">
            <w:pPr>
              <w:pStyle w:val="TAH"/>
            </w:pPr>
            <w:r>
              <w:t>UL</w:t>
            </w:r>
          </w:p>
          <w:p w14:paraId="68A49D9C" w14:textId="77777777" w:rsidR="000111AB" w:rsidRDefault="000111AB" w:rsidP="0015254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642F" w14:textId="77777777" w:rsidR="000111AB" w:rsidRDefault="000111AB" w:rsidP="0015254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11E0" w14:textId="77777777" w:rsidR="000111AB" w:rsidRDefault="000111AB" w:rsidP="0015254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9E0E" w14:textId="77777777" w:rsidR="000111AB" w:rsidRDefault="000111AB" w:rsidP="00152546">
            <w:pPr>
              <w:pStyle w:val="TAH"/>
            </w:pPr>
            <w:r>
              <w:t>IMD order</w:t>
            </w:r>
          </w:p>
        </w:tc>
      </w:tr>
      <w:tr w:rsidR="000111AB" w14:paraId="4A9EBCDC" w14:textId="77777777" w:rsidTr="00152546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2EE87" w14:textId="77777777" w:rsidR="000111AB" w:rsidRDefault="000111AB" w:rsidP="00152546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7A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40A</w:t>
            </w:r>
            <w:r w:rsidRPr="00791978">
              <w:rPr>
                <w:rFonts w:cs="Arial"/>
              </w:rPr>
              <w:t>-n7</w:t>
            </w:r>
            <w:r>
              <w:rPr>
                <w:rFonts w:cs="Arial"/>
              </w:rPr>
              <w:t>7A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9C90" w14:textId="77777777" w:rsidR="000111AB" w:rsidRPr="00E85B86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43355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520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1F077" w14:textId="77777777" w:rsidR="000111AB" w:rsidRPr="00E00882" w:rsidRDefault="000111AB" w:rsidP="00152546">
            <w:pPr>
              <w:pStyle w:val="TAC"/>
              <w:rPr>
                <w:lang w:val="x-none"/>
              </w:rPr>
            </w:pPr>
            <w:r w:rsidRPr="00E00882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BBA2" w14:textId="77777777" w:rsidR="000111AB" w:rsidRPr="00E00882" w:rsidRDefault="000111AB" w:rsidP="00152546">
            <w:pPr>
              <w:pStyle w:val="TAC"/>
            </w:pPr>
            <w:r w:rsidRPr="00E00882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4E461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640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55BA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770B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6401F599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011EC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67F2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C8742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DA85E" w14:textId="77777777" w:rsidR="000111AB" w:rsidRPr="00E00882" w:rsidRDefault="000111AB" w:rsidP="00152546">
            <w:pPr>
              <w:pStyle w:val="TAC"/>
              <w:rPr>
                <w:lang w:val="x-none"/>
              </w:rPr>
            </w:pPr>
            <w:r w:rsidRPr="00E00882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12398" w14:textId="77777777" w:rsidR="000111AB" w:rsidRPr="00E00882" w:rsidRDefault="000111AB" w:rsidP="00152546">
            <w:pPr>
              <w:pStyle w:val="TAC"/>
            </w:pPr>
            <w:r w:rsidRPr="00E00882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F6B65" w14:textId="77777777" w:rsidR="000111AB" w:rsidRPr="00E0088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360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A7D5" w14:textId="77777777" w:rsidR="000111AB" w:rsidRPr="00AE42DA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eastAsia="ko-KR"/>
              </w:rPr>
              <w:t>9</w:t>
            </w:r>
            <w:r>
              <w:rPr>
                <w:rFonts w:eastAsiaTheme="minorEastAsia"/>
                <w:lang w:eastAsia="ko-KR"/>
              </w:rPr>
              <w:t>.2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5B51" w14:textId="77777777" w:rsidR="000111AB" w:rsidRPr="00AE42DA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</w:t>
            </w:r>
            <w:r>
              <w:rPr>
                <w:rFonts w:eastAsiaTheme="minorEastAsia"/>
                <w:lang w:eastAsia="ko-KR"/>
              </w:rPr>
              <w:t>MD4</w:t>
            </w:r>
          </w:p>
        </w:tc>
      </w:tr>
      <w:tr w:rsidR="000111AB" w14:paraId="1391BD9C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7D57F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424E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A63A9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700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DFC26" w14:textId="77777777" w:rsidR="000111AB" w:rsidRPr="005677AE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 w:rsidRPr="005677AE">
              <w:rPr>
                <w:rFonts w:eastAsiaTheme="minorEastAsia" w:hint="eastAsia"/>
                <w:lang w:eastAsia="ko-KR"/>
              </w:rPr>
              <w:t>1</w:t>
            </w:r>
            <w:r w:rsidRPr="005677AE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F08A9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5677AE">
              <w:rPr>
                <w:rFonts w:eastAsiaTheme="minorEastAsia" w:hint="eastAsia"/>
                <w:lang w:eastAsia="ko-KR"/>
              </w:rPr>
              <w:t>5</w:t>
            </w:r>
            <w:r w:rsidRPr="005677AE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C007B" w14:textId="77777777" w:rsidR="000111AB" w:rsidRPr="005677AE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700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344B" w14:textId="77777777" w:rsidR="000111AB" w:rsidRPr="001B2724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F146" w14:textId="77777777" w:rsidR="000111AB" w:rsidRPr="00AE42DA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/A</w:t>
            </w:r>
          </w:p>
        </w:tc>
      </w:tr>
    </w:tbl>
    <w:p w14:paraId="3BC15DF5" w14:textId="77777777" w:rsidR="000111AB" w:rsidRDefault="000111AB" w:rsidP="006202E6">
      <w:pPr>
        <w:rPr>
          <w:color w:val="0000FF"/>
          <w:sz w:val="32"/>
          <w:szCs w:val="36"/>
        </w:rPr>
      </w:pPr>
    </w:p>
    <w:p w14:paraId="7D71722F" w14:textId="3C01E06D" w:rsidR="000111AB" w:rsidRPr="007168F8" w:rsidRDefault="000111AB" w:rsidP="00147049">
      <w:pPr>
        <w:pStyle w:val="2"/>
      </w:pPr>
      <w:bookmarkStart w:id="344" w:name="_Toc135927717"/>
      <w:r>
        <w:lastRenderedPageBreak/>
        <w:t>6.22</w:t>
      </w:r>
      <w:r w:rsidRPr="007168F8">
        <w:tab/>
      </w:r>
      <w:r>
        <w:t>DC_5</w:t>
      </w:r>
      <w:r w:rsidRPr="000558E4">
        <w:t>_n</w:t>
      </w:r>
      <w:r>
        <w:t>40-n78</w:t>
      </w:r>
      <w:bookmarkEnd w:id="344"/>
    </w:p>
    <w:p w14:paraId="04365F67" w14:textId="78CF8D88" w:rsidR="000111AB" w:rsidRPr="009A06FC" w:rsidRDefault="000111AB" w:rsidP="00147049">
      <w:pPr>
        <w:pStyle w:val="3"/>
        <w:rPr>
          <w:lang w:eastAsia="ko-KR"/>
        </w:rPr>
      </w:pPr>
      <w:bookmarkStart w:id="345" w:name="_Toc135927718"/>
      <w:r>
        <w:t>6.22</w:t>
      </w:r>
      <w:r w:rsidRPr="009A06FC">
        <w:t>.1</w:t>
      </w:r>
      <w:r w:rsidRPr="009A06FC">
        <w:tab/>
      </w:r>
      <w:r w:rsidRPr="009A06FC">
        <w:rPr>
          <w:lang w:eastAsia="ko-KR"/>
        </w:rPr>
        <w:t>Operating bands for DC</w:t>
      </w:r>
      <w:bookmarkEnd w:id="345"/>
    </w:p>
    <w:p w14:paraId="34F69C4E" w14:textId="6DA69B6C" w:rsidR="000111AB" w:rsidRPr="00976106" w:rsidRDefault="000111AB" w:rsidP="000111AB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6.22</w:t>
      </w:r>
      <w:r w:rsidRPr="00976106">
        <w:rPr>
          <w:color w:val="000000" w:themeColor="text1"/>
        </w:rPr>
        <w:t>.1-1</w:t>
      </w:r>
      <w:r>
        <w:rPr>
          <w:color w:val="000000" w:themeColor="text1"/>
        </w:rPr>
        <w:t xml:space="preserve">: </w:t>
      </w:r>
      <w:r w:rsidRPr="00976106">
        <w:rPr>
          <w:color w:val="000000" w:themeColor="text1"/>
        </w:rPr>
        <w:t>DC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combination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of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LTE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1DL/1UL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+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inter-band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NR</w:t>
      </w:r>
      <w:r>
        <w:rPr>
          <w:color w:val="000000" w:themeColor="text1"/>
        </w:rPr>
        <w:t xml:space="preserve"> </w:t>
      </w:r>
      <w:r w:rsidRPr="00976106">
        <w:rPr>
          <w:color w:val="000000" w:themeColor="text1"/>
        </w:rPr>
        <w:t>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0111AB" w:rsidRPr="00976106" w14:paraId="6DAAB545" w14:textId="77777777" w:rsidTr="00152546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73D7246A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 xml:space="preserve">E-UTRA and NR DC </w:t>
            </w:r>
            <w:r>
              <w:rPr>
                <w:color w:val="000000" w:themeColor="text1"/>
              </w:rPr>
              <w:t>B</w:t>
            </w:r>
            <w:r w:rsidRPr="00976106">
              <w:rPr>
                <w:color w:val="000000" w:themeColor="text1"/>
              </w:rPr>
              <w:t>and combination</w:t>
            </w:r>
          </w:p>
        </w:tc>
        <w:tc>
          <w:tcPr>
            <w:tcW w:w="1178" w:type="dxa"/>
            <w:vMerge w:val="restart"/>
            <w:vAlign w:val="center"/>
          </w:tcPr>
          <w:p w14:paraId="1F9CECAC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62304731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7128124B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2952ABE0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6398881D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0111AB" w:rsidRPr="00976106" w14:paraId="53846A71" w14:textId="77777777" w:rsidTr="00152546">
        <w:trPr>
          <w:trHeight w:val="104"/>
          <w:jc w:val="center"/>
        </w:trPr>
        <w:tc>
          <w:tcPr>
            <w:tcW w:w="1411" w:type="dxa"/>
            <w:vMerge/>
          </w:tcPr>
          <w:p w14:paraId="48F9181E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171F2113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20449824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028D6670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059F8380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494F7DD8" w14:textId="77777777" w:rsidTr="00152546">
        <w:trPr>
          <w:trHeight w:val="404"/>
          <w:jc w:val="center"/>
        </w:trPr>
        <w:tc>
          <w:tcPr>
            <w:tcW w:w="1411" w:type="dxa"/>
            <w:vMerge/>
          </w:tcPr>
          <w:p w14:paraId="19F45094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4CC3F8A9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15273C65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1D44AFBB" w14:textId="77777777" w:rsidR="000111AB" w:rsidRPr="00976106" w:rsidRDefault="000111AB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6F1665E2" w14:textId="77777777" w:rsidR="000111AB" w:rsidRPr="00976106" w:rsidRDefault="000111AB" w:rsidP="00152546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111AB" w:rsidRPr="00976106" w14:paraId="6597B259" w14:textId="77777777" w:rsidTr="00152546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099BB34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</w:t>
            </w:r>
            <w:r>
              <w:rPr>
                <w:color w:val="000000" w:themeColor="text1"/>
              </w:rPr>
              <w:t>5_</w:t>
            </w:r>
            <w:r w:rsidRPr="00976106">
              <w:rPr>
                <w:color w:val="000000" w:themeColor="text1"/>
              </w:rPr>
              <w:t>n</w:t>
            </w:r>
            <w:r>
              <w:rPr>
                <w:color w:val="000000" w:themeColor="text1"/>
              </w:rPr>
              <w:t>40-n78</w:t>
            </w:r>
          </w:p>
        </w:tc>
        <w:tc>
          <w:tcPr>
            <w:tcW w:w="1178" w:type="dxa"/>
            <w:vAlign w:val="center"/>
          </w:tcPr>
          <w:p w14:paraId="353A0655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0E11CCAA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824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BE54ACE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0673B1C2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849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1F7708B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869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34951E08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57ADE76E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894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45944E96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0111AB" w:rsidRPr="00976106" w14:paraId="34BB7466" w14:textId="77777777" w:rsidTr="00152546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07A1E2B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68834CE9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n40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02A7CF6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9089593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695F08AF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DDD0B12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23FEA82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7B85A852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51974EEB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976106">
              <w:rPr>
                <w:color w:val="000000" w:themeColor="text1"/>
              </w:rPr>
              <w:t>DD</w:t>
            </w:r>
          </w:p>
        </w:tc>
      </w:tr>
      <w:tr w:rsidR="000111AB" w:rsidRPr="00976106" w14:paraId="39226345" w14:textId="77777777" w:rsidTr="00152546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166D3D88" w14:textId="77777777" w:rsidR="000111AB" w:rsidRPr="00976106" w:rsidRDefault="000111AB" w:rsidP="00152546">
            <w:pPr>
              <w:spacing w:after="1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77DE410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szCs w:val="18"/>
              </w:rPr>
              <w:t>n78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24719358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342E5CBA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71A82987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3800</w:t>
            </w:r>
            <w:r w:rsidRPr="005D3B77"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B4E17B4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3300</w:t>
            </w:r>
            <w:r w:rsidRPr="005D3B77"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5DF03160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62A319AC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>
              <w:t>3800</w:t>
            </w:r>
            <w:r w:rsidRPr="005D3B77"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261CC79C" w14:textId="77777777" w:rsidR="000111AB" w:rsidRPr="00976106" w:rsidRDefault="000111AB" w:rsidP="00152546">
            <w:pPr>
              <w:pStyle w:val="TAC"/>
              <w:rPr>
                <w:color w:val="000000" w:themeColor="text1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77471F5C" w14:textId="77777777" w:rsidR="000111AB" w:rsidRPr="00890854" w:rsidRDefault="000111AB" w:rsidP="000111AB"/>
    <w:p w14:paraId="7E8B0FB1" w14:textId="3EF24998" w:rsidR="000111AB" w:rsidRPr="00E062F1" w:rsidRDefault="000111AB" w:rsidP="000111AB">
      <w:pPr>
        <w:pStyle w:val="TH"/>
      </w:pPr>
      <w:r w:rsidRPr="00E062F1">
        <w:t xml:space="preserve">Table </w:t>
      </w:r>
      <w:r>
        <w:t>6.22.1-2: Inter-band EN-DC configurations within FR1</w:t>
      </w:r>
      <w:r w:rsidRPr="00E062F1">
        <w:t xml:space="preserve">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111AB" w:rsidRPr="00132458" w14:paraId="71C92C7E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027F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EN-DC</w:t>
            </w:r>
          </w:p>
          <w:p w14:paraId="0DFA8C18" w14:textId="77777777" w:rsidR="000111AB" w:rsidRPr="00132458" w:rsidRDefault="000111AB" w:rsidP="00152546">
            <w:pPr>
              <w:keepLines/>
              <w:autoSpaceDE/>
              <w:autoSpaceDN/>
              <w:spacing w:after="0"/>
              <w:jc w:val="center"/>
              <w:rPr>
                <w:b/>
                <w:sz w:val="18"/>
                <w:lang w:eastAsia="fi-FI"/>
              </w:rPr>
            </w:pPr>
            <w:r w:rsidRPr="00132458">
              <w:rPr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32E8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 w:rsidRPr="00132458">
              <w:rPr>
                <w:b/>
                <w:sz w:val="18"/>
                <w:lang w:val="fr-FR" w:eastAsia="fi-FI"/>
              </w:rPr>
              <w:t>Uplink</w:t>
            </w:r>
            <w:r>
              <w:rPr>
                <w:b/>
                <w:sz w:val="18"/>
                <w:lang w:val="fr-FR" w:eastAsia="fi-FI"/>
              </w:rPr>
              <w:t xml:space="preserve"> </w:t>
            </w:r>
            <w:r w:rsidRPr="00132458">
              <w:rPr>
                <w:b/>
                <w:sz w:val="18"/>
                <w:lang w:val="fr-FR" w:eastAsia="fi-FI"/>
              </w:rPr>
              <w:t>EN-DC</w:t>
            </w:r>
          </w:p>
          <w:p w14:paraId="43F6E558" w14:textId="77777777" w:rsidR="000111AB" w:rsidRPr="00132458" w:rsidRDefault="000111AB" w:rsidP="00152546">
            <w:pPr>
              <w:keepLines/>
              <w:spacing w:after="0"/>
              <w:jc w:val="center"/>
              <w:rPr>
                <w:b/>
                <w:sz w:val="18"/>
                <w:lang w:val="fr-FR" w:eastAsia="fi-FI"/>
              </w:rPr>
            </w:pPr>
            <w:r w:rsidRPr="00132458">
              <w:rPr>
                <w:b/>
                <w:sz w:val="18"/>
                <w:lang w:val="fr-FR" w:eastAsia="fi-FI"/>
              </w:rPr>
              <w:t>configuration</w:t>
            </w:r>
          </w:p>
        </w:tc>
      </w:tr>
      <w:tr w:rsidR="000111AB" w:rsidRPr="00132458" w14:paraId="21EC551C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BCE192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C_5A_n40A-n78A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B5C" w14:textId="77777777" w:rsidR="000111AB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C_5A_n40A</w:t>
            </w:r>
          </w:p>
          <w:p w14:paraId="7BBD22C8" w14:textId="77777777" w:rsidR="000111AB" w:rsidRPr="00132458" w:rsidRDefault="000111AB" w:rsidP="00152546">
            <w:pPr>
              <w:keepNext/>
              <w:keepLines/>
              <w:autoSpaceDE/>
              <w:autoSpaceDN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  <w:r>
              <w:rPr>
                <w:sz w:val="18"/>
              </w:rPr>
              <w:t>C_5A_n78A</w:t>
            </w:r>
          </w:p>
        </w:tc>
      </w:tr>
    </w:tbl>
    <w:p w14:paraId="0289CFCB" w14:textId="77777777" w:rsidR="000111AB" w:rsidRDefault="000111AB" w:rsidP="000111AB"/>
    <w:p w14:paraId="7BF55032" w14:textId="30E9EC7E" w:rsidR="000111AB" w:rsidRPr="00856B63" w:rsidRDefault="000111AB" w:rsidP="00147049">
      <w:pPr>
        <w:pStyle w:val="3"/>
      </w:pPr>
      <w:bookmarkStart w:id="346" w:name="_Toc135927719"/>
      <w:r>
        <w:t>6.22</w:t>
      </w:r>
      <w:r w:rsidRPr="000558E4">
        <w:rPr>
          <w:rFonts w:hint="eastAsia"/>
        </w:rPr>
        <w:t>.</w:t>
      </w:r>
      <w:r>
        <w:t>2</w:t>
      </w:r>
      <w:r w:rsidRPr="000558E4">
        <w:tab/>
        <w:t>C</w:t>
      </w:r>
      <w:r>
        <w:t>hannel bandwidths per operating band for DC</w:t>
      </w:r>
      <w:bookmarkEnd w:id="346"/>
    </w:p>
    <w:p w14:paraId="0D1289E0" w14:textId="77777777" w:rsidR="000111AB" w:rsidRDefault="000111AB" w:rsidP="000111AB"/>
    <w:p w14:paraId="1B401C96" w14:textId="77777777" w:rsidR="000111AB" w:rsidRDefault="000111AB" w:rsidP="000111AB"/>
    <w:p w14:paraId="0595618A" w14:textId="77777777" w:rsidR="000111AB" w:rsidRPr="00682CAB" w:rsidRDefault="000111AB" w:rsidP="000111AB">
      <w:pPr>
        <w:rPr>
          <w:lang w:eastAsia="zh-CN"/>
        </w:rPr>
      </w:pPr>
    </w:p>
    <w:p w14:paraId="4ECBA3B4" w14:textId="43B1A520" w:rsidR="000111AB" w:rsidRDefault="000111AB" w:rsidP="000111AB">
      <w:pPr>
        <w:pStyle w:val="TH"/>
        <w:rPr>
          <w:rFonts w:eastAsia="Yu Mincho"/>
          <w:sz w:val="28"/>
          <w:szCs w:val="28"/>
          <w:lang w:eastAsia="ja-JP"/>
        </w:rPr>
      </w:pPr>
      <w:r>
        <w:t>Table 6.22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111AB" w14:paraId="5EEA8282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0F8C" w14:textId="77777777" w:rsidR="000111AB" w:rsidRDefault="000111AB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61ED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111AB" w14:paraId="6BDA51B6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A505" w14:textId="77777777" w:rsidR="000111AB" w:rsidRDefault="000111AB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8AF4" w14:textId="77777777" w:rsidR="000111AB" w:rsidRDefault="000111AB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A030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67611A7E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3170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6D6F4B1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5E91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06B5C203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9EB2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1534CF95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5475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4210D15D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B3DB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8E95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C28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53E23539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A6A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07A6DB98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1828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54028A60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6889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4C4DF336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353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4F9F2333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44A7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8E71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3B5F" w14:textId="77777777" w:rsidR="000111AB" w:rsidRDefault="000111AB" w:rsidP="00152546">
            <w:pPr>
              <w:pStyle w:val="TAH"/>
            </w:pPr>
            <w:r>
              <w:t>Maximum aggregated bandwidth</w:t>
            </w:r>
          </w:p>
          <w:p w14:paraId="78979FCC" w14:textId="77777777" w:rsidR="000111AB" w:rsidRDefault="000111AB" w:rsidP="00152546">
            <w:pPr>
              <w:pStyle w:val="TAH"/>
            </w:pPr>
            <w:r>
              <w:t>[MHz]</w:t>
            </w:r>
          </w:p>
        </w:tc>
      </w:tr>
      <w:tr w:rsidR="000111AB" w14:paraId="0FDD71D5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DB605" w14:textId="77777777" w:rsidR="000111AB" w:rsidRPr="00F411E4" w:rsidRDefault="000111AB" w:rsidP="00152546">
            <w:pPr>
              <w:pStyle w:val="TAC"/>
            </w:pPr>
            <w:r w:rsidRPr="006F0068">
              <w:t>DC_</w:t>
            </w:r>
            <w:r>
              <w:t>5</w:t>
            </w:r>
            <w:r w:rsidRPr="006F0068">
              <w:t>A</w:t>
            </w:r>
            <w:r>
              <w:t>_</w:t>
            </w:r>
            <w:r w:rsidRPr="006F0068">
              <w:t>n</w:t>
            </w:r>
            <w:r>
              <w:t>40</w:t>
            </w:r>
            <w:r w:rsidRPr="006F0068">
              <w:t>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9DE1" w14:textId="77777777" w:rsidR="000111AB" w:rsidRPr="00ED00EE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A630" w14:textId="77777777" w:rsidR="000111AB" w:rsidRPr="00E63BC2" w:rsidRDefault="000111AB" w:rsidP="00152546">
            <w:pPr>
              <w:pStyle w:val="TAC"/>
              <w:rPr>
                <w:rFonts w:eastAsia="SimSun"/>
                <w:color w:val="000000" w:themeColor="text1"/>
                <w:lang w:eastAsia="zh-CN"/>
              </w:rPr>
            </w:pPr>
            <w:r w:rsidRPr="00E63BC2">
              <w:rPr>
                <w:rFonts w:eastAsia="SimSun" w:hint="eastAsia"/>
                <w:color w:val="000000" w:themeColor="text1"/>
                <w:lang w:eastAsia="zh-CN"/>
              </w:rPr>
              <w:t>1</w:t>
            </w:r>
            <w:r w:rsidRPr="00E63BC2">
              <w:rPr>
                <w:rFonts w:eastAsia="SimSun"/>
                <w:color w:val="000000" w:themeColor="text1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7D65" w14:textId="77777777" w:rsidR="000111AB" w:rsidRPr="00E63BC2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E63BC2">
              <w:rPr>
                <w:color w:val="000000" w:themeColor="text1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4C21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  <w:r w:rsidRPr="00E63BC2">
              <w:rPr>
                <w:color w:val="000000" w:themeColor="text1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6FEB" w14:textId="77777777" w:rsidR="000111AB" w:rsidRPr="00E63BC2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73B9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4286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B8A4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33AA1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FE2B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F7CA2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117E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E2EB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A89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A974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F9F42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210</w:t>
            </w:r>
          </w:p>
        </w:tc>
      </w:tr>
      <w:tr w:rsidR="000111AB" w14:paraId="16D60E29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4BD77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543D6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85F22" w14:textId="77777777" w:rsidR="000111AB" w:rsidRPr="00E63BC2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E63BC2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64E88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F6D34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4DC5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24EE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984D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25</w:t>
            </w:r>
            <w:r w:rsidRPr="00E63BC2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59F1C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30</w:t>
            </w:r>
            <w:r w:rsidRPr="00E63BC2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C68B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A661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8F97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E37C0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7473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465A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DE16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0C157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2B80127F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9EF6C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2C260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7A2F0" w14:textId="77777777" w:rsidR="000111AB" w:rsidRPr="00E63BC2" w:rsidRDefault="000111AB" w:rsidP="00152546">
            <w:pPr>
              <w:pStyle w:val="TAC"/>
              <w:rPr>
                <w:color w:val="000000" w:themeColor="text1"/>
                <w:lang w:eastAsia="zh-TW"/>
              </w:rPr>
            </w:pPr>
            <w:r w:rsidRPr="00E63BC2">
              <w:rPr>
                <w:color w:val="000000" w:themeColor="text1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27E4C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3EA6D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50FA5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601AF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811F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25</w:t>
            </w:r>
            <w:r w:rsidRPr="00E63BC2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6757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30</w:t>
            </w:r>
            <w:r w:rsidRPr="00E63BC2">
              <w:rPr>
                <w:rFonts w:eastAsia="Yu Mincho"/>
                <w:color w:val="000000" w:themeColor="text1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4FB8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1AE3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5685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276C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44C8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591BC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B468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9F530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5FE76B09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266BA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F08B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F1D1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B94B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27F9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B3800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28D9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E64D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2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C6CE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3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9479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4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BF2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5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A047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6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8F2B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7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5A7C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8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162C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9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68A1" w14:textId="77777777" w:rsidR="000111AB" w:rsidRPr="00E63BC2" w:rsidRDefault="000111AB" w:rsidP="00152546">
            <w:pPr>
              <w:pStyle w:val="TAC"/>
              <w:rPr>
                <w:rFonts w:eastAsiaTheme="minorEastAsia"/>
                <w:color w:val="000000" w:themeColor="text1"/>
                <w:lang w:eastAsia="ko-KR"/>
              </w:rPr>
            </w:pPr>
            <w:r w:rsidRPr="00E63BC2">
              <w:rPr>
                <w:rFonts w:eastAsiaTheme="minorEastAsia" w:hint="eastAsia"/>
                <w:color w:val="000000" w:themeColor="text1"/>
                <w:lang w:eastAsia="ko-KR"/>
              </w:rPr>
              <w:t>1</w:t>
            </w:r>
            <w:r w:rsidRPr="00E63BC2">
              <w:rPr>
                <w:rFonts w:eastAsiaTheme="minorEastAsia"/>
                <w:color w:val="000000" w:themeColor="text1"/>
                <w:lang w:eastAsia="ko-KR"/>
              </w:rPr>
              <w:t>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DCFBD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77DCEB45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22F41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BB8A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65854" w14:textId="77777777" w:rsidR="000111AB" w:rsidRPr="00E63BC2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E63BC2">
              <w:rPr>
                <w:color w:val="000000" w:themeColor="text1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5506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9E1A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F389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8911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10CA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F764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8149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8BB5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5D0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73E75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C593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85A5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04B2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C274F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2EBF3E40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AB3B8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8B35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269B6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  <w:r w:rsidRPr="00E63BC2">
              <w:rPr>
                <w:color w:val="000000" w:themeColor="text1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55E3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DF73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0D88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CA37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4F1C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2C8AD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7714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191F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2B8D1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FBBF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B5B6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F377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E8E2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FF8FA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0111AB" w14:paraId="1C8DD98D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3F643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6073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FFC36" w14:textId="77777777" w:rsidR="000111AB" w:rsidRPr="00E63BC2" w:rsidRDefault="000111AB" w:rsidP="00152546">
            <w:pPr>
              <w:pStyle w:val="TAC"/>
              <w:rPr>
                <w:color w:val="000000" w:themeColor="text1"/>
                <w:lang w:eastAsia="ja-JP"/>
              </w:rPr>
            </w:pPr>
            <w:r w:rsidRPr="00E63BC2">
              <w:rPr>
                <w:color w:val="000000" w:themeColor="text1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74C3" w14:textId="77777777" w:rsidR="000111AB" w:rsidRPr="00E63BC2" w:rsidRDefault="000111AB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22E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736C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BF5D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376B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B52D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46C1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37ED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4276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67A8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7A1D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07B88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F7CF" w14:textId="77777777" w:rsidR="000111AB" w:rsidRPr="00E63BC2" w:rsidRDefault="000111AB" w:rsidP="00152546">
            <w:pPr>
              <w:pStyle w:val="TAC"/>
              <w:rPr>
                <w:rFonts w:eastAsia="Yu Mincho"/>
                <w:color w:val="000000" w:themeColor="text1"/>
              </w:rPr>
            </w:pPr>
            <w:r w:rsidRPr="00E63BC2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28D26" w14:textId="77777777" w:rsidR="000111AB" w:rsidRDefault="000111AB" w:rsidP="00152546">
            <w:pPr>
              <w:spacing w:after="0"/>
              <w:rPr>
                <w:rFonts w:cs="Arial"/>
                <w:sz w:val="18"/>
                <w:lang w:eastAsia="ja-JP"/>
              </w:rPr>
            </w:pPr>
          </w:p>
        </w:tc>
      </w:tr>
    </w:tbl>
    <w:p w14:paraId="08DFBB89" w14:textId="77777777" w:rsidR="000111AB" w:rsidRDefault="000111AB" w:rsidP="000111AB"/>
    <w:p w14:paraId="0A2A2AEC" w14:textId="19845EF4" w:rsidR="000111AB" w:rsidRPr="00856B63" w:rsidRDefault="000111AB" w:rsidP="00147049">
      <w:pPr>
        <w:pStyle w:val="3"/>
      </w:pPr>
      <w:bookmarkStart w:id="347" w:name="_Toc135927720"/>
      <w:r>
        <w:t>6.22</w:t>
      </w:r>
      <w:r w:rsidRPr="000558E4">
        <w:rPr>
          <w:rFonts w:hint="eastAsia"/>
        </w:rPr>
        <w:t>.</w:t>
      </w:r>
      <w:r>
        <w:t>3</w:t>
      </w:r>
      <w:r w:rsidRPr="000558E4">
        <w:tab/>
      </w:r>
      <w:r>
        <w:t>Co-existence studies</w:t>
      </w:r>
      <w:bookmarkEnd w:id="347"/>
    </w:p>
    <w:p w14:paraId="0EBD6366" w14:textId="4CBA75CF" w:rsidR="000111AB" w:rsidRPr="00F60048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 xml:space="preserve">For UE coexistence study of Band 5 + Band n40,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6.22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-1.</w:t>
      </w:r>
    </w:p>
    <w:p w14:paraId="129AF45C" w14:textId="77777777" w:rsidR="000111AB" w:rsidRPr="00C36AA1" w:rsidRDefault="000111AB" w:rsidP="000111AB">
      <w:pPr>
        <w:rPr>
          <w:iCs/>
          <w:color w:val="000000" w:themeColor="text1"/>
        </w:rPr>
      </w:pPr>
      <w:r w:rsidRPr="00C36AA1">
        <w:rPr>
          <w:iCs/>
          <w:color w:val="000000" w:themeColor="text1"/>
        </w:rPr>
        <w:t>Based on th</w:t>
      </w:r>
      <w:r>
        <w:rPr>
          <w:iCs/>
          <w:color w:val="000000" w:themeColor="text1"/>
        </w:rPr>
        <w:t>e</w:t>
      </w:r>
      <w:r w:rsidRPr="00C36AA1">
        <w:rPr>
          <w:iCs/>
          <w:color w:val="000000" w:themeColor="text1"/>
        </w:rPr>
        <w:t xml:space="preserve"> calculation, we identify the following interference impact:</w:t>
      </w:r>
    </w:p>
    <w:p w14:paraId="5D9D18A7" w14:textId="77777777" w:rsidR="000111AB" w:rsidRPr="00C36AA1" w:rsidRDefault="000111AB" w:rsidP="000111AB">
      <w:pPr>
        <w:rPr>
          <w:iCs/>
          <w:color w:val="000000" w:themeColor="text1"/>
        </w:rPr>
      </w:pPr>
      <w:r w:rsidRPr="00C36AA1">
        <w:rPr>
          <w:rFonts w:hint="eastAsia"/>
          <w:iCs/>
          <w:color w:val="000000" w:themeColor="text1"/>
        </w:rPr>
        <w:t>-</w:t>
      </w:r>
      <w:r w:rsidRPr="00C36AA1">
        <w:rPr>
          <w:iCs/>
          <w:color w:val="000000" w:themeColor="text1"/>
        </w:rPr>
        <w:t xml:space="preserve"> The 4th </w:t>
      </w:r>
      <w:r w:rsidRPr="00C36AA1">
        <w:rPr>
          <w:rFonts w:hint="eastAsia"/>
          <w:iCs/>
          <w:color w:val="000000" w:themeColor="text1"/>
        </w:rPr>
        <w:t>o</w:t>
      </w:r>
      <w:r w:rsidRPr="00C36AA1">
        <w:rPr>
          <w:iCs/>
          <w:color w:val="000000" w:themeColor="text1"/>
        </w:rPr>
        <w:t>rder harmonic</w:t>
      </w:r>
      <w:r>
        <w:rPr>
          <w:iCs/>
          <w:color w:val="000000" w:themeColor="text1"/>
        </w:rPr>
        <w:t xml:space="preserve"> </w:t>
      </w:r>
      <w:r w:rsidRPr="00C36AA1">
        <w:rPr>
          <w:iCs/>
          <w:color w:val="000000" w:themeColor="text1"/>
        </w:rPr>
        <w:t xml:space="preserve">of </w:t>
      </w:r>
      <w:r>
        <w:rPr>
          <w:iCs/>
          <w:color w:val="000000" w:themeColor="text1"/>
        </w:rPr>
        <w:t>UL B</w:t>
      </w:r>
      <w:r w:rsidRPr="00C36AA1">
        <w:rPr>
          <w:iCs/>
          <w:color w:val="000000" w:themeColor="text1"/>
        </w:rPr>
        <w:t>and 5 may have an impact on</w:t>
      </w:r>
      <w:r>
        <w:rPr>
          <w:iCs/>
          <w:color w:val="000000" w:themeColor="text1"/>
        </w:rPr>
        <w:t xml:space="preserve"> DL</w:t>
      </w:r>
      <w:r w:rsidRPr="00C36AA1">
        <w:rPr>
          <w:iCs/>
          <w:color w:val="000000" w:themeColor="text1"/>
        </w:rPr>
        <w:t xml:space="preserve"> </w:t>
      </w:r>
      <w:r>
        <w:rPr>
          <w:iCs/>
          <w:color w:val="000000" w:themeColor="text1"/>
        </w:rPr>
        <w:t>B</w:t>
      </w:r>
      <w:r w:rsidRPr="00C36AA1">
        <w:rPr>
          <w:iCs/>
          <w:color w:val="000000" w:themeColor="text1"/>
        </w:rPr>
        <w:t>and n78.</w:t>
      </w:r>
    </w:p>
    <w:p w14:paraId="6EC7B773" w14:textId="77777777" w:rsidR="000111AB" w:rsidRDefault="000111AB" w:rsidP="000111AB">
      <w:pPr>
        <w:rPr>
          <w:iCs/>
          <w:color w:val="000000" w:themeColor="text1"/>
        </w:rPr>
      </w:pPr>
      <w:r w:rsidRPr="00C36AA1">
        <w:rPr>
          <w:iCs/>
          <w:color w:val="000000" w:themeColor="text1"/>
        </w:rPr>
        <w:t xml:space="preserve">- </w:t>
      </w:r>
      <w:r w:rsidRPr="00C36AA1">
        <w:rPr>
          <w:rFonts w:hint="eastAsia"/>
          <w:iCs/>
          <w:color w:val="000000" w:themeColor="text1"/>
        </w:rPr>
        <w:t>T</w:t>
      </w:r>
      <w:r w:rsidRPr="00C36AA1">
        <w:rPr>
          <w:iCs/>
          <w:color w:val="000000" w:themeColor="text1"/>
        </w:rPr>
        <w:t xml:space="preserve">he IMD3 interference of UL DC_5_n40 may have an impact on </w:t>
      </w:r>
      <w:r>
        <w:rPr>
          <w:iCs/>
          <w:color w:val="000000" w:themeColor="text1"/>
        </w:rPr>
        <w:t>DL B</w:t>
      </w:r>
      <w:r w:rsidRPr="00C36AA1">
        <w:rPr>
          <w:iCs/>
          <w:color w:val="000000" w:themeColor="text1"/>
        </w:rPr>
        <w:t>and n78.</w:t>
      </w:r>
    </w:p>
    <w:p w14:paraId="7ED5AF7C" w14:textId="311857B3" w:rsidR="000111AB" w:rsidRPr="0034505B" w:rsidRDefault="000111AB" w:rsidP="000111AB">
      <w:pPr>
        <w:pStyle w:val="TH"/>
        <w:rPr>
          <w:szCs w:val="21"/>
        </w:rPr>
      </w:pPr>
      <w:r w:rsidRPr="00980E3D">
        <w:t xml:space="preserve">Table </w:t>
      </w:r>
      <w:r>
        <w:t>6.22</w:t>
      </w:r>
      <w:r w:rsidRPr="00980E3D">
        <w:rPr>
          <w:lang w:val="en-US"/>
        </w:rPr>
        <w:t>.3</w:t>
      </w:r>
      <w:r w:rsidRPr="00980E3D">
        <w:t>-1:</w:t>
      </w:r>
      <w:r>
        <w:t xml:space="preserve"> </w:t>
      </w:r>
      <w:r w:rsidRPr="00980E3D">
        <w:t>The harmonic and IMD products caused by UL DC_</w:t>
      </w:r>
      <w:r>
        <w:t>5</w:t>
      </w:r>
      <w:r w:rsidRPr="00980E3D">
        <w:t>_n</w:t>
      </w:r>
      <w:r>
        <w:t>40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34505B" w14:paraId="02B0ED0E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BA19D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7F09D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A8DBF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0C47C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2BB44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34505B" w14:paraId="084CC69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82E7F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0992D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536E7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C0B63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1A918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2400</w:t>
            </w:r>
          </w:p>
        </w:tc>
      </w:tr>
      <w:tr w:rsidR="000111AB" w:rsidRPr="0034505B" w14:paraId="6D81F123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6ABE8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1C4C0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9DCCE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CBDA9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DD71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34505B" w14:paraId="1D236FD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0CACC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lastRenderedPageBreak/>
              <w:t>2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4BFDE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8F4B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B1E4B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A0AD4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4800</w:t>
            </w:r>
          </w:p>
        </w:tc>
      </w:tr>
      <w:tr w:rsidR="000111AB" w:rsidRPr="0034505B" w14:paraId="5691928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86E4D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062CD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F28C5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FDEE5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AC930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34505B" w14:paraId="4F6A8B3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AFA30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0F31A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F04D7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D80BB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457A1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7200</w:t>
            </w:r>
          </w:p>
        </w:tc>
      </w:tr>
      <w:tr w:rsidR="000111AB" w:rsidRPr="0034505B" w14:paraId="7F0843A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6ABCC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D9004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ED53E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B98FA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C8CA5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34505B" w14:paraId="4023640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19214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1EB47B" w14:textId="77777777" w:rsidR="000111AB" w:rsidRPr="004560E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560E5">
              <w:rPr>
                <w:rFonts w:cs="Arial"/>
                <w:color w:val="FF0000"/>
                <w:sz w:val="18"/>
                <w:szCs w:val="18"/>
              </w:rPr>
              <w:t>3296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FE86C2" w14:textId="77777777" w:rsidR="000111AB" w:rsidRPr="004560E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560E5">
              <w:rPr>
                <w:rFonts w:cs="Arial"/>
                <w:color w:val="FF0000"/>
                <w:sz w:val="18"/>
                <w:szCs w:val="18"/>
              </w:rPr>
              <w:t>3396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84A38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82773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9600</w:t>
            </w:r>
          </w:p>
        </w:tc>
      </w:tr>
      <w:tr w:rsidR="000111AB" w:rsidRPr="0034505B" w14:paraId="0E6F928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C1102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945C3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2737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353D2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77EA9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34505B" w14:paraId="331742A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5404B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453CD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3AE61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998A6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5F2B9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12000</w:t>
            </w:r>
          </w:p>
        </w:tc>
      </w:tr>
      <w:tr w:rsidR="000111AB" w:rsidRPr="0034505B" w14:paraId="14E5EF5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64C68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20016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E3A62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6969F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14614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34505B" w14:paraId="71EE3E4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1B95B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ADD9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24342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1F33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0C7B9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3249</w:t>
            </w:r>
          </w:p>
        </w:tc>
      </w:tr>
      <w:tr w:rsidR="000111AB" w:rsidRPr="0034505B" w14:paraId="0D5AFC7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D8DFC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0D73A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1A23B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D8BB6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99764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34505B" w14:paraId="51B7A71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948BC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C2C7E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7CB45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1EBD33" w14:textId="77777777" w:rsidR="000111AB" w:rsidRPr="004560E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560E5">
              <w:rPr>
                <w:rFonts w:cs="Arial"/>
                <w:color w:val="FF0000"/>
                <w:sz w:val="18"/>
                <w:szCs w:val="18"/>
              </w:rPr>
              <w:t>3751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4D40B0" w14:textId="77777777" w:rsidR="000111AB" w:rsidRPr="004560E5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560E5">
              <w:rPr>
                <w:rFonts w:cs="Arial"/>
                <w:color w:val="FF0000"/>
                <w:sz w:val="18"/>
                <w:szCs w:val="18"/>
              </w:rPr>
              <w:t>3976</w:t>
            </w:r>
          </w:p>
        </w:tc>
      </w:tr>
      <w:tr w:rsidR="000111AB" w:rsidRPr="0034505B" w14:paraId="721CBA1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2AAB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AC54F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449F2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9AC56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3F4A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34505B" w14:paraId="289A0F1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1D3E3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E8565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450E5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43E51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B77F4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5649</w:t>
            </w:r>
          </w:p>
        </w:tc>
      </w:tr>
      <w:tr w:rsidR="000111AB" w:rsidRPr="0034505B" w14:paraId="2230AC1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42F3A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8AFE6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E84F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50DA5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D616A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34505B" w14:paraId="5F3F0AC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47900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6D3EE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13D08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33C15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8D92A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6376</w:t>
            </w:r>
          </w:p>
        </w:tc>
      </w:tr>
      <w:tr w:rsidR="000111AB" w:rsidRPr="0034505B" w14:paraId="7D87446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8D112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D7694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EF4C9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594D3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3F83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34505B" w14:paraId="507E2B0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571FC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6A9D0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164AC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F106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65190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6498</w:t>
            </w:r>
          </w:p>
        </w:tc>
      </w:tr>
      <w:tr w:rsidR="000111AB" w:rsidRPr="0034505B" w14:paraId="5DD7970D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45DE0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63594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64F57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2A066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43DF3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34505B" w14:paraId="7A000D1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CAA58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3D8B7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1CBA3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1F885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F828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8049</w:t>
            </w:r>
          </w:p>
        </w:tc>
      </w:tr>
      <w:tr w:rsidR="000111AB" w:rsidRPr="0034505B" w14:paraId="59FE4C0E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045D6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808EC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F2A8C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41F2D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0E41C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34505B" w14:paraId="67E7129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B889F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92344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D712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1B80D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2AD2D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896</w:t>
            </w:r>
          </w:p>
        </w:tc>
      </w:tr>
      <w:tr w:rsidR="000111AB" w:rsidRPr="0034505B" w14:paraId="387ECBA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C1033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A474E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2660D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5D1F0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7BEEA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34505B" w14:paraId="4AE8FC7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581A8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FEFB8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4F46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21561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039D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2328</w:t>
            </w:r>
          </w:p>
        </w:tc>
      </w:tr>
      <w:tr w:rsidR="000111AB" w:rsidRPr="0034505B" w14:paraId="327959C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2A8D7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82E4F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9637B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E5120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F0304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34505B" w14:paraId="453C222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75170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25B0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10024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6B584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10449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26D79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8907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5796</w:t>
            </w:r>
          </w:p>
        </w:tc>
      </w:tr>
      <w:tr w:rsidR="000111AB" w:rsidRPr="0034505B" w14:paraId="1416A91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F790C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7A153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8D6AB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32EF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6CAC3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34505B" w14:paraId="322DF9B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60E64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6F7B0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D0773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A5C7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3AE34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7347</w:t>
            </w:r>
          </w:p>
        </w:tc>
      </w:tr>
    </w:tbl>
    <w:p w14:paraId="28D233BB" w14:textId="77777777" w:rsidR="000111AB" w:rsidRDefault="000111AB" w:rsidP="000111AB"/>
    <w:p w14:paraId="23175AA3" w14:textId="69134FEC" w:rsidR="000111AB" w:rsidRPr="00F60048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>For UE coexistence study of Band 5 + Band n</w:t>
      </w:r>
      <w:r>
        <w:rPr>
          <w:iCs/>
          <w:color w:val="000000" w:themeColor="text1"/>
        </w:rPr>
        <w:t>78</w:t>
      </w:r>
      <w:r w:rsidRPr="00F60048">
        <w:rPr>
          <w:iCs/>
          <w:color w:val="000000" w:themeColor="text1"/>
        </w:rPr>
        <w:t xml:space="preserve">,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harmonics and </w:t>
      </w:r>
      <w:r>
        <w:rPr>
          <w:iCs/>
          <w:color w:val="000000" w:themeColor="text1"/>
        </w:rPr>
        <w:t xml:space="preserve">the </w:t>
      </w:r>
      <w:r w:rsidRPr="00F60048">
        <w:rPr>
          <w:iCs/>
          <w:color w:val="000000" w:themeColor="text1"/>
        </w:rPr>
        <w:t xml:space="preserve">2nd, 3rd, 4th, and 5th order inter-modulation products </w:t>
      </w:r>
      <w:r>
        <w:rPr>
          <w:iCs/>
          <w:color w:val="000000" w:themeColor="text1"/>
        </w:rPr>
        <w:t>are</w:t>
      </w:r>
      <w:r w:rsidRPr="00F60048">
        <w:rPr>
          <w:iCs/>
          <w:color w:val="000000" w:themeColor="text1"/>
        </w:rPr>
        <w:t xml:space="preserve"> calculated and presented in Table </w:t>
      </w:r>
      <w:r>
        <w:rPr>
          <w:iCs/>
          <w:color w:val="000000" w:themeColor="text1"/>
        </w:rPr>
        <w:t>6.22</w:t>
      </w:r>
      <w:r w:rsidRPr="00F60048">
        <w:rPr>
          <w:iCs/>
          <w:color w:val="000000" w:themeColor="text1"/>
        </w:rPr>
        <w:t>.</w:t>
      </w:r>
      <w:r>
        <w:rPr>
          <w:iCs/>
          <w:color w:val="000000" w:themeColor="text1"/>
        </w:rPr>
        <w:t>3</w:t>
      </w:r>
      <w:r w:rsidRPr="00F60048">
        <w:rPr>
          <w:iCs/>
          <w:color w:val="000000" w:themeColor="text1"/>
        </w:rPr>
        <w:t>-</w:t>
      </w:r>
      <w:r>
        <w:rPr>
          <w:iCs/>
          <w:color w:val="000000" w:themeColor="text1"/>
        </w:rPr>
        <w:t>2</w:t>
      </w:r>
      <w:r w:rsidRPr="00F60048">
        <w:rPr>
          <w:iCs/>
          <w:color w:val="000000" w:themeColor="text1"/>
        </w:rPr>
        <w:t>.</w:t>
      </w:r>
    </w:p>
    <w:p w14:paraId="51FCE08D" w14:textId="77777777" w:rsidR="000111AB" w:rsidRPr="00ED3CD6" w:rsidRDefault="000111AB" w:rsidP="000111AB">
      <w:pPr>
        <w:rPr>
          <w:iCs/>
          <w:color w:val="000000" w:themeColor="text1"/>
        </w:rPr>
      </w:pPr>
      <w:r w:rsidRPr="00F60048">
        <w:rPr>
          <w:iCs/>
          <w:color w:val="000000" w:themeColor="text1"/>
        </w:rPr>
        <w:t>Based on th</w:t>
      </w:r>
      <w:r>
        <w:rPr>
          <w:iCs/>
          <w:color w:val="000000" w:themeColor="text1"/>
        </w:rPr>
        <w:t>e</w:t>
      </w:r>
      <w:r w:rsidRPr="00F60048">
        <w:rPr>
          <w:iCs/>
          <w:color w:val="000000" w:themeColor="text1"/>
        </w:rPr>
        <w:t xml:space="preserve"> calculation, we f</w:t>
      </w:r>
      <w:r>
        <w:rPr>
          <w:iCs/>
          <w:color w:val="000000" w:themeColor="text1"/>
        </w:rPr>
        <w:t>ind</w:t>
      </w:r>
      <w:r w:rsidRPr="00F60048">
        <w:rPr>
          <w:iCs/>
          <w:color w:val="000000" w:themeColor="text1"/>
        </w:rPr>
        <w:t xml:space="preserve"> that there </w:t>
      </w:r>
      <w:r>
        <w:rPr>
          <w:iCs/>
          <w:color w:val="000000" w:themeColor="text1"/>
        </w:rPr>
        <w:t>is</w:t>
      </w:r>
      <w:r w:rsidRPr="00F60048">
        <w:rPr>
          <w:iCs/>
          <w:color w:val="000000" w:themeColor="text1"/>
        </w:rPr>
        <w:t xml:space="preserve"> no impact of harmonics and inter-modulation products from UL </w:t>
      </w:r>
      <w:r>
        <w:rPr>
          <w:iCs/>
          <w:color w:val="000000" w:themeColor="text1"/>
        </w:rPr>
        <w:t>DC_</w:t>
      </w:r>
      <w:r w:rsidRPr="00F60048">
        <w:rPr>
          <w:iCs/>
          <w:color w:val="000000" w:themeColor="text1"/>
        </w:rPr>
        <w:t>5_n</w:t>
      </w:r>
      <w:r>
        <w:rPr>
          <w:iCs/>
          <w:color w:val="000000" w:themeColor="text1"/>
        </w:rPr>
        <w:t>78</w:t>
      </w:r>
      <w:r w:rsidRPr="00F60048">
        <w:rPr>
          <w:iCs/>
          <w:color w:val="000000" w:themeColor="text1"/>
        </w:rPr>
        <w:t xml:space="preserve"> affecting DL </w:t>
      </w:r>
      <w:r>
        <w:rPr>
          <w:iCs/>
          <w:color w:val="000000" w:themeColor="text1"/>
        </w:rPr>
        <w:t>B</w:t>
      </w:r>
      <w:r w:rsidRPr="00F60048">
        <w:rPr>
          <w:iCs/>
          <w:color w:val="000000" w:themeColor="text1"/>
        </w:rPr>
        <w:t xml:space="preserve">and </w:t>
      </w:r>
      <w:r>
        <w:rPr>
          <w:iCs/>
          <w:color w:val="000000" w:themeColor="text1"/>
        </w:rPr>
        <w:t>n40.</w:t>
      </w:r>
    </w:p>
    <w:p w14:paraId="6D3F6A0B" w14:textId="57F927CE" w:rsidR="000111AB" w:rsidRPr="004560E5" w:rsidRDefault="000111AB" w:rsidP="000111AB">
      <w:pPr>
        <w:pStyle w:val="TH"/>
        <w:rPr>
          <w:szCs w:val="21"/>
        </w:rPr>
      </w:pPr>
      <w:r w:rsidRPr="00980E3D">
        <w:t xml:space="preserve">Table </w:t>
      </w:r>
      <w:r>
        <w:t>6.22</w:t>
      </w:r>
      <w:r w:rsidRPr="00980E3D">
        <w:rPr>
          <w:lang w:val="en-US"/>
        </w:rPr>
        <w:t>.3</w:t>
      </w:r>
      <w:r w:rsidRPr="00980E3D">
        <w:t>-</w:t>
      </w:r>
      <w:r>
        <w:t>2</w:t>
      </w:r>
      <w:r w:rsidRPr="00980E3D">
        <w:t>:</w:t>
      </w:r>
      <w:r>
        <w:t xml:space="preserve"> </w:t>
      </w:r>
      <w:r w:rsidRPr="00980E3D">
        <w:t>The harmonic and IMD products caused by UL DC_</w:t>
      </w:r>
      <w:r>
        <w:t>5</w:t>
      </w:r>
      <w:r w:rsidRPr="00980E3D">
        <w:t>_n</w:t>
      </w:r>
      <w:r>
        <w:t>78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19"/>
        <w:gridCol w:w="1727"/>
        <w:gridCol w:w="1779"/>
        <w:gridCol w:w="1727"/>
        <w:gridCol w:w="1779"/>
      </w:tblGrid>
      <w:tr w:rsidR="000111AB" w:rsidRPr="0034505B" w14:paraId="15C7BA71" w14:textId="77777777" w:rsidTr="00152546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D42C9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C096B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62EB3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E62C5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3FE88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111AB" w:rsidRPr="0034505B" w14:paraId="198A6B7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48342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05915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6646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67293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A54D1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3800</w:t>
            </w:r>
          </w:p>
        </w:tc>
      </w:tr>
      <w:tr w:rsidR="000111AB" w:rsidRPr="0034505B" w14:paraId="775E797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4918A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3C4D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4386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55041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8AA81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2*fy_high</w:t>
            </w:r>
          </w:p>
        </w:tc>
      </w:tr>
      <w:tr w:rsidR="000111AB" w:rsidRPr="0034505B" w14:paraId="7ED705D6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672D5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432B5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E350A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99BD2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FB757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7600</w:t>
            </w:r>
          </w:p>
        </w:tc>
      </w:tr>
      <w:tr w:rsidR="000111AB" w:rsidRPr="0034505B" w14:paraId="1C08AA0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07E33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A5AF2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3CEE5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8F650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3A1F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3*fy_high</w:t>
            </w:r>
          </w:p>
        </w:tc>
      </w:tr>
      <w:tr w:rsidR="000111AB" w:rsidRPr="0034505B" w14:paraId="2D35149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70156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F1ED1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1F2B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69EC8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4469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11400</w:t>
            </w:r>
          </w:p>
        </w:tc>
      </w:tr>
      <w:tr w:rsidR="000111AB" w:rsidRPr="0034505B" w14:paraId="0D083C2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643A8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270E8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666DE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92E44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4B40F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4*fy_high</w:t>
            </w:r>
          </w:p>
        </w:tc>
      </w:tr>
      <w:tr w:rsidR="000111AB" w:rsidRPr="0034505B" w14:paraId="6790CA8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F806F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2F51E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65B22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3396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716F7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CD2EF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15200</w:t>
            </w:r>
          </w:p>
        </w:tc>
      </w:tr>
      <w:tr w:rsidR="000111AB" w:rsidRPr="0034505B" w14:paraId="7E62556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B6411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EBAAA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FDC0D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B2C6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5*fy_low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44404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5*fy_high</w:t>
            </w:r>
          </w:p>
        </w:tc>
      </w:tr>
      <w:tr w:rsidR="000111AB" w:rsidRPr="0034505B" w14:paraId="7825A13C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73556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lastRenderedPageBreak/>
              <w:t>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A0AD3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22959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D17DB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D1012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19000</w:t>
            </w:r>
          </w:p>
        </w:tc>
      </w:tr>
      <w:tr w:rsidR="000111AB" w:rsidRPr="0034505B" w14:paraId="64A7600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A76ED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2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nd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54D5B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96FD7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864BA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10C01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|fy_high + fx_high|</w:t>
            </w:r>
          </w:p>
        </w:tc>
      </w:tr>
      <w:tr w:rsidR="000111AB" w:rsidRPr="0034505B" w14:paraId="1EA89A08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1BF16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08650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19170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967FE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B5988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4649</w:t>
            </w:r>
          </w:p>
        </w:tc>
      </w:tr>
      <w:tr w:rsidR="000111AB" w:rsidRPr="0034505B" w14:paraId="0E07E38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29E07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956B4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42780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02DB7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AB206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|2*fy_high – fx_low|</w:t>
            </w:r>
          </w:p>
        </w:tc>
      </w:tr>
      <w:tr w:rsidR="000111AB" w:rsidRPr="0034505B" w14:paraId="420A739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B02AB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62F68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2152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97BF2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8C300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1B4A9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6776</w:t>
            </w:r>
          </w:p>
        </w:tc>
      </w:tr>
      <w:tr w:rsidR="000111AB" w:rsidRPr="0034505B" w14:paraId="3639748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00C8F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3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2B4BA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032DC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FFDD6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DE3F9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|2*fy_high + fx_high|</w:t>
            </w:r>
          </w:p>
        </w:tc>
      </w:tr>
      <w:tr w:rsidR="000111AB" w:rsidRPr="0034505B" w14:paraId="34E3CDD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37D9C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AB4BE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8B291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5498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B356B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12160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8449</w:t>
            </w:r>
          </w:p>
        </w:tc>
      </w:tr>
      <w:tr w:rsidR="000111AB" w:rsidRPr="0034505B" w14:paraId="07280754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5C1C3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B2B6B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18F47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67F6A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6DB0E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|3*fy_high – fx_low|</w:t>
            </w:r>
          </w:p>
        </w:tc>
      </w:tr>
      <w:tr w:rsidR="000111AB" w:rsidRPr="0034505B" w14:paraId="6D8AC37A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ADD59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E7E4E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459D6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B5562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9051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B81F0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10576</w:t>
            </w:r>
          </w:p>
        </w:tc>
      </w:tr>
      <w:tr w:rsidR="000111AB" w:rsidRPr="0034505B" w14:paraId="7C0A4B3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A163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B3B97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– 2*fy_high|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DED09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–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4F9D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+ 2*fy_low|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15D6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+ 2*fy_high|</w:t>
            </w:r>
          </w:p>
        </w:tc>
      </w:tr>
      <w:tr w:rsidR="000111AB" w:rsidRPr="0034505B" w14:paraId="00098D3B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F5037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925E1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2FA5B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53AC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DC508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9298</w:t>
            </w:r>
          </w:p>
        </w:tc>
      </w:tr>
      <w:tr w:rsidR="000111AB" w:rsidRPr="0034505B" w14:paraId="5BEBF211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BC98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4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EF299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1C774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1876D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94221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|3*fy_high + fx_high|</w:t>
            </w:r>
          </w:p>
        </w:tc>
      </w:tr>
      <w:tr w:rsidR="000111AB" w:rsidRPr="0034505B" w14:paraId="4E156FD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B254B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992F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38632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3FA87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10724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2E3E37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12249</w:t>
            </w:r>
          </w:p>
        </w:tc>
      </w:tr>
      <w:tr w:rsidR="000111AB" w:rsidRPr="0034505B" w14:paraId="5B0C06D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6F625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1D87E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F3043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F518B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C28F9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|fy_high – 4*fx_low|</w:t>
            </w:r>
          </w:p>
        </w:tc>
      </w:tr>
      <w:tr w:rsidR="000111AB" w:rsidRPr="0034505B" w14:paraId="37387DA7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6F8F1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D07005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14376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66389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12351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952131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271AB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504</w:t>
            </w:r>
          </w:p>
        </w:tc>
      </w:tr>
      <w:tr w:rsidR="000111AB" w:rsidRPr="0034505B" w14:paraId="4C41EF50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938B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1EEDE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–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75966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–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190DB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|2*fy_low –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302D2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|2*fy_high – 3*fx_low|</w:t>
            </w:r>
          </w:p>
        </w:tc>
      </w:tr>
      <w:tr w:rsidR="000111AB" w:rsidRPr="0034505B" w14:paraId="3E964A5F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86B35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9B044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9752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009C7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8202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7F7EAB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4053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2B0CC8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5128</w:t>
            </w:r>
          </w:p>
        </w:tc>
      </w:tr>
      <w:tr w:rsidR="000111AB" w:rsidRPr="0034505B" w14:paraId="57093862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AFF6B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98293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1E3F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4280E6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7C40F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|fy_high + 4*fx_high|</w:t>
            </w:r>
          </w:p>
        </w:tc>
      </w:tr>
      <w:tr w:rsidR="000111AB" w:rsidRPr="0034505B" w14:paraId="24A2B34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C4E5A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AA767A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14024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90257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16049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FA763C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6596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96CF7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7196</w:t>
            </w:r>
          </w:p>
        </w:tc>
      </w:tr>
      <w:tr w:rsidR="000111AB" w:rsidRPr="0034505B" w14:paraId="6CFA6B65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C4352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Two-tone 5</w:t>
            </w:r>
            <w:r w:rsidRPr="0034505B">
              <w:rPr>
                <w:rFonts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34505B">
              <w:rPr>
                <w:rFonts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3735BD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156C14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DFFBA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C52A7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|2*fy_high + 3*fx_high|</w:t>
            </w:r>
          </w:p>
        </w:tc>
      </w:tr>
      <w:tr w:rsidR="000111AB" w:rsidRPr="0034505B" w14:paraId="60FC1999" w14:textId="77777777" w:rsidTr="00152546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6F800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951102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11548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A60F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13098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273C33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9072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3D4139" w14:textId="77777777" w:rsidR="000111AB" w:rsidRPr="0034505B" w:rsidRDefault="000111AB" w:rsidP="00152546">
            <w:pPr>
              <w:autoSpaceDE/>
              <w:autoSpaceDN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505B">
              <w:rPr>
                <w:rFonts w:cs="Arial"/>
                <w:color w:val="000000"/>
                <w:sz w:val="18"/>
                <w:szCs w:val="18"/>
              </w:rPr>
              <w:t>10147</w:t>
            </w:r>
          </w:p>
        </w:tc>
      </w:tr>
    </w:tbl>
    <w:p w14:paraId="426EE005" w14:textId="77777777" w:rsidR="000111AB" w:rsidRDefault="000111AB" w:rsidP="000111AB"/>
    <w:p w14:paraId="3294E6B3" w14:textId="2C510428" w:rsidR="000111AB" w:rsidRDefault="000111AB" w:rsidP="00147049">
      <w:pPr>
        <w:pStyle w:val="3"/>
      </w:pPr>
      <w:bookmarkStart w:id="348" w:name="_Toc135927721"/>
      <w:r>
        <w:t>6.22</w:t>
      </w:r>
      <w:r w:rsidRPr="000558E4">
        <w:rPr>
          <w:rFonts w:hint="eastAsia"/>
        </w:rPr>
        <w:t>.</w:t>
      </w:r>
      <w:r>
        <w:t>4</w:t>
      </w:r>
      <w:r w:rsidRPr="000558E4">
        <w:tab/>
        <w:t>∆TIB and ∆RIB values</w:t>
      </w:r>
      <w:bookmarkEnd w:id="348"/>
    </w:p>
    <w:p w14:paraId="1563346D" w14:textId="77777777" w:rsidR="000111AB" w:rsidRDefault="000111AB" w:rsidP="000111AB">
      <w:pPr>
        <w:rPr>
          <w:lang w:eastAsia="en-US"/>
        </w:rPr>
      </w:pPr>
      <w:r w:rsidRPr="00C732A0">
        <w:rPr>
          <w:lang w:eastAsia="en-US"/>
        </w:rPr>
        <w:t xml:space="preserve">For </w:t>
      </w:r>
      <w:r w:rsidRPr="00C732A0">
        <w:rPr>
          <w:rFonts w:cs="Arial"/>
          <w:lang w:eastAsia="ja-JP"/>
        </w:rPr>
        <w:t>DC_</w:t>
      </w:r>
      <w:r>
        <w:rPr>
          <w:rFonts w:cs="Arial"/>
          <w:lang w:eastAsia="ja-JP"/>
        </w:rPr>
        <w:t>5</w:t>
      </w:r>
      <w:r w:rsidRPr="00C732A0">
        <w:rPr>
          <w:rFonts w:cs="Arial"/>
          <w:lang w:eastAsia="ja-JP"/>
        </w:rPr>
        <w:t>_n40</w:t>
      </w:r>
      <w:r>
        <w:rPr>
          <w:rFonts w:cs="Arial"/>
          <w:lang w:eastAsia="ja-JP"/>
        </w:rPr>
        <w:t>-n78</w:t>
      </w:r>
      <w:r w:rsidRPr="00C732A0">
        <w:rPr>
          <w:lang w:eastAsia="en-US"/>
        </w:rPr>
        <w:t>,</w:t>
      </w:r>
      <w:r>
        <w:rPr>
          <w:lang w:eastAsia="en-US"/>
        </w:rPr>
        <w:t xml:space="preserve"> </w:t>
      </w:r>
      <w:r w:rsidRPr="00C732A0">
        <w:rPr>
          <w:lang w:eastAsia="en-US"/>
        </w:rPr>
        <w:sym w:font="Symbol" w:char="F044"/>
      </w:r>
      <w:r w:rsidRPr="00C732A0">
        <w:rPr>
          <w:lang w:eastAsia="en-US"/>
        </w:rPr>
        <w:t>T</w:t>
      </w:r>
      <w:r w:rsidRPr="00C732A0">
        <w:rPr>
          <w:vertAlign w:val="subscript"/>
          <w:lang w:eastAsia="en-US"/>
        </w:rPr>
        <w:t>IB,c</w:t>
      </w:r>
      <w:r w:rsidRPr="00C732A0">
        <w:rPr>
          <w:lang w:eastAsia="en-US"/>
        </w:rPr>
        <w:t xml:space="preserve"> and </w:t>
      </w:r>
      <w:r w:rsidRPr="00C732A0">
        <w:rPr>
          <w:lang w:eastAsia="en-US"/>
        </w:rPr>
        <w:sym w:font="Symbol" w:char="F044"/>
      </w:r>
      <w:r w:rsidRPr="00C732A0">
        <w:rPr>
          <w:lang w:eastAsia="en-US"/>
        </w:rPr>
        <w:t>R</w:t>
      </w:r>
      <w:r w:rsidRPr="00C732A0">
        <w:rPr>
          <w:vertAlign w:val="subscript"/>
          <w:lang w:eastAsia="en-US"/>
        </w:rPr>
        <w:t>IB</w:t>
      </w:r>
      <w:r w:rsidRPr="00C732A0">
        <w:rPr>
          <w:rFonts w:hint="eastAsia"/>
          <w:vertAlign w:val="subscript"/>
          <w:lang w:eastAsia="zh-CN"/>
        </w:rPr>
        <w:t>,c</w:t>
      </w:r>
      <w:r w:rsidRPr="00C732A0">
        <w:rPr>
          <w:lang w:eastAsia="en-US"/>
        </w:rPr>
        <w:t xml:space="preserve"> </w:t>
      </w:r>
      <w:r>
        <w:rPr>
          <w:lang w:eastAsia="en-US"/>
        </w:rPr>
        <w:t xml:space="preserve">values </w:t>
      </w:r>
      <w:r w:rsidRPr="00C732A0">
        <w:rPr>
          <w:lang w:eastAsia="en-US"/>
        </w:rPr>
        <w:t xml:space="preserve">are reused from </w:t>
      </w:r>
      <w:r w:rsidRPr="00C732A0">
        <w:rPr>
          <w:rFonts w:cs="Arial"/>
          <w:lang w:eastAsia="ja-JP"/>
        </w:rPr>
        <w:t>C</w:t>
      </w:r>
      <w:r>
        <w:rPr>
          <w:rFonts w:cs="Arial"/>
          <w:lang w:eastAsia="ja-JP"/>
        </w:rPr>
        <w:t>A</w:t>
      </w:r>
      <w:r w:rsidRPr="00C732A0">
        <w:rPr>
          <w:rFonts w:cs="Arial"/>
          <w:lang w:eastAsia="ja-JP"/>
        </w:rPr>
        <w:t>_</w:t>
      </w:r>
      <w:r>
        <w:rPr>
          <w:rFonts w:cs="Arial"/>
          <w:lang w:eastAsia="ja-JP"/>
        </w:rPr>
        <w:t>n5-n40</w:t>
      </w:r>
      <w:r w:rsidRPr="00C732A0">
        <w:rPr>
          <w:rFonts w:cs="Arial"/>
          <w:lang w:eastAsia="ja-JP"/>
        </w:rPr>
        <w:t>-</w:t>
      </w:r>
      <w:r>
        <w:rPr>
          <w:rFonts w:cs="Arial"/>
          <w:lang w:eastAsia="ja-JP"/>
        </w:rPr>
        <w:t>n78.</w:t>
      </w:r>
    </w:p>
    <w:p w14:paraId="19DEF372" w14:textId="1610294B" w:rsidR="000111AB" w:rsidRDefault="000111AB" w:rsidP="000111AB">
      <w:pPr>
        <w:pStyle w:val="TH"/>
      </w:pPr>
      <w:r>
        <w:t xml:space="preserve">Table </w:t>
      </w:r>
      <w:r>
        <w:rPr>
          <w:lang w:eastAsia="ja-JP"/>
        </w:rPr>
        <w:t>6.22</w:t>
      </w:r>
      <w:r>
        <w:t>.</w:t>
      </w:r>
      <w:r>
        <w:rPr>
          <w:rFonts w:cs="Arial"/>
          <w:lang w:eastAsia="ja-JP"/>
        </w:rPr>
        <w:t>4</w:t>
      </w:r>
      <w:r>
        <w:t>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111AB" w14:paraId="63BE5634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1896" w14:textId="77777777" w:rsidR="000111AB" w:rsidRDefault="000111AB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E080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0111AB" w14:paraId="7FFA6C3A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0294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9AA5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1B8DE045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E76E" w14:textId="77777777" w:rsidR="000111AB" w:rsidRDefault="000111AB" w:rsidP="00152546">
            <w:pPr>
              <w:pStyle w:val="TAC"/>
            </w:pPr>
            <w:r>
              <w:t>DC_5_n40-n78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3244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233C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880A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.8</w:t>
            </w:r>
          </w:p>
        </w:tc>
      </w:tr>
      <w:tr w:rsidR="000111AB" w14:paraId="0D584E4E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7B7A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6:</w:t>
            </w:r>
            <w:r>
              <w:rPr>
                <w:rFonts w:cs="Arial"/>
                <w:sz w:val="18"/>
                <w:lang w:eastAsia="en-US"/>
              </w:rPr>
              <w:tab/>
              <w:t>“-” denotes ΔT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614ACAF0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sz w:val="18"/>
                <w:szCs w:val="18"/>
              </w:rPr>
              <w:t>NOTE 7: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0FC0B625" w14:textId="77777777" w:rsidR="000111AB" w:rsidRPr="00C11F06" w:rsidRDefault="000111AB" w:rsidP="000111AB"/>
    <w:p w14:paraId="6F185892" w14:textId="336AF6B4" w:rsidR="000111AB" w:rsidRDefault="000111AB" w:rsidP="00735A9B">
      <w:pPr>
        <w:pStyle w:val="TH"/>
      </w:pPr>
      <w:r>
        <w:t xml:space="preserve">Table </w:t>
      </w:r>
      <w:r>
        <w:rPr>
          <w:lang w:eastAsia="ja-JP"/>
        </w:rPr>
        <w:t>6.22</w:t>
      </w:r>
      <w:r>
        <w:t>.</w:t>
      </w:r>
      <w:r>
        <w:rPr>
          <w:rFonts w:cs="Arial"/>
          <w:lang w:eastAsia="ja-JP"/>
        </w:rPr>
        <w:t>4</w:t>
      </w:r>
      <w:r>
        <w:t>-2: ΔR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111AB" w14:paraId="64A5786D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BC8C" w14:textId="77777777" w:rsidR="000111AB" w:rsidRDefault="000111AB" w:rsidP="001525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02B9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54A35604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EC4D" w14:textId="77777777" w:rsidR="000111AB" w:rsidRDefault="000111AB" w:rsidP="00152546">
            <w:pPr>
              <w:autoSpaceDE/>
              <w:autoSpaceDN/>
              <w:spacing w:after="0"/>
              <w:rPr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25BC" w14:textId="77777777" w:rsidR="000111AB" w:rsidRDefault="000111AB" w:rsidP="00152546">
            <w:pPr>
              <w:pStyle w:val="TAH"/>
              <w:rPr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111AB" w14:paraId="20696FC3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C48D" w14:textId="77777777" w:rsidR="000111AB" w:rsidRDefault="000111AB" w:rsidP="00152546">
            <w:pPr>
              <w:pStyle w:val="TAC"/>
            </w:pPr>
            <w:r>
              <w:t>DC_5_n40-n78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1AAF" w14:textId="77777777" w:rsidR="000111AB" w:rsidRPr="006104F4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6104F4">
              <w:rPr>
                <w:rFonts w:eastAsiaTheme="minorEastAsia" w:hint="eastAsia"/>
                <w:lang w:eastAsia="ko-KR"/>
              </w:rPr>
              <w:t>0</w:t>
            </w:r>
            <w:r w:rsidRPr="006104F4">
              <w:rPr>
                <w:rFonts w:eastAsiaTheme="minorEastAsia"/>
                <w:lang w:eastAsia="ko-KR"/>
              </w:rPr>
              <w:t>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6DA9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0.4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CE2D" w14:textId="77777777" w:rsidR="000111AB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.5</w:t>
            </w:r>
          </w:p>
        </w:tc>
      </w:tr>
      <w:tr w:rsidR="000111AB" w14:paraId="2D2476CC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5666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cs="Arial"/>
                <w:sz w:val="18"/>
              </w:rPr>
              <w:t>NOTE 7:</w:t>
            </w:r>
            <w:r>
              <w:rPr>
                <w:rFonts w:cs="Arial"/>
                <w:sz w:val="18"/>
                <w:lang w:eastAsia="en-US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>
              <w:rPr>
                <w:rFonts w:cs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cs="Arial"/>
                <w:sz w:val="18"/>
                <w:lang w:eastAsia="en-US"/>
              </w:rPr>
              <w:t xml:space="preserve"> = 0.</w:t>
            </w:r>
          </w:p>
          <w:p w14:paraId="508C3044" w14:textId="77777777" w:rsidR="000111AB" w:rsidRDefault="000111AB" w:rsidP="00152546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sz w:val="18"/>
                <w:szCs w:val="18"/>
              </w:rPr>
              <w:t>NOTE 8:</w:t>
            </w:r>
            <w:r>
              <w:rPr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6AEE3EA2" w14:textId="77777777" w:rsidR="000111AB" w:rsidRPr="00C11F06" w:rsidRDefault="000111AB" w:rsidP="000111AB">
      <w:pPr>
        <w:rPr>
          <w:lang w:eastAsia="zh-CN"/>
        </w:rPr>
      </w:pPr>
    </w:p>
    <w:p w14:paraId="50E5B47A" w14:textId="19676A20" w:rsidR="000111AB" w:rsidRDefault="000111AB" w:rsidP="00147049">
      <w:pPr>
        <w:pStyle w:val="3"/>
      </w:pPr>
      <w:bookmarkStart w:id="349" w:name="_Toc135927722"/>
      <w:r>
        <w:t>6.22</w:t>
      </w:r>
      <w:r w:rsidRPr="000558E4">
        <w:rPr>
          <w:rFonts w:hint="eastAsia"/>
        </w:rPr>
        <w:t>.</w:t>
      </w:r>
      <w:r>
        <w:t>5</w:t>
      </w:r>
      <w:r w:rsidRPr="000558E4">
        <w:tab/>
      </w:r>
      <w:r>
        <w:t>MSD requirements</w:t>
      </w:r>
      <w:bookmarkEnd w:id="349"/>
    </w:p>
    <w:p w14:paraId="17498E41" w14:textId="77777777" w:rsidR="000111AB" w:rsidRDefault="000111AB" w:rsidP="000111AB">
      <w:r w:rsidRPr="006C29A9">
        <w:t>The MSD values for UL harmonic interference of UL Band 5 on DL Band n78 are already specified in Table 7.3B.2.3.1-1 of TS 38.101-3.</w:t>
      </w:r>
    </w:p>
    <w:p w14:paraId="7BE31699" w14:textId="77777777" w:rsidR="000111AB" w:rsidRDefault="000111AB" w:rsidP="000111AB">
      <w:r>
        <w:t>The MSD</w:t>
      </w:r>
      <w:r w:rsidRPr="0006451A">
        <w:t xml:space="preserve"> values</w:t>
      </w:r>
      <w:r>
        <w:t xml:space="preserve"> for IMD interference</w:t>
      </w:r>
      <w:r w:rsidRPr="0006451A">
        <w:t xml:space="preserve"> are reused from CA_n5-n40-n78.</w:t>
      </w:r>
    </w:p>
    <w:p w14:paraId="51E6D442" w14:textId="6A751738" w:rsidR="000111AB" w:rsidRDefault="000111AB" w:rsidP="000111AB">
      <w:pPr>
        <w:pStyle w:val="TH"/>
        <w:rPr>
          <w:lang w:val="en-US" w:eastAsia="zh-CN"/>
        </w:rPr>
      </w:pPr>
      <w:r w:rsidRPr="00ED0983">
        <w:lastRenderedPageBreak/>
        <w:t xml:space="preserve">Table </w:t>
      </w:r>
      <w:r>
        <w:t>6.22.</w:t>
      </w:r>
      <w:r w:rsidRPr="00ED0983">
        <w:t>5-1: MSD test points for Scell due to dual uplink operation for EN-DC in NR FR1 (three bands)</w:t>
      </w:r>
      <w:r>
        <w:t xml:space="preserve"> </w:t>
      </w:r>
      <w:r w:rsidRPr="00ED0983">
        <w:rPr>
          <w:lang w:val="en-US"/>
        </w:rPr>
        <w:t>NR or E-UTRA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0111AB" w14:paraId="35D310E5" w14:textId="77777777" w:rsidTr="00152546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B860" w14:textId="77777777" w:rsidR="000111AB" w:rsidRDefault="000111AB" w:rsidP="00152546">
            <w:pPr>
              <w:pStyle w:val="TAH"/>
            </w:pPr>
            <w:r>
              <w:t>NR or E-UTRA Band / Channel bandwidth / NRB / MSD</w:t>
            </w:r>
          </w:p>
        </w:tc>
      </w:tr>
      <w:tr w:rsidR="000111AB" w14:paraId="2C81DDBC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E8BF" w14:textId="77777777" w:rsidR="000111AB" w:rsidRDefault="000111AB" w:rsidP="00152546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EN-DC </w:t>
            </w:r>
            <w: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D321" w14:textId="77777777" w:rsidR="000111AB" w:rsidRDefault="000111AB" w:rsidP="00152546">
            <w:pPr>
              <w:pStyle w:val="TAH"/>
            </w:pPr>
            <w:r>
              <w:t xml:space="preserve">EUTRA </w:t>
            </w:r>
            <w:r>
              <w:rPr>
                <w:rFonts w:eastAsia="MS Mincho"/>
              </w:rPr>
              <w:t>/ NR</w:t>
            </w:r>
            <w: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A0FC" w14:textId="77777777" w:rsidR="000111AB" w:rsidRDefault="000111AB" w:rsidP="0015254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B119" w14:textId="77777777" w:rsidR="000111AB" w:rsidRDefault="000111AB" w:rsidP="0015254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E5D9" w14:textId="77777777" w:rsidR="000111AB" w:rsidRDefault="000111AB" w:rsidP="00152546">
            <w:pPr>
              <w:pStyle w:val="TAH"/>
            </w:pPr>
            <w:r>
              <w:t>UL</w:t>
            </w:r>
          </w:p>
          <w:p w14:paraId="75148088" w14:textId="77777777" w:rsidR="000111AB" w:rsidRDefault="000111AB" w:rsidP="0015254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E548" w14:textId="77777777" w:rsidR="000111AB" w:rsidRDefault="000111AB" w:rsidP="0015254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C901" w14:textId="77777777" w:rsidR="000111AB" w:rsidRDefault="000111AB" w:rsidP="0015254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2101" w14:textId="77777777" w:rsidR="000111AB" w:rsidRDefault="000111AB" w:rsidP="00152546">
            <w:pPr>
              <w:pStyle w:val="TAH"/>
            </w:pPr>
            <w:r>
              <w:t>IMD order</w:t>
            </w:r>
          </w:p>
        </w:tc>
      </w:tr>
      <w:tr w:rsidR="000111AB" w14:paraId="262F36C4" w14:textId="77777777" w:rsidTr="00152546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3BE2" w14:textId="77777777" w:rsidR="000111AB" w:rsidRDefault="000111AB" w:rsidP="00152546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5A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40A</w:t>
            </w:r>
            <w:r w:rsidRPr="00791978">
              <w:rPr>
                <w:rFonts w:cs="Arial"/>
              </w:rPr>
              <w:t>-n7</w:t>
            </w:r>
            <w:r>
              <w:rPr>
                <w:rFonts w:cs="Arial"/>
              </w:rPr>
              <w:t>8A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04A0" w14:textId="77777777" w:rsidR="000111AB" w:rsidRPr="00E85B86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03873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</w:t>
            </w:r>
            <w:r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29B2D" w14:textId="77777777" w:rsidR="000111AB" w:rsidRPr="00D84762" w:rsidRDefault="000111AB" w:rsidP="00152546">
            <w:pPr>
              <w:pStyle w:val="TAC"/>
              <w:rPr>
                <w:lang w:val="x-none"/>
              </w:rPr>
            </w:pPr>
            <w:r w:rsidRPr="00D84762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7C985" w14:textId="77777777" w:rsidR="000111AB" w:rsidRPr="00D84762" w:rsidRDefault="000111AB" w:rsidP="00152546">
            <w:pPr>
              <w:pStyle w:val="TAC"/>
            </w:pPr>
            <w:r w:rsidRPr="00D84762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AA153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</w:t>
            </w:r>
            <w:r>
              <w:rPr>
                <w:rFonts w:eastAsiaTheme="minorEastAsia"/>
                <w:lang w:eastAsia="ko-KR"/>
              </w:rPr>
              <w:t>85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B4DC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2F3D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6ABEE797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BD90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3EA3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4E0D6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2419D" w14:textId="77777777" w:rsidR="000111AB" w:rsidRPr="00D84762" w:rsidRDefault="000111AB" w:rsidP="00152546">
            <w:pPr>
              <w:pStyle w:val="TAC"/>
              <w:rPr>
                <w:lang w:val="x-none"/>
              </w:rPr>
            </w:pPr>
            <w:r w:rsidRPr="00D84762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C1600" w14:textId="77777777" w:rsidR="000111AB" w:rsidRPr="00D84762" w:rsidRDefault="000111AB" w:rsidP="00152546">
            <w:pPr>
              <w:pStyle w:val="TAC"/>
            </w:pPr>
            <w:r w:rsidRPr="00D84762"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4E27B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>310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526A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7C28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692C9781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7CA0" w14:textId="77777777" w:rsidR="000111AB" w:rsidRDefault="000111AB" w:rsidP="00152546">
            <w:pPr>
              <w:spacing w:after="0"/>
              <w:rPr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C7C3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0622D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780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3261F" w14:textId="77777777" w:rsidR="000111AB" w:rsidRPr="00D84762" w:rsidRDefault="000111AB" w:rsidP="00152546">
            <w:pPr>
              <w:pStyle w:val="TAC"/>
              <w:rPr>
                <w:rFonts w:eastAsiaTheme="minorEastAsia"/>
                <w:lang w:val="x-none" w:eastAsia="ko-KR"/>
              </w:rPr>
            </w:pPr>
            <w:r w:rsidRPr="00D84762">
              <w:rPr>
                <w:rFonts w:eastAsiaTheme="minorEastAsia" w:hint="eastAsia"/>
                <w:lang w:eastAsia="ko-KR"/>
              </w:rPr>
              <w:t>1</w:t>
            </w:r>
            <w:r w:rsidRPr="00D84762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A61EE" w14:textId="77777777" w:rsidR="000111AB" w:rsidRPr="00D84762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D84762">
              <w:rPr>
                <w:rFonts w:eastAsiaTheme="minorEastAsia" w:hint="eastAsia"/>
                <w:lang w:eastAsia="ko-KR"/>
              </w:rPr>
              <w:t>5</w:t>
            </w:r>
            <w:r w:rsidRPr="00D84762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BCC2A" w14:textId="77777777" w:rsidR="000111AB" w:rsidRPr="008A311F" w:rsidRDefault="000111AB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780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45E5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16.1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257B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</w:tbl>
    <w:p w14:paraId="4B754878" w14:textId="77777777" w:rsidR="000111AB" w:rsidRDefault="000111AB" w:rsidP="006202E6">
      <w:pPr>
        <w:rPr>
          <w:color w:val="0000FF"/>
          <w:sz w:val="32"/>
          <w:szCs w:val="36"/>
        </w:rPr>
      </w:pPr>
    </w:p>
    <w:p w14:paraId="3CAEB7C2" w14:textId="3D92A073" w:rsidR="000111AB" w:rsidRPr="00464490" w:rsidRDefault="000111AB" w:rsidP="00147049">
      <w:pPr>
        <w:pStyle w:val="2"/>
        <w:rPr>
          <w:lang w:val="en-US" w:eastAsia="zh-TW"/>
        </w:rPr>
      </w:pPr>
      <w:bookmarkStart w:id="350" w:name="_Toc135927723"/>
      <w:r>
        <w:rPr>
          <w:lang w:eastAsia="zh-TW"/>
        </w:rPr>
        <w:t>6.23</w:t>
      </w:r>
      <w:r>
        <w:rPr>
          <w:lang w:eastAsia="zh-TW"/>
        </w:rPr>
        <w:tab/>
      </w:r>
      <w:r w:rsidRPr="008755F7">
        <w:t>DC_</w:t>
      </w:r>
      <w:r>
        <w:t>7</w:t>
      </w:r>
      <w:r w:rsidR="001F0DEB">
        <w:t>_</w:t>
      </w:r>
      <w:r>
        <w:t>n1</w:t>
      </w:r>
      <w:r w:rsidRPr="00A474A6">
        <w:t>-n</w:t>
      </w:r>
      <w:r>
        <w:t>28</w:t>
      </w:r>
      <w:bookmarkEnd w:id="350"/>
    </w:p>
    <w:p w14:paraId="15CC50C4" w14:textId="5D2013E2" w:rsidR="000111AB" w:rsidRPr="00F61207" w:rsidRDefault="000111AB" w:rsidP="00147049">
      <w:pPr>
        <w:pStyle w:val="3"/>
        <w:rPr>
          <w:lang w:val="en-US" w:eastAsia="zh-CN"/>
        </w:rPr>
      </w:pPr>
      <w:bookmarkStart w:id="351" w:name="_Toc135927724"/>
      <w:r>
        <w:rPr>
          <w:lang w:val="en-US" w:eastAsia="zh-CN"/>
        </w:rPr>
        <w:t>6.23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351"/>
    </w:p>
    <w:p w14:paraId="5A432706" w14:textId="6366D6C6" w:rsidR="000111AB" w:rsidRDefault="000111AB" w:rsidP="000111AB">
      <w:pPr>
        <w:pStyle w:val="TH"/>
      </w:pPr>
      <w:r w:rsidRPr="00C11944">
        <w:t xml:space="preserve">Table </w:t>
      </w:r>
      <w:r>
        <w:t>6.23</w:t>
      </w:r>
      <w:r w:rsidRPr="00C11944">
        <w:t>.1-1: DC band combination of NR 2DL/1UL + LTE 1DL/1UL</w:t>
      </w:r>
    </w:p>
    <w:tbl>
      <w:tblPr>
        <w:tblW w:w="904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113"/>
        <w:gridCol w:w="1275"/>
        <w:gridCol w:w="426"/>
        <w:gridCol w:w="1134"/>
        <w:gridCol w:w="1275"/>
        <w:gridCol w:w="426"/>
        <w:gridCol w:w="1134"/>
        <w:gridCol w:w="843"/>
      </w:tblGrid>
      <w:tr w:rsidR="000111AB" w14:paraId="17A85433" w14:textId="77777777" w:rsidTr="00152546">
        <w:trPr>
          <w:trHeight w:val="22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F761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3B27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904C3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86C27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00AA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111AB" w14:paraId="7255635E" w14:textId="77777777" w:rsidTr="00152546">
        <w:trPr>
          <w:trHeight w:val="22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E538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7420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3E735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9D88F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CCFA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0111AB" w14:paraId="4D759056" w14:textId="77777777" w:rsidTr="00152546">
        <w:trPr>
          <w:trHeight w:val="189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F11A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5846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4980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5B2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E178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0111AB" w14:paraId="3D25FB31" w14:textId="77777777" w:rsidTr="00152546">
        <w:trPr>
          <w:trHeight w:val="22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019E" w14:textId="1F339255" w:rsidR="000111AB" w:rsidRDefault="000111AB" w:rsidP="001F0DEB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8755F7">
              <w:t>DC_</w:t>
            </w:r>
            <w:r>
              <w:t>7</w:t>
            </w:r>
            <w:r w:rsidR="001F0DEB">
              <w:t>_</w:t>
            </w:r>
            <w:r>
              <w:t>n1</w:t>
            </w:r>
            <w:r w:rsidRPr="00A474A6">
              <w:t>-n</w:t>
            </w:r>
            <w:r>
              <w:t>2</w:t>
            </w:r>
            <w:r w:rsidRPr="00A474A6"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416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040A17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 w:rsidRPr="00644D8B">
              <w:t>2500 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03F5FC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644D8B"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0B863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 w:rsidRPr="00644D8B"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AE80C2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 w:rsidRPr="00644D8B">
              <w:t>2620 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8E87AA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644D8B"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761E6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 w:rsidRPr="00644D8B"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5F90" w14:textId="77777777" w:rsidR="000111AB" w:rsidRDefault="000111AB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0111AB" w14:paraId="6C98A2CB" w14:textId="77777777" w:rsidTr="00152546">
        <w:trPr>
          <w:trHeight w:val="22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6582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1CD8" w14:textId="77777777" w:rsidR="000111AB" w:rsidRPr="00A76781" w:rsidRDefault="000111AB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맑은 고딕" w:cs="Arial"/>
                <w:lang w:val="sv-SE" w:eastAsia="ko-KR"/>
              </w:rPr>
              <w:t>n</w:t>
            </w:r>
            <w:r w:rsidRPr="005D3B77">
              <w:rPr>
                <w:rFonts w:eastAsia="맑은 고딕" w:cs="Arial"/>
                <w:lang w:val="sv-SE" w:eastAsia="ko-KR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68649B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eastAsia="맑은 고딕" w:cs="Arial"/>
                <w:lang w:val="en-US" w:eastAsia="ko-KR"/>
              </w:rPr>
              <w:t>1920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E87BDB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cs="Arial"/>
                <w:lang w:val="x-none"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4499C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eastAsia="맑은 고딕" w:cs="Arial"/>
                <w:lang w:val="en-US" w:eastAsia="ko-KR"/>
              </w:rPr>
              <w:t>1980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E8E9B2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eastAsia="맑은 고딕" w:cs="Arial"/>
                <w:lang w:val="en-US" w:eastAsia="ko-KR"/>
              </w:rPr>
              <w:t>2110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5A2D9B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cs="Arial"/>
                <w:lang w:val="x-none"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41EB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eastAsia="맑은 고딕" w:cs="Arial"/>
                <w:lang w:val="en-US" w:eastAsia="ko-KR"/>
              </w:rPr>
              <w:t>2170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8719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ja-JP"/>
              </w:rPr>
              <w:t>FDD</w:t>
            </w:r>
          </w:p>
        </w:tc>
      </w:tr>
      <w:tr w:rsidR="000111AB" w14:paraId="1F5244D8" w14:textId="77777777" w:rsidTr="00152546">
        <w:trPr>
          <w:trHeight w:val="128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4859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48E3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46FC0A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703 MHz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3FE1BA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6B19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748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F05F58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758 MHz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8694D4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4509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803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30B5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</w:tbl>
    <w:p w14:paraId="3227CD53" w14:textId="77777777" w:rsidR="000111AB" w:rsidRDefault="000111AB" w:rsidP="000111AB">
      <w:pPr>
        <w:pStyle w:val="TH"/>
      </w:pPr>
    </w:p>
    <w:p w14:paraId="3BFCC9D9" w14:textId="6CAEDBDF" w:rsidR="000111AB" w:rsidRDefault="000111AB" w:rsidP="000111AB">
      <w:pPr>
        <w:pStyle w:val="TH"/>
      </w:pPr>
      <w:r>
        <w:t>Table 6.23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111AB" w:rsidRPr="00877CC8" w14:paraId="1680B580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601C" w14:textId="77777777" w:rsidR="000111AB" w:rsidRPr="00877CC8" w:rsidRDefault="000111AB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66EC0542" w14:textId="77777777" w:rsidR="000111AB" w:rsidRPr="00877CC8" w:rsidRDefault="000111AB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B52F" w14:textId="77777777" w:rsidR="000111AB" w:rsidRPr="00877CC8" w:rsidRDefault="000111AB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223D7763" w14:textId="77777777" w:rsidR="000111AB" w:rsidRPr="00877CC8" w:rsidRDefault="000111AB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2B19C3FE" w14:textId="77777777" w:rsidR="000111AB" w:rsidRPr="00877CC8" w:rsidRDefault="000111AB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0111AB" w:rsidRPr="00877CC8" w14:paraId="33E23C41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BFBB40" w14:textId="5D777D46" w:rsidR="000111AB" w:rsidRPr="00877CC8" w:rsidRDefault="000111AB" w:rsidP="001F0DEB">
            <w:pPr>
              <w:pStyle w:val="TAC"/>
            </w:pPr>
            <w:r w:rsidRPr="008755F7">
              <w:t>DC_</w:t>
            </w:r>
            <w:r>
              <w:t>7A</w:t>
            </w:r>
            <w:r w:rsidR="001F0DEB">
              <w:t>_</w:t>
            </w:r>
            <w:r>
              <w:t>n1A</w:t>
            </w:r>
            <w:r w:rsidRPr="00A474A6">
              <w:t>-n</w:t>
            </w:r>
            <w:r>
              <w:t>2</w:t>
            </w:r>
            <w:r w:rsidRPr="00A474A6">
              <w:t>8</w:t>
            </w:r>
            <w: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897" w14:textId="77777777" w:rsidR="000111AB" w:rsidRDefault="000111AB" w:rsidP="00152546">
            <w:pPr>
              <w:pStyle w:val="TAC"/>
            </w:pPr>
            <w:r>
              <w:t>DC_7A_n1A</w:t>
            </w:r>
          </w:p>
          <w:p w14:paraId="654219BC" w14:textId="77777777" w:rsidR="000111AB" w:rsidRPr="00877CC8" w:rsidRDefault="000111AB" w:rsidP="00152546">
            <w:pPr>
              <w:pStyle w:val="TAC"/>
            </w:pPr>
            <w:r>
              <w:t>DC_7A_n28A</w:t>
            </w:r>
          </w:p>
        </w:tc>
      </w:tr>
      <w:tr w:rsidR="000111AB" w:rsidRPr="00877CC8" w14:paraId="71F6E2EE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2E663A" w14:textId="77777777" w:rsidR="000111AB" w:rsidRPr="008755F7" w:rsidRDefault="000111AB" w:rsidP="00152546">
            <w:pPr>
              <w:pStyle w:val="TAC"/>
            </w:pPr>
            <w:r w:rsidRPr="00D8242E">
              <w:t>DC_</w:t>
            </w:r>
            <w:r>
              <w:t>7</w:t>
            </w:r>
            <w:r w:rsidRPr="00D8242E">
              <w:t>C_n</w:t>
            </w:r>
            <w:r>
              <w:t>1</w:t>
            </w:r>
            <w:r w:rsidRPr="00D8242E">
              <w:t>A-n</w:t>
            </w:r>
            <w:r>
              <w:t>2</w:t>
            </w:r>
            <w:r w:rsidRPr="00D8242E">
              <w:t>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8607" w14:textId="77777777" w:rsidR="000111AB" w:rsidRDefault="000111AB" w:rsidP="00152546">
            <w:pPr>
              <w:pStyle w:val="TAC"/>
            </w:pPr>
            <w:r>
              <w:t>DC_7A_n1A</w:t>
            </w:r>
          </w:p>
          <w:p w14:paraId="326694E8" w14:textId="77777777" w:rsidR="000111AB" w:rsidRDefault="000111AB" w:rsidP="00152546">
            <w:pPr>
              <w:pStyle w:val="TAC"/>
            </w:pPr>
            <w:r>
              <w:t>DC_7A_n28A</w:t>
            </w:r>
          </w:p>
          <w:p w14:paraId="246B645F" w14:textId="77777777" w:rsidR="000111AB" w:rsidRDefault="000111AB" w:rsidP="00152546">
            <w:pPr>
              <w:pStyle w:val="TAC"/>
            </w:pPr>
            <w:r>
              <w:t>DC_7C_n1A</w:t>
            </w:r>
          </w:p>
          <w:p w14:paraId="46F64D0E" w14:textId="77777777" w:rsidR="000111AB" w:rsidRDefault="000111AB" w:rsidP="00152546">
            <w:pPr>
              <w:pStyle w:val="TAC"/>
            </w:pPr>
            <w:r>
              <w:t>DC_7C_n28A</w:t>
            </w:r>
          </w:p>
        </w:tc>
      </w:tr>
    </w:tbl>
    <w:p w14:paraId="276CC44A" w14:textId="77777777" w:rsidR="000111AB" w:rsidRPr="00891E00" w:rsidRDefault="000111AB" w:rsidP="000111AB">
      <w:pPr>
        <w:rPr>
          <w:lang w:val="en-US" w:eastAsia="zh-CN"/>
        </w:rPr>
      </w:pPr>
    </w:p>
    <w:p w14:paraId="12B3203B" w14:textId="2F45F351" w:rsidR="000111AB" w:rsidRPr="00F61207" w:rsidRDefault="000111AB" w:rsidP="00147049">
      <w:pPr>
        <w:pStyle w:val="3"/>
        <w:rPr>
          <w:lang w:val="en-US" w:eastAsia="zh-CN"/>
        </w:rPr>
      </w:pPr>
      <w:bookmarkStart w:id="352" w:name="_Toc135927725"/>
      <w:r>
        <w:rPr>
          <w:lang w:val="en-US" w:eastAsia="zh-CN"/>
        </w:rPr>
        <w:t>6.23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352"/>
    </w:p>
    <w:p w14:paraId="7CE826A3" w14:textId="36C6E4FD" w:rsidR="000111AB" w:rsidRDefault="000111AB" w:rsidP="000111AB">
      <w:pPr>
        <w:pStyle w:val="TH"/>
        <w:rPr>
          <w:rFonts w:eastAsia="Yu Mincho"/>
          <w:sz w:val="28"/>
          <w:szCs w:val="28"/>
          <w:lang w:eastAsia="ja-JP"/>
        </w:rPr>
      </w:pPr>
      <w:r>
        <w:t>Table 6.23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2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716"/>
        <w:gridCol w:w="596"/>
        <w:gridCol w:w="182"/>
        <w:gridCol w:w="595"/>
        <w:gridCol w:w="596"/>
        <w:gridCol w:w="595"/>
        <w:gridCol w:w="596"/>
        <w:gridCol w:w="595"/>
        <w:gridCol w:w="595"/>
        <w:gridCol w:w="595"/>
        <w:gridCol w:w="596"/>
        <w:gridCol w:w="596"/>
        <w:gridCol w:w="595"/>
        <w:gridCol w:w="596"/>
        <w:gridCol w:w="596"/>
        <w:gridCol w:w="595"/>
        <w:gridCol w:w="596"/>
        <w:gridCol w:w="1187"/>
      </w:tblGrid>
      <w:tr w:rsidR="000111AB" w14:paraId="213C6BA7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25AF" w14:textId="77777777" w:rsidR="000111AB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F1F" w14:textId="77777777" w:rsidR="000111AB" w:rsidRDefault="000111AB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1E8A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111AB" w14:paraId="44D8FB25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9F24" w14:textId="77777777" w:rsidR="000111AB" w:rsidRDefault="000111AB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E7C5" w14:textId="77777777" w:rsidR="000111AB" w:rsidRDefault="000111AB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332E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590F318B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866D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2AEDD0C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1938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4127324A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1C86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6670053D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D6B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138B175B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AEB0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6B5C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E98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7DB1D391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66AD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0585BE36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DC6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5EBA63DC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E649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24B03F8F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1DE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791EEF4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2248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4F62FEBE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B004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6000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8B9C" w14:textId="77777777" w:rsidR="000111AB" w:rsidRDefault="000111AB" w:rsidP="00152546">
            <w:pPr>
              <w:pStyle w:val="TAH"/>
            </w:pPr>
            <w:r>
              <w:t>Maximum aggregated bandwidth</w:t>
            </w:r>
          </w:p>
          <w:p w14:paraId="2DFFAE93" w14:textId="77777777" w:rsidR="000111AB" w:rsidRDefault="000111AB" w:rsidP="00152546">
            <w:pPr>
              <w:pStyle w:val="TAH"/>
            </w:pPr>
            <w:r>
              <w:t>[MHz]</w:t>
            </w:r>
          </w:p>
        </w:tc>
      </w:tr>
      <w:tr w:rsidR="000111AB" w14:paraId="19CEDF6F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787B1" w14:textId="5FD877F7" w:rsidR="000111AB" w:rsidRPr="0095706B" w:rsidRDefault="000111AB" w:rsidP="001F0DEB">
            <w:pPr>
              <w:pStyle w:val="TAC"/>
              <w:rPr>
                <w:lang w:eastAsia="zh-TW"/>
              </w:rPr>
            </w:pPr>
            <w:r w:rsidRPr="008755F7">
              <w:t>DC_</w:t>
            </w:r>
            <w:r>
              <w:t>7A</w:t>
            </w:r>
            <w:r w:rsidR="001F0DEB">
              <w:t>_</w:t>
            </w:r>
            <w:r>
              <w:t>n1A</w:t>
            </w:r>
            <w:r w:rsidRPr="00A474A6">
              <w:t>-n</w:t>
            </w:r>
            <w:r>
              <w:t>2</w:t>
            </w:r>
            <w:r w:rsidRPr="00A474A6">
              <w:t>8</w:t>
            </w:r>
            <w:r>
              <w:t>A</w:t>
            </w:r>
            <w:r w:rsidRPr="0095706B">
              <w:rPr>
                <w:lang w:eastAsia="zh-TW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758E" w14:textId="77777777" w:rsidR="000111AB" w:rsidRPr="00ED00EE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A3C7" w14:textId="77777777" w:rsidR="000111AB" w:rsidRPr="00ED00EE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BEF1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FF7E" w14:textId="77777777" w:rsidR="000111AB" w:rsidRDefault="000111AB" w:rsidP="00152546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3360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E955" w14:textId="77777777" w:rsidR="000111AB" w:rsidRDefault="000111AB" w:rsidP="00152546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44E" w14:textId="77777777" w:rsidR="000111AB" w:rsidRDefault="000111AB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D78A" w14:textId="77777777" w:rsidR="000111AB" w:rsidRDefault="000111AB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B5DA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5B8A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3D3" w14:textId="77777777" w:rsidR="000111AB" w:rsidRDefault="000111AB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E58F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8BF9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E06" w14:textId="77777777" w:rsidR="000111AB" w:rsidRDefault="000111AB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495C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0559" w14:textId="77777777" w:rsidR="000111AB" w:rsidRDefault="000111AB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EE046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</w:tr>
      <w:tr w:rsidR="000111AB" w14:paraId="7DD854D9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E5E7F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F851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0E85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EF04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391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93A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5002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0F6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CDF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1CF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A42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9DF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956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72FE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626C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B581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01C2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F5EE5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457F23EB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C0AFB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2CA7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EB0C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DFE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C79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4B5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289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1C9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1D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3BB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DB0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753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88C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378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AAC2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B775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DB52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2AE22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108CAE68" w14:textId="77777777" w:rsidTr="00152546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1D8D8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B495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n2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7100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1AB" w14:textId="77777777" w:rsidR="000111AB" w:rsidRDefault="000111AB" w:rsidP="00152546">
            <w:pPr>
              <w:pStyle w:val="TAC"/>
            </w:pPr>
            <w: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40B4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FC3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17D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38C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858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7896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A5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6997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96D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1098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8A89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7227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077A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FADD5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0768D650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B8016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773A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BE7E" w14:textId="77777777" w:rsidR="000111AB" w:rsidRDefault="000111AB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C7C1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2B1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652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5C4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872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EDA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0D3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E5F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9B96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955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3DB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3222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E4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D1D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A714A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1AD220CF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277E7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C5A3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ED90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5DCB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FC3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21D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678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D2B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DDA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E5F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66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6E7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47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805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5FA7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6AC7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175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EC757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088F9545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174A0" w14:textId="77777777" w:rsidR="000111AB" w:rsidRDefault="000111AB" w:rsidP="00152546">
            <w:pPr>
              <w:pStyle w:val="TAC"/>
            </w:pPr>
            <w:r w:rsidRPr="00D8242E">
              <w:t>DC_</w:t>
            </w:r>
            <w:r>
              <w:t>7</w:t>
            </w:r>
            <w:r w:rsidRPr="00D8242E">
              <w:t>C_n</w:t>
            </w:r>
            <w:r>
              <w:t>1</w:t>
            </w:r>
            <w:r w:rsidRPr="00D8242E">
              <w:t>A-n</w:t>
            </w:r>
            <w:r>
              <w:t>2</w:t>
            </w:r>
            <w:r w:rsidRPr="00D8242E">
              <w:t>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E649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2EEC" w14:textId="77777777" w:rsidR="000111AB" w:rsidRPr="001206C3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85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A9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7</w:t>
            </w:r>
            <w:r w:rsidRPr="001206C3">
              <w:rPr>
                <w:rFonts w:eastAsia="Yu Mincho"/>
              </w:rPr>
              <w:t>C Bandwidth Combination Set 0 in Table 5.6A.1-1</w:t>
            </w:r>
            <w:r>
              <w:rPr>
                <w:rFonts w:eastAsia="Yu Mincho"/>
              </w:rPr>
              <w:t xml:space="preserve"> </w:t>
            </w: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51B93" w14:textId="77777777" w:rsidR="000111AB" w:rsidRDefault="000111AB" w:rsidP="00152546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120</w:t>
            </w:r>
          </w:p>
        </w:tc>
      </w:tr>
      <w:tr w:rsidR="000111AB" w14:paraId="19BE2D58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E3AC2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0CAEA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53D1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467B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9017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6B3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982C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C434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7C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440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C1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FAD8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206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45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D64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66B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507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F4C48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58ABB87E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E4284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889B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AD87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DA67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6A66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A1C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FC4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B64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38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BB2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CEF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AC2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006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FCE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486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B18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02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E1296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7020DE31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195DC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EFBD3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n2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C4DE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BC1" w14:textId="77777777" w:rsidR="000111AB" w:rsidRDefault="000111AB" w:rsidP="00152546">
            <w:pPr>
              <w:pStyle w:val="TAC"/>
            </w:pPr>
            <w: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39F2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C08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8736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00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DFF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007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9B9F" w14:textId="77777777" w:rsidR="000111AB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DEE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4D4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73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2A0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2C1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091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F24BB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39A6B3DD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8E9D9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000F9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33D0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86DB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66A8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38D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429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1E7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3D5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C2C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870" w14:textId="77777777" w:rsidR="000111AB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C5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D4C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56F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A2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DBD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C39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8F39E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760E676C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95B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EA42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36C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179D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B06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85D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267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F7F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191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66B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97D" w14:textId="77777777" w:rsidR="000111AB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5D8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A0B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A887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113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FF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8D87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3C20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1A2853C" w14:textId="77777777" w:rsidR="000111AB" w:rsidRDefault="000111AB" w:rsidP="000111AB">
      <w:pPr>
        <w:rPr>
          <w:rFonts w:eastAsia="맑은 고딕"/>
          <w:lang w:eastAsia="ko-KR"/>
        </w:rPr>
      </w:pPr>
    </w:p>
    <w:p w14:paraId="72DE10F5" w14:textId="7AC44A03" w:rsidR="000111AB" w:rsidRDefault="000111AB" w:rsidP="00147049">
      <w:pPr>
        <w:pStyle w:val="3"/>
        <w:rPr>
          <w:lang w:val="en-US" w:eastAsia="zh-CN"/>
        </w:rPr>
      </w:pPr>
      <w:bookmarkStart w:id="353" w:name="_Toc135927726"/>
      <w:r>
        <w:rPr>
          <w:lang w:val="en-US" w:eastAsia="zh-CN"/>
        </w:rPr>
        <w:lastRenderedPageBreak/>
        <w:t>6.23.3</w:t>
      </w:r>
      <w:r>
        <w:rPr>
          <w:lang w:val="en-US" w:eastAsia="zh-CN"/>
        </w:rPr>
        <w:tab/>
        <w:t>Co-existence studies</w:t>
      </w:r>
      <w:bookmarkEnd w:id="353"/>
    </w:p>
    <w:p w14:paraId="4C3D6FC1" w14:textId="77777777" w:rsidR="000111AB" w:rsidRDefault="000111AB" w:rsidP="000111AB">
      <w:pPr>
        <w:pStyle w:val="Guidance"/>
        <w:rPr>
          <w:rFonts w:eastAsia="SimSun"/>
          <w:i w:val="0"/>
          <w:color w:val="auto"/>
          <w:szCs w:val="22"/>
          <w:lang w:val="en-US" w:eastAsia="zh-CN"/>
        </w:rPr>
      </w:pPr>
      <w:r>
        <w:rPr>
          <w:rFonts w:eastAsia="SimSun"/>
          <w:i w:val="0"/>
          <w:color w:val="auto"/>
          <w:szCs w:val="22"/>
          <w:lang w:val="en-US" w:eastAsia="zh-CN"/>
        </w:rPr>
        <w:t>UL DC_7_n1 gives IMD5 into DL n28.</w:t>
      </w:r>
    </w:p>
    <w:p w14:paraId="6BF5168D" w14:textId="77777777" w:rsidR="000111AB" w:rsidRPr="004102DD" w:rsidRDefault="000111AB" w:rsidP="000111AB">
      <w:pPr>
        <w:rPr>
          <w:lang w:val="en-US" w:eastAsia="zh-CN"/>
        </w:rPr>
      </w:pPr>
    </w:p>
    <w:p w14:paraId="346F1E74" w14:textId="05F5E12E" w:rsidR="000111AB" w:rsidRDefault="000111AB" w:rsidP="00147049">
      <w:pPr>
        <w:pStyle w:val="3"/>
      </w:pPr>
      <w:bookmarkStart w:id="354" w:name="_Toc135927727"/>
      <w:r>
        <w:rPr>
          <w:rFonts w:hint="eastAsia"/>
        </w:rPr>
        <w:t>6.23</w:t>
      </w:r>
      <w:r>
        <w:t>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354"/>
    </w:p>
    <w:p w14:paraId="25F00C1A" w14:textId="77777777" w:rsidR="000111AB" w:rsidRDefault="000111AB" w:rsidP="000111AB">
      <w:r>
        <w:t xml:space="preserve">For DC_7_n1-n28,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can reuse the values of DC_7-28_n1 as given in the tables below.</w:t>
      </w:r>
    </w:p>
    <w:p w14:paraId="050D119F" w14:textId="5FC14AAD" w:rsidR="000111AB" w:rsidRDefault="000111AB" w:rsidP="000111AB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6.23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111AB" w:rsidRPr="00EF5447" w14:paraId="6C7661DE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9C1DF" w14:textId="77777777" w:rsidR="000111AB" w:rsidRPr="00EF5447" w:rsidRDefault="000111AB" w:rsidP="00152546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824C" w14:textId="77777777" w:rsidR="000111AB" w:rsidRPr="00EF5447" w:rsidRDefault="000111AB" w:rsidP="00152546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0111AB" w:rsidRPr="00EF5447" w14:paraId="23C3EE31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6DB3" w14:textId="77777777" w:rsidR="000111AB" w:rsidRPr="00EF5447" w:rsidRDefault="000111AB" w:rsidP="00152546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1CCE" w14:textId="77777777" w:rsidR="000111AB" w:rsidRPr="00EF5447" w:rsidRDefault="000111AB" w:rsidP="00152546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:rsidRPr="00EF5447" w14:paraId="1AF6E649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219" w14:textId="77777777" w:rsidR="000111AB" w:rsidRPr="00EF5447" w:rsidRDefault="000111AB" w:rsidP="00152546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7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1</w:t>
            </w:r>
            <w:r w:rsidRPr="00791978">
              <w:rPr>
                <w:rFonts w:cs="Arial"/>
              </w:rPr>
              <w:t>-n</w:t>
            </w:r>
            <w:r>
              <w:rPr>
                <w:rFonts w:cs="Arial"/>
              </w:rPr>
              <w:t>28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59D2" w14:textId="77777777" w:rsidR="000111AB" w:rsidRPr="00EF5447" w:rsidRDefault="000111AB" w:rsidP="00152546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4BB" w14:textId="77777777" w:rsidR="000111AB" w:rsidRPr="00E137BF" w:rsidRDefault="000111AB" w:rsidP="00152546">
            <w:pPr>
              <w:pStyle w:val="TAC"/>
            </w:pPr>
            <w: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2CD" w14:textId="77777777" w:rsidR="000111AB" w:rsidRPr="00EF5447" w:rsidRDefault="000111AB" w:rsidP="00152546">
            <w:pPr>
              <w:pStyle w:val="TAC"/>
            </w:pPr>
            <w:r>
              <w:t>0.6</w:t>
            </w:r>
          </w:p>
        </w:tc>
      </w:tr>
      <w:tr w:rsidR="000111AB" w:rsidRPr="00EF5447" w14:paraId="3E6A8D8D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40C2" w14:textId="77777777" w:rsidR="000111AB" w:rsidRDefault="000111AB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04DA1BD6" w14:textId="77777777" w:rsidR="000111AB" w:rsidRPr="00EF5447" w:rsidRDefault="000111AB" w:rsidP="00152546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18C52587" w14:textId="77777777" w:rsidR="000111AB" w:rsidRDefault="000111AB" w:rsidP="000111AB">
      <w:pPr>
        <w:rPr>
          <w:rFonts w:eastAsia="SimSun"/>
          <w:lang w:val="en-US"/>
        </w:rPr>
      </w:pPr>
    </w:p>
    <w:p w14:paraId="5E3D7492" w14:textId="7EEBAB88" w:rsidR="000111AB" w:rsidRDefault="000111AB" w:rsidP="000111AB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6.23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111AB" w:rsidRPr="00EF6781" w14:paraId="35630A53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DFEA5" w14:textId="77777777" w:rsidR="000111AB" w:rsidRPr="00C96590" w:rsidRDefault="000111AB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F894" w14:textId="77777777" w:rsidR="000111AB" w:rsidRPr="00EF6781" w:rsidRDefault="000111AB" w:rsidP="00152546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:rsidRPr="00EF6781" w14:paraId="79E5F80A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F3B6" w14:textId="77777777" w:rsidR="000111AB" w:rsidRPr="00C96590" w:rsidRDefault="000111AB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53A0" w14:textId="77777777" w:rsidR="000111AB" w:rsidRPr="00EF6781" w:rsidRDefault="000111AB" w:rsidP="00152546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111AB" w:rsidRPr="00C96590" w14:paraId="622CCE86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8C73" w14:textId="77777777" w:rsidR="000111AB" w:rsidRPr="00C96590" w:rsidRDefault="000111AB" w:rsidP="00152546">
            <w:pPr>
              <w:pStyle w:val="TAC"/>
            </w:pPr>
            <w:r w:rsidRPr="00791978">
              <w:rPr>
                <w:rFonts w:cs="Arial"/>
              </w:rPr>
              <w:t>DC_</w:t>
            </w:r>
            <w:r>
              <w:rPr>
                <w:rFonts w:cs="Arial"/>
              </w:rPr>
              <w:t>7</w:t>
            </w:r>
            <w:r w:rsidRPr="00791978">
              <w:rPr>
                <w:rFonts w:cs="Arial"/>
              </w:rPr>
              <w:t>_n</w:t>
            </w:r>
            <w:r>
              <w:rPr>
                <w:rFonts w:cs="Arial"/>
              </w:rPr>
              <w:t>1</w:t>
            </w:r>
            <w:r w:rsidRPr="00791978">
              <w:rPr>
                <w:rFonts w:cs="Arial"/>
              </w:rPr>
              <w:t>-n</w:t>
            </w:r>
            <w:r>
              <w:rPr>
                <w:rFonts w:cs="Arial"/>
              </w:rPr>
              <w:t>28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D226" w14:textId="77777777" w:rsidR="000111AB" w:rsidRPr="00C96590" w:rsidRDefault="000111AB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C263" w14:textId="77777777" w:rsidR="000111AB" w:rsidRPr="00EF6781" w:rsidRDefault="000111AB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2DDA" w14:textId="77777777" w:rsidR="000111AB" w:rsidRPr="00C96590" w:rsidRDefault="000111AB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0.2</w:t>
            </w:r>
          </w:p>
        </w:tc>
      </w:tr>
      <w:tr w:rsidR="000111AB" w:rsidRPr="00C96590" w14:paraId="113ABFF5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CBB6" w14:textId="77777777" w:rsidR="000111AB" w:rsidRDefault="000111AB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35C2E793" w14:textId="77777777" w:rsidR="000111AB" w:rsidRPr="00C96590" w:rsidRDefault="000111AB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15E2CD68" w14:textId="77777777" w:rsidR="000111AB" w:rsidRPr="00661122" w:rsidRDefault="000111AB" w:rsidP="000111AB">
      <w:pPr>
        <w:rPr>
          <w:rFonts w:eastAsia="SimSun"/>
          <w:lang w:eastAsia="zh-CN"/>
        </w:rPr>
      </w:pPr>
    </w:p>
    <w:p w14:paraId="38EED97C" w14:textId="368A3C66" w:rsidR="000111AB" w:rsidRDefault="000111AB" w:rsidP="00147049">
      <w:pPr>
        <w:pStyle w:val="3"/>
      </w:pPr>
      <w:bookmarkStart w:id="355" w:name="_Toc135927728"/>
      <w:r>
        <w:rPr>
          <w:rFonts w:hint="eastAsia"/>
        </w:rPr>
        <w:t>6.23</w:t>
      </w:r>
      <w:r>
        <w:t>.5</w:t>
      </w:r>
      <w:r>
        <w:tab/>
        <w:t>MSD</w:t>
      </w:r>
      <w:bookmarkEnd w:id="355"/>
    </w:p>
    <w:p w14:paraId="3E1A478F" w14:textId="77777777" w:rsidR="000111AB" w:rsidRDefault="000111AB" w:rsidP="000111AB">
      <w:pPr>
        <w:rPr>
          <w:lang w:val="en-US" w:eastAsia="zh-CN"/>
        </w:rPr>
      </w:pPr>
      <w:r w:rsidRPr="00ED0983">
        <w:rPr>
          <w:lang w:val="en-US" w:eastAsia="zh-CN"/>
        </w:rPr>
        <w:t xml:space="preserve">Based on co-existence studies MSD </w:t>
      </w:r>
      <w:r>
        <w:rPr>
          <w:lang w:val="en-US" w:eastAsia="zh-CN"/>
        </w:rPr>
        <w:t>needs</w:t>
      </w:r>
      <w:r w:rsidRPr="00ED0983">
        <w:rPr>
          <w:lang w:val="en-US" w:eastAsia="zh-CN"/>
        </w:rPr>
        <w:t xml:space="preserve"> to be defined. MSD values are reused from </w:t>
      </w:r>
      <w:r w:rsidRPr="00E27E09">
        <w:rPr>
          <w:lang w:val="en-US" w:eastAsia="zh-CN"/>
        </w:rPr>
        <w:t>DC</w:t>
      </w:r>
      <w:r w:rsidRPr="00107A1F">
        <w:rPr>
          <w:lang w:val="en-US" w:eastAsia="zh-CN"/>
        </w:rPr>
        <w:t>_7A-28A_n1A.</w:t>
      </w:r>
    </w:p>
    <w:p w14:paraId="113806CE" w14:textId="45B8DF54" w:rsidR="000111AB" w:rsidRDefault="000111AB" w:rsidP="000111AB">
      <w:pPr>
        <w:pStyle w:val="TH"/>
        <w:rPr>
          <w:lang w:val="en-US" w:eastAsia="zh-CN"/>
        </w:rPr>
      </w:pPr>
      <w:r w:rsidRPr="00ED0983">
        <w:t xml:space="preserve">Table </w:t>
      </w:r>
      <w:r>
        <w:t>6.23.</w:t>
      </w:r>
      <w:r w:rsidRPr="00ED0983">
        <w:t>5-1: MSD test points for Scell due to dual uplink operation for EN-DC in NR FR1 (three bands)</w:t>
      </w:r>
      <w:r w:rsidRPr="00ED0983">
        <w:rPr>
          <w:lang w:val="en-US"/>
        </w:rPr>
        <w:t xml:space="preserve">NR or E-UTRA 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0111AB" w14:paraId="4B6E40F8" w14:textId="77777777" w:rsidTr="00152546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B5C0" w14:textId="77777777" w:rsidR="000111AB" w:rsidRDefault="000111AB" w:rsidP="00152546">
            <w:pPr>
              <w:pStyle w:val="TAH"/>
            </w:pPr>
            <w:r>
              <w:t>NR or E-UTRA Band / Channel bandwidth / NRB / MSD</w:t>
            </w:r>
          </w:p>
        </w:tc>
      </w:tr>
      <w:tr w:rsidR="000111AB" w14:paraId="3E9B852E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491A" w14:textId="77777777" w:rsidR="000111AB" w:rsidRDefault="000111AB" w:rsidP="00152546">
            <w:pPr>
              <w:pStyle w:val="TAH"/>
            </w:pPr>
            <w:r>
              <w:t>EN-DC 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5093" w14:textId="77777777" w:rsidR="000111AB" w:rsidRDefault="000111AB" w:rsidP="00152546">
            <w:pPr>
              <w:pStyle w:val="TAH"/>
            </w:pPr>
            <w:r>
              <w:t>EUTRA / NR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E0FB" w14:textId="77777777" w:rsidR="000111AB" w:rsidRDefault="000111AB" w:rsidP="0015254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E543" w14:textId="77777777" w:rsidR="000111AB" w:rsidRDefault="000111AB" w:rsidP="0015254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FA47" w14:textId="77777777" w:rsidR="000111AB" w:rsidRDefault="000111AB" w:rsidP="00152546">
            <w:pPr>
              <w:pStyle w:val="TAH"/>
            </w:pPr>
            <w:r>
              <w:t>UL</w:t>
            </w:r>
          </w:p>
          <w:p w14:paraId="565365CF" w14:textId="77777777" w:rsidR="000111AB" w:rsidRDefault="000111AB" w:rsidP="0015254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A53E" w14:textId="77777777" w:rsidR="000111AB" w:rsidRDefault="000111AB" w:rsidP="0015254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1CB5" w14:textId="77777777" w:rsidR="000111AB" w:rsidRDefault="000111AB" w:rsidP="0015254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15C9" w14:textId="77777777" w:rsidR="000111AB" w:rsidRDefault="000111AB" w:rsidP="00152546">
            <w:pPr>
              <w:pStyle w:val="TAH"/>
            </w:pPr>
            <w:r>
              <w:t>IMD order</w:t>
            </w:r>
          </w:p>
        </w:tc>
      </w:tr>
      <w:tr w:rsidR="000111AB" w14:paraId="6A75C8AA" w14:textId="77777777" w:rsidTr="00152546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0249" w14:textId="3DCCFFFA" w:rsidR="000111AB" w:rsidRDefault="000111AB" w:rsidP="00152546">
            <w:pPr>
              <w:pStyle w:val="TAC"/>
            </w:pPr>
            <w:r w:rsidRPr="008755F7">
              <w:t>DC_</w:t>
            </w:r>
            <w:r>
              <w:t>7A</w:t>
            </w:r>
            <w:r w:rsidR="001F0DEB">
              <w:t>_</w:t>
            </w:r>
            <w:r>
              <w:t>n1A</w:t>
            </w:r>
            <w:r w:rsidRPr="00A474A6">
              <w:t>-n</w:t>
            </w:r>
            <w:r>
              <w:t>2</w:t>
            </w:r>
            <w:r w:rsidRPr="00A474A6">
              <w:t>8</w:t>
            </w:r>
            <w:r>
              <w:t>A</w:t>
            </w:r>
          </w:p>
          <w:p w14:paraId="11D19CCA" w14:textId="13EEC749" w:rsidR="000111AB" w:rsidRDefault="000111AB" w:rsidP="001F0DEB">
            <w:pPr>
              <w:pStyle w:val="TAC"/>
            </w:pPr>
            <w:r w:rsidRPr="008755F7">
              <w:t>DC_</w:t>
            </w:r>
            <w:r>
              <w:t>7C</w:t>
            </w:r>
            <w:r w:rsidR="001F0DEB">
              <w:t>_</w:t>
            </w:r>
            <w:r>
              <w:t>n1A</w:t>
            </w:r>
            <w:r w:rsidRPr="00A474A6">
              <w:t>-n</w:t>
            </w:r>
            <w:r>
              <w:t>2</w:t>
            </w:r>
            <w:r w:rsidRPr="00A474A6">
              <w:t>8</w:t>
            </w:r>
            <w: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A502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F1D55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2535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53D63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0F461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BF8EA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2655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1462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B23D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306CC4A9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215C" w14:textId="77777777" w:rsidR="000111AB" w:rsidRDefault="000111AB" w:rsidP="00152546">
            <w:pPr>
              <w:spacing w:after="0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AD12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885E5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593DC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62774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46063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883D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5091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0111AB" w14:paraId="44DAB114" w14:textId="77777777" w:rsidTr="00152546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5625" w14:textId="77777777" w:rsidR="000111AB" w:rsidRDefault="000111AB" w:rsidP="00152546">
            <w:pPr>
              <w:spacing w:after="0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9F9C" w14:textId="77777777" w:rsidR="000111AB" w:rsidRDefault="000111AB" w:rsidP="00152546">
            <w:pPr>
              <w:pStyle w:val="TAC"/>
            </w:pPr>
            <w:r>
              <w:t>n28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1F929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725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0A3C4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75213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45B67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780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3040" w14:textId="77777777" w:rsidR="000111AB" w:rsidRDefault="000111AB" w:rsidP="00152546">
            <w:pPr>
              <w:pStyle w:val="TAC"/>
              <w:rPr>
                <w:lang w:val="x-none"/>
              </w:rPr>
            </w:pPr>
            <w:r>
              <w:t>4.3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B2B6" w14:textId="77777777" w:rsidR="000111AB" w:rsidRDefault="000111AB" w:rsidP="00152546">
            <w:pPr>
              <w:pStyle w:val="TAC"/>
            </w:pPr>
            <w:r>
              <w:rPr>
                <w:rFonts w:cs="Arial"/>
              </w:rPr>
              <w:t>IMD5</w:t>
            </w:r>
          </w:p>
        </w:tc>
      </w:tr>
    </w:tbl>
    <w:p w14:paraId="14C8389D" w14:textId="77777777" w:rsidR="000111AB" w:rsidRDefault="000111AB" w:rsidP="000111AB">
      <w:pPr>
        <w:rPr>
          <w:lang w:eastAsia="zh-TW"/>
        </w:rPr>
      </w:pPr>
    </w:p>
    <w:p w14:paraId="278C3A73" w14:textId="30E73C4F" w:rsidR="000111AB" w:rsidRPr="00216078" w:rsidRDefault="000111AB" w:rsidP="00147049">
      <w:pPr>
        <w:pStyle w:val="2"/>
        <w:rPr>
          <w:lang w:val="en-US" w:eastAsia="ja-JP"/>
        </w:rPr>
      </w:pPr>
      <w:bookmarkStart w:id="356" w:name="_Toc135927729"/>
      <w:r>
        <w:rPr>
          <w:lang w:val="en-US"/>
        </w:rPr>
        <w:t>6.24</w:t>
      </w:r>
      <w:r w:rsidRPr="00216078">
        <w:rPr>
          <w:lang w:val="en-US"/>
        </w:rPr>
        <w:tab/>
      </w:r>
      <w:r w:rsidRPr="00346FE6">
        <w:rPr>
          <w:lang w:val="en-US"/>
        </w:rPr>
        <w:t>DC_66_n71-n77</w:t>
      </w:r>
      <w:bookmarkEnd w:id="356"/>
    </w:p>
    <w:p w14:paraId="49AB08F8" w14:textId="7C55FFD9" w:rsidR="000111AB" w:rsidRPr="00216078" w:rsidRDefault="000111AB" w:rsidP="00147049">
      <w:pPr>
        <w:pStyle w:val="3"/>
        <w:rPr>
          <w:lang w:val="en-US" w:eastAsia="zh-CN"/>
        </w:rPr>
      </w:pPr>
      <w:bookmarkStart w:id="357" w:name="_Toc135927730"/>
      <w:r>
        <w:rPr>
          <w:lang w:val="en-US" w:eastAsia="zh-CN"/>
        </w:rPr>
        <w:t>6.24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1</w:t>
      </w:r>
      <w:r w:rsidRPr="00216078">
        <w:rPr>
          <w:lang w:val="en-US" w:eastAsia="zh-CN"/>
        </w:rPr>
        <w:tab/>
        <w:t xml:space="preserve">Configuration for </w:t>
      </w:r>
      <w:r w:rsidRPr="00216078">
        <w:rPr>
          <w:rFonts w:hint="eastAsia"/>
          <w:lang w:val="en-US" w:eastAsia="zh-CN"/>
        </w:rPr>
        <w:t>DC</w:t>
      </w:r>
      <w:bookmarkEnd w:id="357"/>
    </w:p>
    <w:p w14:paraId="4183FEF7" w14:textId="4F89DAE9" w:rsidR="000111AB" w:rsidRDefault="000111AB" w:rsidP="000111AB">
      <w:pPr>
        <w:pStyle w:val="TH"/>
        <w:rPr>
          <w:lang w:eastAsia="ja-JP"/>
        </w:rPr>
      </w:pPr>
      <w:r>
        <w:t>Table 6.24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0111AB" w14:paraId="6A753A05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20A5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4EC1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822D9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DA56B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B165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111AB" w14:paraId="6AE6568D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B2DA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1149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D1148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CE95A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CE48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0111AB" w14:paraId="1238F09D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5A7B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F2E2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858A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FD3C" w14:textId="77777777" w:rsidR="000111AB" w:rsidRDefault="000111AB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DB88" w14:textId="77777777" w:rsidR="000111AB" w:rsidRDefault="000111AB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0111AB" w14:paraId="6D7EB2AA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626C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0438BF">
              <w:rPr>
                <w:rFonts w:eastAsia="SimSun"/>
                <w:lang w:eastAsia="zh-CN"/>
              </w:rPr>
              <w:t>DC_66_n71-n77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833B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388A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1710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D242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1CCC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1780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8A76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2110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AE3B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CD59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2200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A6DA" w14:textId="77777777" w:rsidR="000111AB" w:rsidRDefault="000111AB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0111AB" w14:paraId="6362E69C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09D0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352" w14:textId="77777777" w:rsidR="000111AB" w:rsidRPr="00A76781" w:rsidRDefault="000111AB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CAEC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 w:cs="Arial"/>
                <w:lang w:val="en-US" w:eastAsia="ko-KR"/>
              </w:rPr>
              <w:t>663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9C91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cs="Arial"/>
                <w:lang w:val="x-none"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68E6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 w:cs="Arial"/>
                <w:lang w:val="en-US" w:eastAsia="ko-KR"/>
              </w:rPr>
              <w:t>698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3411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 w:cs="Arial"/>
                <w:lang w:val="en-US" w:eastAsia="ko-KR"/>
              </w:rPr>
              <w:t>617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5B66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cs="Arial"/>
                <w:lang w:val="x-none"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2F33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 w:cs="Arial"/>
                <w:lang w:val="en-US" w:eastAsia="ko-KR"/>
              </w:rPr>
              <w:t>652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7484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0111AB" w14:paraId="4DFA92D3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D5C5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E460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E961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F20C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AD58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4200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F3E4" w14:textId="77777777" w:rsidR="000111AB" w:rsidRDefault="000111AB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5363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C379" w14:textId="77777777" w:rsidR="000111AB" w:rsidRDefault="000111AB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4200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CFE0" w14:textId="77777777" w:rsidR="000111AB" w:rsidRDefault="000111AB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20DF8950" w14:textId="77777777" w:rsidR="000111AB" w:rsidRDefault="000111AB" w:rsidP="000111AB">
      <w:pPr>
        <w:ind w:left="720"/>
        <w:rPr>
          <w:lang w:eastAsia="zh-CN"/>
        </w:rPr>
      </w:pPr>
    </w:p>
    <w:p w14:paraId="3AA381AD" w14:textId="6FE29A2F" w:rsidR="000111AB" w:rsidRPr="00216078" w:rsidRDefault="000111AB" w:rsidP="000111AB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lastRenderedPageBreak/>
        <w:t xml:space="preserve">Table </w:t>
      </w:r>
      <w:r>
        <w:t>6.24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</w:tblGrid>
      <w:tr w:rsidR="000111AB" w:rsidRPr="00216078" w14:paraId="211D3BBF" w14:textId="77777777" w:rsidTr="0015254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BDB" w14:textId="77777777" w:rsidR="000111AB" w:rsidRPr="00216078" w:rsidRDefault="000111AB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3A77BA83" w14:textId="77777777" w:rsidR="000111AB" w:rsidRPr="00216078" w:rsidRDefault="000111AB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1825" w14:textId="77777777" w:rsidR="000111AB" w:rsidRPr="00216078" w:rsidRDefault="000111AB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5C1A1423" w14:textId="77777777" w:rsidR="000111AB" w:rsidRPr="00216078" w:rsidRDefault="000111AB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6F83749A" w14:textId="77777777" w:rsidR="000111AB" w:rsidRPr="00216078" w:rsidRDefault="000111AB" w:rsidP="0015254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</w:tr>
      <w:tr w:rsidR="000111AB" w:rsidRPr="00216078" w14:paraId="5400E160" w14:textId="77777777" w:rsidTr="0015254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D557" w14:textId="77777777" w:rsidR="000111AB" w:rsidRPr="00334F6A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 w:rsidRPr="000438BF">
              <w:rPr>
                <w:rFonts w:eastAsia="SimSun"/>
                <w:lang w:eastAsia="zh-CN"/>
              </w:rPr>
              <w:t>DC_66</w:t>
            </w:r>
            <w:r>
              <w:rPr>
                <w:rFonts w:eastAsia="SimSun"/>
                <w:lang w:eastAsia="zh-CN"/>
              </w:rPr>
              <w:t>A</w:t>
            </w:r>
            <w:r w:rsidRPr="000438BF">
              <w:rPr>
                <w:rFonts w:eastAsia="SimSun"/>
                <w:lang w:eastAsia="zh-CN"/>
              </w:rPr>
              <w:t>_n71</w:t>
            </w:r>
            <w:r>
              <w:rPr>
                <w:rFonts w:eastAsia="SimSun"/>
                <w:lang w:eastAsia="zh-CN"/>
              </w:rPr>
              <w:t>A</w:t>
            </w:r>
            <w:r w:rsidRPr="000438BF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6B55" w14:textId="77777777" w:rsidR="000111AB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 w:rsidRPr="00334F6A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66</w:t>
            </w:r>
            <w:r w:rsidRPr="00334F6A">
              <w:rPr>
                <w:rFonts w:eastAsia="SimSun"/>
                <w:lang w:eastAsia="zh-CN"/>
              </w:rPr>
              <w:t>A_</w:t>
            </w:r>
            <w:r>
              <w:rPr>
                <w:rFonts w:eastAsia="SimSun"/>
                <w:lang w:eastAsia="zh-CN"/>
              </w:rPr>
              <w:t>n71</w:t>
            </w:r>
            <w:r w:rsidRPr="00334F6A">
              <w:rPr>
                <w:rFonts w:eastAsia="SimSun"/>
                <w:lang w:eastAsia="zh-CN"/>
              </w:rPr>
              <w:t>A</w:t>
            </w:r>
          </w:p>
          <w:p w14:paraId="6B84781D" w14:textId="77777777" w:rsidR="000111AB" w:rsidRPr="00334F6A" w:rsidRDefault="000111AB" w:rsidP="00152546">
            <w:pPr>
              <w:pStyle w:val="TAC"/>
              <w:rPr>
                <w:rFonts w:eastAsia="SimSun"/>
                <w:lang w:eastAsia="zh-CN"/>
              </w:rPr>
            </w:pPr>
            <w:r w:rsidRPr="00796468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66</w:t>
            </w:r>
            <w:r w:rsidRPr="00796468">
              <w:rPr>
                <w:rFonts w:eastAsia="SimSun"/>
                <w:lang w:eastAsia="zh-CN"/>
              </w:rPr>
              <w:t>A_</w:t>
            </w:r>
            <w:r>
              <w:rPr>
                <w:rFonts w:eastAsia="SimSun"/>
                <w:lang w:eastAsia="zh-CN"/>
              </w:rPr>
              <w:t>n77</w:t>
            </w:r>
            <w:r w:rsidRPr="00796468">
              <w:rPr>
                <w:rFonts w:eastAsia="SimSun"/>
                <w:lang w:eastAsia="zh-CN"/>
              </w:rPr>
              <w:t>A</w:t>
            </w:r>
          </w:p>
        </w:tc>
      </w:tr>
    </w:tbl>
    <w:p w14:paraId="40D30EFE" w14:textId="77777777" w:rsidR="000111AB" w:rsidRPr="00216078" w:rsidRDefault="000111AB" w:rsidP="000111AB">
      <w:pPr>
        <w:ind w:left="720"/>
        <w:rPr>
          <w:b/>
          <w:color w:val="00B050"/>
          <w:lang w:val="en-US" w:eastAsia="zh-CN"/>
        </w:rPr>
      </w:pPr>
    </w:p>
    <w:p w14:paraId="7BF30E6C" w14:textId="2C8CDD0A" w:rsidR="000111AB" w:rsidRPr="00F61207" w:rsidRDefault="000111AB" w:rsidP="00147049">
      <w:pPr>
        <w:pStyle w:val="3"/>
        <w:rPr>
          <w:lang w:val="en-US" w:eastAsia="zh-CN"/>
        </w:rPr>
      </w:pPr>
      <w:bookmarkStart w:id="358" w:name="_Toc117262926"/>
      <w:bookmarkStart w:id="359" w:name="_Toc135927731"/>
      <w:r>
        <w:rPr>
          <w:lang w:val="en-US" w:eastAsia="zh-CN"/>
        </w:rPr>
        <w:t>6.24</w:t>
      </w:r>
      <w:r w:rsidRPr="00464490">
        <w:rPr>
          <w:lang w:val="en-US" w:eastAsia="zh-CN"/>
        </w:rPr>
        <w:t xml:space="preserve">.2 </w:t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358"/>
      <w:bookmarkEnd w:id="359"/>
    </w:p>
    <w:p w14:paraId="367D3182" w14:textId="4323337E" w:rsidR="000111AB" w:rsidRDefault="000111AB" w:rsidP="000111AB">
      <w:pPr>
        <w:pStyle w:val="TH"/>
        <w:rPr>
          <w:rFonts w:eastAsia="Yu Mincho"/>
          <w:sz w:val="28"/>
          <w:szCs w:val="28"/>
          <w:lang w:eastAsia="ja-JP"/>
        </w:rPr>
      </w:pPr>
      <w:r>
        <w:t>Table 6.24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3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391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6"/>
        <w:gridCol w:w="595"/>
        <w:gridCol w:w="596"/>
        <w:gridCol w:w="1187"/>
      </w:tblGrid>
      <w:tr w:rsidR="000111AB" w14:paraId="3CD2CFF3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0DD5" w14:textId="77777777" w:rsidR="000111AB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9AC5" w14:textId="77777777" w:rsidR="000111AB" w:rsidRDefault="000111AB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2ABE" w14:textId="77777777" w:rsidR="000111AB" w:rsidRDefault="000111AB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9730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0111AB" w14:paraId="1F24E7A1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6A00" w14:textId="77777777" w:rsidR="000111AB" w:rsidRDefault="000111AB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8234" w14:textId="77777777" w:rsidR="000111AB" w:rsidRDefault="000111AB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D6A4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00510B94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D082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6B8CD75A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94E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3713297A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F2B3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0BADC4E0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84FE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0C08BFEB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6453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A8B6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874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zh-TW"/>
              </w:rPr>
              <w:t>35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45AC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60698E8E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CAD5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1D0820C7" w14:textId="77777777" w:rsidR="000111AB" w:rsidRDefault="000111AB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2C23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75501D3E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CE42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24BB81D6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A9A3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2528A337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3605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59C72AC4" w14:textId="77777777" w:rsidR="000111AB" w:rsidRDefault="000111AB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8FF2" w14:textId="77777777" w:rsidR="000111AB" w:rsidRDefault="000111AB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2297" w14:textId="77777777" w:rsidR="000111AB" w:rsidRDefault="000111AB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AF01" w14:textId="77777777" w:rsidR="000111AB" w:rsidRDefault="000111AB" w:rsidP="00152546">
            <w:pPr>
              <w:pStyle w:val="TAH"/>
            </w:pPr>
            <w:r>
              <w:t>Maximum aggregated bandwidth</w:t>
            </w:r>
          </w:p>
          <w:p w14:paraId="284CA363" w14:textId="77777777" w:rsidR="000111AB" w:rsidRDefault="000111AB" w:rsidP="00152546">
            <w:pPr>
              <w:pStyle w:val="TAH"/>
            </w:pPr>
            <w:r>
              <w:t>[MHz]</w:t>
            </w:r>
          </w:p>
        </w:tc>
      </w:tr>
      <w:tr w:rsidR="000111AB" w14:paraId="79D73B47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DD15" w14:textId="77777777" w:rsidR="000111AB" w:rsidRDefault="000111AB" w:rsidP="00152546">
            <w:pPr>
              <w:pStyle w:val="TAC"/>
            </w:pPr>
            <w:r w:rsidRPr="000438BF">
              <w:rPr>
                <w:rFonts w:eastAsia="SimSun"/>
                <w:lang w:eastAsia="zh-CN"/>
              </w:rPr>
              <w:t>DC_66</w:t>
            </w:r>
            <w:r>
              <w:rPr>
                <w:rFonts w:eastAsia="SimSun"/>
                <w:lang w:eastAsia="zh-CN"/>
              </w:rPr>
              <w:t>A</w:t>
            </w:r>
            <w:r w:rsidRPr="000438BF">
              <w:rPr>
                <w:rFonts w:eastAsia="SimSun"/>
                <w:lang w:eastAsia="zh-CN"/>
              </w:rPr>
              <w:t>_n71</w:t>
            </w:r>
            <w:r>
              <w:rPr>
                <w:rFonts w:eastAsia="SimSun"/>
                <w:lang w:eastAsia="zh-CN"/>
              </w:rPr>
              <w:t>A</w:t>
            </w:r>
            <w:r w:rsidRPr="000438BF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6769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1FDA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E003" w14:textId="77777777" w:rsidR="000111AB" w:rsidRPr="00463DD3" w:rsidRDefault="000111AB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A98F" w14:textId="77777777" w:rsidR="000111AB" w:rsidRPr="00463DD3" w:rsidRDefault="000111AB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9DF3" w14:textId="77777777" w:rsidR="000111AB" w:rsidRPr="00463DD3" w:rsidRDefault="000111AB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6CA9" w14:textId="77777777" w:rsidR="000111AB" w:rsidRPr="00463DD3" w:rsidRDefault="000111AB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731F" w14:textId="77777777" w:rsidR="000111AB" w:rsidRDefault="000111AB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637A" w14:textId="77777777" w:rsidR="000111AB" w:rsidRDefault="000111AB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F26C" w14:textId="77777777" w:rsidR="000111AB" w:rsidRDefault="000111AB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EE6E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D098" w14:textId="77777777" w:rsidR="000111AB" w:rsidRDefault="000111AB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40DE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62D5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6B94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3AE" w14:textId="77777777" w:rsidR="000111AB" w:rsidRDefault="000111AB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E7CD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8926" w14:textId="77777777" w:rsidR="000111AB" w:rsidRDefault="000111AB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6361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155</w:t>
            </w:r>
          </w:p>
        </w:tc>
      </w:tr>
      <w:tr w:rsidR="000111AB" w14:paraId="7083C2EB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1817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0998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BA86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8A43" w14:textId="77777777" w:rsidR="000111AB" w:rsidRPr="00463DD3" w:rsidRDefault="000111AB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EF2D" w14:textId="77777777" w:rsidR="000111AB" w:rsidRPr="00463DD3" w:rsidRDefault="000111AB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6C16" w14:textId="77777777" w:rsidR="000111AB" w:rsidRPr="00463DD3" w:rsidRDefault="000111AB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608F" w14:textId="77777777" w:rsidR="000111AB" w:rsidRPr="00463DD3" w:rsidRDefault="000111AB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1C3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 w:rsidRPr="00A1115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5F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951" w14:textId="77777777" w:rsidR="000111AB" w:rsidRDefault="000111AB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9352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1C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E36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7330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C0E4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DD79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1B23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DFAF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31D6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23075EF6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ABF5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8FC5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7A7E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C6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13C7" w14:textId="77777777" w:rsidR="000111AB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87E6" w14:textId="77777777" w:rsidR="000111AB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246C" w14:textId="77777777" w:rsidR="000111AB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20F8" w14:textId="77777777" w:rsidR="000111AB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 w:rsidRPr="00A1115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CD9" w14:textId="77777777" w:rsidR="000111AB" w:rsidRDefault="000111AB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A1B" w14:textId="77777777" w:rsidR="000111AB" w:rsidRDefault="000111AB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EF84" w14:textId="77777777" w:rsidR="000111AB" w:rsidRDefault="000111AB" w:rsidP="00152546">
            <w:pPr>
              <w:pStyle w:val="TAC"/>
              <w:rPr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6F65" w14:textId="77777777" w:rsidR="000111AB" w:rsidRDefault="000111AB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6ABB" w14:textId="77777777" w:rsidR="000111AB" w:rsidRDefault="000111AB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5748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CB5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96A4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F815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03B1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A68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3643B392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BB7C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861F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39B1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A77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85C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791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3D1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8DB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ECB8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01A6" w14:textId="77777777" w:rsidR="000111AB" w:rsidRDefault="000111AB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F6A0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03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56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F67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D8A2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8AC1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808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2D2F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3958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1C4DDFC2" w14:textId="77777777" w:rsidTr="001716A4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B045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24CD" w14:textId="77777777" w:rsidR="000111AB" w:rsidRDefault="000111AB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AF3A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D57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6AA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434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62E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C71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582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B79A" w14:textId="77777777" w:rsidR="000111AB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4F15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C50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5732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D9FA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A3B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EE2E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EE6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1C46" w14:textId="77777777" w:rsidR="000111AB" w:rsidRPr="00E04269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5E2E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76E77D9D" w14:textId="77777777" w:rsidTr="001716A4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CF2B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9F94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CD73" w14:textId="77777777" w:rsidR="000111AB" w:rsidRDefault="000111AB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A910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76B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3069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EC22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B2D7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9774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2391" w14:textId="77777777" w:rsidR="000111AB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572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64BA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284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386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180F" w14:textId="77777777" w:rsidR="000111AB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FF72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5F7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2E7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88D8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11AB" w14:paraId="51ED6D83" w14:textId="77777777" w:rsidTr="001716A4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E440" w14:textId="77777777" w:rsidR="000111AB" w:rsidRDefault="000111AB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3A99" w14:textId="77777777" w:rsidR="000111AB" w:rsidRDefault="000111AB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E721" w14:textId="77777777" w:rsidR="000111AB" w:rsidRDefault="000111AB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DE3D" w14:textId="77777777" w:rsidR="000111AB" w:rsidRDefault="000111AB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B0BD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0FC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8228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1BF6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7A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E78" w14:textId="77777777" w:rsidR="000111AB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E97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65C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98DF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677E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4DB9" w14:textId="77777777" w:rsidR="000111AB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A33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211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2E83" w14:textId="77777777" w:rsidR="000111AB" w:rsidRPr="001C0CC4" w:rsidRDefault="000111AB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267E" w14:textId="77777777" w:rsidR="000111AB" w:rsidRDefault="000111AB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1C8F2E35" w14:textId="77777777" w:rsidR="000111AB" w:rsidRDefault="000111AB" w:rsidP="000111AB">
      <w:pPr>
        <w:rPr>
          <w:rFonts w:eastAsia="맑은 고딕"/>
          <w:lang w:eastAsia="ko-KR"/>
        </w:rPr>
      </w:pPr>
    </w:p>
    <w:p w14:paraId="3BEC6525" w14:textId="6CB72732" w:rsidR="000111AB" w:rsidRDefault="000111AB" w:rsidP="00147049">
      <w:pPr>
        <w:pStyle w:val="3"/>
        <w:rPr>
          <w:lang w:val="en-US" w:eastAsia="zh-CN"/>
        </w:rPr>
      </w:pPr>
      <w:bookmarkStart w:id="360" w:name="_Toc135927732"/>
      <w:r>
        <w:rPr>
          <w:lang w:val="en-US" w:eastAsia="zh-CN"/>
        </w:rPr>
        <w:lastRenderedPageBreak/>
        <w:t>6.24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3</w:t>
      </w:r>
      <w:r w:rsidRPr="00216078">
        <w:rPr>
          <w:lang w:val="en-US" w:eastAsia="zh-CN"/>
        </w:rPr>
        <w:tab/>
      </w:r>
      <w:r>
        <w:rPr>
          <w:lang w:val="en-US" w:eastAsia="zh-CN"/>
        </w:rPr>
        <w:t>Co-existence studies</w:t>
      </w:r>
      <w:bookmarkEnd w:id="360"/>
    </w:p>
    <w:p w14:paraId="76F117A0" w14:textId="258F12DD" w:rsidR="000111AB" w:rsidRDefault="000111AB" w:rsidP="000111AB">
      <w:pPr>
        <w:pStyle w:val="TH"/>
        <w:rPr>
          <w:lang w:eastAsia="zh-TW"/>
        </w:rPr>
      </w:pPr>
      <w:r w:rsidRPr="00714357">
        <w:t xml:space="preserve">Table </w:t>
      </w:r>
      <w:r>
        <w:rPr>
          <w:lang w:eastAsia="ja-JP"/>
        </w:rPr>
        <w:t>6.24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-1</w:t>
      </w:r>
      <w:r w:rsidRPr="00714357">
        <w:t xml:space="preserve">: Band </w:t>
      </w:r>
      <w:r>
        <w:t>66</w:t>
      </w:r>
      <w:r w:rsidRPr="00714357">
        <w:t xml:space="preserve"> and Band </w:t>
      </w:r>
      <w:r w:rsidRPr="00714357">
        <w:rPr>
          <w:lang w:eastAsia="ja-JP"/>
        </w:rPr>
        <w:t>n</w:t>
      </w:r>
      <w:r>
        <w:rPr>
          <w:lang w:eastAsia="ja-JP"/>
        </w:rPr>
        <w:t>71</w:t>
      </w:r>
      <w:r w:rsidRPr="00714357">
        <w:t xml:space="preserve"> IMD products</w:t>
      </w:r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111AB" w:rsidRPr="00812936" w14:paraId="22E5EBB6" w14:textId="77777777" w:rsidTr="00152546">
        <w:trPr>
          <w:trHeight w:val="34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45781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UE UL carriers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DA56F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08EA7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fx_high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D9C45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10E9CC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fy_high</w:t>
            </w:r>
          </w:p>
        </w:tc>
      </w:tr>
      <w:tr w:rsidR="000111AB" w:rsidRPr="00812936" w14:paraId="01061337" w14:textId="77777777" w:rsidTr="00152546">
        <w:trPr>
          <w:trHeight w:val="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906C39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UL frequency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494AF01" w14:textId="77777777" w:rsidR="000111AB" w:rsidRPr="00336814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1710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70AB392" w14:textId="77777777" w:rsidR="000111AB" w:rsidRPr="00336814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1780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097CBB2" w14:textId="77777777" w:rsidR="000111AB" w:rsidRPr="00336814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663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A6E3578" w14:textId="77777777" w:rsidR="000111AB" w:rsidRPr="00336814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698</w:t>
            </w:r>
          </w:p>
        </w:tc>
      </w:tr>
      <w:tr w:rsidR="000111AB" w:rsidRPr="00812936" w14:paraId="1F701178" w14:textId="77777777" w:rsidTr="00152546">
        <w:trPr>
          <w:trHeight w:val="1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1BD78E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 tone 2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nd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42953BC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7DF683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B66E7AA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75D24A0F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fx_high|</w:t>
            </w:r>
          </w:p>
        </w:tc>
      </w:tr>
      <w:tr w:rsidR="000111AB" w:rsidRPr="00812936" w14:paraId="57C52319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5AF15A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E9CB7C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1012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3019F4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1117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60918B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2373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7BC2431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2478</w:t>
            </w:r>
          </w:p>
        </w:tc>
      </w:tr>
      <w:tr w:rsidR="000111AB" w:rsidRPr="00812936" w14:paraId="2EC877F3" w14:textId="77777777" w:rsidTr="00152546">
        <w:trPr>
          <w:trHeight w:val="1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E051DF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8B19F0A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2*fx_low|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12F4A54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2*fx_high|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E43508F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77641D6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fx_low|</w:t>
            </w:r>
          </w:p>
        </w:tc>
      </w:tr>
      <w:tr w:rsidR="000111AB" w:rsidRPr="00812936" w14:paraId="21CBCC82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AE6A82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38F722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2722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6DC180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2897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A4FF6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454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2E7CDB7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314</w:t>
            </w:r>
          </w:p>
        </w:tc>
      </w:tr>
      <w:tr w:rsidR="000111AB" w:rsidRPr="00812936" w14:paraId="600C524F" w14:textId="77777777" w:rsidTr="00152546">
        <w:trPr>
          <w:trHeight w:val="1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7167B4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3A41B03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9AD2BE3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3798F97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9864B86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fx_high|</w:t>
            </w:r>
          </w:p>
        </w:tc>
      </w:tr>
      <w:tr w:rsidR="000111AB" w:rsidRPr="00812936" w14:paraId="24E51613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BE797D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47939D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4083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F6DAC1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4258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330D76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3036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B981832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3176</w:t>
            </w:r>
          </w:p>
        </w:tc>
      </w:tr>
      <w:tr w:rsidR="000111AB" w:rsidRPr="00812936" w14:paraId="714834DA" w14:textId="77777777" w:rsidTr="00152546">
        <w:trPr>
          <w:trHeight w:val="2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8C9D90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4855BC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–2*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B1FB40B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A4AEB68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+2*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735AD5A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+2* fy_high|</w:t>
            </w:r>
          </w:p>
        </w:tc>
      </w:tr>
      <w:tr w:rsidR="000111AB" w:rsidRPr="00812936" w14:paraId="6D5A6F3C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208342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5862C0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2024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D14F9D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2234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E84181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4746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E25DB49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4956</w:t>
            </w:r>
          </w:p>
        </w:tc>
      </w:tr>
      <w:tr w:rsidR="000111AB" w:rsidRPr="00812936" w14:paraId="6FF95E11" w14:textId="77777777" w:rsidTr="00152546">
        <w:trPr>
          <w:trHeight w:val="1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6A4A55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5B26A55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–1*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8A61559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– 1*fy_low|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68DC256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– 1*fx_high|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27653044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– 1*fx_low|</w:t>
            </w:r>
          </w:p>
        </w:tc>
      </w:tr>
      <w:tr w:rsidR="000111AB" w:rsidRPr="00812936" w14:paraId="176C63DE" w14:textId="77777777" w:rsidTr="00152546">
        <w:trPr>
          <w:trHeight w:val="1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9AA950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5E34B5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4432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18EB02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4677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FC6ABF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209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197CBA5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384</w:t>
            </w:r>
          </w:p>
        </w:tc>
      </w:tr>
      <w:tr w:rsidR="000111AB" w:rsidRPr="00812936" w14:paraId="790FA0DC" w14:textId="77777777" w:rsidTr="00152546">
        <w:trPr>
          <w:trHeight w:val="16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3FF6D8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4ED82FB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+1*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6C687BC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+1*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522C1C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+ 1*fx_low|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20730EE8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+ 1*fx_high|</w:t>
            </w:r>
          </w:p>
        </w:tc>
      </w:tr>
      <w:tr w:rsidR="000111AB" w:rsidRPr="00812936" w14:paraId="7F9BBEF1" w14:textId="77777777" w:rsidTr="00152546">
        <w:trPr>
          <w:trHeight w:val="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9B1C2B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948E63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5793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2753F8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6038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CD0912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3699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9E19EF4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3874</w:t>
            </w:r>
          </w:p>
        </w:tc>
      </w:tr>
      <w:tr w:rsidR="000111AB" w:rsidRPr="00812936" w14:paraId="0E5DB01E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F92E9F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7E4209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|fx_low –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4B8168F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–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54623C5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4*fx_high|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2ED722C5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4*fx_low|</w:t>
            </w:r>
          </w:p>
        </w:tc>
      </w:tr>
      <w:tr w:rsidR="000111AB" w:rsidRPr="00812936" w14:paraId="4E9C7032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3A2C7D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C99D17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1082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9C417C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872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8932D8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6457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97091F6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6142</w:t>
            </w:r>
          </w:p>
        </w:tc>
      </w:tr>
      <w:tr w:rsidR="000111AB" w:rsidRPr="00812936" w14:paraId="2304FA49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89023B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2789FE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|fx_low + 4*fy_low|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0E5B914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+ 4*fy_high|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7FA0C01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+ 4*fx_low|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EAB771A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+ 4*fx_high|</w:t>
            </w:r>
          </w:p>
        </w:tc>
      </w:tr>
      <w:tr w:rsidR="000111AB" w:rsidRPr="00812936" w14:paraId="5697C986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029432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FBF531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4362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FA2707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4572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B8034B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7503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7634697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7818</w:t>
            </w:r>
          </w:p>
        </w:tc>
      </w:tr>
      <w:tr w:rsidR="000111AB" w:rsidRPr="00812936" w14:paraId="487E013F" w14:textId="77777777" w:rsidTr="00152546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1AFC23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E47981D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BA382B9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ADAEC84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3*fx_high|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BB060CA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3*fx_low|</w:t>
            </w:r>
          </w:p>
        </w:tc>
      </w:tr>
      <w:tr w:rsidR="000111AB" w:rsidRPr="00812936" w14:paraId="0D92F2E0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029BE4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2330AC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1326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0F3531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1571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785246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4014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5F9071F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3734</w:t>
            </w:r>
          </w:p>
        </w:tc>
      </w:tr>
      <w:tr w:rsidR="000111AB" w:rsidRPr="00812936" w14:paraId="63C574E7" w14:textId="77777777" w:rsidTr="00152546">
        <w:trPr>
          <w:trHeight w:val="2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7C4135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DE7330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6F59F41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7EB378A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+ 3*fx_low|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35BE6214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+ 3*fx_high|</w:t>
            </w:r>
          </w:p>
        </w:tc>
      </w:tr>
      <w:tr w:rsidR="000111AB" w:rsidRPr="00812936" w14:paraId="329D1976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22A161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95C973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5409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5E17F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5654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CB5599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6456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C9F9ED5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1458">
              <w:rPr>
                <w:rFonts w:ascii="Arial" w:hAnsi="Arial" w:cs="Arial"/>
                <w:sz w:val="18"/>
                <w:szCs w:val="18"/>
                <w:lang w:val="en-US" w:eastAsia="ko-KR"/>
              </w:rPr>
              <w:t>6736</w:t>
            </w:r>
          </w:p>
        </w:tc>
      </w:tr>
    </w:tbl>
    <w:p w14:paraId="4FE693AA" w14:textId="77777777" w:rsidR="000111AB" w:rsidRDefault="000111AB" w:rsidP="000111AB">
      <w:pPr>
        <w:keepNext/>
        <w:rPr>
          <w:lang w:eastAsia="zh-TW"/>
        </w:rPr>
      </w:pPr>
    </w:p>
    <w:p w14:paraId="5BBBCBC1" w14:textId="583402CE" w:rsidR="000111AB" w:rsidRDefault="000111AB" w:rsidP="000111AB">
      <w:pPr>
        <w:pStyle w:val="TH"/>
        <w:rPr>
          <w:lang w:eastAsia="zh-TW"/>
        </w:rPr>
      </w:pPr>
      <w:r w:rsidRPr="00714357">
        <w:t xml:space="preserve">Table </w:t>
      </w:r>
      <w:r>
        <w:rPr>
          <w:lang w:eastAsia="ja-JP"/>
        </w:rPr>
        <w:t>6.24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</w:t>
      </w:r>
      <w:r>
        <w:rPr>
          <w:lang w:eastAsia="ja-JP"/>
        </w:rPr>
        <w:t>2</w:t>
      </w:r>
      <w:r w:rsidRPr="00714357">
        <w:t xml:space="preserve">: Band </w:t>
      </w:r>
      <w:r>
        <w:t>66</w:t>
      </w:r>
      <w:r w:rsidRPr="00714357">
        <w:t xml:space="preserve"> and Band </w:t>
      </w:r>
      <w:r w:rsidRPr="00714357">
        <w:rPr>
          <w:lang w:eastAsia="ja-JP"/>
        </w:rPr>
        <w:t>n</w:t>
      </w:r>
      <w:r>
        <w:rPr>
          <w:lang w:eastAsia="ja-JP"/>
        </w:rPr>
        <w:t>77</w:t>
      </w:r>
      <w:r w:rsidRPr="00714357">
        <w:t xml:space="preserve"> IMD products</w:t>
      </w:r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111AB" w:rsidRPr="00812936" w14:paraId="1FD174A3" w14:textId="77777777" w:rsidTr="00152546">
        <w:trPr>
          <w:trHeight w:val="34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493A3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lastRenderedPageBreak/>
              <w:t>UE UL carriers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0BCF7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E2706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fx_high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BDC1B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A7EA3A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fy_high</w:t>
            </w:r>
          </w:p>
        </w:tc>
      </w:tr>
      <w:tr w:rsidR="000111AB" w:rsidRPr="00812936" w14:paraId="2490E91B" w14:textId="77777777" w:rsidTr="00152546">
        <w:trPr>
          <w:trHeight w:val="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744238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UL frequency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41D303E" w14:textId="77777777" w:rsidR="000111AB" w:rsidRPr="009D1B24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0098C">
              <w:rPr>
                <w:rFonts w:ascii="Arial" w:hAnsi="Arial" w:cs="Arial"/>
                <w:sz w:val="18"/>
                <w:szCs w:val="18"/>
                <w:lang w:val="en-US" w:eastAsia="ko-KR"/>
              </w:rPr>
              <w:t>1710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D08275" w14:textId="77777777" w:rsidR="000111AB" w:rsidRPr="009D1B24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0098C">
              <w:rPr>
                <w:rFonts w:ascii="Arial" w:hAnsi="Arial" w:cs="Arial"/>
                <w:sz w:val="18"/>
                <w:szCs w:val="18"/>
                <w:lang w:val="en-US" w:eastAsia="ko-KR"/>
              </w:rPr>
              <w:t>1780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029845D" w14:textId="77777777" w:rsidR="000111AB" w:rsidRPr="009D1B24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0098C">
              <w:rPr>
                <w:rFonts w:ascii="Arial" w:hAnsi="Arial" w:cs="Arial"/>
                <w:sz w:val="18"/>
                <w:szCs w:val="18"/>
                <w:lang w:val="en-US" w:eastAsia="ko-KR"/>
              </w:rPr>
              <w:t>3300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03C7D707" w14:textId="77777777" w:rsidR="000111AB" w:rsidRPr="009D1B24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0098C">
              <w:rPr>
                <w:rFonts w:ascii="Arial" w:hAnsi="Arial" w:cs="Arial"/>
                <w:sz w:val="18"/>
                <w:szCs w:val="18"/>
                <w:lang w:val="en-US" w:eastAsia="ko-KR"/>
              </w:rPr>
              <w:t>4200</w:t>
            </w:r>
          </w:p>
        </w:tc>
      </w:tr>
      <w:tr w:rsidR="000111AB" w:rsidRPr="00812936" w14:paraId="18C298ED" w14:textId="77777777" w:rsidTr="00152546">
        <w:trPr>
          <w:trHeight w:val="1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4B882C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 tone 2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nd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AB3F83E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54750D1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BF44A26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5CD870B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fx_high|</w:t>
            </w:r>
          </w:p>
        </w:tc>
      </w:tr>
      <w:tr w:rsidR="000111AB" w:rsidRPr="00812936" w14:paraId="3757E463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716D19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735058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2490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DE07FA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1520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E4CAA6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5010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43F316C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5980</w:t>
            </w:r>
          </w:p>
        </w:tc>
      </w:tr>
      <w:tr w:rsidR="000111AB" w:rsidRPr="00812936" w14:paraId="34367F91" w14:textId="77777777" w:rsidTr="00152546">
        <w:trPr>
          <w:trHeight w:val="1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E17006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9369A7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2*fx_low|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48EC7B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2*fx_high|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A50918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005ABDF8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fx_low|</w:t>
            </w:r>
          </w:p>
        </w:tc>
      </w:tr>
      <w:tr w:rsidR="000111AB" w:rsidRPr="00812936" w14:paraId="58E2B4F9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C89CCE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34611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780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7E88AA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260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4DABE6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4820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C8794F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6690</w:t>
            </w:r>
          </w:p>
        </w:tc>
      </w:tr>
      <w:tr w:rsidR="000111AB" w:rsidRPr="00812936" w14:paraId="03D9F28B" w14:textId="77777777" w:rsidTr="00152546">
        <w:trPr>
          <w:trHeight w:val="1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45962B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49E9DB3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414D111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DA54861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8D6647D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fx_high|</w:t>
            </w:r>
          </w:p>
        </w:tc>
      </w:tr>
      <w:tr w:rsidR="000111AB" w:rsidRPr="00812936" w14:paraId="65EBF108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3A7DE2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FC3A90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6720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5FA2FF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7760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FCCDB3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8310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06C4DA7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10180</w:t>
            </w:r>
          </w:p>
        </w:tc>
      </w:tr>
      <w:tr w:rsidR="000111AB" w:rsidRPr="00812936" w14:paraId="50957663" w14:textId="77777777" w:rsidTr="00152546">
        <w:trPr>
          <w:trHeight w:val="2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8AB94B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FF32F9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–2*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F766AC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CEC59B1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+2*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239DB0F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+2* fy_high|</w:t>
            </w:r>
          </w:p>
        </w:tc>
      </w:tr>
      <w:tr w:rsidR="000111AB" w:rsidRPr="00812936" w14:paraId="55A59079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EB86B0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9AD5CB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4980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08AE00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3040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082D5D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10020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1C109E6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11960</w:t>
            </w:r>
          </w:p>
        </w:tc>
      </w:tr>
      <w:tr w:rsidR="000111AB" w:rsidRPr="00812936" w14:paraId="112A6FA0" w14:textId="77777777" w:rsidTr="00152546">
        <w:trPr>
          <w:trHeight w:val="1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A46815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D39C1FF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–1*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BD441B5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– 1*fy_low|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8E99027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– 1*fx_high|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034BE204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– 1*fx_low|</w:t>
            </w:r>
          </w:p>
        </w:tc>
      </w:tr>
      <w:tr w:rsidR="000111AB" w:rsidRPr="00812936" w14:paraId="2687CDB0" w14:textId="77777777" w:rsidTr="00152546">
        <w:trPr>
          <w:trHeight w:val="1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08FB23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972611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930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9BFE11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2040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6EAC3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8120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BD286B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10890</w:t>
            </w:r>
          </w:p>
        </w:tc>
      </w:tr>
      <w:tr w:rsidR="000111AB" w:rsidRPr="00812936" w14:paraId="1E430456" w14:textId="77777777" w:rsidTr="00152546">
        <w:trPr>
          <w:trHeight w:val="16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EAA849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F46E012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+1*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D0EED6E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+1*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0B75519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+ 1*fx_low|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74488C80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+ 1*fx_high|</w:t>
            </w:r>
          </w:p>
        </w:tc>
      </w:tr>
      <w:tr w:rsidR="000111AB" w:rsidRPr="00812936" w14:paraId="39C47666" w14:textId="77777777" w:rsidTr="00152546">
        <w:trPr>
          <w:trHeight w:val="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0A1835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4F6F3C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8430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6B43A9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9540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0F95C5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11610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AF16536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14380</w:t>
            </w:r>
          </w:p>
        </w:tc>
      </w:tr>
      <w:tr w:rsidR="000111AB" w:rsidRPr="00812936" w14:paraId="03259ADB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FF0038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1B84408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|fx_low –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51698A8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–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EEB5640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4*fx_high|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5589A56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4*fx_low|</w:t>
            </w:r>
          </w:p>
        </w:tc>
      </w:tr>
      <w:tr w:rsidR="000111AB" w:rsidRPr="00812936" w14:paraId="6F4CB5D7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B26D38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14D6E2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15090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848F45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11420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790483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3820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BAEE324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2640</w:t>
            </w:r>
          </w:p>
        </w:tc>
      </w:tr>
      <w:tr w:rsidR="000111AB" w:rsidRPr="00812936" w14:paraId="340F23B0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E8EA2B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E6C7792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|fx_low + 4*fy_low|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233F0EE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+ 4*fy_high|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DAED2F1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+ 4*fx_low|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36DF6AC0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+ 4*fx_high|</w:t>
            </w:r>
          </w:p>
        </w:tc>
      </w:tr>
      <w:tr w:rsidR="000111AB" w:rsidRPr="00812936" w14:paraId="4A500451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D8EBE8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DEFC5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14910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84A13A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18580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2A0A4F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10140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2DA432E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11320</w:t>
            </w:r>
          </w:p>
        </w:tc>
      </w:tr>
      <w:tr w:rsidR="000111AB" w:rsidRPr="00812936" w14:paraId="7C105FB0" w14:textId="77777777" w:rsidTr="00152546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C271A3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08E6EBB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33AC0CB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0302D0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3*fx_high|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E8FC1F3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3*fx_low|</w:t>
            </w:r>
          </w:p>
        </w:tc>
      </w:tr>
      <w:tr w:rsidR="000111AB" w:rsidRPr="00812936" w14:paraId="5901789C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33F008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8C1795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9180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717D34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6340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DD1811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1260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3F13EC3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3270</w:t>
            </w:r>
          </w:p>
        </w:tc>
      </w:tr>
      <w:tr w:rsidR="000111AB" w:rsidRPr="00812936" w14:paraId="5CBD0F21" w14:textId="77777777" w:rsidTr="00152546">
        <w:trPr>
          <w:trHeight w:val="2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7CD43C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7E6DA49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E511037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6E7E4D3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+ 3*fx_low|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59423A22" w14:textId="77777777" w:rsidR="000111AB" w:rsidRPr="00F90C96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+ 3*fx_high|</w:t>
            </w:r>
          </w:p>
        </w:tc>
      </w:tr>
      <w:tr w:rsidR="000111AB" w:rsidRPr="00812936" w14:paraId="38FDB774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FA4A97" w14:textId="77777777" w:rsidR="000111AB" w:rsidRPr="00812936" w:rsidRDefault="000111AB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0C6863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13320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0D5629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16160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AF4593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11730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C0CFAC9" w14:textId="77777777" w:rsidR="000111AB" w:rsidRPr="000E63FB" w:rsidRDefault="000111AB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DF367E">
              <w:rPr>
                <w:rFonts w:ascii="Arial" w:hAnsi="Arial" w:cs="Arial"/>
                <w:sz w:val="18"/>
                <w:szCs w:val="18"/>
                <w:lang w:val="en-US" w:eastAsia="ko-KR"/>
              </w:rPr>
              <w:t>13740</w:t>
            </w:r>
          </w:p>
        </w:tc>
      </w:tr>
    </w:tbl>
    <w:p w14:paraId="7873AD16" w14:textId="77777777" w:rsidR="000111AB" w:rsidRDefault="000111AB" w:rsidP="000111AB">
      <w:pPr>
        <w:keepNext/>
        <w:rPr>
          <w:lang w:eastAsia="zh-TW"/>
        </w:rPr>
      </w:pPr>
    </w:p>
    <w:p w14:paraId="08C41DEE" w14:textId="1ED2C40D" w:rsidR="000111AB" w:rsidRDefault="000111AB" w:rsidP="000111AB">
      <w:pPr>
        <w:rPr>
          <w:rFonts w:eastAsia="SimSun"/>
        </w:rPr>
      </w:pPr>
      <w:r>
        <w:rPr>
          <w:rFonts w:eastAsia="SimSun"/>
        </w:rPr>
        <w:t xml:space="preserve">As can be seen in </w:t>
      </w:r>
      <w:r w:rsidRPr="00714357">
        <w:t xml:space="preserve">Table </w:t>
      </w:r>
      <w:r>
        <w:rPr>
          <w:lang w:eastAsia="ja-JP"/>
        </w:rPr>
        <w:t>6.24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</w:t>
      </w:r>
      <w:r>
        <w:rPr>
          <w:lang w:eastAsia="ja-JP"/>
        </w:rPr>
        <w:t xml:space="preserve">1 </w:t>
      </w:r>
      <w:r>
        <w:rPr>
          <w:rFonts w:eastAsia="SimSun"/>
        </w:rPr>
        <w:t>there are IMD3, IMD4 and IMD5 impact from UL 66_n71 affecting DL band n77.</w:t>
      </w:r>
    </w:p>
    <w:p w14:paraId="66BCED87" w14:textId="2A39FA29" w:rsidR="000111AB" w:rsidRDefault="000111AB" w:rsidP="000111AB">
      <w:pPr>
        <w:rPr>
          <w:rFonts w:eastAsia="SimSun"/>
        </w:rPr>
      </w:pPr>
      <w:r>
        <w:rPr>
          <w:rFonts w:eastAsia="SimSun"/>
        </w:rPr>
        <w:t xml:space="preserve">As can be seen in </w:t>
      </w:r>
      <w:r w:rsidRPr="00714357">
        <w:t xml:space="preserve">Table </w:t>
      </w:r>
      <w:r>
        <w:rPr>
          <w:lang w:eastAsia="ja-JP"/>
        </w:rPr>
        <w:t>6.24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</w:t>
      </w:r>
      <w:r>
        <w:rPr>
          <w:lang w:eastAsia="ja-JP"/>
        </w:rPr>
        <w:t xml:space="preserve">2 </w:t>
      </w:r>
      <w:r>
        <w:rPr>
          <w:rFonts w:eastAsia="SimSun"/>
        </w:rPr>
        <w:t>there are IMD3 impact from UL 66_n77 affecting DL band n71.</w:t>
      </w:r>
    </w:p>
    <w:p w14:paraId="78F14B7A" w14:textId="6422F7E4" w:rsidR="000111AB" w:rsidRPr="00216078" w:rsidRDefault="000111AB" w:rsidP="00147049">
      <w:pPr>
        <w:pStyle w:val="3"/>
        <w:rPr>
          <w:lang w:val="en-US" w:eastAsia="zh-CN"/>
        </w:rPr>
      </w:pPr>
      <w:bookmarkStart w:id="361" w:name="_Toc135927733"/>
      <w:r>
        <w:rPr>
          <w:lang w:val="en-US"/>
        </w:rPr>
        <w:t>6.24</w:t>
      </w:r>
      <w:r w:rsidRPr="00216078">
        <w:rPr>
          <w:lang w:val="en-US"/>
        </w:rPr>
        <w:t>.</w:t>
      </w:r>
      <w:r>
        <w:rPr>
          <w:lang w:val="en-US" w:eastAsia="zh-CN"/>
        </w:rPr>
        <w:t>4</w:t>
      </w:r>
      <w:r w:rsidRPr="00216078">
        <w:rPr>
          <w:lang w:val="en-US" w:eastAsia="zh-CN"/>
        </w:rPr>
        <w:tab/>
      </w:r>
      <w:r w:rsidRPr="00216078">
        <w:rPr>
          <w:lang w:val="en-US"/>
        </w:rPr>
        <w:t>∆T</w:t>
      </w:r>
      <w:r w:rsidRPr="00B94A68">
        <w:t>IB</w:t>
      </w:r>
      <w:r w:rsidRPr="00216078">
        <w:rPr>
          <w:lang w:val="en-US"/>
        </w:rPr>
        <w:t xml:space="preserve"> and ∆R</w:t>
      </w:r>
      <w:r w:rsidRPr="00B94A68">
        <w:t>IB</w:t>
      </w:r>
      <w:r w:rsidRPr="00216078">
        <w:rPr>
          <w:lang w:val="en-US"/>
        </w:rPr>
        <w:t xml:space="preserve"> values</w:t>
      </w:r>
      <w:bookmarkEnd w:id="361"/>
    </w:p>
    <w:p w14:paraId="5BE975B0" w14:textId="77777777" w:rsidR="000111AB" w:rsidRDefault="000111AB" w:rsidP="000111AB">
      <w:pPr>
        <w:spacing w:after="0"/>
      </w:pPr>
      <w:r w:rsidRPr="00216078">
        <w:t xml:space="preserve">For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66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n71-n77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66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n71-n78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2654D035" w14:textId="77777777" w:rsidR="000111AB" w:rsidRPr="00AA0188" w:rsidRDefault="000111AB" w:rsidP="000111AB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1EC450FB" w14:textId="19A74938" w:rsidR="000111AB" w:rsidRDefault="000111AB" w:rsidP="00735A9B">
      <w:pPr>
        <w:pStyle w:val="TH"/>
      </w:pPr>
      <w:r>
        <w:t>Table 6.24.4-1: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111AB" w14:paraId="4EB777D8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36AD9" w14:textId="77777777" w:rsidR="000111AB" w:rsidRDefault="000111AB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6F37B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0111AB" w14:paraId="4922B938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8237" w14:textId="77777777" w:rsidR="000111AB" w:rsidRDefault="000111AB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975A3" w14:textId="77777777" w:rsidR="000111AB" w:rsidRDefault="000111AB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25E5B291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86C5D" w14:textId="77777777" w:rsidR="000111AB" w:rsidRDefault="000111AB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66</w:t>
            </w:r>
            <w:r w:rsidRPr="009A27B3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n71-n77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20F84" w14:textId="77777777" w:rsidR="000111AB" w:rsidRDefault="000111AB" w:rsidP="00152546">
            <w:pPr>
              <w:pStyle w:val="TAC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A0BB9" w14:textId="77777777" w:rsidR="000111AB" w:rsidRDefault="000111AB" w:rsidP="00152546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0B112" w14:textId="77777777" w:rsidR="000111AB" w:rsidRDefault="000111AB" w:rsidP="00152546">
            <w:pPr>
              <w:pStyle w:val="TAC"/>
            </w:pPr>
            <w:r w:rsidRPr="00EF5447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 w:rsidR="000111AB" w14:paraId="3006F98A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032E6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3AAD93AC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169FE49F" w14:textId="77777777" w:rsidR="000111AB" w:rsidRDefault="000111AB" w:rsidP="000111AB">
      <w:pPr>
        <w:ind w:left="720"/>
        <w:rPr>
          <w:lang w:eastAsia="zh-CN"/>
        </w:rPr>
      </w:pPr>
    </w:p>
    <w:p w14:paraId="0F12782A" w14:textId="1D300AAC" w:rsidR="000111AB" w:rsidRDefault="000111AB" w:rsidP="00735A9B">
      <w:pPr>
        <w:pStyle w:val="TH"/>
      </w:pPr>
      <w:r>
        <w:t>Table 6.24.4-2: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111AB" w14:paraId="01289A10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892E9" w14:textId="77777777" w:rsidR="000111AB" w:rsidRDefault="000111AB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8E291" w14:textId="77777777" w:rsidR="000111AB" w:rsidRPr="00C11F06" w:rsidRDefault="000111AB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111AB" w14:paraId="26BA4854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12EF" w14:textId="77777777" w:rsidR="000111AB" w:rsidRDefault="000111AB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21A5D" w14:textId="77777777" w:rsidR="000111AB" w:rsidRPr="00C11F06" w:rsidRDefault="000111AB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111AB" w14:paraId="1BF537D4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574FD" w14:textId="77777777" w:rsidR="000111AB" w:rsidRDefault="000111AB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66</w:t>
            </w:r>
            <w:r w:rsidRPr="009A27B3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n71-n77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5E9C5" w14:textId="77777777" w:rsidR="000111AB" w:rsidRDefault="000111AB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1EEE" w14:textId="77777777" w:rsidR="000111AB" w:rsidRPr="00C11F06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D6DAD" w14:textId="77777777" w:rsidR="000111AB" w:rsidRDefault="000111AB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 w:rsidR="000111AB" w14:paraId="5832EE2A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B796A" w14:textId="77777777" w:rsidR="000111AB" w:rsidRDefault="000111AB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1B1D903B" w14:textId="77777777" w:rsidR="000111AB" w:rsidRDefault="000111AB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34E7AD15" w14:textId="77777777" w:rsidR="000111AB" w:rsidRPr="00C11F06" w:rsidRDefault="000111AB" w:rsidP="000111AB">
      <w:pPr>
        <w:rPr>
          <w:rFonts w:eastAsia="맑은 고딕"/>
          <w:highlight w:val="yellow"/>
          <w:lang w:eastAsia="ko-KR"/>
        </w:rPr>
      </w:pPr>
    </w:p>
    <w:p w14:paraId="36E7C0B7" w14:textId="08356748" w:rsidR="000111AB" w:rsidRDefault="000111AB" w:rsidP="00147049">
      <w:pPr>
        <w:pStyle w:val="3"/>
        <w:rPr>
          <w:lang w:val="en-US"/>
        </w:rPr>
      </w:pPr>
      <w:bookmarkStart w:id="362" w:name="_Toc135927734"/>
      <w:r>
        <w:rPr>
          <w:lang w:val="en-US"/>
        </w:rPr>
        <w:lastRenderedPageBreak/>
        <w:t>6.24</w:t>
      </w:r>
      <w:r>
        <w:rPr>
          <w:lang w:val="en-US" w:eastAsia="zh-CN"/>
        </w:rPr>
        <w:t>.5</w:t>
      </w:r>
      <w:r>
        <w:rPr>
          <w:lang w:val="en-US" w:eastAsia="sv-SE"/>
        </w:rPr>
        <w:tab/>
      </w:r>
      <w:r>
        <w:rPr>
          <w:lang w:val="en-US"/>
        </w:rPr>
        <w:t>MSD requirements</w:t>
      </w:r>
      <w:bookmarkEnd w:id="362"/>
    </w:p>
    <w:p w14:paraId="73D90E42" w14:textId="77777777" w:rsidR="000111AB" w:rsidRDefault="000111AB" w:rsidP="000111AB">
      <w:pPr>
        <w:rPr>
          <w:rFonts w:cs="Arial"/>
          <w:lang w:eastAsia="ja-JP"/>
        </w:rPr>
      </w:pPr>
      <w:r>
        <w:rPr>
          <w:rFonts w:eastAsia="SimSun"/>
        </w:rPr>
        <w:t xml:space="preserve">MSD value band n71 and testpoints are reused from </w:t>
      </w:r>
      <w:r>
        <w:t>CA_n66-n71-n77</w:t>
      </w:r>
      <w:r>
        <w:rPr>
          <w:rFonts w:cs="Arial"/>
          <w:lang w:eastAsia="ja-JP"/>
        </w:rPr>
        <w:t>.</w:t>
      </w:r>
    </w:p>
    <w:p w14:paraId="6904FBC0" w14:textId="77777777" w:rsidR="000111AB" w:rsidRDefault="000111AB" w:rsidP="000111AB">
      <w:pPr>
        <w:rPr>
          <w:rFonts w:eastAsia="SimSun"/>
        </w:rPr>
      </w:pPr>
      <w:r>
        <w:rPr>
          <w:rFonts w:cs="Arial"/>
          <w:lang w:eastAsia="ja-JP"/>
        </w:rPr>
        <w:t xml:space="preserve">MSD value band n77 </w:t>
      </w:r>
      <w:r>
        <w:rPr>
          <w:rFonts w:eastAsia="SimSun"/>
        </w:rPr>
        <w:t xml:space="preserve">and testpoints are </w:t>
      </w:r>
      <w:r>
        <w:rPr>
          <w:rFonts w:cs="Arial"/>
          <w:lang w:eastAsia="ja-JP"/>
        </w:rPr>
        <w:t xml:space="preserve">reused from </w:t>
      </w:r>
      <w:r>
        <w:t>CA_n66-n71-n77</w:t>
      </w:r>
      <w:r w:rsidRPr="00EF5447">
        <w:rPr>
          <w:rFonts w:cs="Arial"/>
        </w:rPr>
        <w:t>A</w:t>
      </w:r>
      <w:r>
        <w:rPr>
          <w:rFonts w:cs="Arial"/>
        </w:rPr>
        <w:t>.</w:t>
      </w:r>
    </w:p>
    <w:p w14:paraId="7F3AE5AA" w14:textId="5FD53F76" w:rsidR="000111AB" w:rsidRPr="00EF5447" w:rsidRDefault="000111AB" w:rsidP="000111AB">
      <w:pPr>
        <w:pStyle w:val="TH"/>
      </w:pPr>
      <w:r>
        <w:t xml:space="preserve">Table 6.24.5-1: </w:t>
      </w:r>
      <w:r w:rsidRPr="00EF5447">
        <w:t>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0111AB" w:rsidRPr="00EF5447" w14:paraId="67E6A2E8" w14:textId="77777777" w:rsidTr="0015254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189A0B3" w14:textId="77777777" w:rsidR="000111AB" w:rsidRPr="00EF5447" w:rsidRDefault="000111AB" w:rsidP="00152546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0111AB" w:rsidRPr="00EF5447" w14:paraId="24415874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16047ABF" w14:textId="77777777" w:rsidR="000111AB" w:rsidRPr="00EF5447" w:rsidRDefault="000111AB" w:rsidP="00152546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4E5AA68" w14:textId="77777777" w:rsidR="000111AB" w:rsidRPr="00EF5447" w:rsidRDefault="000111AB" w:rsidP="00152546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9C73A63" w14:textId="77777777" w:rsidR="000111AB" w:rsidRPr="00EF5447" w:rsidRDefault="000111AB" w:rsidP="00152546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2B17C34E" w14:textId="77777777" w:rsidR="000111AB" w:rsidRPr="00EF5447" w:rsidRDefault="000111AB" w:rsidP="00152546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9AC4AEC" w14:textId="77777777" w:rsidR="000111AB" w:rsidRPr="00EF5447" w:rsidRDefault="000111AB" w:rsidP="00152546">
            <w:pPr>
              <w:pStyle w:val="TAH"/>
            </w:pPr>
            <w:r w:rsidRPr="00EF5447">
              <w:t>UL</w:t>
            </w:r>
          </w:p>
          <w:p w14:paraId="71C3136D" w14:textId="77777777" w:rsidR="000111AB" w:rsidRPr="00EF5447" w:rsidRDefault="000111AB" w:rsidP="00152546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3CD38AD" w14:textId="77777777" w:rsidR="000111AB" w:rsidRPr="00EF5447" w:rsidRDefault="000111AB" w:rsidP="00152546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53043D42" w14:textId="77777777" w:rsidR="000111AB" w:rsidRPr="00EF5447" w:rsidRDefault="000111AB" w:rsidP="00152546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4AEE2D8" w14:textId="77777777" w:rsidR="000111AB" w:rsidRPr="00EF5447" w:rsidRDefault="000111AB" w:rsidP="00152546">
            <w:pPr>
              <w:pStyle w:val="TAH"/>
            </w:pPr>
            <w:r w:rsidRPr="00EF5447">
              <w:t>IMD order</w:t>
            </w:r>
          </w:p>
        </w:tc>
      </w:tr>
      <w:tr w:rsidR="000111AB" w:rsidRPr="00EF5447" w14:paraId="014FFC98" w14:textId="77777777" w:rsidTr="00152546">
        <w:trPr>
          <w:trHeight w:val="22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79EB27C3" w14:textId="77777777" w:rsidR="000111AB" w:rsidRPr="00EF5447" w:rsidRDefault="000111AB" w:rsidP="00152546">
            <w:pPr>
              <w:pStyle w:val="TAC"/>
              <w:rPr>
                <w:lang w:eastAsia="ja-JP"/>
              </w:rPr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66A</w:t>
            </w:r>
            <w:r w:rsidRPr="009A27B3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n71A-n77A</w:t>
            </w:r>
          </w:p>
        </w:tc>
        <w:tc>
          <w:tcPr>
            <w:tcW w:w="867" w:type="dxa"/>
            <w:shd w:val="clear" w:color="auto" w:fill="auto"/>
          </w:tcPr>
          <w:p w14:paraId="4D616AEF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rFonts w:hint="eastAsia"/>
                <w:color w:val="000000"/>
                <w:lang w:val="en-US" w:eastAsia="zh-CN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2D503FD9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t>1720</w:t>
            </w:r>
          </w:p>
        </w:tc>
        <w:tc>
          <w:tcPr>
            <w:tcW w:w="747" w:type="dxa"/>
            <w:shd w:val="clear" w:color="auto" w:fill="auto"/>
            <w:noWrap/>
          </w:tcPr>
          <w:p w14:paraId="7AAE2652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601045D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0111EE7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752" w:type="dxa"/>
            <w:shd w:val="clear" w:color="auto" w:fill="auto"/>
          </w:tcPr>
          <w:p w14:paraId="5BDB69D2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B777855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0111AB" w:rsidRPr="00EF5447" w14:paraId="4700A242" w14:textId="77777777" w:rsidTr="00152546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49A1108" w14:textId="77777777" w:rsidR="000111AB" w:rsidRPr="00EF5447" w:rsidRDefault="000111AB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558C5A7D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1066" w:type="dxa"/>
            <w:shd w:val="clear" w:color="auto" w:fill="auto"/>
            <w:noWrap/>
          </w:tcPr>
          <w:p w14:paraId="04785916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t>668</w:t>
            </w:r>
          </w:p>
        </w:tc>
        <w:tc>
          <w:tcPr>
            <w:tcW w:w="747" w:type="dxa"/>
            <w:shd w:val="clear" w:color="auto" w:fill="auto"/>
            <w:noWrap/>
          </w:tcPr>
          <w:p w14:paraId="17FE5525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1315301B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2EE3301C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622</w:t>
            </w:r>
          </w:p>
        </w:tc>
        <w:tc>
          <w:tcPr>
            <w:tcW w:w="752" w:type="dxa"/>
            <w:shd w:val="clear" w:color="auto" w:fill="auto"/>
          </w:tcPr>
          <w:p w14:paraId="5CB973C4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519B1EFD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0111AB" w:rsidRPr="00EF5447" w14:paraId="12B4180B" w14:textId="77777777" w:rsidTr="00152546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E5D895A" w14:textId="77777777" w:rsidR="000111AB" w:rsidRPr="00EF5447" w:rsidRDefault="000111AB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656B378E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5D3F3826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t>4108</w:t>
            </w:r>
          </w:p>
        </w:tc>
        <w:tc>
          <w:tcPr>
            <w:tcW w:w="747" w:type="dxa"/>
            <w:shd w:val="clear" w:color="auto" w:fill="auto"/>
            <w:noWrap/>
          </w:tcPr>
          <w:p w14:paraId="5D59E36B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5C766300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44C0DCC1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t>4108</w:t>
            </w:r>
          </w:p>
        </w:tc>
        <w:tc>
          <w:tcPr>
            <w:tcW w:w="752" w:type="dxa"/>
            <w:shd w:val="clear" w:color="auto" w:fill="auto"/>
          </w:tcPr>
          <w:p w14:paraId="35E1A537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rFonts w:eastAsia="맑은 고딕"/>
                <w:lang w:eastAsia="ko-KR"/>
              </w:rPr>
              <w:t>15.9</w:t>
            </w:r>
          </w:p>
        </w:tc>
        <w:tc>
          <w:tcPr>
            <w:tcW w:w="1248" w:type="dxa"/>
            <w:shd w:val="clear" w:color="auto" w:fill="auto"/>
          </w:tcPr>
          <w:p w14:paraId="2C8C054D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rFonts w:eastAsia="맑은 고딕"/>
                <w:lang w:eastAsia="ko-KR"/>
              </w:rPr>
              <w:t>IMD3</w:t>
            </w:r>
            <w:r w:rsidRPr="009C6E22">
              <w:rPr>
                <w:color w:val="000000"/>
                <w:vertAlign w:val="superscript"/>
                <w:lang w:val="en-US" w:eastAsia="zh-CN"/>
              </w:rPr>
              <w:t>4,9,11</w:t>
            </w:r>
          </w:p>
        </w:tc>
      </w:tr>
      <w:tr w:rsidR="000111AB" w:rsidRPr="00EF5447" w14:paraId="3D5347D4" w14:textId="77777777" w:rsidTr="00152546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20B12E6" w14:textId="77777777" w:rsidR="000111AB" w:rsidRPr="00EF5447" w:rsidRDefault="000111AB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1DE0BE2D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rFonts w:hint="eastAsia"/>
                <w:color w:val="000000"/>
                <w:lang w:val="en-US" w:eastAsia="zh-CN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51EC75CD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rFonts w:eastAsia="Yu Gothic"/>
                <w:szCs w:val="18"/>
              </w:rPr>
              <w:t>1720</w:t>
            </w:r>
          </w:p>
        </w:tc>
        <w:tc>
          <w:tcPr>
            <w:tcW w:w="747" w:type="dxa"/>
            <w:shd w:val="clear" w:color="auto" w:fill="auto"/>
            <w:noWrap/>
          </w:tcPr>
          <w:p w14:paraId="77700ED0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20F53D7F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B44F565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752" w:type="dxa"/>
            <w:shd w:val="clear" w:color="auto" w:fill="auto"/>
          </w:tcPr>
          <w:p w14:paraId="1F870FBE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B739CCE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N/A</w:t>
            </w:r>
          </w:p>
        </w:tc>
      </w:tr>
      <w:tr w:rsidR="000111AB" w:rsidRPr="00EF5447" w14:paraId="138A0252" w14:textId="77777777" w:rsidTr="00152546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3EF7644F" w14:textId="77777777" w:rsidR="000111AB" w:rsidRPr="00EF5447" w:rsidRDefault="000111AB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33D011CD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1066" w:type="dxa"/>
            <w:shd w:val="clear" w:color="auto" w:fill="auto"/>
            <w:noWrap/>
          </w:tcPr>
          <w:p w14:paraId="5047BCEA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686</w:t>
            </w:r>
          </w:p>
        </w:tc>
        <w:tc>
          <w:tcPr>
            <w:tcW w:w="747" w:type="dxa"/>
            <w:shd w:val="clear" w:color="auto" w:fill="auto"/>
            <w:noWrap/>
          </w:tcPr>
          <w:p w14:paraId="6B2735DF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5A4A962F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A7071BF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rFonts w:eastAsia="Yu Gothic"/>
                <w:szCs w:val="18"/>
              </w:rPr>
              <w:t>640</w:t>
            </w:r>
          </w:p>
        </w:tc>
        <w:tc>
          <w:tcPr>
            <w:tcW w:w="752" w:type="dxa"/>
            <w:shd w:val="clear" w:color="auto" w:fill="auto"/>
          </w:tcPr>
          <w:p w14:paraId="46C8A313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rFonts w:eastAsia="Yu Gothic"/>
                <w:szCs w:val="18"/>
              </w:rPr>
              <w:t>15.3</w:t>
            </w:r>
          </w:p>
        </w:tc>
        <w:tc>
          <w:tcPr>
            <w:tcW w:w="1248" w:type="dxa"/>
            <w:shd w:val="clear" w:color="auto" w:fill="auto"/>
          </w:tcPr>
          <w:p w14:paraId="1A24DEF4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IMD3</w:t>
            </w:r>
            <w:r w:rsidRPr="009C6E22">
              <w:rPr>
                <w:color w:val="000000"/>
                <w:vertAlign w:val="superscript"/>
                <w:lang w:val="en-US" w:eastAsia="zh-CN"/>
              </w:rPr>
              <w:t>11</w:t>
            </w:r>
          </w:p>
        </w:tc>
      </w:tr>
      <w:tr w:rsidR="000111AB" w:rsidRPr="00EF5447" w14:paraId="3AD90191" w14:textId="77777777" w:rsidTr="00152546">
        <w:trPr>
          <w:trHeight w:val="22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7C8CD" w14:textId="77777777" w:rsidR="000111AB" w:rsidRPr="00EF5447" w:rsidRDefault="000111AB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642F1F1C" w14:textId="77777777" w:rsidR="000111AB" w:rsidRPr="009C6E22" w:rsidRDefault="000111AB" w:rsidP="00152546">
            <w:pPr>
              <w:pStyle w:val="TAC"/>
              <w:rPr>
                <w:lang w:eastAsia="zh-CN"/>
              </w:rPr>
            </w:pPr>
            <w:r w:rsidRPr="009C6E22"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EC96FAD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rFonts w:eastAsia="Yu Gothic"/>
                <w:szCs w:val="18"/>
              </w:rPr>
              <w:t>4080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0CE3F61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36225B5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74D76CE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4080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71D3A5CF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5F8CE278" w14:textId="77777777" w:rsidR="000111AB" w:rsidRPr="00EF5447" w:rsidRDefault="000111AB" w:rsidP="0015254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0111AB" w:rsidRPr="00EF5447" w14:paraId="4531089E" w14:textId="77777777" w:rsidTr="00152546">
        <w:trPr>
          <w:trHeight w:val="22"/>
          <w:jc w:val="center"/>
        </w:trPr>
        <w:tc>
          <w:tcPr>
            <w:tcW w:w="937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DE7B3" w14:textId="77777777" w:rsidR="000111AB" w:rsidRPr="009C6E22" w:rsidRDefault="000111AB" w:rsidP="00152546">
            <w:pPr>
              <w:pStyle w:val="TAN"/>
              <w:rPr>
                <w:rFonts w:cs="Arial"/>
                <w:lang w:eastAsia="ja-JP"/>
              </w:rPr>
            </w:pPr>
            <w:r w:rsidRPr="009C6E22">
              <w:rPr>
                <w:rFonts w:cs="Arial"/>
              </w:rPr>
              <w:t>NOTE 4:</w:t>
            </w:r>
            <w:r w:rsidRPr="009C6E22">
              <w:rPr>
                <w:rFonts w:cs="Arial"/>
              </w:rPr>
              <w:tab/>
            </w:r>
            <w:r w:rsidRPr="009C6E22">
              <w:rPr>
                <w:rFonts w:cs="Arial"/>
                <w:lang w:eastAsia="ja-JP"/>
              </w:rPr>
              <w:t>This band is subject to IMD5 also which MSD is not specified.</w:t>
            </w:r>
          </w:p>
          <w:p w14:paraId="404E9791" w14:textId="77777777" w:rsidR="000111AB" w:rsidRPr="009C6E22" w:rsidRDefault="000111AB" w:rsidP="00152546">
            <w:pPr>
              <w:pStyle w:val="TAN"/>
              <w:rPr>
                <w:rFonts w:cs="Arial"/>
                <w:lang w:eastAsia="ja-JP"/>
              </w:rPr>
            </w:pPr>
            <w:r w:rsidRPr="009C6E22">
              <w:rPr>
                <w:rFonts w:cs="Arial"/>
              </w:rPr>
              <w:t>NOTE 9:</w:t>
            </w:r>
            <w:r w:rsidRPr="009C6E22">
              <w:rPr>
                <w:rFonts w:cs="Arial"/>
              </w:rPr>
              <w:tab/>
            </w:r>
            <w:r w:rsidRPr="009C6E22">
              <w:rPr>
                <w:rFonts w:cs="Arial"/>
                <w:lang w:eastAsia="ja-JP"/>
              </w:rPr>
              <w:t>This band is subject to IMD4 also which MSD is not specified.</w:t>
            </w:r>
          </w:p>
          <w:p w14:paraId="221971D7" w14:textId="77777777" w:rsidR="000111AB" w:rsidRPr="009C6E22" w:rsidRDefault="000111AB" w:rsidP="00152546">
            <w:pPr>
              <w:pStyle w:val="TAN"/>
              <w:rPr>
                <w:lang w:eastAsia="ja-JP"/>
              </w:rPr>
            </w:pPr>
            <w:r w:rsidRPr="009C6E22">
              <w:rPr>
                <w:lang w:eastAsia="ja-JP"/>
              </w:rPr>
              <w:t xml:space="preserve">NOTE </w:t>
            </w:r>
            <w:r w:rsidRPr="009C6E22">
              <w:t>11</w:t>
            </w:r>
            <w:r w:rsidRPr="009C6E22">
              <w:rPr>
                <w:lang w:eastAsia="ja-JP"/>
              </w:rPr>
              <w:t>:</w:t>
            </w:r>
            <w:r w:rsidRPr="009C6E22">
              <w:rPr>
                <w:lang w:eastAsia="ja-JP"/>
              </w:rPr>
              <w:tab/>
            </w:r>
            <w:r w:rsidRPr="009C6E22">
              <w:rPr>
                <w:szCs w:val="18"/>
                <w:lang w:eastAsia="ja-JP"/>
              </w:rP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</w:tc>
      </w:tr>
    </w:tbl>
    <w:p w14:paraId="2908AEEA" w14:textId="77777777" w:rsidR="000111AB" w:rsidRPr="001716A4" w:rsidRDefault="000111AB" w:rsidP="006202E6">
      <w:pPr>
        <w:rPr>
          <w:rFonts w:eastAsiaTheme="minorEastAsia"/>
          <w:color w:val="0000FF"/>
          <w:sz w:val="32"/>
          <w:szCs w:val="36"/>
          <w:lang w:eastAsia="ko-KR"/>
        </w:rPr>
      </w:pPr>
    </w:p>
    <w:p w14:paraId="65B8BBA9" w14:textId="308695D3" w:rsidR="000111AB" w:rsidRPr="009F41A3" w:rsidRDefault="000111AB" w:rsidP="00147049">
      <w:pPr>
        <w:pStyle w:val="2"/>
        <w:rPr>
          <w:lang w:val="en-US" w:eastAsia="zh-TW"/>
        </w:rPr>
      </w:pPr>
      <w:bookmarkStart w:id="363" w:name="_Toc135927735"/>
      <w:r>
        <w:rPr>
          <w:lang w:eastAsia="zh-TW"/>
        </w:rPr>
        <w:t>6.25</w:t>
      </w:r>
      <w:r w:rsidR="00553385">
        <w:rPr>
          <w:lang w:eastAsia="zh-TW"/>
        </w:rPr>
        <w:tab/>
      </w:r>
      <w:r w:rsidRPr="009F41A3">
        <w:t>DC_</w:t>
      </w:r>
      <w:r>
        <w:t>1_</w:t>
      </w:r>
      <w:r w:rsidRPr="009F41A3">
        <w:t>n</w:t>
      </w:r>
      <w:r>
        <w:t>5</w:t>
      </w:r>
      <w:r w:rsidRPr="009F41A3">
        <w:t>-n</w:t>
      </w:r>
      <w:r>
        <w:t>40</w:t>
      </w:r>
      <w:bookmarkEnd w:id="363"/>
    </w:p>
    <w:p w14:paraId="7B0428E5" w14:textId="7B9D7F20" w:rsidR="000111AB" w:rsidRPr="009F41A3" w:rsidRDefault="000111AB" w:rsidP="00147049">
      <w:pPr>
        <w:pStyle w:val="3"/>
        <w:rPr>
          <w:lang w:val="en-US" w:eastAsia="zh-CN"/>
        </w:rPr>
      </w:pPr>
      <w:bookmarkStart w:id="364" w:name="_Toc135927736"/>
      <w:r>
        <w:rPr>
          <w:lang w:val="en-US" w:eastAsia="zh-CN"/>
        </w:rPr>
        <w:t>6.25</w:t>
      </w:r>
      <w:r w:rsidRPr="009F41A3">
        <w:rPr>
          <w:lang w:val="en-US" w:eastAsia="zh-CN"/>
        </w:rPr>
        <w:t>.1</w:t>
      </w:r>
      <w:r w:rsidRPr="009F41A3">
        <w:rPr>
          <w:lang w:val="en-US" w:eastAsia="zh-CN"/>
        </w:rPr>
        <w:tab/>
        <w:t>Operating bands for DC</w:t>
      </w:r>
      <w:bookmarkEnd w:id="364"/>
    </w:p>
    <w:p w14:paraId="69A1C59C" w14:textId="79491AAD" w:rsidR="000111AB" w:rsidRPr="009F41A3" w:rsidRDefault="000111AB" w:rsidP="00735A9B">
      <w:pPr>
        <w:pStyle w:val="TH"/>
        <w:rPr>
          <w:rFonts w:eastAsia="맑은 고딕"/>
          <w:lang w:eastAsia="ja-JP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6.25</w:t>
      </w:r>
      <w:r w:rsidRPr="009F41A3">
        <w:rPr>
          <w:rFonts w:eastAsia="맑은 고딕"/>
          <w:lang w:val="en-US"/>
        </w:rPr>
        <w:t>.1</w:t>
      </w:r>
      <w:r w:rsidRPr="009F41A3">
        <w:rPr>
          <w:rFonts w:eastAsia="맑은 고딕"/>
        </w:rP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0111AB" w:rsidRPr="009F41A3" w14:paraId="4C550DA5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EB94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val="x-none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7AE9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01715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263B0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0F5C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Duplex Mode</w:t>
            </w:r>
          </w:p>
        </w:tc>
      </w:tr>
      <w:tr w:rsidR="000111AB" w:rsidRPr="009F41A3" w14:paraId="4E38C704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5462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293C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5E9E4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ABCD9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B5C3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</w:tr>
      <w:tr w:rsidR="000111AB" w:rsidRPr="009F41A3" w14:paraId="5C103A22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C1BC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4EF8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5BBB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UL_low</w:t>
            </w: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F465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DL_low</w:t>
            </w: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89E7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</w:tr>
      <w:tr w:rsidR="000111AB" w:rsidRPr="009F41A3" w14:paraId="04428B0B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14AC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1_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-n</w:t>
            </w:r>
            <w:r>
              <w:rPr>
                <w:rFonts w:ascii="Arial" w:eastAsia="맑은 고딕" w:hAnsi="Arial"/>
                <w:sz w:val="18"/>
              </w:rPr>
              <w:t>40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0106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0472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ko-KR"/>
              </w:rPr>
              <w:t>1920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44E9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5AAA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ko-KR"/>
              </w:rPr>
              <w:t>1980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F231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ko-KR"/>
              </w:rPr>
              <w:t>2110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11C0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C552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ko-KR"/>
              </w:rPr>
              <w:t>2170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BB13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ko-KR"/>
              </w:rPr>
              <w:t>FDD</w:t>
            </w:r>
          </w:p>
        </w:tc>
      </w:tr>
      <w:tr w:rsidR="000111AB" w:rsidRPr="009F41A3" w14:paraId="33B64E0F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CEE3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7C2F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C3E3B"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E6DF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82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4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E402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0941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849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C512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86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9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482A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3A37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894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2A57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zh-TW"/>
              </w:rPr>
              <w:t>F</w:t>
            </w:r>
            <w:r w:rsidRPr="009F41A3">
              <w:rPr>
                <w:rFonts w:ascii="Arial" w:eastAsia="맑은 고딕" w:hAnsi="Arial" w:cs="Arial"/>
                <w:sz w:val="18"/>
                <w:lang w:eastAsia="zh-CN"/>
              </w:rPr>
              <w:t>DD</w:t>
            </w:r>
          </w:p>
        </w:tc>
      </w:tr>
      <w:tr w:rsidR="000111AB" w:rsidRPr="009F41A3" w14:paraId="54261A66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5210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2DFF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zh-TW"/>
              </w:rPr>
              <w:t>n</w:t>
            </w:r>
            <w:r w:rsidRPr="005C3E3B">
              <w:rPr>
                <w:rFonts w:ascii="Arial" w:eastAsia="맑은 고딕" w:hAnsi="Arial" w:cs="Arial"/>
                <w:sz w:val="18"/>
                <w:lang w:eastAsia="zh-TW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3E9E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ko-KR"/>
              </w:rPr>
              <w:t>23</w:t>
            </w:r>
            <w:r w:rsidRPr="009F41A3">
              <w:rPr>
                <w:rFonts w:ascii="Arial" w:eastAsia="맑은 고딕" w:hAnsi="Arial"/>
                <w:sz w:val="18"/>
                <w:lang w:eastAsia="ko-KR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08F7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D634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24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6700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ko-KR"/>
              </w:rPr>
              <w:t>2</w:t>
            </w:r>
            <w:r w:rsidRPr="009F41A3">
              <w:rPr>
                <w:rFonts w:ascii="Arial" w:eastAsia="맑은 고딕" w:hAnsi="Arial"/>
                <w:sz w:val="18"/>
                <w:lang w:eastAsia="ko-KR"/>
              </w:rPr>
              <w:t>300</w:t>
            </w:r>
            <w:r w:rsidRPr="009F41A3"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4A3C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B477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24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1CD0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ko-KR"/>
              </w:rPr>
              <w:t>TDD</w:t>
            </w:r>
          </w:p>
        </w:tc>
      </w:tr>
    </w:tbl>
    <w:p w14:paraId="54CF95CB" w14:textId="085AECC5" w:rsidR="000111AB" w:rsidRPr="009F41A3" w:rsidRDefault="000111AB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6.25</w:t>
      </w:r>
      <w:r w:rsidRPr="009F41A3">
        <w:rPr>
          <w:rFonts w:eastAsia="맑은 고딕"/>
          <w:lang w:val="en-US"/>
        </w:rPr>
        <w:t>.1</w:t>
      </w:r>
      <w:r w:rsidRPr="009F41A3">
        <w:rPr>
          <w:rFonts w:eastAsia="맑은 고딕"/>
        </w:rPr>
        <w:t>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111AB" w:rsidRPr="009F41A3" w14:paraId="3904A477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655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fi-FI"/>
              </w:rPr>
              <w:t>EN-DC</w:t>
            </w:r>
          </w:p>
          <w:p w14:paraId="68E57C5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CE8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val="fr-FR"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fr-FR" w:eastAsia="fi-FI"/>
              </w:rPr>
              <w:t>Uplink EN-DC</w:t>
            </w:r>
          </w:p>
          <w:p w14:paraId="395F191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val="fr-FR"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fr-FR" w:eastAsia="fi-FI"/>
              </w:rPr>
              <w:t>configuration</w:t>
            </w:r>
          </w:p>
          <w:p w14:paraId="10521BE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val="fr-FR"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0111AB" w:rsidRPr="009F41A3" w14:paraId="14C69634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62A4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DC_1A_n5A-n40A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660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DC_1A_n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  <w:r w:rsidRPr="009F41A3">
              <w:rPr>
                <w:rFonts w:ascii="Arial" w:eastAsia="맑은 고딕" w:hAnsi="Arial"/>
                <w:sz w:val="18"/>
              </w:rPr>
              <w:br/>
              <w:t>DC_1A_n</w:t>
            </w:r>
            <w:r>
              <w:rPr>
                <w:rFonts w:ascii="Arial" w:eastAsia="맑은 고딕" w:hAnsi="Arial"/>
                <w:sz w:val="18"/>
              </w:rPr>
              <w:t>40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</w:p>
        </w:tc>
      </w:tr>
    </w:tbl>
    <w:p w14:paraId="217CFED5" w14:textId="77777777" w:rsidR="000111AB" w:rsidRPr="009F41A3" w:rsidRDefault="000111AB" w:rsidP="000111AB">
      <w:pPr>
        <w:rPr>
          <w:rFonts w:eastAsia="맑은 고딕"/>
        </w:rPr>
      </w:pPr>
    </w:p>
    <w:p w14:paraId="5348F394" w14:textId="77777777" w:rsidR="000111AB" w:rsidRPr="009F41A3" w:rsidRDefault="000111AB" w:rsidP="000111AB">
      <w:pPr>
        <w:rPr>
          <w:rFonts w:eastAsia="맑은 고딕"/>
          <w:lang w:eastAsia="zh-CN"/>
        </w:rPr>
      </w:pPr>
    </w:p>
    <w:p w14:paraId="30B54DD2" w14:textId="24D78888" w:rsidR="000111AB" w:rsidRPr="009F41A3" w:rsidRDefault="000111AB" w:rsidP="00147049">
      <w:pPr>
        <w:pStyle w:val="3"/>
        <w:rPr>
          <w:lang w:val="en-US" w:eastAsia="zh-CN"/>
        </w:rPr>
      </w:pPr>
      <w:bookmarkStart w:id="365" w:name="_Toc135927737"/>
      <w:r>
        <w:rPr>
          <w:lang w:val="en-US" w:eastAsia="zh-CN"/>
        </w:rPr>
        <w:t>6.25</w:t>
      </w:r>
      <w:r w:rsidRPr="009F41A3">
        <w:rPr>
          <w:lang w:val="en-US" w:eastAsia="zh-CN"/>
        </w:rPr>
        <w:t xml:space="preserve">.2 </w:t>
      </w:r>
      <w:r w:rsidRPr="009F41A3">
        <w:rPr>
          <w:lang w:eastAsia="zh-CN"/>
        </w:rPr>
        <w:t xml:space="preserve">Channel bandwidths per operating band for </w:t>
      </w:r>
      <w:r w:rsidRPr="009F41A3">
        <w:rPr>
          <w:rFonts w:hint="eastAsia"/>
          <w:lang w:eastAsia="ja-JP"/>
        </w:rPr>
        <w:t>DC</w:t>
      </w:r>
      <w:bookmarkEnd w:id="365"/>
    </w:p>
    <w:p w14:paraId="36773360" w14:textId="0A004D7B" w:rsidR="000111AB" w:rsidRPr="009F41A3" w:rsidRDefault="000111AB" w:rsidP="00735A9B">
      <w:pPr>
        <w:pStyle w:val="TH"/>
        <w:rPr>
          <w:rFonts w:eastAsia="Yu Mincho"/>
          <w:sz w:val="28"/>
          <w:szCs w:val="28"/>
          <w:lang w:eastAsia="ja-JP"/>
        </w:rPr>
      </w:pPr>
      <w:r>
        <w:rPr>
          <w:rFonts w:eastAsia="맑은 고딕"/>
        </w:rPr>
        <w:t>Table 6.25</w:t>
      </w:r>
      <w:r w:rsidRPr="009F41A3">
        <w:rPr>
          <w:rFonts w:eastAsia="맑은 고딕"/>
          <w:lang w:val="en-US"/>
        </w:rPr>
        <w:t>.2</w:t>
      </w:r>
      <w:r w:rsidRPr="009F41A3">
        <w:rPr>
          <w:rFonts w:eastAsia="맑은 고딕"/>
        </w:rP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111AB" w:rsidRPr="009F41A3" w14:paraId="7BE72AF7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BA9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C77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DC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operating / channel bandwidth</w:t>
            </w:r>
          </w:p>
        </w:tc>
      </w:tr>
      <w:tr w:rsidR="000111AB" w:rsidRPr="009F41A3" w14:paraId="2CF6C6EE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3BA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lastRenderedPageBreak/>
              <w:t xml:space="preserve">E-UTRA </w:t>
            </w: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and NR DC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E55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E-UTRA</w:t>
            </w: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 xml:space="preserve"> and NR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FD5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Subcarrier spacing</w:t>
            </w:r>
          </w:p>
          <w:p w14:paraId="658F192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589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5</w:t>
            </w:r>
          </w:p>
          <w:p w14:paraId="3086680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949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10</w:t>
            </w:r>
          </w:p>
          <w:p w14:paraId="67BEE3C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876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15</w:t>
            </w:r>
          </w:p>
          <w:p w14:paraId="773C6DC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B3C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20</w:t>
            </w:r>
          </w:p>
          <w:p w14:paraId="473C75F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5A8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25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C5C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30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A5E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39899E3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E9B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50</w:t>
            </w:r>
          </w:p>
          <w:p w14:paraId="4C1DF8B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037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60</w:t>
            </w:r>
          </w:p>
          <w:p w14:paraId="777DA46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CC4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70</w:t>
            </w:r>
          </w:p>
          <w:p w14:paraId="3ABEA22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5EC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80</w:t>
            </w:r>
          </w:p>
          <w:p w14:paraId="1220EE9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82E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90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D20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100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F35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Maximum aggregated bandwidth</w:t>
            </w:r>
          </w:p>
          <w:p w14:paraId="7DAB3AA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[MHz]</w:t>
            </w:r>
          </w:p>
        </w:tc>
      </w:tr>
      <w:tr w:rsidR="000111AB" w:rsidRPr="009F41A3" w14:paraId="593B5F3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86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DC_1A</w:t>
            </w:r>
            <w:r>
              <w:rPr>
                <w:rFonts w:ascii="Arial" w:eastAsia="맑은 고딕" w:hAnsi="Arial"/>
                <w:sz w:val="18"/>
              </w:rPr>
              <w:t>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A-n</w:t>
            </w:r>
            <w:r>
              <w:rPr>
                <w:rFonts w:ascii="Arial" w:eastAsia="맑은 고딕" w:hAnsi="Arial"/>
                <w:sz w:val="18"/>
              </w:rPr>
              <w:t>40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56B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8AC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445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8DD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2B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8D4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0C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71B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44E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A18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11C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F9E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04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EA4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BD3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113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</w:t>
            </w:r>
            <w:r>
              <w:rPr>
                <w:rFonts w:ascii="Arial" w:eastAsia="맑은 고딕" w:hAnsi="Arial"/>
                <w:sz w:val="18"/>
                <w:lang w:eastAsia="ja-JP"/>
              </w:rPr>
              <w:t>45</w:t>
            </w:r>
          </w:p>
        </w:tc>
      </w:tr>
      <w:tr w:rsidR="000111AB" w:rsidRPr="009F41A3" w14:paraId="43D689FD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D08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F192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n5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54F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6E3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B9D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DA0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25B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E24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  <w:r w:rsidRPr="009F41A3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C5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099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646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051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54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7C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921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92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3420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111AB" w:rsidRPr="009F41A3" w14:paraId="519A3C87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8B0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93B8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145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4D7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708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65F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E7A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E8D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  <w:r w:rsidRPr="009F41A3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B34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D08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C36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E8E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3B5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51E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6BF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089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9B71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111AB" w:rsidRPr="009F41A3" w14:paraId="2291FB66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F84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E76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n</w:t>
            </w:r>
            <w:r>
              <w:rPr>
                <w:rFonts w:ascii="Arial" w:eastAsia="맑은 고딕" w:hAnsi="Arial"/>
                <w:sz w:val="18"/>
                <w:lang w:eastAsia="zh-TW"/>
              </w:rPr>
              <w:t>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063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F4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0164EF">
              <w:rPr>
                <w:rFonts w:ascii="Arial" w:eastAsia="Yu Mincho" w:hAnsi="Arial"/>
                <w:sz w:val="18"/>
              </w:rPr>
              <w:t>5</w:t>
            </w:r>
            <w:r w:rsidRPr="000164EF"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505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A90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CEA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DB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C76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E78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09F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3B3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C22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918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0B2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0E4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2A63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111AB" w:rsidRPr="009F41A3" w14:paraId="7A0B216F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2CF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6F9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FE9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491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8CB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192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0B7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8D1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F31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831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E43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4B3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A99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1F4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D7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626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215F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111AB" w:rsidRPr="009F41A3" w14:paraId="461116D9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9D0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F42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923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E5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BA3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B7C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56E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DC6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E27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CBB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4AC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949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B4E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22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3B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03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FC6F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</w:tbl>
    <w:p w14:paraId="18A66B96" w14:textId="77777777" w:rsidR="000111AB" w:rsidRPr="009F41A3" w:rsidRDefault="000111AB" w:rsidP="000111AB">
      <w:pPr>
        <w:rPr>
          <w:rFonts w:eastAsia="맑은 고딕"/>
          <w:lang w:eastAsia="ko-KR"/>
        </w:rPr>
      </w:pPr>
    </w:p>
    <w:p w14:paraId="437A0A6C" w14:textId="083CF033" w:rsidR="000111AB" w:rsidRPr="009F41A3" w:rsidRDefault="000111AB" w:rsidP="00147049">
      <w:pPr>
        <w:pStyle w:val="3"/>
        <w:rPr>
          <w:lang w:val="en-US" w:eastAsia="zh-CN"/>
        </w:rPr>
      </w:pPr>
      <w:bookmarkStart w:id="366" w:name="_Toc135927738"/>
      <w:r>
        <w:rPr>
          <w:lang w:val="en-US" w:eastAsia="zh-CN"/>
        </w:rPr>
        <w:t>6.25</w:t>
      </w:r>
      <w:r w:rsidRPr="009F41A3">
        <w:rPr>
          <w:lang w:val="en-US" w:eastAsia="zh-CN"/>
        </w:rPr>
        <w:t>.3</w:t>
      </w:r>
      <w:r w:rsidRPr="009F41A3">
        <w:rPr>
          <w:lang w:val="en-US" w:eastAsia="zh-CN"/>
        </w:rPr>
        <w:tab/>
        <w:t>Co-existence studies</w:t>
      </w:r>
      <w:bookmarkEnd w:id="366"/>
    </w:p>
    <w:p w14:paraId="3BEE9C2A" w14:textId="77777777" w:rsidR="000111AB" w:rsidRPr="009F41A3" w:rsidRDefault="000111AB" w:rsidP="000111AB">
      <w:pPr>
        <w:rPr>
          <w:rFonts w:eastAsia="맑은 고딕"/>
          <w:lang w:eastAsia="ko-KR"/>
        </w:rPr>
      </w:pPr>
      <w:r w:rsidRPr="009F41A3">
        <w:rPr>
          <w:rFonts w:eastAsia="맑은 고딕"/>
          <w:lang w:eastAsia="ko-KR"/>
        </w:rPr>
        <w:t>The IMD products caused by UL DC_1_n</w:t>
      </w:r>
      <w:r>
        <w:rPr>
          <w:rFonts w:eastAsia="맑은 고딕"/>
          <w:lang w:eastAsia="ko-KR"/>
        </w:rPr>
        <w:t>5</w:t>
      </w:r>
      <w:r w:rsidRPr="009F41A3">
        <w:rPr>
          <w:rFonts w:eastAsia="맑은 고딕"/>
          <w:lang w:eastAsia="ko-KR"/>
        </w:rPr>
        <w:t xml:space="preserve"> are shown below.</w:t>
      </w:r>
    </w:p>
    <w:p w14:paraId="4BE9C34F" w14:textId="260A1C55" w:rsidR="000111AB" w:rsidRPr="009F41A3" w:rsidRDefault="000111AB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6.25</w:t>
      </w:r>
      <w:r w:rsidRPr="009F41A3">
        <w:rPr>
          <w:rFonts w:eastAsia="맑은 고딕"/>
          <w:lang w:val="en-US"/>
        </w:rPr>
        <w:t>.3</w:t>
      </w:r>
      <w:r w:rsidRPr="009F41A3">
        <w:rPr>
          <w:rFonts w:eastAsia="맑은 고딕"/>
        </w:rPr>
        <w:t>-1: The IMD products caused by UL DC_1_n</w:t>
      </w:r>
      <w:r>
        <w:rPr>
          <w:rFonts w:eastAsia="맑은 고딕"/>
        </w:rPr>
        <w:t>5</w:t>
      </w:r>
    </w:p>
    <w:tbl>
      <w:tblPr>
        <w:tblStyle w:val="a7"/>
        <w:tblW w:w="10165" w:type="dxa"/>
        <w:tblLook w:val="04A0" w:firstRow="1" w:lastRow="0" w:firstColumn="1" w:lastColumn="0" w:noHBand="0" w:noVBand="1"/>
      </w:tblPr>
      <w:tblGrid>
        <w:gridCol w:w="2875"/>
        <w:gridCol w:w="1710"/>
        <w:gridCol w:w="1890"/>
        <w:gridCol w:w="1710"/>
        <w:gridCol w:w="1980"/>
      </w:tblGrid>
      <w:tr w:rsidR="000111AB" w:rsidRPr="009F41A3" w14:paraId="269FA76B" w14:textId="77777777" w:rsidTr="00152546">
        <w:trPr>
          <w:trHeight w:val="290"/>
        </w:trPr>
        <w:tc>
          <w:tcPr>
            <w:tcW w:w="2875" w:type="dxa"/>
            <w:noWrap/>
            <w:vAlign w:val="center"/>
          </w:tcPr>
          <w:p w14:paraId="61F6958C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UE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 xml:space="preserve"> 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U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L carriers</w:t>
            </w:r>
          </w:p>
        </w:tc>
        <w:tc>
          <w:tcPr>
            <w:tcW w:w="1710" w:type="dxa"/>
            <w:noWrap/>
            <w:vAlign w:val="center"/>
          </w:tcPr>
          <w:p w14:paraId="4BD4129F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_low</w:t>
            </w:r>
          </w:p>
        </w:tc>
        <w:tc>
          <w:tcPr>
            <w:tcW w:w="1890" w:type="dxa"/>
            <w:noWrap/>
            <w:vAlign w:val="center"/>
          </w:tcPr>
          <w:p w14:paraId="21DB33C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_high</w:t>
            </w:r>
          </w:p>
        </w:tc>
        <w:tc>
          <w:tcPr>
            <w:tcW w:w="1710" w:type="dxa"/>
            <w:noWrap/>
            <w:vAlign w:val="center"/>
          </w:tcPr>
          <w:p w14:paraId="715E473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_low</w:t>
            </w:r>
          </w:p>
        </w:tc>
        <w:tc>
          <w:tcPr>
            <w:tcW w:w="1980" w:type="dxa"/>
            <w:noWrap/>
            <w:vAlign w:val="center"/>
          </w:tcPr>
          <w:p w14:paraId="48DECE5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_high</w:t>
            </w:r>
          </w:p>
        </w:tc>
      </w:tr>
      <w:tr w:rsidR="000111AB" w:rsidRPr="009F41A3" w14:paraId="11A9AEF0" w14:textId="77777777" w:rsidTr="00152546">
        <w:trPr>
          <w:trHeight w:val="290"/>
        </w:trPr>
        <w:tc>
          <w:tcPr>
            <w:tcW w:w="2875" w:type="dxa"/>
            <w:noWrap/>
            <w:vAlign w:val="bottom"/>
          </w:tcPr>
          <w:p w14:paraId="55E6815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1710" w:type="dxa"/>
            <w:noWrap/>
            <w:vAlign w:val="bottom"/>
          </w:tcPr>
          <w:p w14:paraId="06FD0622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1890" w:type="dxa"/>
            <w:noWrap/>
            <w:vAlign w:val="bottom"/>
          </w:tcPr>
          <w:p w14:paraId="33E0EED0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49</w:t>
            </w:r>
          </w:p>
        </w:tc>
        <w:tc>
          <w:tcPr>
            <w:tcW w:w="1710" w:type="dxa"/>
            <w:noWrap/>
            <w:vAlign w:val="bottom"/>
          </w:tcPr>
          <w:p w14:paraId="57367EB3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920</w:t>
            </w:r>
          </w:p>
        </w:tc>
        <w:tc>
          <w:tcPr>
            <w:tcW w:w="1980" w:type="dxa"/>
            <w:noWrap/>
            <w:vAlign w:val="bottom"/>
          </w:tcPr>
          <w:p w14:paraId="60A76A66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980</w:t>
            </w:r>
          </w:p>
        </w:tc>
      </w:tr>
      <w:tr w:rsidR="000111AB" w:rsidRPr="009F41A3" w14:paraId="4F33C74E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35A8E58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  <w:lang w:val="en-US"/>
              </w:rPr>
            </w:pPr>
            <w:r w:rsidRPr="009F41A3">
              <w:rPr>
                <w:rFonts w:eastAsia="맑은 고딕"/>
                <w:sz w:val="16"/>
                <w:szCs w:val="16"/>
              </w:rPr>
              <w:t>2nd order IMD products</w:t>
            </w:r>
          </w:p>
        </w:tc>
        <w:tc>
          <w:tcPr>
            <w:tcW w:w="1710" w:type="dxa"/>
            <w:noWrap/>
            <w:hideMark/>
          </w:tcPr>
          <w:p w14:paraId="2B7A830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– fx_low|</w:t>
            </w:r>
          </w:p>
        </w:tc>
        <w:tc>
          <w:tcPr>
            <w:tcW w:w="1890" w:type="dxa"/>
            <w:noWrap/>
            <w:hideMark/>
          </w:tcPr>
          <w:p w14:paraId="1601573F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– fx_high|</w:t>
            </w:r>
          </w:p>
        </w:tc>
        <w:tc>
          <w:tcPr>
            <w:tcW w:w="1710" w:type="dxa"/>
            <w:noWrap/>
            <w:hideMark/>
          </w:tcPr>
          <w:p w14:paraId="4C7CCC1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+ fx_low|</w:t>
            </w:r>
          </w:p>
        </w:tc>
        <w:tc>
          <w:tcPr>
            <w:tcW w:w="1980" w:type="dxa"/>
            <w:noWrap/>
            <w:hideMark/>
          </w:tcPr>
          <w:p w14:paraId="6AAECE7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+ fx_high|</w:t>
            </w:r>
          </w:p>
        </w:tc>
      </w:tr>
      <w:tr w:rsidR="000111AB" w:rsidRPr="009F41A3" w14:paraId="41FB2F8B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071E2E4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7C19F959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156</w:t>
            </w:r>
          </w:p>
        </w:tc>
        <w:tc>
          <w:tcPr>
            <w:tcW w:w="1890" w:type="dxa"/>
            <w:noWrap/>
          </w:tcPr>
          <w:p w14:paraId="0B7FD833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071</w:t>
            </w:r>
          </w:p>
        </w:tc>
        <w:tc>
          <w:tcPr>
            <w:tcW w:w="1710" w:type="dxa"/>
            <w:noWrap/>
          </w:tcPr>
          <w:p w14:paraId="4295E296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829</w:t>
            </w:r>
          </w:p>
        </w:tc>
        <w:tc>
          <w:tcPr>
            <w:tcW w:w="1980" w:type="dxa"/>
            <w:noWrap/>
          </w:tcPr>
          <w:p w14:paraId="0B2267F7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744</w:t>
            </w:r>
          </w:p>
        </w:tc>
      </w:tr>
      <w:tr w:rsidR="000111AB" w:rsidRPr="009F41A3" w14:paraId="3F1B0AEA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5C5BC5E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3rd order IMD products</w:t>
            </w:r>
          </w:p>
        </w:tc>
        <w:tc>
          <w:tcPr>
            <w:tcW w:w="1710" w:type="dxa"/>
            <w:noWrap/>
            <w:hideMark/>
          </w:tcPr>
          <w:p w14:paraId="47C42A0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– 2*fx_low|</w:t>
            </w:r>
          </w:p>
        </w:tc>
        <w:tc>
          <w:tcPr>
            <w:tcW w:w="1890" w:type="dxa"/>
            <w:noWrap/>
            <w:hideMark/>
          </w:tcPr>
          <w:p w14:paraId="4B8D12B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– 2*fx_high|</w:t>
            </w:r>
          </w:p>
        </w:tc>
        <w:tc>
          <w:tcPr>
            <w:tcW w:w="1710" w:type="dxa"/>
            <w:noWrap/>
            <w:hideMark/>
          </w:tcPr>
          <w:p w14:paraId="7E144EA5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– fx_high|</w:t>
            </w:r>
          </w:p>
        </w:tc>
        <w:tc>
          <w:tcPr>
            <w:tcW w:w="1980" w:type="dxa"/>
            <w:noWrap/>
            <w:hideMark/>
          </w:tcPr>
          <w:p w14:paraId="6C1A116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– fx_low|</w:t>
            </w:r>
          </w:p>
        </w:tc>
      </w:tr>
      <w:tr w:rsidR="000111AB" w:rsidRPr="009F41A3" w14:paraId="06FFAA0B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0B7E9325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11DFA7A5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1890" w:type="dxa"/>
            <w:noWrap/>
          </w:tcPr>
          <w:p w14:paraId="4C2F1711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710" w:type="dxa"/>
            <w:noWrap/>
          </w:tcPr>
          <w:p w14:paraId="4594D4DF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136</w:t>
            </w:r>
          </w:p>
        </w:tc>
        <w:tc>
          <w:tcPr>
            <w:tcW w:w="1980" w:type="dxa"/>
            <w:noWrap/>
          </w:tcPr>
          <w:p w14:paraId="79B745DA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991</w:t>
            </w:r>
          </w:p>
        </w:tc>
      </w:tr>
      <w:tr w:rsidR="000111AB" w:rsidRPr="009F41A3" w14:paraId="12CDEE2E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92B2690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3rd order IMD products</w:t>
            </w:r>
          </w:p>
        </w:tc>
        <w:tc>
          <w:tcPr>
            <w:tcW w:w="1710" w:type="dxa"/>
            <w:noWrap/>
            <w:hideMark/>
          </w:tcPr>
          <w:p w14:paraId="27732F7E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+ fy_low|</w:t>
            </w:r>
          </w:p>
        </w:tc>
        <w:tc>
          <w:tcPr>
            <w:tcW w:w="1890" w:type="dxa"/>
            <w:noWrap/>
            <w:hideMark/>
          </w:tcPr>
          <w:p w14:paraId="08F1ABB3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+ fy_high|</w:t>
            </w:r>
          </w:p>
        </w:tc>
        <w:tc>
          <w:tcPr>
            <w:tcW w:w="1710" w:type="dxa"/>
            <w:noWrap/>
            <w:hideMark/>
          </w:tcPr>
          <w:p w14:paraId="3A54AAF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+ fx_low|</w:t>
            </w:r>
          </w:p>
        </w:tc>
        <w:tc>
          <w:tcPr>
            <w:tcW w:w="1980" w:type="dxa"/>
            <w:noWrap/>
            <w:hideMark/>
          </w:tcPr>
          <w:p w14:paraId="5D2FEE1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+ fx_high|</w:t>
            </w:r>
          </w:p>
        </w:tc>
      </w:tr>
      <w:tr w:rsidR="000111AB" w:rsidRPr="009F41A3" w14:paraId="0C5A62F1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01371DE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3A83BDF4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678</w:t>
            </w:r>
          </w:p>
        </w:tc>
        <w:tc>
          <w:tcPr>
            <w:tcW w:w="1890" w:type="dxa"/>
            <w:noWrap/>
          </w:tcPr>
          <w:p w14:paraId="6B1AFD99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568</w:t>
            </w:r>
          </w:p>
        </w:tc>
        <w:tc>
          <w:tcPr>
            <w:tcW w:w="1710" w:type="dxa"/>
            <w:noWrap/>
          </w:tcPr>
          <w:p w14:paraId="057FD896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809</w:t>
            </w:r>
          </w:p>
        </w:tc>
        <w:tc>
          <w:tcPr>
            <w:tcW w:w="1980" w:type="dxa"/>
            <w:noWrap/>
          </w:tcPr>
          <w:p w14:paraId="14A4ABAA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664</w:t>
            </w:r>
          </w:p>
        </w:tc>
      </w:tr>
      <w:tr w:rsidR="000111AB" w:rsidRPr="009F41A3" w14:paraId="15C1A558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0292644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451E08DB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–2*y_high|</w:t>
            </w:r>
          </w:p>
        </w:tc>
        <w:tc>
          <w:tcPr>
            <w:tcW w:w="1890" w:type="dxa"/>
            <w:noWrap/>
            <w:hideMark/>
          </w:tcPr>
          <w:p w14:paraId="2C468637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– 2*fy_low|</w:t>
            </w:r>
          </w:p>
        </w:tc>
        <w:tc>
          <w:tcPr>
            <w:tcW w:w="1710" w:type="dxa"/>
            <w:noWrap/>
            <w:hideMark/>
          </w:tcPr>
          <w:p w14:paraId="2897AF7E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+2* fy_low|</w:t>
            </w:r>
          </w:p>
        </w:tc>
        <w:tc>
          <w:tcPr>
            <w:tcW w:w="1980" w:type="dxa"/>
            <w:noWrap/>
            <w:hideMark/>
          </w:tcPr>
          <w:p w14:paraId="5E344180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+2* fy_high|</w:t>
            </w:r>
          </w:p>
        </w:tc>
      </w:tr>
      <w:tr w:rsidR="000111AB" w:rsidRPr="009F41A3" w14:paraId="5C45DDBE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40F0CC47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70D9992E" w14:textId="77777777" w:rsidR="000111AB" w:rsidRPr="0090561E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142</w:t>
            </w:r>
          </w:p>
        </w:tc>
        <w:tc>
          <w:tcPr>
            <w:tcW w:w="1890" w:type="dxa"/>
            <w:noWrap/>
          </w:tcPr>
          <w:p w14:paraId="66D66E4C" w14:textId="77777777" w:rsidR="000111AB" w:rsidRPr="0090561E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312</w:t>
            </w:r>
          </w:p>
        </w:tc>
        <w:tc>
          <w:tcPr>
            <w:tcW w:w="1710" w:type="dxa"/>
            <w:noWrap/>
          </w:tcPr>
          <w:p w14:paraId="4B524BBA" w14:textId="77777777" w:rsidR="000111AB" w:rsidRPr="0090561E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488</w:t>
            </w:r>
          </w:p>
        </w:tc>
        <w:tc>
          <w:tcPr>
            <w:tcW w:w="1980" w:type="dxa"/>
            <w:noWrap/>
          </w:tcPr>
          <w:p w14:paraId="2F2FEA8D" w14:textId="77777777" w:rsidR="000111AB" w:rsidRPr="0090561E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658</w:t>
            </w:r>
          </w:p>
        </w:tc>
      </w:tr>
      <w:tr w:rsidR="000111AB" w:rsidRPr="009F41A3" w14:paraId="51004E86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7F58968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04942825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|3*fx_low –1*fy_high|</w:t>
            </w:r>
          </w:p>
        </w:tc>
        <w:tc>
          <w:tcPr>
            <w:tcW w:w="1890" w:type="dxa"/>
            <w:noWrap/>
            <w:hideMark/>
          </w:tcPr>
          <w:p w14:paraId="42D4B83B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|3*fx_high – 1*fy_low|</w:t>
            </w:r>
          </w:p>
        </w:tc>
        <w:tc>
          <w:tcPr>
            <w:tcW w:w="1710" w:type="dxa"/>
            <w:noWrap/>
            <w:hideMark/>
          </w:tcPr>
          <w:p w14:paraId="75AC9063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|3*fy_low – *fx_high|</w:t>
            </w:r>
          </w:p>
        </w:tc>
        <w:tc>
          <w:tcPr>
            <w:tcW w:w="1980" w:type="dxa"/>
            <w:noWrap/>
            <w:hideMark/>
          </w:tcPr>
          <w:p w14:paraId="782C27D0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|3*fy_high – 1*fx_low|</w:t>
            </w:r>
          </w:p>
        </w:tc>
      </w:tr>
      <w:tr w:rsidR="000111AB" w:rsidRPr="009F41A3" w14:paraId="04AA734E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3D13D2E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5D24C0A9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1890" w:type="dxa"/>
            <w:noWrap/>
          </w:tcPr>
          <w:p w14:paraId="66000103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1710" w:type="dxa"/>
            <w:noWrap/>
          </w:tcPr>
          <w:p w14:paraId="2933C654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911</w:t>
            </w:r>
          </w:p>
        </w:tc>
        <w:tc>
          <w:tcPr>
            <w:tcW w:w="1980" w:type="dxa"/>
            <w:noWrap/>
          </w:tcPr>
          <w:p w14:paraId="424C501E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116</w:t>
            </w:r>
          </w:p>
        </w:tc>
      </w:tr>
      <w:tr w:rsidR="000111AB" w:rsidRPr="009F41A3" w14:paraId="662FA87B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A163A1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61BFA4D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|3*fx_low +1* fy_low|</w:t>
            </w:r>
          </w:p>
        </w:tc>
        <w:tc>
          <w:tcPr>
            <w:tcW w:w="1890" w:type="dxa"/>
            <w:noWrap/>
            <w:hideMark/>
          </w:tcPr>
          <w:p w14:paraId="10241BE3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|3*fx_high +1* fy_high|</w:t>
            </w:r>
          </w:p>
        </w:tc>
        <w:tc>
          <w:tcPr>
            <w:tcW w:w="1710" w:type="dxa"/>
            <w:noWrap/>
            <w:hideMark/>
          </w:tcPr>
          <w:p w14:paraId="544E7B07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|3*fy_low + 1*fx_low|</w:t>
            </w:r>
          </w:p>
        </w:tc>
        <w:tc>
          <w:tcPr>
            <w:tcW w:w="1980" w:type="dxa"/>
            <w:noWrap/>
            <w:hideMark/>
          </w:tcPr>
          <w:p w14:paraId="61D291C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|3*fy_high + 1*fx_high|</w:t>
            </w:r>
          </w:p>
        </w:tc>
      </w:tr>
      <w:tr w:rsidR="000111AB" w:rsidRPr="009F41A3" w14:paraId="2C5F4023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4D5F5611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5D75ACC8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392</w:t>
            </w:r>
          </w:p>
        </w:tc>
        <w:tc>
          <w:tcPr>
            <w:tcW w:w="1890" w:type="dxa"/>
            <w:noWrap/>
          </w:tcPr>
          <w:p w14:paraId="06724FFF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527</w:t>
            </w:r>
          </w:p>
        </w:tc>
        <w:tc>
          <w:tcPr>
            <w:tcW w:w="1710" w:type="dxa"/>
            <w:noWrap/>
          </w:tcPr>
          <w:p w14:paraId="6A73AD38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584</w:t>
            </w:r>
          </w:p>
        </w:tc>
        <w:tc>
          <w:tcPr>
            <w:tcW w:w="1980" w:type="dxa"/>
            <w:noWrap/>
          </w:tcPr>
          <w:p w14:paraId="72C93766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789</w:t>
            </w:r>
          </w:p>
        </w:tc>
      </w:tr>
      <w:tr w:rsidR="000111AB" w:rsidRPr="009F41A3" w14:paraId="056B0A33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5D2C50C3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08231EB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|fx_low – 4*fy_high|</w:t>
            </w:r>
          </w:p>
        </w:tc>
        <w:tc>
          <w:tcPr>
            <w:tcW w:w="1890" w:type="dxa"/>
            <w:noWrap/>
            <w:hideMark/>
          </w:tcPr>
          <w:p w14:paraId="465DE5B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|fx_high – 4*fy_low|</w:t>
            </w:r>
          </w:p>
        </w:tc>
        <w:tc>
          <w:tcPr>
            <w:tcW w:w="1710" w:type="dxa"/>
            <w:noWrap/>
            <w:hideMark/>
          </w:tcPr>
          <w:p w14:paraId="1B43514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– 4*fx_high|</w:t>
            </w:r>
          </w:p>
        </w:tc>
        <w:tc>
          <w:tcPr>
            <w:tcW w:w="1980" w:type="dxa"/>
            <w:noWrap/>
            <w:hideMark/>
          </w:tcPr>
          <w:p w14:paraId="00923E42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– 4*fx_low|</w:t>
            </w:r>
          </w:p>
        </w:tc>
      </w:tr>
      <w:tr w:rsidR="000111AB" w:rsidRPr="009F41A3" w14:paraId="3AB52F9F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7672FE0C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34890E8D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381</w:t>
            </w:r>
          </w:p>
        </w:tc>
        <w:tc>
          <w:tcPr>
            <w:tcW w:w="1890" w:type="dxa"/>
            <w:noWrap/>
          </w:tcPr>
          <w:p w14:paraId="08FFF8F0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096</w:t>
            </w:r>
          </w:p>
        </w:tc>
        <w:tc>
          <w:tcPr>
            <w:tcW w:w="1710" w:type="dxa"/>
            <w:noWrap/>
          </w:tcPr>
          <w:p w14:paraId="5EFDCE20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316</w:t>
            </w:r>
          </w:p>
        </w:tc>
        <w:tc>
          <w:tcPr>
            <w:tcW w:w="1980" w:type="dxa"/>
            <w:noWrap/>
          </w:tcPr>
          <w:p w14:paraId="49D991A4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476</w:t>
            </w:r>
          </w:p>
        </w:tc>
      </w:tr>
      <w:tr w:rsidR="000111AB" w:rsidRPr="009F41A3" w14:paraId="1A80F869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53F0C7F1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573358F1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|fx_low + 4*fy_low|</w:t>
            </w:r>
          </w:p>
        </w:tc>
        <w:tc>
          <w:tcPr>
            <w:tcW w:w="1890" w:type="dxa"/>
            <w:noWrap/>
            <w:hideMark/>
          </w:tcPr>
          <w:p w14:paraId="67E80112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|fx_high + 4*fy_high|</w:t>
            </w:r>
          </w:p>
        </w:tc>
        <w:tc>
          <w:tcPr>
            <w:tcW w:w="1710" w:type="dxa"/>
            <w:noWrap/>
            <w:hideMark/>
          </w:tcPr>
          <w:p w14:paraId="4A7E027B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 xml:space="preserve">|fy_low + </w:t>
            </w:r>
            <w:r>
              <w:rPr>
                <w:rFonts w:eastAsia="맑은 고딕"/>
                <w:sz w:val="16"/>
                <w:szCs w:val="16"/>
              </w:rPr>
              <w:t>4</w:t>
            </w:r>
            <w:r w:rsidRPr="009F41A3">
              <w:rPr>
                <w:rFonts w:eastAsia="맑은 고딕"/>
                <w:sz w:val="16"/>
                <w:szCs w:val="16"/>
              </w:rPr>
              <w:t>*fx_low|</w:t>
            </w:r>
          </w:p>
        </w:tc>
        <w:tc>
          <w:tcPr>
            <w:tcW w:w="1980" w:type="dxa"/>
            <w:noWrap/>
            <w:hideMark/>
          </w:tcPr>
          <w:p w14:paraId="5F31F49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+ 4*fx_high|</w:t>
            </w:r>
          </w:p>
        </w:tc>
      </w:tr>
      <w:tr w:rsidR="000111AB" w:rsidRPr="009F41A3" w14:paraId="476E18B3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0C6866B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3B1FB281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1890" w:type="dxa"/>
            <w:noWrap/>
          </w:tcPr>
          <w:p w14:paraId="4A0FCD76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769</w:t>
            </w:r>
          </w:p>
        </w:tc>
        <w:tc>
          <w:tcPr>
            <w:tcW w:w="1710" w:type="dxa"/>
            <w:noWrap/>
          </w:tcPr>
          <w:p w14:paraId="5B4A1676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216</w:t>
            </w:r>
          </w:p>
        </w:tc>
        <w:tc>
          <w:tcPr>
            <w:tcW w:w="1980" w:type="dxa"/>
            <w:noWrap/>
          </w:tcPr>
          <w:p w14:paraId="444C8A9A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376</w:t>
            </w:r>
          </w:p>
        </w:tc>
      </w:tr>
      <w:tr w:rsidR="000111AB" w:rsidRPr="009F41A3" w14:paraId="28783542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5B6744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23988FAE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 xml:space="preserve">|2*fx_low – </w:t>
            </w:r>
            <w:r>
              <w:rPr>
                <w:rFonts w:eastAsia="맑은 고딕"/>
                <w:sz w:val="16"/>
                <w:szCs w:val="16"/>
              </w:rPr>
              <w:t>3</w:t>
            </w:r>
            <w:r w:rsidRPr="009F41A3">
              <w:rPr>
                <w:rFonts w:eastAsia="맑은 고딕"/>
                <w:sz w:val="16"/>
                <w:szCs w:val="16"/>
              </w:rPr>
              <w:t>*fy_high|</w:t>
            </w:r>
          </w:p>
        </w:tc>
        <w:tc>
          <w:tcPr>
            <w:tcW w:w="1890" w:type="dxa"/>
            <w:noWrap/>
            <w:hideMark/>
          </w:tcPr>
          <w:p w14:paraId="2ECCDAA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– 3*fy_low|</w:t>
            </w:r>
          </w:p>
        </w:tc>
        <w:tc>
          <w:tcPr>
            <w:tcW w:w="1710" w:type="dxa"/>
            <w:noWrap/>
            <w:hideMark/>
          </w:tcPr>
          <w:p w14:paraId="03ED2DB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–</w:t>
            </w:r>
            <w:r>
              <w:rPr>
                <w:rFonts w:eastAsia="맑은 고딕"/>
                <w:sz w:val="16"/>
                <w:szCs w:val="16"/>
              </w:rPr>
              <w:t>3</w:t>
            </w:r>
            <w:r w:rsidRPr="009F41A3">
              <w:rPr>
                <w:rFonts w:eastAsia="맑은 고딕"/>
                <w:sz w:val="16"/>
                <w:szCs w:val="16"/>
              </w:rPr>
              <w:t xml:space="preserve"> *fx_high|</w:t>
            </w:r>
          </w:p>
        </w:tc>
        <w:tc>
          <w:tcPr>
            <w:tcW w:w="1980" w:type="dxa"/>
            <w:noWrap/>
            <w:hideMark/>
          </w:tcPr>
          <w:p w14:paraId="3CFF47F4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– 3*fx_low|</w:t>
            </w:r>
          </w:p>
        </w:tc>
      </w:tr>
      <w:tr w:rsidR="000111AB" w:rsidRPr="009F41A3" w14:paraId="26ACF0CC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269FE1BF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5EA41BC6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062</w:t>
            </w:r>
          </w:p>
        </w:tc>
        <w:tc>
          <w:tcPr>
            <w:tcW w:w="1890" w:type="dxa"/>
            <w:noWrap/>
          </w:tcPr>
          <w:p w14:paraId="58CA6E65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292</w:t>
            </w:r>
          </w:p>
        </w:tc>
        <w:tc>
          <w:tcPr>
            <w:tcW w:w="1710" w:type="dxa"/>
            <w:noWrap/>
          </w:tcPr>
          <w:p w14:paraId="68F9EF02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293</w:t>
            </w:r>
          </w:p>
        </w:tc>
        <w:tc>
          <w:tcPr>
            <w:tcW w:w="1980" w:type="dxa"/>
            <w:noWrap/>
          </w:tcPr>
          <w:p w14:paraId="57530328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488</w:t>
            </w:r>
          </w:p>
        </w:tc>
      </w:tr>
      <w:tr w:rsidR="000111AB" w:rsidRPr="009F41A3" w14:paraId="2B8B53C2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539E7EB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02707D64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+ 3*fy_low|</w:t>
            </w:r>
          </w:p>
        </w:tc>
        <w:tc>
          <w:tcPr>
            <w:tcW w:w="1890" w:type="dxa"/>
            <w:noWrap/>
            <w:hideMark/>
          </w:tcPr>
          <w:p w14:paraId="3087144F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+ 3*fy_high|</w:t>
            </w:r>
          </w:p>
        </w:tc>
        <w:tc>
          <w:tcPr>
            <w:tcW w:w="1710" w:type="dxa"/>
            <w:noWrap/>
            <w:hideMark/>
          </w:tcPr>
          <w:p w14:paraId="4922F045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+ 3*fx_low|</w:t>
            </w:r>
          </w:p>
        </w:tc>
        <w:tc>
          <w:tcPr>
            <w:tcW w:w="1980" w:type="dxa"/>
            <w:noWrap/>
            <w:hideMark/>
          </w:tcPr>
          <w:p w14:paraId="5C68622E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+ 3*fx_high|</w:t>
            </w:r>
          </w:p>
        </w:tc>
      </w:tr>
      <w:tr w:rsidR="000111AB" w:rsidRPr="009F41A3" w14:paraId="3C723421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B18F32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2735B395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408</w:t>
            </w:r>
          </w:p>
        </w:tc>
        <w:tc>
          <w:tcPr>
            <w:tcW w:w="1890" w:type="dxa"/>
            <w:noWrap/>
          </w:tcPr>
          <w:p w14:paraId="52371160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638</w:t>
            </w:r>
          </w:p>
        </w:tc>
        <w:tc>
          <w:tcPr>
            <w:tcW w:w="1710" w:type="dxa"/>
            <w:noWrap/>
          </w:tcPr>
          <w:p w14:paraId="25A27D33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312</w:t>
            </w:r>
          </w:p>
        </w:tc>
        <w:tc>
          <w:tcPr>
            <w:tcW w:w="1980" w:type="dxa"/>
            <w:noWrap/>
          </w:tcPr>
          <w:p w14:paraId="65A9C187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507</w:t>
            </w:r>
          </w:p>
        </w:tc>
      </w:tr>
    </w:tbl>
    <w:p w14:paraId="0446B8E6" w14:textId="77777777" w:rsidR="000111AB" w:rsidRPr="009F41A3" w:rsidRDefault="000111AB" w:rsidP="000111AB">
      <w:pPr>
        <w:keepNext/>
        <w:keepLines/>
        <w:spacing w:before="60"/>
        <w:jc w:val="center"/>
        <w:rPr>
          <w:rFonts w:ascii="Arial" w:eastAsia="맑은 고딕" w:hAnsi="Arial"/>
          <w:b/>
        </w:rPr>
      </w:pPr>
    </w:p>
    <w:p w14:paraId="282FFA0A" w14:textId="77777777" w:rsidR="000111AB" w:rsidRPr="009F41A3" w:rsidRDefault="000111AB" w:rsidP="000111AB">
      <w:pPr>
        <w:rPr>
          <w:rFonts w:eastAsia="맑은 고딕"/>
        </w:rPr>
      </w:pPr>
    </w:p>
    <w:p w14:paraId="53982B19" w14:textId="77777777" w:rsidR="000111AB" w:rsidRPr="009F41A3" w:rsidRDefault="000111AB" w:rsidP="000111AB">
      <w:pPr>
        <w:rPr>
          <w:rFonts w:eastAsia="맑은 고딕"/>
          <w:lang w:eastAsia="ko-KR"/>
        </w:rPr>
      </w:pPr>
      <w:r w:rsidRPr="009F41A3">
        <w:rPr>
          <w:rFonts w:eastAsia="맑은 고딕"/>
          <w:lang w:eastAsia="ko-KR"/>
        </w:rPr>
        <w:t>The IMD products caused by UL DC_1_n</w:t>
      </w:r>
      <w:r>
        <w:rPr>
          <w:rFonts w:eastAsia="맑은 고딕"/>
          <w:lang w:eastAsia="ko-KR"/>
        </w:rPr>
        <w:t xml:space="preserve">40 </w:t>
      </w:r>
      <w:r w:rsidRPr="009F41A3">
        <w:rPr>
          <w:rFonts w:eastAsia="맑은 고딕"/>
          <w:lang w:eastAsia="ko-KR"/>
        </w:rPr>
        <w:t>are shown below.</w:t>
      </w:r>
    </w:p>
    <w:p w14:paraId="0FBA3347" w14:textId="42E39D7E" w:rsidR="000111AB" w:rsidRPr="009F41A3" w:rsidRDefault="000111AB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lastRenderedPageBreak/>
        <w:t xml:space="preserve">Table </w:t>
      </w:r>
      <w:r>
        <w:rPr>
          <w:rFonts w:eastAsia="맑은 고딕"/>
        </w:rPr>
        <w:t>6.25</w:t>
      </w:r>
      <w:r w:rsidRPr="009F41A3">
        <w:rPr>
          <w:rFonts w:eastAsia="맑은 고딕"/>
          <w:lang w:val="en-US"/>
        </w:rPr>
        <w:t>.3</w:t>
      </w:r>
      <w:r w:rsidRPr="009F41A3">
        <w:rPr>
          <w:rFonts w:eastAsia="맑은 고딕"/>
        </w:rPr>
        <w:t>-2: The IMD products caused by UL DC_1_n</w:t>
      </w:r>
      <w:r>
        <w:rPr>
          <w:rFonts w:eastAsia="맑은 고딕"/>
        </w:rPr>
        <w:t>40</w:t>
      </w:r>
    </w:p>
    <w:tbl>
      <w:tblPr>
        <w:tblStyle w:val="a7"/>
        <w:tblW w:w="11160" w:type="dxa"/>
        <w:tblInd w:w="-545" w:type="dxa"/>
        <w:tblLook w:val="04A0" w:firstRow="1" w:lastRow="0" w:firstColumn="1" w:lastColumn="0" w:noHBand="0" w:noVBand="1"/>
      </w:tblPr>
      <w:tblGrid>
        <w:gridCol w:w="2790"/>
        <w:gridCol w:w="2078"/>
        <w:gridCol w:w="1972"/>
        <w:gridCol w:w="1800"/>
        <w:gridCol w:w="2520"/>
      </w:tblGrid>
      <w:tr w:rsidR="000111AB" w:rsidRPr="009F41A3" w14:paraId="5459C4A9" w14:textId="77777777" w:rsidTr="00152546">
        <w:trPr>
          <w:trHeight w:val="290"/>
        </w:trPr>
        <w:tc>
          <w:tcPr>
            <w:tcW w:w="2790" w:type="dxa"/>
            <w:noWrap/>
            <w:vAlign w:val="center"/>
          </w:tcPr>
          <w:p w14:paraId="754DF26C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UE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 xml:space="preserve"> 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U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L carriers</w:t>
            </w:r>
          </w:p>
        </w:tc>
        <w:tc>
          <w:tcPr>
            <w:tcW w:w="2078" w:type="dxa"/>
            <w:noWrap/>
            <w:vAlign w:val="center"/>
          </w:tcPr>
          <w:p w14:paraId="4A5A0BF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_low</w:t>
            </w:r>
          </w:p>
        </w:tc>
        <w:tc>
          <w:tcPr>
            <w:tcW w:w="1972" w:type="dxa"/>
            <w:noWrap/>
            <w:vAlign w:val="center"/>
          </w:tcPr>
          <w:p w14:paraId="7B8946B6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_high</w:t>
            </w:r>
          </w:p>
        </w:tc>
        <w:tc>
          <w:tcPr>
            <w:tcW w:w="1800" w:type="dxa"/>
            <w:noWrap/>
            <w:vAlign w:val="center"/>
          </w:tcPr>
          <w:p w14:paraId="5C6AA15C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_low</w:t>
            </w:r>
          </w:p>
        </w:tc>
        <w:tc>
          <w:tcPr>
            <w:tcW w:w="2520" w:type="dxa"/>
            <w:noWrap/>
            <w:vAlign w:val="center"/>
          </w:tcPr>
          <w:p w14:paraId="01BD4056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_high</w:t>
            </w:r>
          </w:p>
        </w:tc>
      </w:tr>
      <w:tr w:rsidR="000111AB" w:rsidRPr="009F41A3" w14:paraId="28FFE146" w14:textId="77777777" w:rsidTr="00152546">
        <w:trPr>
          <w:trHeight w:val="290"/>
        </w:trPr>
        <w:tc>
          <w:tcPr>
            <w:tcW w:w="2790" w:type="dxa"/>
            <w:noWrap/>
            <w:vAlign w:val="bottom"/>
          </w:tcPr>
          <w:p w14:paraId="12DA61B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2078" w:type="dxa"/>
            <w:noWrap/>
            <w:vAlign w:val="bottom"/>
          </w:tcPr>
          <w:p w14:paraId="5EE262B2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920</w:t>
            </w:r>
          </w:p>
        </w:tc>
        <w:tc>
          <w:tcPr>
            <w:tcW w:w="1972" w:type="dxa"/>
            <w:noWrap/>
            <w:vAlign w:val="bottom"/>
          </w:tcPr>
          <w:p w14:paraId="2DF124A0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980</w:t>
            </w:r>
          </w:p>
        </w:tc>
        <w:tc>
          <w:tcPr>
            <w:tcW w:w="1800" w:type="dxa"/>
            <w:noWrap/>
            <w:vAlign w:val="bottom"/>
          </w:tcPr>
          <w:p w14:paraId="1716DF6D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2520" w:type="dxa"/>
            <w:noWrap/>
            <w:vAlign w:val="bottom"/>
          </w:tcPr>
          <w:p w14:paraId="63860F25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400</w:t>
            </w:r>
          </w:p>
        </w:tc>
      </w:tr>
      <w:tr w:rsidR="000111AB" w:rsidRPr="009F41A3" w14:paraId="7EF80A03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B72044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  <w:lang w:val="en-US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2nd order IMD products</w:t>
            </w:r>
          </w:p>
        </w:tc>
        <w:tc>
          <w:tcPr>
            <w:tcW w:w="2078" w:type="dxa"/>
            <w:noWrap/>
            <w:hideMark/>
          </w:tcPr>
          <w:p w14:paraId="601C284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– fx_low|</w:t>
            </w:r>
          </w:p>
        </w:tc>
        <w:tc>
          <w:tcPr>
            <w:tcW w:w="1972" w:type="dxa"/>
            <w:noWrap/>
            <w:hideMark/>
          </w:tcPr>
          <w:p w14:paraId="33424D6A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– fx_high|</w:t>
            </w:r>
          </w:p>
        </w:tc>
        <w:tc>
          <w:tcPr>
            <w:tcW w:w="1800" w:type="dxa"/>
            <w:noWrap/>
            <w:hideMark/>
          </w:tcPr>
          <w:p w14:paraId="11A0ADA2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+ fx_low|</w:t>
            </w:r>
          </w:p>
        </w:tc>
        <w:tc>
          <w:tcPr>
            <w:tcW w:w="2520" w:type="dxa"/>
            <w:noWrap/>
            <w:hideMark/>
          </w:tcPr>
          <w:p w14:paraId="5C31D65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+ fx_high|</w:t>
            </w:r>
          </w:p>
        </w:tc>
      </w:tr>
      <w:tr w:rsidR="000111AB" w:rsidRPr="009F41A3" w14:paraId="29542B76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CA50975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3268846D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972" w:type="dxa"/>
            <w:noWrap/>
          </w:tcPr>
          <w:p w14:paraId="6EAD28E7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800" w:type="dxa"/>
            <w:noWrap/>
          </w:tcPr>
          <w:p w14:paraId="040727EC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380</w:t>
            </w:r>
          </w:p>
        </w:tc>
        <w:tc>
          <w:tcPr>
            <w:tcW w:w="2520" w:type="dxa"/>
            <w:noWrap/>
          </w:tcPr>
          <w:p w14:paraId="219341E8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220</w:t>
            </w:r>
          </w:p>
        </w:tc>
      </w:tr>
      <w:tr w:rsidR="000111AB" w:rsidRPr="009F41A3" w14:paraId="1445DDBC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1D1420F7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3rd order IMD products</w:t>
            </w:r>
          </w:p>
        </w:tc>
        <w:tc>
          <w:tcPr>
            <w:tcW w:w="2078" w:type="dxa"/>
            <w:noWrap/>
            <w:hideMark/>
          </w:tcPr>
          <w:p w14:paraId="28416811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– 2*fx_low|</w:t>
            </w:r>
          </w:p>
        </w:tc>
        <w:tc>
          <w:tcPr>
            <w:tcW w:w="1972" w:type="dxa"/>
            <w:noWrap/>
            <w:hideMark/>
          </w:tcPr>
          <w:p w14:paraId="704220D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– 2*fx_high|</w:t>
            </w:r>
          </w:p>
        </w:tc>
        <w:tc>
          <w:tcPr>
            <w:tcW w:w="1800" w:type="dxa"/>
            <w:noWrap/>
            <w:hideMark/>
          </w:tcPr>
          <w:p w14:paraId="33F237E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– fx_high|</w:t>
            </w:r>
          </w:p>
        </w:tc>
        <w:tc>
          <w:tcPr>
            <w:tcW w:w="2520" w:type="dxa"/>
            <w:noWrap/>
            <w:hideMark/>
          </w:tcPr>
          <w:p w14:paraId="6E56D56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– fx_low|</w:t>
            </w:r>
          </w:p>
        </w:tc>
      </w:tr>
      <w:tr w:rsidR="000111AB" w:rsidRPr="009F41A3" w14:paraId="1902E282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57583EF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6F73DF52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660</w:t>
            </w:r>
          </w:p>
        </w:tc>
        <w:tc>
          <w:tcPr>
            <w:tcW w:w="1972" w:type="dxa"/>
            <w:noWrap/>
          </w:tcPr>
          <w:p w14:paraId="4B4B2DF8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440</w:t>
            </w:r>
          </w:p>
        </w:tc>
        <w:tc>
          <w:tcPr>
            <w:tcW w:w="1800" w:type="dxa"/>
            <w:noWrap/>
          </w:tcPr>
          <w:p w14:paraId="1E2F7390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880</w:t>
            </w:r>
          </w:p>
        </w:tc>
        <w:tc>
          <w:tcPr>
            <w:tcW w:w="2520" w:type="dxa"/>
            <w:noWrap/>
          </w:tcPr>
          <w:p w14:paraId="1D712771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620</w:t>
            </w:r>
          </w:p>
        </w:tc>
      </w:tr>
      <w:tr w:rsidR="000111AB" w:rsidRPr="009F41A3" w14:paraId="5DEBF5AD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1EB86182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3rd order IMD products</w:t>
            </w:r>
          </w:p>
        </w:tc>
        <w:tc>
          <w:tcPr>
            <w:tcW w:w="2078" w:type="dxa"/>
            <w:noWrap/>
            <w:hideMark/>
          </w:tcPr>
          <w:p w14:paraId="22816842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+ fy_low|</w:t>
            </w:r>
          </w:p>
        </w:tc>
        <w:tc>
          <w:tcPr>
            <w:tcW w:w="1972" w:type="dxa"/>
            <w:noWrap/>
            <w:hideMark/>
          </w:tcPr>
          <w:p w14:paraId="5989700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+ fy_high|</w:t>
            </w:r>
          </w:p>
        </w:tc>
        <w:tc>
          <w:tcPr>
            <w:tcW w:w="1800" w:type="dxa"/>
            <w:noWrap/>
            <w:hideMark/>
          </w:tcPr>
          <w:p w14:paraId="089AFA3C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+ fx_low|</w:t>
            </w:r>
          </w:p>
        </w:tc>
        <w:tc>
          <w:tcPr>
            <w:tcW w:w="2520" w:type="dxa"/>
            <w:noWrap/>
            <w:hideMark/>
          </w:tcPr>
          <w:p w14:paraId="3C7E8CCA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+ fx_high|</w:t>
            </w:r>
          </w:p>
        </w:tc>
      </w:tr>
      <w:tr w:rsidR="000111AB" w:rsidRPr="009F41A3" w14:paraId="4D27292A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03CD4F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78C245B7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360</w:t>
            </w:r>
          </w:p>
        </w:tc>
        <w:tc>
          <w:tcPr>
            <w:tcW w:w="1972" w:type="dxa"/>
            <w:noWrap/>
          </w:tcPr>
          <w:p w14:paraId="4FF97CB5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140</w:t>
            </w:r>
          </w:p>
        </w:tc>
        <w:tc>
          <w:tcPr>
            <w:tcW w:w="1800" w:type="dxa"/>
            <w:noWrap/>
          </w:tcPr>
          <w:p w14:paraId="31321614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520</w:t>
            </w:r>
          </w:p>
        </w:tc>
        <w:tc>
          <w:tcPr>
            <w:tcW w:w="2520" w:type="dxa"/>
            <w:noWrap/>
          </w:tcPr>
          <w:p w14:paraId="6985CD70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780</w:t>
            </w:r>
          </w:p>
        </w:tc>
      </w:tr>
      <w:tr w:rsidR="000111AB" w:rsidRPr="009F41A3" w14:paraId="603254D1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263042D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5BA41CF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–2* fy_high|</w:t>
            </w:r>
          </w:p>
        </w:tc>
        <w:tc>
          <w:tcPr>
            <w:tcW w:w="1972" w:type="dxa"/>
            <w:noWrap/>
            <w:hideMark/>
          </w:tcPr>
          <w:p w14:paraId="41F84237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– 2*fy_low|</w:t>
            </w:r>
          </w:p>
        </w:tc>
        <w:tc>
          <w:tcPr>
            <w:tcW w:w="1800" w:type="dxa"/>
            <w:noWrap/>
            <w:hideMark/>
          </w:tcPr>
          <w:p w14:paraId="6C1115F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+2* fy_low|</w:t>
            </w:r>
          </w:p>
        </w:tc>
        <w:tc>
          <w:tcPr>
            <w:tcW w:w="2520" w:type="dxa"/>
            <w:noWrap/>
            <w:hideMark/>
          </w:tcPr>
          <w:p w14:paraId="66838FD9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+2* fy_high|</w:t>
            </w:r>
          </w:p>
        </w:tc>
      </w:tr>
      <w:tr w:rsidR="000111AB" w:rsidRPr="009F41A3" w14:paraId="22DF2867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5ECBFBA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66840854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972" w:type="dxa"/>
            <w:noWrap/>
          </w:tcPr>
          <w:p w14:paraId="72405C79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1800" w:type="dxa"/>
            <w:noWrap/>
          </w:tcPr>
          <w:p w14:paraId="2A28859F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440</w:t>
            </w:r>
          </w:p>
        </w:tc>
        <w:tc>
          <w:tcPr>
            <w:tcW w:w="2520" w:type="dxa"/>
            <w:noWrap/>
          </w:tcPr>
          <w:p w14:paraId="6F9ADB62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760</w:t>
            </w:r>
          </w:p>
        </w:tc>
      </w:tr>
      <w:tr w:rsidR="000111AB" w:rsidRPr="009F41A3" w14:paraId="7E711C2D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661DBD2D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1DEF454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|3*fx_low –1* fy_high|</w:t>
            </w:r>
          </w:p>
        </w:tc>
        <w:tc>
          <w:tcPr>
            <w:tcW w:w="1972" w:type="dxa"/>
            <w:noWrap/>
            <w:hideMark/>
          </w:tcPr>
          <w:p w14:paraId="7F42B8F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|3*fx_high – 1*fy_low|</w:t>
            </w:r>
          </w:p>
        </w:tc>
        <w:tc>
          <w:tcPr>
            <w:tcW w:w="1800" w:type="dxa"/>
            <w:noWrap/>
            <w:hideMark/>
          </w:tcPr>
          <w:p w14:paraId="3DBFEB8C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|3*fy_low – 1*fx_high|</w:t>
            </w:r>
          </w:p>
        </w:tc>
        <w:tc>
          <w:tcPr>
            <w:tcW w:w="2520" w:type="dxa"/>
            <w:noWrap/>
            <w:hideMark/>
          </w:tcPr>
          <w:p w14:paraId="06BC3CB2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|3*fy_high – 1*fx_low|</w:t>
            </w:r>
          </w:p>
        </w:tc>
      </w:tr>
      <w:tr w:rsidR="000111AB" w:rsidRPr="009F41A3" w14:paraId="35CE8E3B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5452EE4C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0C8CAE82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972" w:type="dxa"/>
            <w:noWrap/>
          </w:tcPr>
          <w:p w14:paraId="0C0F5CFD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1800" w:type="dxa"/>
            <w:noWrap/>
          </w:tcPr>
          <w:p w14:paraId="446F0C62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440</w:t>
            </w:r>
          </w:p>
        </w:tc>
        <w:tc>
          <w:tcPr>
            <w:tcW w:w="2520" w:type="dxa"/>
            <w:noWrap/>
          </w:tcPr>
          <w:p w14:paraId="733AE776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760</w:t>
            </w:r>
          </w:p>
        </w:tc>
      </w:tr>
      <w:tr w:rsidR="000111AB" w:rsidRPr="009F41A3" w14:paraId="7F205E81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50334AB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5AC65427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|3*fx_low +1* fy_low|</w:t>
            </w:r>
          </w:p>
        </w:tc>
        <w:tc>
          <w:tcPr>
            <w:tcW w:w="1972" w:type="dxa"/>
            <w:noWrap/>
            <w:hideMark/>
          </w:tcPr>
          <w:p w14:paraId="059737C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|3*fx_high +1* fy_high|</w:t>
            </w:r>
          </w:p>
        </w:tc>
        <w:tc>
          <w:tcPr>
            <w:tcW w:w="1800" w:type="dxa"/>
            <w:noWrap/>
            <w:hideMark/>
          </w:tcPr>
          <w:p w14:paraId="1544B94C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|3*fy_low + 1*fx_low|</w:t>
            </w:r>
          </w:p>
        </w:tc>
        <w:tc>
          <w:tcPr>
            <w:tcW w:w="2520" w:type="dxa"/>
            <w:noWrap/>
            <w:hideMark/>
          </w:tcPr>
          <w:p w14:paraId="08855BD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|3*fy_high + 1*fx_high|</w:t>
            </w:r>
          </w:p>
        </w:tc>
      </w:tr>
      <w:tr w:rsidR="000111AB" w:rsidRPr="009F41A3" w14:paraId="59D6E66E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17D6653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16F4B2B0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060</w:t>
            </w:r>
          </w:p>
        </w:tc>
        <w:tc>
          <w:tcPr>
            <w:tcW w:w="1972" w:type="dxa"/>
            <w:noWrap/>
          </w:tcPr>
          <w:p w14:paraId="4477D205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340</w:t>
            </w:r>
          </w:p>
        </w:tc>
        <w:tc>
          <w:tcPr>
            <w:tcW w:w="1800" w:type="dxa"/>
            <w:noWrap/>
          </w:tcPr>
          <w:p w14:paraId="43C0D99D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820</w:t>
            </w:r>
          </w:p>
        </w:tc>
        <w:tc>
          <w:tcPr>
            <w:tcW w:w="2520" w:type="dxa"/>
            <w:noWrap/>
          </w:tcPr>
          <w:p w14:paraId="58694708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180</w:t>
            </w:r>
          </w:p>
        </w:tc>
      </w:tr>
      <w:tr w:rsidR="000111AB" w:rsidRPr="009F41A3" w14:paraId="0737682D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2452F2B6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1D360769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|fx_low – 4*fy_high|</w:t>
            </w:r>
          </w:p>
        </w:tc>
        <w:tc>
          <w:tcPr>
            <w:tcW w:w="1972" w:type="dxa"/>
            <w:noWrap/>
            <w:hideMark/>
          </w:tcPr>
          <w:p w14:paraId="3CC7121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|fx_high – 4*fy_low|</w:t>
            </w:r>
          </w:p>
        </w:tc>
        <w:tc>
          <w:tcPr>
            <w:tcW w:w="1800" w:type="dxa"/>
            <w:noWrap/>
            <w:hideMark/>
          </w:tcPr>
          <w:p w14:paraId="3C0D2EF5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– 4*fx_high|</w:t>
            </w:r>
          </w:p>
        </w:tc>
        <w:tc>
          <w:tcPr>
            <w:tcW w:w="2520" w:type="dxa"/>
            <w:noWrap/>
            <w:hideMark/>
          </w:tcPr>
          <w:p w14:paraId="60CF2E7D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– 4*fx_low|</w:t>
            </w:r>
          </w:p>
        </w:tc>
      </w:tr>
      <w:tr w:rsidR="000111AB" w:rsidRPr="009F41A3" w14:paraId="6C79D735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3A4360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7DB88BEB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2968F1">
              <w:rPr>
                <w:rFonts w:eastAsia="맑은 고딕"/>
                <w:bCs/>
                <w:sz w:val="16"/>
                <w:szCs w:val="16"/>
              </w:rPr>
              <w:t>7220</w:t>
            </w:r>
            <w:r w:rsidRPr="002968F1">
              <w:rPr>
                <w:rFonts w:eastAsia="맑은 고딕"/>
                <w:bCs/>
                <w:sz w:val="16"/>
                <w:szCs w:val="16"/>
              </w:rPr>
              <w:tab/>
            </w:r>
          </w:p>
        </w:tc>
        <w:tc>
          <w:tcPr>
            <w:tcW w:w="1972" w:type="dxa"/>
            <w:noWrap/>
          </w:tcPr>
          <w:p w14:paraId="2BDCA232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1800" w:type="dxa"/>
            <w:noWrap/>
          </w:tcPr>
          <w:p w14:paraId="4A471A53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280</w:t>
            </w:r>
          </w:p>
        </w:tc>
        <w:tc>
          <w:tcPr>
            <w:tcW w:w="2520" w:type="dxa"/>
            <w:noWrap/>
          </w:tcPr>
          <w:p w14:paraId="24C9CAE7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620</w:t>
            </w:r>
          </w:p>
        </w:tc>
      </w:tr>
      <w:tr w:rsidR="000111AB" w:rsidRPr="009F41A3" w14:paraId="25AF66F1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1941FD8C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13A8AFEA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|fx_low + 4*fy_low|</w:t>
            </w:r>
          </w:p>
        </w:tc>
        <w:tc>
          <w:tcPr>
            <w:tcW w:w="1972" w:type="dxa"/>
            <w:noWrap/>
            <w:hideMark/>
          </w:tcPr>
          <w:p w14:paraId="4971657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|fx_high + 4*fy_high|</w:t>
            </w:r>
          </w:p>
        </w:tc>
        <w:tc>
          <w:tcPr>
            <w:tcW w:w="1800" w:type="dxa"/>
            <w:noWrap/>
            <w:hideMark/>
          </w:tcPr>
          <w:p w14:paraId="1E4F898A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+ 4*fx_low|</w:t>
            </w:r>
          </w:p>
        </w:tc>
        <w:tc>
          <w:tcPr>
            <w:tcW w:w="2520" w:type="dxa"/>
            <w:noWrap/>
            <w:hideMark/>
          </w:tcPr>
          <w:p w14:paraId="6C5C22C9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+ 4*fx_high|</w:t>
            </w:r>
          </w:p>
        </w:tc>
      </w:tr>
      <w:tr w:rsidR="000111AB" w:rsidRPr="009F41A3" w14:paraId="39F6B5EC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550CF102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6C86C22D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1972" w:type="dxa"/>
            <w:noWrap/>
          </w:tcPr>
          <w:p w14:paraId="08D41A22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11580</w:t>
            </w:r>
          </w:p>
        </w:tc>
        <w:tc>
          <w:tcPr>
            <w:tcW w:w="1800" w:type="dxa"/>
            <w:noWrap/>
          </w:tcPr>
          <w:p w14:paraId="4BFB3F7A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980</w:t>
            </w:r>
          </w:p>
        </w:tc>
        <w:tc>
          <w:tcPr>
            <w:tcW w:w="2520" w:type="dxa"/>
            <w:noWrap/>
          </w:tcPr>
          <w:p w14:paraId="00BEFCD9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0320</w:t>
            </w:r>
          </w:p>
        </w:tc>
      </w:tr>
      <w:tr w:rsidR="000111AB" w:rsidRPr="009F41A3" w14:paraId="6C07FDC2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8ADF534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54A4A25B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– 3*fy_high|</w:t>
            </w:r>
          </w:p>
        </w:tc>
        <w:tc>
          <w:tcPr>
            <w:tcW w:w="1972" w:type="dxa"/>
            <w:noWrap/>
            <w:hideMark/>
          </w:tcPr>
          <w:p w14:paraId="4AF56E6D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– 3*fy_low|</w:t>
            </w:r>
          </w:p>
        </w:tc>
        <w:tc>
          <w:tcPr>
            <w:tcW w:w="1800" w:type="dxa"/>
            <w:noWrap/>
            <w:hideMark/>
          </w:tcPr>
          <w:p w14:paraId="449A1E9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– 3*fx_high|</w:t>
            </w:r>
          </w:p>
        </w:tc>
        <w:tc>
          <w:tcPr>
            <w:tcW w:w="2520" w:type="dxa"/>
            <w:noWrap/>
            <w:hideMark/>
          </w:tcPr>
          <w:p w14:paraId="6795772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– 3*fx_low|</w:t>
            </w:r>
          </w:p>
        </w:tc>
      </w:tr>
      <w:tr w:rsidR="000111AB" w:rsidRPr="009F41A3" w14:paraId="141DF7C8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99EF457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321060A2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940</w:t>
            </w:r>
          </w:p>
        </w:tc>
        <w:tc>
          <w:tcPr>
            <w:tcW w:w="1972" w:type="dxa"/>
            <w:noWrap/>
          </w:tcPr>
          <w:p w14:paraId="3957F514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360</w:t>
            </w:r>
          </w:p>
        </w:tc>
        <w:tc>
          <w:tcPr>
            <w:tcW w:w="1800" w:type="dxa"/>
            <w:noWrap/>
          </w:tcPr>
          <w:p w14:paraId="7E61CC04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2520" w:type="dxa"/>
            <w:noWrap/>
          </w:tcPr>
          <w:p w14:paraId="08DCA7CC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340</w:t>
            </w:r>
          </w:p>
        </w:tc>
      </w:tr>
      <w:tr w:rsidR="000111AB" w:rsidRPr="009F41A3" w14:paraId="23EF75BA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5CB76FB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0446E62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+ 3*fy_low|</w:t>
            </w:r>
          </w:p>
        </w:tc>
        <w:tc>
          <w:tcPr>
            <w:tcW w:w="1972" w:type="dxa"/>
            <w:noWrap/>
            <w:hideMark/>
          </w:tcPr>
          <w:p w14:paraId="2EF831F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+ 3*fy_high|</w:t>
            </w:r>
          </w:p>
        </w:tc>
        <w:tc>
          <w:tcPr>
            <w:tcW w:w="1800" w:type="dxa"/>
            <w:noWrap/>
            <w:hideMark/>
          </w:tcPr>
          <w:p w14:paraId="02A2D696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+ 3*fx_low|</w:t>
            </w:r>
          </w:p>
        </w:tc>
        <w:tc>
          <w:tcPr>
            <w:tcW w:w="2520" w:type="dxa"/>
            <w:noWrap/>
            <w:hideMark/>
          </w:tcPr>
          <w:p w14:paraId="3C0EEEE4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+ 3*fx_high|</w:t>
            </w:r>
          </w:p>
        </w:tc>
      </w:tr>
      <w:tr w:rsidR="000111AB" w:rsidRPr="009F41A3" w14:paraId="5800A507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34842355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4C4C47A6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0740</w:t>
            </w:r>
          </w:p>
        </w:tc>
        <w:tc>
          <w:tcPr>
            <w:tcW w:w="1972" w:type="dxa"/>
            <w:noWrap/>
          </w:tcPr>
          <w:p w14:paraId="256587FE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1160</w:t>
            </w:r>
          </w:p>
        </w:tc>
        <w:tc>
          <w:tcPr>
            <w:tcW w:w="1800" w:type="dxa"/>
            <w:noWrap/>
          </w:tcPr>
          <w:p w14:paraId="431EE933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0360</w:t>
            </w:r>
          </w:p>
        </w:tc>
        <w:tc>
          <w:tcPr>
            <w:tcW w:w="2520" w:type="dxa"/>
            <w:noWrap/>
          </w:tcPr>
          <w:p w14:paraId="13E51FC6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0740</w:t>
            </w:r>
          </w:p>
        </w:tc>
      </w:tr>
    </w:tbl>
    <w:p w14:paraId="2BC7DCEE" w14:textId="77777777" w:rsidR="000111AB" w:rsidRPr="009F41A3" w:rsidRDefault="000111AB" w:rsidP="000111AB">
      <w:pPr>
        <w:keepNext/>
        <w:keepLines/>
        <w:spacing w:before="60"/>
        <w:jc w:val="center"/>
        <w:rPr>
          <w:rFonts w:ascii="Arial" w:eastAsia="맑은 고딕" w:hAnsi="Arial"/>
          <w:b/>
        </w:rPr>
      </w:pPr>
    </w:p>
    <w:p w14:paraId="2D7352B4" w14:textId="77777777" w:rsidR="000111AB" w:rsidRPr="009F41A3" w:rsidRDefault="000111AB" w:rsidP="000111AB">
      <w:pPr>
        <w:rPr>
          <w:rFonts w:eastAsia="맑은 고딕"/>
        </w:rPr>
      </w:pPr>
    </w:p>
    <w:p w14:paraId="3C389EBB" w14:textId="77777777" w:rsidR="000111AB" w:rsidRPr="009F41A3" w:rsidRDefault="000111AB" w:rsidP="000111AB">
      <w:pPr>
        <w:rPr>
          <w:lang w:val="en-US" w:eastAsia="zh-CN"/>
        </w:rPr>
      </w:pPr>
      <w:r w:rsidRPr="009F41A3">
        <w:rPr>
          <w:rFonts w:hint="eastAsia"/>
          <w:lang w:val="en-US" w:eastAsia="zh-CN"/>
        </w:rPr>
        <w:t>T</w:t>
      </w:r>
      <w:r w:rsidRPr="009F41A3">
        <w:rPr>
          <w:lang w:val="en-US" w:eastAsia="zh-CN"/>
        </w:rPr>
        <w:t>he IMD</w:t>
      </w:r>
      <w:r>
        <w:rPr>
          <w:lang w:val="en-US" w:eastAsia="zh-CN"/>
        </w:rPr>
        <w:t>4</w:t>
      </w:r>
      <w:r w:rsidRPr="009F41A3">
        <w:rPr>
          <w:lang w:val="en-US" w:eastAsia="zh-CN"/>
        </w:rPr>
        <w:t xml:space="preserve"> interference of UL DC_1_n</w:t>
      </w:r>
      <w:r>
        <w:rPr>
          <w:lang w:val="en-US" w:eastAsia="zh-CN"/>
        </w:rPr>
        <w:t>5</w:t>
      </w:r>
      <w:r w:rsidRPr="009F41A3">
        <w:rPr>
          <w:lang w:val="en-US" w:eastAsia="zh-CN"/>
        </w:rPr>
        <w:t xml:space="preserve"> may have an impact on the Rx of band n</w:t>
      </w:r>
      <w:r>
        <w:rPr>
          <w:lang w:val="en-US" w:eastAsia="zh-CN"/>
        </w:rPr>
        <w:t>40</w:t>
      </w:r>
      <w:r w:rsidRPr="009F41A3">
        <w:rPr>
          <w:lang w:val="en-US" w:eastAsia="zh-CN"/>
        </w:rPr>
        <w:t>.</w:t>
      </w:r>
    </w:p>
    <w:p w14:paraId="632E2F84" w14:textId="77777777" w:rsidR="000111AB" w:rsidRPr="009F41A3" w:rsidRDefault="000111AB" w:rsidP="000111AB">
      <w:pPr>
        <w:rPr>
          <w:lang w:val="en-US" w:eastAsia="zh-CN"/>
        </w:rPr>
      </w:pPr>
      <w:r w:rsidRPr="009F41A3">
        <w:rPr>
          <w:rFonts w:hint="eastAsia"/>
          <w:lang w:val="en-US" w:eastAsia="zh-CN"/>
        </w:rPr>
        <w:t>T</w:t>
      </w:r>
      <w:r w:rsidRPr="009F41A3">
        <w:rPr>
          <w:lang w:val="en-US" w:eastAsia="zh-CN"/>
        </w:rPr>
        <w:t>he IMD</w:t>
      </w:r>
      <w:r>
        <w:rPr>
          <w:lang w:val="en-US" w:eastAsia="zh-CN"/>
        </w:rPr>
        <w:t>4</w:t>
      </w:r>
      <w:r w:rsidRPr="009F41A3">
        <w:rPr>
          <w:lang w:val="en-US" w:eastAsia="zh-CN"/>
        </w:rPr>
        <w:t xml:space="preserve"> interference of UL DC_1_n</w:t>
      </w:r>
      <w:r>
        <w:rPr>
          <w:lang w:val="en-US" w:eastAsia="zh-CN"/>
        </w:rPr>
        <w:t>40</w:t>
      </w:r>
      <w:r w:rsidRPr="009F41A3">
        <w:rPr>
          <w:lang w:val="en-US" w:eastAsia="zh-CN"/>
        </w:rPr>
        <w:t xml:space="preserve"> may have an impact on the Rx of band n</w:t>
      </w:r>
      <w:r>
        <w:rPr>
          <w:lang w:val="en-US" w:eastAsia="zh-CN"/>
        </w:rPr>
        <w:t>5</w:t>
      </w:r>
      <w:r w:rsidRPr="009F41A3">
        <w:rPr>
          <w:lang w:val="en-US" w:eastAsia="zh-CN"/>
        </w:rPr>
        <w:t>.</w:t>
      </w:r>
    </w:p>
    <w:p w14:paraId="7DE1D502" w14:textId="77777777" w:rsidR="000111AB" w:rsidRPr="009F41A3" w:rsidRDefault="000111AB" w:rsidP="000111AB">
      <w:pPr>
        <w:rPr>
          <w:lang w:val="en-US" w:eastAsia="zh-CN"/>
        </w:rPr>
      </w:pPr>
    </w:p>
    <w:p w14:paraId="5BB5A9CE" w14:textId="184E2061" w:rsidR="000111AB" w:rsidRPr="009F41A3" w:rsidRDefault="000111AB" w:rsidP="00147049">
      <w:pPr>
        <w:pStyle w:val="3"/>
        <w:rPr>
          <w:lang w:val="en-US" w:eastAsia="zh-CN"/>
        </w:rPr>
      </w:pPr>
      <w:bookmarkStart w:id="367" w:name="_Toc135927739"/>
      <w:r>
        <w:rPr>
          <w:lang w:val="en-US" w:eastAsia="zh-CN"/>
        </w:rPr>
        <w:t>6.25</w:t>
      </w:r>
      <w:r w:rsidRPr="009F41A3">
        <w:rPr>
          <w:lang w:val="en-US" w:eastAsia="zh-CN"/>
        </w:rPr>
        <w:t>.4</w:t>
      </w:r>
      <w:r w:rsidRPr="009F41A3">
        <w:rPr>
          <w:lang w:val="en-US" w:eastAsia="zh-CN"/>
        </w:rPr>
        <w:tab/>
        <w:t>∆TIB and ∆RIB values</w:t>
      </w:r>
      <w:bookmarkEnd w:id="367"/>
    </w:p>
    <w:p w14:paraId="63403C3E" w14:textId="77777777" w:rsidR="000111AB" w:rsidRPr="009F41A3" w:rsidRDefault="000111AB" w:rsidP="000111AB">
      <w:pPr>
        <w:rPr>
          <w:lang w:val="en-US" w:eastAsia="zh-CN"/>
        </w:rPr>
      </w:pPr>
      <w:r w:rsidRPr="009F41A3">
        <w:rPr>
          <w:rFonts w:eastAsia="맑은 고딕"/>
        </w:rPr>
        <w:t>ΔT</w:t>
      </w:r>
      <w:r w:rsidRPr="009F41A3">
        <w:rPr>
          <w:rFonts w:eastAsia="맑은 고딕"/>
          <w:vertAlign w:val="subscript"/>
        </w:rPr>
        <w:t>IB,c</w:t>
      </w:r>
      <w:r w:rsidRPr="009F41A3">
        <w:rPr>
          <w:lang w:val="en-US" w:eastAsia="zh-CN"/>
        </w:rPr>
        <w:t xml:space="preserve"> and </w:t>
      </w:r>
      <w:r w:rsidRPr="009F41A3">
        <w:rPr>
          <w:rFonts w:ascii="Arial" w:eastAsia="맑은 고딕" w:hAnsi="Arial"/>
        </w:rPr>
        <w:t>ΔR</w:t>
      </w:r>
      <w:r w:rsidRPr="009F41A3">
        <w:rPr>
          <w:rFonts w:ascii="Arial" w:eastAsia="맑은 고딕" w:hAnsi="Arial"/>
          <w:vertAlign w:val="subscript"/>
        </w:rPr>
        <w:t>IB,c</w:t>
      </w:r>
      <w:r w:rsidRPr="009F41A3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9F41A3">
        <w:rPr>
          <w:lang w:val="en-US" w:eastAsia="zh-CN"/>
        </w:rPr>
        <w:t xml:space="preserve"> specified as below.</w:t>
      </w:r>
    </w:p>
    <w:p w14:paraId="325412C1" w14:textId="01FEBAB0" w:rsidR="000111AB" w:rsidRPr="009F41A3" w:rsidRDefault="000111AB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lastRenderedPageBreak/>
        <w:t xml:space="preserve">Table </w:t>
      </w:r>
      <w:r>
        <w:rPr>
          <w:rFonts w:eastAsia="맑은 고딕"/>
        </w:rPr>
        <w:t>6.25</w:t>
      </w:r>
      <w:r w:rsidRPr="009F41A3">
        <w:rPr>
          <w:rFonts w:eastAsia="맑은 고딕"/>
          <w:lang w:val="en-US"/>
        </w:rPr>
        <w:t>.4</w:t>
      </w:r>
      <w:r w:rsidRPr="009F41A3">
        <w:rPr>
          <w:rFonts w:eastAsia="맑은 고딕"/>
        </w:rPr>
        <w:t>-1: ΔT</w:t>
      </w:r>
      <w:r w:rsidRPr="009F41A3">
        <w:rPr>
          <w:rFonts w:eastAsia="맑은 고딕"/>
          <w:vertAlign w:val="subscript"/>
        </w:rPr>
        <w:t>IB,c</w:t>
      </w:r>
      <w:r w:rsidRPr="009F41A3">
        <w:rPr>
          <w:rFonts w:eastAsia="맑은 고딕"/>
        </w:rP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111AB" w:rsidRPr="009F41A3" w14:paraId="4814627C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05618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CAB6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ΔT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 xml:space="preserve"> for E-UTRA band / NR band (dB)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6</w:t>
            </w:r>
          </w:p>
        </w:tc>
      </w:tr>
      <w:tr w:rsidR="000111AB" w:rsidRPr="009F41A3" w14:paraId="73D69838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BFE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BD28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 w:hint="eastAsia"/>
                <w:b/>
                <w:color w:val="000000"/>
                <w:sz w:val="18"/>
              </w:rPr>
              <w:t>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omponent band in order of bands in configuration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7</w:t>
            </w:r>
          </w:p>
        </w:tc>
      </w:tr>
      <w:tr w:rsidR="000111AB" w:rsidRPr="009F41A3" w14:paraId="74A7849E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A3B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DC_1_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-n</w:t>
            </w:r>
            <w:r>
              <w:rPr>
                <w:rFonts w:ascii="Arial" w:eastAsia="맑은 고딕" w:hAnsi="Arial"/>
                <w:sz w:val="18"/>
              </w:rPr>
              <w:t>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6C3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0</w:t>
            </w:r>
            <w:r>
              <w:rPr>
                <w:rFonts w:ascii="Arial" w:eastAsia="맑은 고딕" w:hAnsi="Arial"/>
                <w:sz w:val="18"/>
              </w:rPr>
              <w:t>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682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27B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0.9</w:t>
            </w:r>
          </w:p>
        </w:tc>
      </w:tr>
      <w:tr w:rsidR="000111AB" w:rsidRPr="009F41A3" w14:paraId="41E6B189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A100" w14:textId="77777777" w:rsidR="000111AB" w:rsidRPr="009F41A3" w:rsidRDefault="000111AB" w:rsidP="00152546">
            <w:pPr>
              <w:keepNext/>
              <w:keepLines/>
              <w:spacing w:after="0"/>
              <w:ind w:left="851" w:hanging="851"/>
              <w:rPr>
                <w:rFonts w:eastAsia="맑은 고딕" w:cs="Arial"/>
              </w:rPr>
            </w:pPr>
            <w:r w:rsidRPr="009F41A3">
              <w:rPr>
                <w:rFonts w:ascii="Arial" w:eastAsia="맑은 고딕" w:hAnsi="Arial" w:cs="Arial"/>
                <w:sz w:val="18"/>
              </w:rPr>
              <w:t>NOTE 6:</w:t>
            </w:r>
            <w:r w:rsidRPr="009F41A3">
              <w:rPr>
                <w:rFonts w:ascii="Arial" w:eastAsia="맑은 고딕" w:hAnsi="Arial" w:cs="Arial"/>
                <w:sz w:val="18"/>
              </w:rPr>
              <w:tab/>
              <w:t>“-” denotes ΔT</w:t>
            </w:r>
            <w:r w:rsidRPr="009F41A3">
              <w:rPr>
                <w:rFonts w:ascii="Arial" w:eastAsia="맑은 고딕" w:hAnsi="Arial" w:cs="Arial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 w:cs="Arial"/>
                <w:sz w:val="18"/>
              </w:rPr>
              <w:t xml:space="preserve"> = 0.</w:t>
            </w:r>
          </w:p>
          <w:p w14:paraId="290863BA" w14:textId="77777777" w:rsidR="000111AB" w:rsidRPr="009F41A3" w:rsidRDefault="000111AB" w:rsidP="00152546">
            <w:pPr>
              <w:keepNext/>
              <w:keepLines/>
              <w:spacing w:after="0"/>
              <w:ind w:left="851" w:hanging="851"/>
              <w:rPr>
                <w:rFonts w:eastAsia="맑은 고딕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</w:rPr>
              <w:t>NOTE 7: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ab/>
              <w:t>The component band order in the configuration should be listed by the order of E-UTRA band and NR band respectively</w:t>
            </w:r>
            <w:r w:rsidRPr="009F41A3">
              <w:rPr>
                <w:rFonts w:ascii="Arial" w:eastAsia="맑은 고딕" w:hAnsi="Arial" w:hint="eastAsia"/>
                <w:sz w:val="18"/>
                <w:szCs w:val="18"/>
              </w:rPr>
              <w:t>,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 xml:space="preserve"> such as for DC_66_(n)12 the band order from left to right is 12, 66 and n12.</w:t>
            </w:r>
          </w:p>
        </w:tc>
      </w:tr>
    </w:tbl>
    <w:p w14:paraId="4A359BE0" w14:textId="77777777" w:rsidR="000111AB" w:rsidRPr="009F41A3" w:rsidRDefault="000111AB" w:rsidP="000111AB">
      <w:pPr>
        <w:rPr>
          <w:rFonts w:eastAsia="맑은 고딕"/>
        </w:rPr>
      </w:pPr>
    </w:p>
    <w:p w14:paraId="05A9C8AE" w14:textId="2D47301A" w:rsidR="000111AB" w:rsidRPr="009F41A3" w:rsidRDefault="000111AB" w:rsidP="00735A9B">
      <w:pPr>
        <w:pStyle w:val="TH"/>
        <w:rPr>
          <w:rFonts w:eastAsia="맑은 고딕"/>
        </w:rPr>
      </w:pPr>
      <w:r>
        <w:rPr>
          <w:rFonts w:eastAsia="맑은 고딕"/>
        </w:rPr>
        <w:t>Table 6.25</w:t>
      </w:r>
      <w:r w:rsidRPr="009F41A3">
        <w:rPr>
          <w:rFonts w:eastAsia="맑은 고딕"/>
        </w:rPr>
        <w:t>.4-2: ΔR</w:t>
      </w:r>
      <w:r w:rsidRPr="009F41A3">
        <w:rPr>
          <w:rFonts w:eastAsia="맑은 고딕"/>
          <w:vertAlign w:val="subscript"/>
        </w:rPr>
        <w:t>IB,c</w:t>
      </w:r>
      <w:r w:rsidRPr="009F41A3">
        <w:rPr>
          <w:rFonts w:eastAsia="맑은 고딕"/>
        </w:rP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111AB" w:rsidRPr="009F41A3" w14:paraId="17D64DD0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468B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31F5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color w:val="000000"/>
                <w:sz w:val="18"/>
              </w:rPr>
            </w:pP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ΔR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 xml:space="preserve"> for E-UTRA band / NR band (dB)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7</w:t>
            </w:r>
          </w:p>
        </w:tc>
      </w:tr>
      <w:tr w:rsidR="000111AB" w:rsidRPr="009F41A3" w14:paraId="7DEAC56C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4D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EDD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color w:val="000000"/>
                <w:sz w:val="18"/>
                <w:vertAlign w:val="superscript"/>
              </w:rPr>
            </w:pPr>
            <w:r w:rsidRPr="009F41A3">
              <w:rPr>
                <w:rFonts w:ascii="Arial" w:eastAsia="맑은 고딕" w:hAnsi="Arial" w:hint="eastAsia"/>
                <w:b/>
                <w:color w:val="000000"/>
                <w:sz w:val="18"/>
              </w:rPr>
              <w:t>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omponent band in order of bands in configuration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8</w:t>
            </w:r>
          </w:p>
        </w:tc>
      </w:tr>
      <w:tr w:rsidR="000111AB" w:rsidRPr="009F41A3" w14:paraId="38C640BC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CB1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DC_1_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-n</w:t>
            </w:r>
            <w:r>
              <w:rPr>
                <w:rFonts w:ascii="Arial" w:eastAsia="맑은 고딕" w:hAnsi="Arial"/>
                <w:sz w:val="18"/>
              </w:rPr>
              <w:t>40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881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F12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647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ko-KR"/>
              </w:rPr>
              <w:t>0.</w:t>
            </w:r>
            <w:r>
              <w:rPr>
                <w:rFonts w:ascii="Arial" w:eastAsia="맑은 고딕" w:hAnsi="Arial"/>
                <w:sz w:val="18"/>
                <w:lang w:eastAsia="ko-KR"/>
              </w:rPr>
              <w:t>8</w:t>
            </w:r>
          </w:p>
        </w:tc>
      </w:tr>
      <w:tr w:rsidR="000111AB" w:rsidRPr="009F41A3" w14:paraId="1E9D31D5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0C7" w14:textId="77777777" w:rsidR="000111AB" w:rsidRPr="009F41A3" w:rsidRDefault="000111AB" w:rsidP="00152546">
            <w:pPr>
              <w:keepNext/>
              <w:keepLines/>
              <w:spacing w:after="0"/>
              <w:ind w:left="851" w:hanging="851"/>
              <w:rPr>
                <w:rFonts w:eastAsia="맑은 고딕" w:cs="Arial"/>
              </w:rPr>
            </w:pPr>
            <w:r w:rsidRPr="009F41A3">
              <w:rPr>
                <w:rFonts w:ascii="Arial" w:eastAsia="맑은 고딕" w:hAnsi="Arial" w:cs="Arial"/>
                <w:sz w:val="18"/>
              </w:rPr>
              <w:t>NOTE 7:</w:t>
            </w:r>
            <w:r w:rsidRPr="009F41A3">
              <w:rPr>
                <w:rFonts w:ascii="Arial" w:eastAsia="맑은 고딕" w:hAnsi="Arial" w:cs="Arial"/>
                <w:sz w:val="18"/>
              </w:rPr>
              <w:tab/>
              <w:t>“-” denotes ΔR</w:t>
            </w:r>
            <w:r w:rsidRPr="009F41A3">
              <w:rPr>
                <w:rFonts w:ascii="Arial" w:eastAsia="맑은 고딕" w:hAnsi="Arial" w:cs="Arial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 w:cs="Arial"/>
                <w:sz w:val="18"/>
              </w:rPr>
              <w:t xml:space="preserve"> = 0.</w:t>
            </w:r>
          </w:p>
          <w:p w14:paraId="425DAC06" w14:textId="77777777" w:rsidR="000111AB" w:rsidRPr="009F41A3" w:rsidRDefault="000111AB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</w:rPr>
              <w:t>NOTE 8: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ab/>
              <w:t>The component band order in the configuration should be listed by the order of E-UTRA band and NR band respectively</w:t>
            </w:r>
            <w:r w:rsidRPr="009F41A3">
              <w:rPr>
                <w:rFonts w:ascii="Arial" w:eastAsia="맑은 고딕" w:hAnsi="Arial" w:hint="eastAsia"/>
                <w:sz w:val="18"/>
                <w:szCs w:val="18"/>
              </w:rPr>
              <w:t>,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 xml:space="preserve"> such as for DC_5_(n)12 the band order from left to right is 5, 12 and n12.</w:t>
            </w:r>
          </w:p>
        </w:tc>
      </w:tr>
    </w:tbl>
    <w:p w14:paraId="0F8D6F14" w14:textId="77777777" w:rsidR="000111AB" w:rsidRPr="009F41A3" w:rsidRDefault="000111AB" w:rsidP="000111AB">
      <w:pPr>
        <w:rPr>
          <w:rFonts w:eastAsia="맑은 고딕"/>
          <w:lang w:eastAsia="zh-CN"/>
        </w:rPr>
      </w:pPr>
    </w:p>
    <w:p w14:paraId="3FEB1CAB" w14:textId="523A0E94" w:rsidR="000111AB" w:rsidRPr="009F41A3" w:rsidRDefault="000111AB" w:rsidP="00147049">
      <w:pPr>
        <w:pStyle w:val="3"/>
        <w:rPr>
          <w:lang w:val="en-US" w:eastAsia="zh-CN"/>
        </w:rPr>
      </w:pPr>
      <w:bookmarkStart w:id="368" w:name="_Toc135927740"/>
      <w:r>
        <w:rPr>
          <w:lang w:val="en-US" w:eastAsia="zh-CN"/>
        </w:rPr>
        <w:t>6.25</w:t>
      </w:r>
      <w:r w:rsidRPr="009F41A3">
        <w:rPr>
          <w:lang w:val="en-US" w:eastAsia="zh-CN"/>
        </w:rPr>
        <w:t>.4</w:t>
      </w:r>
      <w:r w:rsidRPr="009F41A3">
        <w:rPr>
          <w:lang w:val="en-US" w:eastAsia="zh-CN"/>
        </w:rPr>
        <w:tab/>
        <w:t>MSD requirements</w:t>
      </w:r>
      <w:bookmarkEnd w:id="368"/>
    </w:p>
    <w:p w14:paraId="39B7B41F" w14:textId="77777777" w:rsidR="000111AB" w:rsidRPr="009F41A3" w:rsidRDefault="000111AB" w:rsidP="000111AB">
      <w:pPr>
        <w:jc w:val="both"/>
        <w:rPr>
          <w:rFonts w:eastAsia="맑은 고딕"/>
          <w:lang w:val="en-US" w:eastAsia="zh-CN"/>
        </w:rPr>
      </w:pPr>
      <w:r w:rsidRPr="004F7517">
        <w:rPr>
          <w:rFonts w:ascii="Arial" w:eastAsia="맑은 고딕" w:hAnsi="Arial" w:cs="Arial"/>
          <w:sz w:val="18"/>
        </w:rPr>
        <w:t>Referring to DC_1-5_n40 and CA_1-5-40</w:t>
      </w:r>
      <w:r w:rsidRPr="009F41A3">
        <w:rPr>
          <w:rFonts w:ascii="Arial" w:eastAsia="맑은 고딕" w:hAnsi="Arial" w:cs="Arial"/>
          <w:sz w:val="18"/>
        </w:rPr>
        <w:t>, the MSD requirements can be specified as below:</w:t>
      </w:r>
    </w:p>
    <w:p w14:paraId="5785E798" w14:textId="47E2CBD8" w:rsidR="000111AB" w:rsidRPr="009F41A3" w:rsidRDefault="000111AB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6.25</w:t>
      </w:r>
      <w:r w:rsidRPr="009F41A3">
        <w:rPr>
          <w:rFonts w:eastAsia="맑은 고딕"/>
        </w:rPr>
        <w:t>.4-1: 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0111AB" w:rsidRPr="009F41A3" w14:paraId="3184DFBB" w14:textId="77777777" w:rsidTr="0015254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712A65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NR or E-UTRA Band / Channel bandwidth / NRB / MSD</w:t>
            </w:r>
          </w:p>
        </w:tc>
      </w:tr>
      <w:tr w:rsidR="000111AB" w:rsidRPr="009F41A3" w14:paraId="2D057CE2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5187C74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60F4A71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24B9FA7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UL F</w:t>
            </w:r>
            <w:r w:rsidRPr="009F41A3">
              <w:rPr>
                <w:rFonts w:ascii="Arial" w:eastAsia="맑은 고딕" w:hAnsi="Arial"/>
                <w:b/>
                <w:sz w:val="18"/>
                <w:vertAlign w:val="subscript"/>
              </w:rPr>
              <w:t>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</w:t>
            </w:r>
            <w:r w:rsidRPr="009F41A3">
              <w:rPr>
                <w:rFonts w:ascii="Arial" w:eastAsia="맑은 고딕" w:hAnsi="Arial"/>
                <w:b/>
                <w:sz w:val="18"/>
              </w:rPr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0DCA5F0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 xml:space="preserve">UL/DL BW </w:t>
            </w:r>
            <w:r w:rsidRPr="009F41A3">
              <w:rPr>
                <w:rFonts w:ascii="Arial" w:eastAsia="맑은 고딕" w:hAnsi="Arial"/>
                <w:b/>
                <w:sz w:val="18"/>
              </w:rPr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27AD5BE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UL</w:t>
            </w:r>
          </w:p>
          <w:p w14:paraId="40AC63A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L</w:t>
            </w:r>
            <w:r w:rsidRPr="009F41A3">
              <w:rPr>
                <w:rFonts w:ascii="Arial" w:eastAsia="맑은 고딕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307794E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DL F</w:t>
            </w:r>
            <w:r w:rsidRPr="009F41A3">
              <w:rPr>
                <w:rFonts w:ascii="Arial" w:eastAsia="맑은 고딕" w:hAnsi="Arial"/>
                <w:b/>
                <w:sz w:val="18"/>
                <w:vertAlign w:val="subscript"/>
              </w:rPr>
              <w:t>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7697FAD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 xml:space="preserve">MSD </w:t>
            </w:r>
            <w:r w:rsidRPr="009F41A3">
              <w:rPr>
                <w:rFonts w:ascii="Arial" w:eastAsia="맑은 고딕" w:hAnsi="Arial"/>
                <w:b/>
                <w:sz w:val="18"/>
              </w:rPr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F80032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IMD order</w:t>
            </w:r>
          </w:p>
        </w:tc>
      </w:tr>
      <w:tr w:rsidR="000111AB" w:rsidRPr="009F41A3" w14:paraId="0536646C" w14:textId="77777777" w:rsidTr="00152546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4694A6C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DC_1A_n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A-n</w:t>
            </w:r>
            <w:r>
              <w:rPr>
                <w:rFonts w:ascii="Arial" w:eastAsia="맑은 고딕" w:hAnsi="Arial"/>
                <w:sz w:val="18"/>
              </w:rPr>
              <w:t>40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</w:p>
          <w:p w14:paraId="4FCF988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6A1B6AA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color w:val="000000"/>
                <w:sz w:val="18"/>
              </w:rPr>
              <w:t>1</w:t>
            </w:r>
          </w:p>
        </w:tc>
        <w:tc>
          <w:tcPr>
            <w:tcW w:w="1066" w:type="dxa"/>
            <w:shd w:val="clear" w:color="auto" w:fill="auto"/>
            <w:noWrap/>
          </w:tcPr>
          <w:p w14:paraId="38D6786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1977.5</w:t>
            </w:r>
          </w:p>
        </w:tc>
        <w:tc>
          <w:tcPr>
            <w:tcW w:w="747" w:type="dxa"/>
            <w:shd w:val="clear" w:color="auto" w:fill="auto"/>
            <w:noWrap/>
          </w:tcPr>
          <w:p w14:paraId="16D6FAEA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5064AC83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413AFEB2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167.5</w:t>
            </w:r>
          </w:p>
        </w:tc>
        <w:tc>
          <w:tcPr>
            <w:tcW w:w="752" w:type="dxa"/>
            <w:shd w:val="clear" w:color="auto" w:fill="auto"/>
          </w:tcPr>
          <w:p w14:paraId="0F49DC1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F8D27A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</w:tr>
      <w:tr w:rsidR="000111AB" w:rsidRPr="009F41A3" w14:paraId="1E42F710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12B72C4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182B27C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color w:val="000000"/>
                <w:sz w:val="18"/>
                <w:lang w:eastAsia="zh-CN"/>
              </w:rPr>
              <w:t>n5</w:t>
            </w:r>
          </w:p>
        </w:tc>
        <w:tc>
          <w:tcPr>
            <w:tcW w:w="1066" w:type="dxa"/>
            <w:shd w:val="clear" w:color="auto" w:fill="auto"/>
            <w:noWrap/>
          </w:tcPr>
          <w:p w14:paraId="4AA160F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826.5</w:t>
            </w:r>
          </w:p>
        </w:tc>
        <w:tc>
          <w:tcPr>
            <w:tcW w:w="747" w:type="dxa"/>
            <w:shd w:val="clear" w:color="auto" w:fill="auto"/>
            <w:noWrap/>
          </w:tcPr>
          <w:p w14:paraId="2C11F0F9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475642FE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5354EF80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71.5</w:t>
            </w:r>
          </w:p>
        </w:tc>
        <w:tc>
          <w:tcPr>
            <w:tcW w:w="752" w:type="dxa"/>
            <w:shd w:val="clear" w:color="auto" w:fill="auto"/>
          </w:tcPr>
          <w:p w14:paraId="7C74EA8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C56F00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</w:tr>
      <w:tr w:rsidR="000111AB" w:rsidRPr="009F41A3" w14:paraId="559D6B2C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0A0CF55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2E2C938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color w:val="000000"/>
                <w:sz w:val="18"/>
              </w:rPr>
              <w:t>n40</w:t>
            </w:r>
          </w:p>
        </w:tc>
        <w:tc>
          <w:tcPr>
            <w:tcW w:w="1066" w:type="dxa"/>
            <w:shd w:val="clear" w:color="auto" w:fill="auto"/>
            <w:noWrap/>
          </w:tcPr>
          <w:p w14:paraId="7F2446C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D93249">
              <w:rPr>
                <w:rFonts w:ascii="Arial" w:eastAsia="맑은 고딕" w:hAnsi="Arial"/>
                <w:sz w:val="18"/>
              </w:rPr>
              <w:t>2305</w:t>
            </w:r>
          </w:p>
        </w:tc>
        <w:tc>
          <w:tcPr>
            <w:tcW w:w="747" w:type="dxa"/>
            <w:shd w:val="clear" w:color="auto" w:fill="auto"/>
            <w:noWrap/>
          </w:tcPr>
          <w:p w14:paraId="2DBB5A78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</w:tcPr>
          <w:p w14:paraId="078A66EB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0</w:t>
            </w:r>
          </w:p>
        </w:tc>
        <w:tc>
          <w:tcPr>
            <w:tcW w:w="1299" w:type="dxa"/>
            <w:shd w:val="clear" w:color="auto" w:fill="auto"/>
            <w:noWrap/>
          </w:tcPr>
          <w:p w14:paraId="639AF71F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305</w:t>
            </w:r>
          </w:p>
        </w:tc>
        <w:tc>
          <w:tcPr>
            <w:tcW w:w="752" w:type="dxa"/>
            <w:shd w:val="clear" w:color="auto" w:fill="auto"/>
          </w:tcPr>
          <w:p w14:paraId="4B07517A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9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.0</w:t>
            </w:r>
          </w:p>
        </w:tc>
        <w:tc>
          <w:tcPr>
            <w:tcW w:w="1248" w:type="dxa"/>
            <w:shd w:val="clear" w:color="auto" w:fill="auto"/>
          </w:tcPr>
          <w:p w14:paraId="72CDA0C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vertAlign w:val="superscript"/>
              </w:rPr>
            </w:pPr>
            <w:r w:rsidRPr="009F41A3">
              <w:rPr>
                <w:rFonts w:ascii="Arial" w:eastAsia="맑은 고딕" w:hAnsi="Arial"/>
                <w:sz w:val="18"/>
              </w:rPr>
              <w:t>IMD</w:t>
            </w:r>
            <w:r>
              <w:rPr>
                <w:rFonts w:ascii="Arial" w:eastAsia="맑은 고딕" w:hAnsi="Arial"/>
                <w:sz w:val="18"/>
              </w:rPr>
              <w:t>4</w:t>
            </w:r>
          </w:p>
        </w:tc>
      </w:tr>
      <w:tr w:rsidR="000111AB" w:rsidRPr="009F41A3" w14:paraId="75AE87E4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13256D7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1DE48EE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66" w:type="dxa"/>
            <w:shd w:val="clear" w:color="auto" w:fill="auto"/>
            <w:noWrap/>
          </w:tcPr>
          <w:p w14:paraId="644BCBC6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945</w:t>
            </w:r>
          </w:p>
        </w:tc>
        <w:tc>
          <w:tcPr>
            <w:tcW w:w="747" w:type="dxa"/>
            <w:shd w:val="clear" w:color="auto" w:fill="auto"/>
            <w:noWrap/>
          </w:tcPr>
          <w:p w14:paraId="4AD5552D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75318EEA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0944929C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135</w:t>
            </w:r>
          </w:p>
        </w:tc>
        <w:tc>
          <w:tcPr>
            <w:tcW w:w="752" w:type="dxa"/>
            <w:shd w:val="clear" w:color="auto" w:fill="auto"/>
          </w:tcPr>
          <w:p w14:paraId="26B917D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5D4F45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  <w:lang w:eastAsia="ko-KR"/>
              </w:rPr>
              <w:t>N/A</w:t>
            </w:r>
          </w:p>
        </w:tc>
      </w:tr>
      <w:tr w:rsidR="000111AB" w:rsidRPr="009F41A3" w14:paraId="7CB9D826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43A0314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73908AB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szCs w:val="18"/>
                <w:lang w:eastAsia="ko-KR"/>
              </w:rPr>
              <w:t>n5</w:t>
            </w:r>
          </w:p>
        </w:tc>
        <w:tc>
          <w:tcPr>
            <w:tcW w:w="1066" w:type="dxa"/>
            <w:shd w:val="clear" w:color="auto" w:fill="auto"/>
            <w:noWrap/>
          </w:tcPr>
          <w:p w14:paraId="0B26D20C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35</w:t>
            </w:r>
          </w:p>
        </w:tc>
        <w:tc>
          <w:tcPr>
            <w:tcW w:w="747" w:type="dxa"/>
            <w:shd w:val="clear" w:color="auto" w:fill="auto"/>
            <w:noWrap/>
          </w:tcPr>
          <w:p w14:paraId="6B54CD21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2F4E62BA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6D2E373C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80</w:t>
            </w:r>
          </w:p>
        </w:tc>
        <w:tc>
          <w:tcPr>
            <w:tcW w:w="752" w:type="dxa"/>
            <w:shd w:val="clear" w:color="auto" w:fill="auto"/>
          </w:tcPr>
          <w:p w14:paraId="2109E572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.5</w:t>
            </w:r>
          </w:p>
        </w:tc>
        <w:tc>
          <w:tcPr>
            <w:tcW w:w="1248" w:type="dxa"/>
            <w:shd w:val="clear" w:color="auto" w:fill="auto"/>
          </w:tcPr>
          <w:p w14:paraId="13B4089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vertAlign w:val="superscript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  <w:lang w:eastAsia="ko-KR"/>
              </w:rPr>
              <w:t>IMD</w:t>
            </w:r>
            <w:r>
              <w:rPr>
                <w:rFonts w:ascii="Arial" w:eastAsia="맑은 고딕" w:hAnsi="Arial"/>
                <w:sz w:val="18"/>
                <w:szCs w:val="18"/>
                <w:lang w:eastAsia="ko-KR"/>
              </w:rPr>
              <w:t>4</w:t>
            </w:r>
          </w:p>
        </w:tc>
      </w:tr>
      <w:tr w:rsidR="000111AB" w:rsidRPr="009F41A3" w14:paraId="6B274B05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6277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0144A4E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szCs w:val="18"/>
                <w:lang w:eastAsia="ko-KR"/>
              </w:rPr>
              <w:t>n40</w:t>
            </w:r>
          </w:p>
        </w:tc>
        <w:tc>
          <w:tcPr>
            <w:tcW w:w="1066" w:type="dxa"/>
            <w:shd w:val="clear" w:color="auto" w:fill="auto"/>
            <w:noWrap/>
          </w:tcPr>
          <w:p w14:paraId="4175D209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385</w:t>
            </w:r>
          </w:p>
        </w:tc>
        <w:tc>
          <w:tcPr>
            <w:tcW w:w="747" w:type="dxa"/>
            <w:shd w:val="clear" w:color="auto" w:fill="auto"/>
            <w:noWrap/>
          </w:tcPr>
          <w:p w14:paraId="60076C22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17CC432C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1239BB44" w14:textId="77777777" w:rsidR="000111AB" w:rsidRPr="00D93249" w:rsidRDefault="000111AB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385</w:t>
            </w:r>
          </w:p>
        </w:tc>
        <w:tc>
          <w:tcPr>
            <w:tcW w:w="752" w:type="dxa"/>
            <w:shd w:val="clear" w:color="auto" w:fill="auto"/>
          </w:tcPr>
          <w:p w14:paraId="4BD1CFB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4B1B235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  <w:lang w:eastAsia="ko-KR"/>
              </w:rPr>
              <w:t>N/A</w:t>
            </w:r>
          </w:p>
        </w:tc>
      </w:tr>
    </w:tbl>
    <w:p w14:paraId="5D75E22B" w14:textId="77777777" w:rsidR="000111AB" w:rsidRPr="009F41A3" w:rsidRDefault="000111AB" w:rsidP="000111AB">
      <w:pPr>
        <w:rPr>
          <w:rFonts w:eastAsia="Yu Mincho"/>
          <w:lang w:eastAsia="ja-JP"/>
        </w:rPr>
      </w:pPr>
    </w:p>
    <w:p w14:paraId="6112D582" w14:textId="362E8C3B" w:rsidR="000111AB" w:rsidRPr="009F41A3" w:rsidRDefault="000111AB" w:rsidP="00147049">
      <w:pPr>
        <w:pStyle w:val="2"/>
        <w:rPr>
          <w:lang w:val="en-US" w:eastAsia="zh-TW"/>
        </w:rPr>
      </w:pPr>
      <w:bookmarkStart w:id="369" w:name="_Toc135927741"/>
      <w:r>
        <w:rPr>
          <w:lang w:eastAsia="zh-TW"/>
        </w:rPr>
        <w:t>6.26</w:t>
      </w:r>
      <w:r w:rsidRPr="009F41A3">
        <w:rPr>
          <w:lang w:eastAsia="zh-TW"/>
        </w:rPr>
        <w:tab/>
      </w:r>
      <w:r w:rsidRPr="009F41A3">
        <w:t>DC_</w:t>
      </w:r>
      <w:r>
        <w:t>7_</w:t>
      </w:r>
      <w:r w:rsidRPr="009F41A3">
        <w:t>n</w:t>
      </w:r>
      <w:r>
        <w:t>5</w:t>
      </w:r>
      <w:r w:rsidRPr="009F41A3">
        <w:t>-n</w:t>
      </w:r>
      <w:r>
        <w:t>40</w:t>
      </w:r>
      <w:bookmarkEnd w:id="369"/>
    </w:p>
    <w:p w14:paraId="2A95B7B7" w14:textId="58871B95" w:rsidR="000111AB" w:rsidRPr="009F41A3" w:rsidRDefault="000111AB" w:rsidP="00147049">
      <w:pPr>
        <w:pStyle w:val="3"/>
        <w:rPr>
          <w:lang w:val="en-US" w:eastAsia="zh-CN"/>
        </w:rPr>
      </w:pPr>
      <w:bookmarkStart w:id="370" w:name="_Toc135927742"/>
      <w:r>
        <w:rPr>
          <w:lang w:val="en-US" w:eastAsia="zh-CN"/>
        </w:rPr>
        <w:t>6.26</w:t>
      </w:r>
      <w:r w:rsidRPr="009F41A3">
        <w:rPr>
          <w:lang w:val="en-US" w:eastAsia="zh-CN"/>
        </w:rPr>
        <w:t>.1</w:t>
      </w:r>
      <w:r w:rsidRPr="009F41A3">
        <w:rPr>
          <w:lang w:val="en-US" w:eastAsia="zh-CN"/>
        </w:rPr>
        <w:tab/>
        <w:t>Operating bands for DC</w:t>
      </w:r>
      <w:bookmarkEnd w:id="370"/>
    </w:p>
    <w:p w14:paraId="4CB5B901" w14:textId="5D51EFC8" w:rsidR="000111AB" w:rsidRPr="009F41A3" w:rsidRDefault="000111AB" w:rsidP="00735A9B">
      <w:pPr>
        <w:pStyle w:val="TH"/>
        <w:rPr>
          <w:rFonts w:eastAsia="맑은 고딕"/>
          <w:lang w:eastAsia="ja-JP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6.26</w:t>
      </w:r>
      <w:r w:rsidRPr="009F41A3">
        <w:rPr>
          <w:rFonts w:eastAsia="맑은 고딕"/>
          <w:lang w:val="en-US"/>
        </w:rPr>
        <w:t>.1</w:t>
      </w:r>
      <w:r w:rsidRPr="009F41A3">
        <w:rPr>
          <w:rFonts w:eastAsia="맑은 고딕"/>
        </w:rP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0111AB" w:rsidRPr="009F41A3" w14:paraId="46D8D884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26D0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val="x-none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F665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4BD9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77E6E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F717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Duplex Mode</w:t>
            </w:r>
          </w:p>
        </w:tc>
      </w:tr>
      <w:tr w:rsidR="000111AB" w:rsidRPr="009F41A3" w14:paraId="7A57BBE6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0B69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6B40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84142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C2DA2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8395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</w:tr>
      <w:tr w:rsidR="000111AB" w:rsidRPr="009F41A3" w14:paraId="3D18C94B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5F6B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3EE5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CBC8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UL_low</w:t>
            </w: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8368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DL_low</w:t>
            </w: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1F1F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</w:tr>
      <w:tr w:rsidR="000111AB" w:rsidRPr="009F41A3" w14:paraId="2E110CE8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24B3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7_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-n</w:t>
            </w:r>
            <w:r>
              <w:rPr>
                <w:rFonts w:ascii="Arial" w:eastAsia="맑은 고딕" w:hAnsi="Arial"/>
                <w:sz w:val="18"/>
              </w:rPr>
              <w:t>40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DACB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69A6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2500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DF38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FFC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2570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7BD0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ko-KR"/>
              </w:rPr>
              <w:t>2</w:t>
            </w:r>
            <w:r>
              <w:rPr>
                <w:rFonts w:ascii="Arial" w:eastAsia="맑은 고딕" w:hAnsi="Arial"/>
                <w:sz w:val="18"/>
                <w:lang w:eastAsia="ko-KR"/>
              </w:rPr>
              <w:t>620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CF86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3659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ko-KR"/>
              </w:rPr>
              <w:t>2</w:t>
            </w:r>
            <w:r>
              <w:rPr>
                <w:rFonts w:ascii="Arial" w:eastAsia="맑은 고딕" w:hAnsi="Arial"/>
                <w:sz w:val="18"/>
                <w:lang w:eastAsia="ko-KR"/>
              </w:rPr>
              <w:t>690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D909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ko-KR"/>
              </w:rPr>
              <w:t>FDD</w:t>
            </w:r>
          </w:p>
        </w:tc>
      </w:tr>
      <w:tr w:rsidR="000111AB" w:rsidRPr="009F41A3" w14:paraId="1B0A2174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391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FDC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C3E3B"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511F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82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4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092C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C0F0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849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9D04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86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9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7686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C4E0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894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A92D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zh-TW"/>
              </w:rPr>
              <w:t>F</w:t>
            </w:r>
            <w:r w:rsidRPr="009F41A3">
              <w:rPr>
                <w:rFonts w:ascii="Arial" w:eastAsia="맑은 고딕" w:hAnsi="Arial" w:cs="Arial"/>
                <w:sz w:val="18"/>
                <w:lang w:eastAsia="zh-CN"/>
              </w:rPr>
              <w:t>DD</w:t>
            </w:r>
          </w:p>
        </w:tc>
      </w:tr>
      <w:tr w:rsidR="000111AB" w:rsidRPr="009F41A3" w14:paraId="5F244F11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2D97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DA83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zh-TW"/>
              </w:rPr>
              <w:t>n</w:t>
            </w:r>
            <w:r w:rsidRPr="005C3E3B">
              <w:rPr>
                <w:rFonts w:ascii="Arial" w:eastAsia="맑은 고딕" w:hAnsi="Arial" w:cs="Arial"/>
                <w:sz w:val="18"/>
                <w:lang w:eastAsia="zh-TW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B9B8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ko-KR"/>
              </w:rPr>
              <w:t>23</w:t>
            </w:r>
            <w:r w:rsidRPr="009F41A3">
              <w:rPr>
                <w:rFonts w:ascii="Arial" w:eastAsia="맑은 고딕" w:hAnsi="Arial"/>
                <w:sz w:val="18"/>
                <w:lang w:eastAsia="ko-KR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916D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C44F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24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F001" w14:textId="77777777" w:rsidR="000111AB" w:rsidRPr="009F41A3" w:rsidRDefault="000111AB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ko-KR"/>
              </w:rPr>
              <w:t>2</w:t>
            </w:r>
            <w:r w:rsidRPr="009F41A3">
              <w:rPr>
                <w:rFonts w:ascii="Arial" w:eastAsia="맑은 고딕" w:hAnsi="Arial"/>
                <w:sz w:val="18"/>
                <w:lang w:eastAsia="ko-KR"/>
              </w:rPr>
              <w:t>300</w:t>
            </w:r>
            <w:r w:rsidRPr="009F41A3"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3705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A0CC" w14:textId="77777777" w:rsidR="000111AB" w:rsidRPr="009F41A3" w:rsidRDefault="000111AB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24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6DC0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ko-KR"/>
              </w:rPr>
              <w:t>TDD</w:t>
            </w:r>
          </w:p>
        </w:tc>
      </w:tr>
    </w:tbl>
    <w:p w14:paraId="0EFA23BC" w14:textId="5E593BDA" w:rsidR="000111AB" w:rsidRPr="009F41A3" w:rsidRDefault="000111AB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6.26</w:t>
      </w:r>
      <w:r w:rsidRPr="009F41A3">
        <w:rPr>
          <w:rFonts w:eastAsia="맑은 고딕"/>
          <w:lang w:val="en-US"/>
        </w:rPr>
        <w:t>.1</w:t>
      </w:r>
      <w:r w:rsidRPr="009F41A3">
        <w:rPr>
          <w:rFonts w:eastAsia="맑은 고딕"/>
        </w:rPr>
        <w:t>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111AB" w:rsidRPr="009F41A3" w14:paraId="463E0FB9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8DA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fi-FI"/>
              </w:rPr>
              <w:t>EN-DC</w:t>
            </w:r>
          </w:p>
          <w:p w14:paraId="13FB4B6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A5A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val="fr-FR"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fr-FR" w:eastAsia="fi-FI"/>
              </w:rPr>
              <w:t>Uplink EN-DC</w:t>
            </w:r>
          </w:p>
          <w:p w14:paraId="30EBA4B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val="fr-FR"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fr-FR" w:eastAsia="fi-FI"/>
              </w:rPr>
              <w:t>configuration</w:t>
            </w:r>
          </w:p>
          <w:p w14:paraId="5B1B6D5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val="fr-FR"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0111AB" w:rsidRPr="009F41A3" w14:paraId="3F0A239D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E0EB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7</w:t>
            </w:r>
            <w:r w:rsidRPr="009F41A3">
              <w:rPr>
                <w:rFonts w:ascii="Arial" w:eastAsia="맑은 고딕" w:hAnsi="Arial"/>
                <w:sz w:val="18"/>
              </w:rPr>
              <w:t>A_n5A-n40A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D0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7</w:t>
            </w:r>
            <w:r w:rsidRPr="009F41A3">
              <w:rPr>
                <w:rFonts w:ascii="Arial" w:eastAsia="맑은 고딕" w:hAnsi="Arial"/>
                <w:sz w:val="18"/>
              </w:rPr>
              <w:t>A_n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  <w:r w:rsidRPr="009F41A3">
              <w:rPr>
                <w:rFonts w:ascii="Arial" w:eastAsia="맑은 고딕" w:hAnsi="Arial"/>
                <w:sz w:val="18"/>
              </w:rPr>
              <w:br/>
              <w:t>DC_</w:t>
            </w:r>
            <w:r>
              <w:rPr>
                <w:rFonts w:ascii="Arial" w:eastAsia="맑은 고딕" w:hAnsi="Arial"/>
                <w:sz w:val="18"/>
              </w:rPr>
              <w:t>7</w:t>
            </w:r>
            <w:r w:rsidRPr="009F41A3">
              <w:rPr>
                <w:rFonts w:ascii="Arial" w:eastAsia="맑은 고딕" w:hAnsi="Arial"/>
                <w:sz w:val="18"/>
              </w:rPr>
              <w:t>A_n</w:t>
            </w:r>
            <w:r>
              <w:rPr>
                <w:rFonts w:ascii="Arial" w:eastAsia="맑은 고딕" w:hAnsi="Arial"/>
                <w:sz w:val="18"/>
              </w:rPr>
              <w:t>40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</w:p>
        </w:tc>
      </w:tr>
    </w:tbl>
    <w:p w14:paraId="0305115C" w14:textId="77777777" w:rsidR="000111AB" w:rsidRPr="009F41A3" w:rsidRDefault="000111AB" w:rsidP="000111AB">
      <w:pPr>
        <w:rPr>
          <w:rFonts w:eastAsia="맑은 고딕"/>
        </w:rPr>
      </w:pPr>
    </w:p>
    <w:p w14:paraId="7477A94C" w14:textId="77777777" w:rsidR="000111AB" w:rsidRPr="009F41A3" w:rsidRDefault="000111AB" w:rsidP="000111AB">
      <w:pPr>
        <w:rPr>
          <w:rFonts w:eastAsia="맑은 고딕"/>
          <w:lang w:eastAsia="zh-CN"/>
        </w:rPr>
      </w:pPr>
    </w:p>
    <w:p w14:paraId="2DA6AF44" w14:textId="031BB1F8" w:rsidR="000111AB" w:rsidRPr="009F41A3" w:rsidRDefault="000111AB" w:rsidP="00147049">
      <w:pPr>
        <w:pStyle w:val="3"/>
        <w:rPr>
          <w:lang w:val="en-US" w:eastAsia="zh-CN"/>
        </w:rPr>
      </w:pPr>
      <w:bookmarkStart w:id="371" w:name="_Toc135927743"/>
      <w:r>
        <w:rPr>
          <w:lang w:val="en-US" w:eastAsia="zh-CN"/>
        </w:rPr>
        <w:t>6.26</w:t>
      </w:r>
      <w:r w:rsidRPr="009F41A3">
        <w:rPr>
          <w:lang w:val="en-US" w:eastAsia="zh-CN"/>
        </w:rPr>
        <w:t xml:space="preserve">.2 </w:t>
      </w:r>
      <w:r w:rsidRPr="009F41A3">
        <w:rPr>
          <w:lang w:eastAsia="zh-CN"/>
        </w:rPr>
        <w:t xml:space="preserve">Channel bandwidths per operating band for </w:t>
      </w:r>
      <w:r w:rsidRPr="009F41A3">
        <w:rPr>
          <w:rFonts w:hint="eastAsia"/>
          <w:lang w:eastAsia="ja-JP"/>
        </w:rPr>
        <w:t>DC</w:t>
      </w:r>
      <w:bookmarkEnd w:id="371"/>
    </w:p>
    <w:p w14:paraId="6E9E8869" w14:textId="564BBF5B" w:rsidR="000111AB" w:rsidRPr="009F41A3" w:rsidRDefault="000111AB" w:rsidP="00735A9B">
      <w:pPr>
        <w:pStyle w:val="TH"/>
        <w:rPr>
          <w:rFonts w:eastAsia="Yu Mincho"/>
          <w:sz w:val="28"/>
          <w:szCs w:val="28"/>
          <w:lang w:eastAsia="ja-JP"/>
        </w:rPr>
      </w:pPr>
      <w:r>
        <w:rPr>
          <w:rFonts w:eastAsia="맑은 고딕"/>
        </w:rPr>
        <w:t>Table 6.26</w:t>
      </w:r>
      <w:r w:rsidRPr="009F41A3">
        <w:rPr>
          <w:rFonts w:eastAsia="맑은 고딕"/>
          <w:lang w:val="en-US"/>
        </w:rPr>
        <w:t>.2</w:t>
      </w:r>
      <w:r w:rsidRPr="009F41A3">
        <w:rPr>
          <w:rFonts w:eastAsia="맑은 고딕"/>
        </w:rP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111AB" w:rsidRPr="009F41A3" w14:paraId="25DB8E23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3A3" w14:textId="77777777" w:rsidR="000111AB" w:rsidRPr="009F41A3" w:rsidRDefault="000111AB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38D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DC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operating / channel bandwidth</w:t>
            </w:r>
          </w:p>
        </w:tc>
      </w:tr>
      <w:tr w:rsidR="000111AB" w:rsidRPr="009F41A3" w14:paraId="7B3C8DF3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9C1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 xml:space="preserve">E-UTRA </w:t>
            </w: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and NR DC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2F1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E-UTRA</w:t>
            </w: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 xml:space="preserve"> and NR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AF4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Subcarrier spacing</w:t>
            </w:r>
          </w:p>
          <w:p w14:paraId="38CC827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FDD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5</w:t>
            </w:r>
          </w:p>
          <w:p w14:paraId="3F358B7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CE1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10</w:t>
            </w:r>
          </w:p>
          <w:p w14:paraId="78D425F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897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15</w:t>
            </w:r>
          </w:p>
          <w:p w14:paraId="04C3632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058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20</w:t>
            </w:r>
          </w:p>
          <w:p w14:paraId="79435D9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2C0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25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7E4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30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480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24ED07E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A89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50</w:t>
            </w:r>
          </w:p>
          <w:p w14:paraId="2ED599B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56B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60</w:t>
            </w:r>
          </w:p>
          <w:p w14:paraId="2446F57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8C2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70</w:t>
            </w:r>
          </w:p>
          <w:p w14:paraId="2765922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F36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80</w:t>
            </w:r>
          </w:p>
          <w:p w14:paraId="1919AAD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51B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90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DD5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100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B9E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Maximum aggregated bandwidth</w:t>
            </w:r>
          </w:p>
          <w:p w14:paraId="63CAEEE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[MHz]</w:t>
            </w:r>
          </w:p>
        </w:tc>
      </w:tr>
      <w:tr w:rsidR="000111AB" w:rsidRPr="009F41A3" w14:paraId="000F3B86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A8A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7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  <w:r>
              <w:rPr>
                <w:rFonts w:ascii="Arial" w:eastAsia="맑은 고딕" w:hAnsi="Arial"/>
                <w:sz w:val="18"/>
              </w:rPr>
              <w:t>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A-n</w:t>
            </w:r>
            <w:r>
              <w:rPr>
                <w:rFonts w:ascii="Arial" w:eastAsia="맑은 고딕" w:hAnsi="Arial"/>
                <w:sz w:val="18"/>
              </w:rPr>
              <w:t>40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CE6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41E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232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0F5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E5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1A2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99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DCF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CBC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CDB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ED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CA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2E2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74E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763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3A0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</w:t>
            </w:r>
            <w:r>
              <w:rPr>
                <w:rFonts w:ascii="Arial" w:eastAsia="맑은 고딕" w:hAnsi="Arial"/>
                <w:sz w:val="18"/>
                <w:lang w:eastAsia="ja-JP"/>
              </w:rPr>
              <w:t>45</w:t>
            </w:r>
          </w:p>
        </w:tc>
      </w:tr>
      <w:tr w:rsidR="000111AB" w:rsidRPr="009F41A3" w14:paraId="2250D3AF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256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8689D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n5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68D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77C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540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791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23B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85E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  <w:r w:rsidRPr="009F41A3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129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A68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AF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1A7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90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F0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8BB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B4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87EA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111AB" w:rsidRPr="009F41A3" w14:paraId="3972459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927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12B1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B46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B39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BD9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140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4A4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261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  <w:r w:rsidRPr="009F41A3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FED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910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0E0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749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BDD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887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3EC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349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C9AB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111AB" w:rsidRPr="009F41A3" w14:paraId="7FF870FC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981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01C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n</w:t>
            </w:r>
            <w:r>
              <w:rPr>
                <w:rFonts w:ascii="Arial" w:eastAsia="맑은 고딕" w:hAnsi="Arial"/>
                <w:sz w:val="18"/>
                <w:lang w:eastAsia="zh-TW"/>
              </w:rPr>
              <w:t>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EB2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2C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0164EF">
              <w:rPr>
                <w:rFonts w:ascii="Arial" w:eastAsia="Yu Mincho" w:hAnsi="Arial"/>
                <w:sz w:val="18"/>
              </w:rPr>
              <w:t>5</w:t>
            </w:r>
            <w:r w:rsidRPr="000164EF"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5E4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82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EDD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D6E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4EC8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3A0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038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E60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8D8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3B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DEB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D0C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C0D5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111AB" w:rsidRPr="009F41A3" w14:paraId="215C3200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756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0B8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ED2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9FC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E1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24E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827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194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9C3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11F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3A1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C2B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E23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211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DB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12B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E2A1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111AB" w:rsidRPr="009F41A3" w14:paraId="0DF6D774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F8F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538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518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966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F5B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819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41D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FC33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640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082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B762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DDC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F775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0704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F12D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4B8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31F8" w14:textId="77777777" w:rsidR="000111AB" w:rsidRPr="009F41A3" w:rsidRDefault="000111AB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</w:tbl>
    <w:p w14:paraId="51B4473E" w14:textId="77777777" w:rsidR="000111AB" w:rsidRPr="009F41A3" w:rsidRDefault="000111AB" w:rsidP="000111AB">
      <w:pPr>
        <w:rPr>
          <w:rFonts w:eastAsia="맑은 고딕"/>
          <w:lang w:eastAsia="ko-KR"/>
        </w:rPr>
      </w:pPr>
    </w:p>
    <w:p w14:paraId="0C1E0804" w14:textId="3AFFD1AD" w:rsidR="000111AB" w:rsidRPr="009F41A3" w:rsidRDefault="000111AB" w:rsidP="00147049">
      <w:pPr>
        <w:pStyle w:val="3"/>
        <w:rPr>
          <w:lang w:val="en-US" w:eastAsia="zh-CN"/>
        </w:rPr>
      </w:pPr>
      <w:bookmarkStart w:id="372" w:name="_Toc135927744"/>
      <w:r>
        <w:rPr>
          <w:lang w:val="en-US" w:eastAsia="zh-CN"/>
        </w:rPr>
        <w:t>6.26</w:t>
      </w:r>
      <w:r w:rsidRPr="009F41A3">
        <w:rPr>
          <w:lang w:val="en-US" w:eastAsia="zh-CN"/>
        </w:rPr>
        <w:t>.3</w:t>
      </w:r>
      <w:r w:rsidRPr="009F41A3">
        <w:rPr>
          <w:lang w:val="en-US" w:eastAsia="zh-CN"/>
        </w:rPr>
        <w:tab/>
        <w:t>Co-existence studies</w:t>
      </w:r>
      <w:bookmarkEnd w:id="372"/>
    </w:p>
    <w:p w14:paraId="772649E8" w14:textId="77777777" w:rsidR="000111AB" w:rsidRPr="009F41A3" w:rsidRDefault="000111AB" w:rsidP="000111AB">
      <w:pPr>
        <w:rPr>
          <w:rFonts w:eastAsia="맑은 고딕"/>
          <w:lang w:eastAsia="ko-KR"/>
        </w:rPr>
      </w:pPr>
      <w:r w:rsidRPr="009F41A3">
        <w:rPr>
          <w:rFonts w:eastAsia="맑은 고딕"/>
          <w:lang w:eastAsia="ko-KR"/>
        </w:rPr>
        <w:t>The IMD products caused by UL DC_</w:t>
      </w:r>
      <w:r>
        <w:rPr>
          <w:rFonts w:eastAsia="맑은 고딕"/>
          <w:lang w:eastAsia="ko-KR"/>
        </w:rPr>
        <w:t>7</w:t>
      </w:r>
      <w:r w:rsidRPr="009F41A3">
        <w:rPr>
          <w:rFonts w:eastAsia="맑은 고딕"/>
          <w:lang w:eastAsia="ko-KR"/>
        </w:rPr>
        <w:t>_n</w:t>
      </w:r>
      <w:r>
        <w:rPr>
          <w:rFonts w:eastAsia="맑은 고딕"/>
          <w:lang w:eastAsia="ko-KR"/>
        </w:rPr>
        <w:t>5</w:t>
      </w:r>
      <w:r w:rsidRPr="009F41A3">
        <w:rPr>
          <w:rFonts w:eastAsia="맑은 고딕"/>
          <w:lang w:eastAsia="ko-KR"/>
        </w:rPr>
        <w:t xml:space="preserve"> are shown below.</w:t>
      </w:r>
    </w:p>
    <w:p w14:paraId="12EE3BED" w14:textId="50837377" w:rsidR="000111AB" w:rsidRPr="009F41A3" w:rsidRDefault="000111AB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6.26</w:t>
      </w:r>
      <w:r w:rsidRPr="009F41A3">
        <w:rPr>
          <w:rFonts w:eastAsia="맑은 고딕"/>
          <w:lang w:val="en-US"/>
        </w:rPr>
        <w:t>.3</w:t>
      </w:r>
      <w:r w:rsidRPr="009F41A3">
        <w:rPr>
          <w:rFonts w:eastAsia="맑은 고딕"/>
        </w:rPr>
        <w:t>-1: The IMD products caused by UL DC_</w:t>
      </w:r>
      <w:r>
        <w:rPr>
          <w:rFonts w:eastAsia="맑은 고딕"/>
        </w:rPr>
        <w:t>7</w:t>
      </w:r>
      <w:r w:rsidRPr="009F41A3">
        <w:rPr>
          <w:rFonts w:eastAsia="맑은 고딕"/>
        </w:rPr>
        <w:t>_n</w:t>
      </w:r>
      <w:r>
        <w:rPr>
          <w:rFonts w:eastAsia="맑은 고딕"/>
        </w:rPr>
        <w:t>5</w:t>
      </w:r>
    </w:p>
    <w:tbl>
      <w:tblPr>
        <w:tblStyle w:val="a7"/>
        <w:tblW w:w="10165" w:type="dxa"/>
        <w:tblLook w:val="04A0" w:firstRow="1" w:lastRow="0" w:firstColumn="1" w:lastColumn="0" w:noHBand="0" w:noVBand="1"/>
      </w:tblPr>
      <w:tblGrid>
        <w:gridCol w:w="2875"/>
        <w:gridCol w:w="1710"/>
        <w:gridCol w:w="1890"/>
        <w:gridCol w:w="1710"/>
        <w:gridCol w:w="1980"/>
      </w:tblGrid>
      <w:tr w:rsidR="000111AB" w:rsidRPr="009F41A3" w14:paraId="29599F36" w14:textId="77777777" w:rsidTr="00152546">
        <w:trPr>
          <w:trHeight w:val="290"/>
        </w:trPr>
        <w:tc>
          <w:tcPr>
            <w:tcW w:w="2875" w:type="dxa"/>
            <w:noWrap/>
            <w:vAlign w:val="center"/>
          </w:tcPr>
          <w:p w14:paraId="587DA34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UE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 xml:space="preserve"> 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U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L carriers</w:t>
            </w:r>
          </w:p>
        </w:tc>
        <w:tc>
          <w:tcPr>
            <w:tcW w:w="1710" w:type="dxa"/>
            <w:noWrap/>
            <w:vAlign w:val="center"/>
          </w:tcPr>
          <w:p w14:paraId="66EDACC3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_low</w:t>
            </w:r>
          </w:p>
        </w:tc>
        <w:tc>
          <w:tcPr>
            <w:tcW w:w="1890" w:type="dxa"/>
            <w:noWrap/>
            <w:vAlign w:val="center"/>
          </w:tcPr>
          <w:p w14:paraId="4709AA1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_high</w:t>
            </w:r>
          </w:p>
        </w:tc>
        <w:tc>
          <w:tcPr>
            <w:tcW w:w="1710" w:type="dxa"/>
            <w:noWrap/>
            <w:vAlign w:val="center"/>
          </w:tcPr>
          <w:p w14:paraId="58CF8B8C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_low</w:t>
            </w:r>
          </w:p>
        </w:tc>
        <w:tc>
          <w:tcPr>
            <w:tcW w:w="1980" w:type="dxa"/>
            <w:noWrap/>
            <w:vAlign w:val="center"/>
          </w:tcPr>
          <w:p w14:paraId="2D296D7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_high</w:t>
            </w:r>
          </w:p>
        </w:tc>
      </w:tr>
      <w:tr w:rsidR="000111AB" w:rsidRPr="009F41A3" w14:paraId="30B8A5A3" w14:textId="77777777" w:rsidTr="00152546">
        <w:trPr>
          <w:trHeight w:val="290"/>
        </w:trPr>
        <w:tc>
          <w:tcPr>
            <w:tcW w:w="2875" w:type="dxa"/>
            <w:noWrap/>
            <w:vAlign w:val="bottom"/>
          </w:tcPr>
          <w:p w14:paraId="6E3DB5C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1710" w:type="dxa"/>
            <w:noWrap/>
            <w:vAlign w:val="bottom"/>
          </w:tcPr>
          <w:p w14:paraId="50747BD9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1890" w:type="dxa"/>
            <w:noWrap/>
            <w:vAlign w:val="bottom"/>
          </w:tcPr>
          <w:p w14:paraId="1FC00FC5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49</w:t>
            </w:r>
          </w:p>
        </w:tc>
        <w:tc>
          <w:tcPr>
            <w:tcW w:w="1710" w:type="dxa"/>
            <w:noWrap/>
            <w:vAlign w:val="bottom"/>
          </w:tcPr>
          <w:p w14:paraId="2629CD89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1980" w:type="dxa"/>
            <w:noWrap/>
            <w:vAlign w:val="bottom"/>
          </w:tcPr>
          <w:p w14:paraId="2CBED9DC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570</w:t>
            </w:r>
          </w:p>
        </w:tc>
      </w:tr>
      <w:tr w:rsidR="000111AB" w:rsidRPr="009F41A3" w14:paraId="46717EF9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36B73A74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  <w:lang w:val="en-US"/>
              </w:rPr>
            </w:pPr>
            <w:r w:rsidRPr="009F41A3">
              <w:rPr>
                <w:rFonts w:eastAsia="맑은 고딕"/>
                <w:sz w:val="16"/>
                <w:szCs w:val="16"/>
              </w:rPr>
              <w:t>2nd order IMD products</w:t>
            </w:r>
          </w:p>
        </w:tc>
        <w:tc>
          <w:tcPr>
            <w:tcW w:w="1710" w:type="dxa"/>
            <w:noWrap/>
            <w:hideMark/>
          </w:tcPr>
          <w:p w14:paraId="2E4A3E9F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– fx_low|</w:t>
            </w:r>
          </w:p>
        </w:tc>
        <w:tc>
          <w:tcPr>
            <w:tcW w:w="1890" w:type="dxa"/>
            <w:noWrap/>
            <w:hideMark/>
          </w:tcPr>
          <w:p w14:paraId="7151225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– fx_high|</w:t>
            </w:r>
          </w:p>
        </w:tc>
        <w:tc>
          <w:tcPr>
            <w:tcW w:w="1710" w:type="dxa"/>
            <w:noWrap/>
            <w:hideMark/>
          </w:tcPr>
          <w:p w14:paraId="50A04A5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+ fx_low|</w:t>
            </w:r>
          </w:p>
        </w:tc>
        <w:tc>
          <w:tcPr>
            <w:tcW w:w="1980" w:type="dxa"/>
            <w:noWrap/>
            <w:hideMark/>
          </w:tcPr>
          <w:p w14:paraId="30519FF0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+ fx_high|</w:t>
            </w:r>
          </w:p>
        </w:tc>
      </w:tr>
      <w:tr w:rsidR="000111AB" w:rsidRPr="009F41A3" w14:paraId="370C4187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0B20E68F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0839B619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746</w:t>
            </w:r>
          </w:p>
        </w:tc>
        <w:tc>
          <w:tcPr>
            <w:tcW w:w="1890" w:type="dxa"/>
            <w:noWrap/>
          </w:tcPr>
          <w:p w14:paraId="290B8EC3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651</w:t>
            </w:r>
          </w:p>
        </w:tc>
        <w:tc>
          <w:tcPr>
            <w:tcW w:w="1710" w:type="dxa"/>
            <w:noWrap/>
          </w:tcPr>
          <w:p w14:paraId="3B7092BA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419</w:t>
            </w:r>
          </w:p>
        </w:tc>
        <w:tc>
          <w:tcPr>
            <w:tcW w:w="1980" w:type="dxa"/>
            <w:noWrap/>
          </w:tcPr>
          <w:p w14:paraId="68B9B2C6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324</w:t>
            </w:r>
          </w:p>
        </w:tc>
      </w:tr>
      <w:tr w:rsidR="000111AB" w:rsidRPr="009F41A3" w14:paraId="38FB4792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C3AAB9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3rd order IMD products</w:t>
            </w:r>
          </w:p>
        </w:tc>
        <w:tc>
          <w:tcPr>
            <w:tcW w:w="1710" w:type="dxa"/>
            <w:noWrap/>
            <w:hideMark/>
          </w:tcPr>
          <w:p w14:paraId="21D587A4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– 2*fx_low|</w:t>
            </w:r>
          </w:p>
        </w:tc>
        <w:tc>
          <w:tcPr>
            <w:tcW w:w="1890" w:type="dxa"/>
            <w:noWrap/>
            <w:hideMark/>
          </w:tcPr>
          <w:p w14:paraId="17C152A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– 2*fx_high|</w:t>
            </w:r>
          </w:p>
        </w:tc>
        <w:tc>
          <w:tcPr>
            <w:tcW w:w="1710" w:type="dxa"/>
            <w:noWrap/>
            <w:hideMark/>
          </w:tcPr>
          <w:p w14:paraId="6E8CB3B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– fx_high|</w:t>
            </w:r>
          </w:p>
        </w:tc>
        <w:tc>
          <w:tcPr>
            <w:tcW w:w="1980" w:type="dxa"/>
            <w:noWrap/>
            <w:hideMark/>
          </w:tcPr>
          <w:p w14:paraId="26D79EFE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– fx_low|</w:t>
            </w:r>
          </w:p>
        </w:tc>
      </w:tr>
      <w:tr w:rsidR="000111AB" w:rsidRPr="009F41A3" w14:paraId="5948D978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AF588F4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5893B51B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890" w:type="dxa"/>
            <w:noWrap/>
          </w:tcPr>
          <w:p w14:paraId="3597BD0D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1710" w:type="dxa"/>
            <w:noWrap/>
          </w:tcPr>
          <w:p w14:paraId="193C7950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316</w:t>
            </w:r>
          </w:p>
        </w:tc>
        <w:tc>
          <w:tcPr>
            <w:tcW w:w="1980" w:type="dxa"/>
            <w:noWrap/>
          </w:tcPr>
          <w:p w14:paraId="4006A085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4151</w:t>
            </w:r>
          </w:p>
        </w:tc>
      </w:tr>
      <w:tr w:rsidR="000111AB" w:rsidRPr="009F41A3" w14:paraId="617715E0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5ACBB18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3rd order IMD products</w:t>
            </w:r>
          </w:p>
        </w:tc>
        <w:tc>
          <w:tcPr>
            <w:tcW w:w="1710" w:type="dxa"/>
            <w:noWrap/>
            <w:hideMark/>
          </w:tcPr>
          <w:p w14:paraId="536749B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+ fy_low|</w:t>
            </w:r>
          </w:p>
        </w:tc>
        <w:tc>
          <w:tcPr>
            <w:tcW w:w="1890" w:type="dxa"/>
            <w:noWrap/>
            <w:hideMark/>
          </w:tcPr>
          <w:p w14:paraId="3C839CA4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+ fy_high|</w:t>
            </w:r>
          </w:p>
        </w:tc>
        <w:tc>
          <w:tcPr>
            <w:tcW w:w="1710" w:type="dxa"/>
            <w:noWrap/>
            <w:hideMark/>
          </w:tcPr>
          <w:p w14:paraId="201D0B0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+ fx_low|</w:t>
            </w:r>
          </w:p>
        </w:tc>
        <w:tc>
          <w:tcPr>
            <w:tcW w:w="1980" w:type="dxa"/>
            <w:noWrap/>
            <w:hideMark/>
          </w:tcPr>
          <w:p w14:paraId="153D0860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+ fx_high|</w:t>
            </w:r>
          </w:p>
        </w:tc>
      </w:tr>
      <w:tr w:rsidR="000111AB" w:rsidRPr="009F41A3" w14:paraId="0FDD8352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308F2BC3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7F8E9534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268</w:t>
            </w:r>
          </w:p>
        </w:tc>
        <w:tc>
          <w:tcPr>
            <w:tcW w:w="1890" w:type="dxa"/>
            <w:noWrap/>
          </w:tcPr>
          <w:p w14:paraId="1BFEE307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148</w:t>
            </w:r>
          </w:p>
        </w:tc>
        <w:tc>
          <w:tcPr>
            <w:tcW w:w="1710" w:type="dxa"/>
            <w:noWrap/>
          </w:tcPr>
          <w:p w14:paraId="1C585631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989</w:t>
            </w:r>
          </w:p>
        </w:tc>
        <w:tc>
          <w:tcPr>
            <w:tcW w:w="1980" w:type="dxa"/>
            <w:noWrap/>
          </w:tcPr>
          <w:p w14:paraId="03EF56B1" w14:textId="77777777" w:rsidR="000111AB" w:rsidRPr="009F41A3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824</w:t>
            </w:r>
          </w:p>
        </w:tc>
      </w:tr>
      <w:tr w:rsidR="000111AB" w:rsidRPr="009F41A3" w14:paraId="02A40278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40038B0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62FA364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–2*y_high|</w:t>
            </w:r>
          </w:p>
        </w:tc>
        <w:tc>
          <w:tcPr>
            <w:tcW w:w="1890" w:type="dxa"/>
            <w:noWrap/>
            <w:hideMark/>
          </w:tcPr>
          <w:p w14:paraId="340149B7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– 2*fy_low|</w:t>
            </w:r>
          </w:p>
        </w:tc>
        <w:tc>
          <w:tcPr>
            <w:tcW w:w="1710" w:type="dxa"/>
            <w:noWrap/>
            <w:hideMark/>
          </w:tcPr>
          <w:p w14:paraId="3075B7F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+2* fy_low|</w:t>
            </w:r>
          </w:p>
        </w:tc>
        <w:tc>
          <w:tcPr>
            <w:tcW w:w="1980" w:type="dxa"/>
            <w:noWrap/>
            <w:hideMark/>
          </w:tcPr>
          <w:p w14:paraId="2F203BD4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+2* fy_high|</w:t>
            </w:r>
          </w:p>
        </w:tc>
      </w:tr>
      <w:tr w:rsidR="000111AB" w:rsidRPr="009F41A3" w14:paraId="50136967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8FF6FE3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2A743D72" w14:textId="77777777" w:rsidR="000111AB" w:rsidRPr="0090561E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302</w:t>
            </w:r>
          </w:p>
        </w:tc>
        <w:tc>
          <w:tcPr>
            <w:tcW w:w="1890" w:type="dxa"/>
            <w:noWrap/>
          </w:tcPr>
          <w:p w14:paraId="4866110F" w14:textId="77777777" w:rsidR="000111AB" w:rsidRPr="0090561E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492</w:t>
            </w:r>
          </w:p>
        </w:tc>
        <w:tc>
          <w:tcPr>
            <w:tcW w:w="1710" w:type="dxa"/>
            <w:noWrap/>
          </w:tcPr>
          <w:p w14:paraId="0EA953B4" w14:textId="77777777" w:rsidR="000111AB" w:rsidRPr="0090561E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648</w:t>
            </w:r>
          </w:p>
        </w:tc>
        <w:tc>
          <w:tcPr>
            <w:tcW w:w="1980" w:type="dxa"/>
            <w:noWrap/>
          </w:tcPr>
          <w:p w14:paraId="10FCDF69" w14:textId="77777777" w:rsidR="000111AB" w:rsidRPr="0090561E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838</w:t>
            </w:r>
          </w:p>
        </w:tc>
      </w:tr>
      <w:tr w:rsidR="000111AB" w:rsidRPr="009F41A3" w14:paraId="687D16C6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3BF7F5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34850E2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|3*fx_low –1*fy_high|</w:t>
            </w:r>
          </w:p>
        </w:tc>
        <w:tc>
          <w:tcPr>
            <w:tcW w:w="1890" w:type="dxa"/>
            <w:noWrap/>
            <w:hideMark/>
          </w:tcPr>
          <w:p w14:paraId="6F7D27C3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|3*fx_high – 1*fy_low|</w:t>
            </w:r>
          </w:p>
        </w:tc>
        <w:tc>
          <w:tcPr>
            <w:tcW w:w="1710" w:type="dxa"/>
            <w:noWrap/>
            <w:hideMark/>
          </w:tcPr>
          <w:p w14:paraId="2F6B611F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|3*fy_low – *fx_high|</w:t>
            </w:r>
          </w:p>
        </w:tc>
        <w:tc>
          <w:tcPr>
            <w:tcW w:w="1980" w:type="dxa"/>
            <w:noWrap/>
            <w:hideMark/>
          </w:tcPr>
          <w:p w14:paraId="4579B0B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|3*fy_high – 1*fx_low|</w:t>
            </w:r>
          </w:p>
        </w:tc>
      </w:tr>
      <w:tr w:rsidR="000111AB" w:rsidRPr="009F41A3" w14:paraId="43A9F53A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21DF8FE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18A0994A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890" w:type="dxa"/>
            <w:noWrap/>
          </w:tcPr>
          <w:p w14:paraId="642575D6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710" w:type="dxa"/>
            <w:noWrap/>
          </w:tcPr>
          <w:p w14:paraId="0C26774D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651</w:t>
            </w:r>
          </w:p>
        </w:tc>
        <w:tc>
          <w:tcPr>
            <w:tcW w:w="1980" w:type="dxa"/>
            <w:noWrap/>
          </w:tcPr>
          <w:p w14:paraId="3ABB6F4F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886</w:t>
            </w:r>
          </w:p>
        </w:tc>
      </w:tr>
      <w:tr w:rsidR="000111AB" w:rsidRPr="009F41A3" w14:paraId="6484234B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A318F81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0A5B351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|3*fx_low +1* fy_low|</w:t>
            </w:r>
          </w:p>
        </w:tc>
        <w:tc>
          <w:tcPr>
            <w:tcW w:w="1890" w:type="dxa"/>
            <w:noWrap/>
            <w:hideMark/>
          </w:tcPr>
          <w:p w14:paraId="68114691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|3*fx_high +1* fy_high|</w:t>
            </w:r>
          </w:p>
        </w:tc>
        <w:tc>
          <w:tcPr>
            <w:tcW w:w="1710" w:type="dxa"/>
            <w:noWrap/>
            <w:hideMark/>
          </w:tcPr>
          <w:p w14:paraId="79CD08E1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|3*fy_low + 1*fx_low|</w:t>
            </w:r>
          </w:p>
        </w:tc>
        <w:tc>
          <w:tcPr>
            <w:tcW w:w="1980" w:type="dxa"/>
            <w:noWrap/>
            <w:hideMark/>
          </w:tcPr>
          <w:p w14:paraId="49DAA8A2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|3*fy_high + 1*fx_high|</w:t>
            </w:r>
          </w:p>
        </w:tc>
      </w:tr>
      <w:tr w:rsidR="000111AB" w:rsidRPr="009F41A3" w14:paraId="6FECA647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3C4AE94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20E464B9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972</w:t>
            </w:r>
          </w:p>
        </w:tc>
        <w:tc>
          <w:tcPr>
            <w:tcW w:w="1890" w:type="dxa"/>
            <w:noWrap/>
          </w:tcPr>
          <w:p w14:paraId="74F8C075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117</w:t>
            </w:r>
          </w:p>
        </w:tc>
        <w:tc>
          <w:tcPr>
            <w:tcW w:w="1710" w:type="dxa"/>
            <w:noWrap/>
          </w:tcPr>
          <w:p w14:paraId="05FC2BA3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324</w:t>
            </w:r>
          </w:p>
        </w:tc>
        <w:tc>
          <w:tcPr>
            <w:tcW w:w="1980" w:type="dxa"/>
            <w:noWrap/>
          </w:tcPr>
          <w:p w14:paraId="3622CBAE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559</w:t>
            </w:r>
          </w:p>
        </w:tc>
      </w:tr>
      <w:tr w:rsidR="000111AB" w:rsidRPr="009F41A3" w14:paraId="25DE70FE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4B3EA5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65326293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|fx_low – 4*fy_high|</w:t>
            </w:r>
          </w:p>
        </w:tc>
        <w:tc>
          <w:tcPr>
            <w:tcW w:w="1890" w:type="dxa"/>
            <w:noWrap/>
            <w:hideMark/>
          </w:tcPr>
          <w:p w14:paraId="58FC801C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|fx_high – 4*fy_low|</w:t>
            </w:r>
          </w:p>
        </w:tc>
        <w:tc>
          <w:tcPr>
            <w:tcW w:w="1710" w:type="dxa"/>
            <w:noWrap/>
            <w:hideMark/>
          </w:tcPr>
          <w:p w14:paraId="69CBA2C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– 4*fx_high|</w:t>
            </w:r>
          </w:p>
        </w:tc>
        <w:tc>
          <w:tcPr>
            <w:tcW w:w="1980" w:type="dxa"/>
            <w:noWrap/>
            <w:hideMark/>
          </w:tcPr>
          <w:p w14:paraId="4430F972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– 4*fx_low|</w:t>
            </w:r>
          </w:p>
        </w:tc>
      </w:tr>
      <w:tr w:rsidR="000111AB" w:rsidRPr="009F41A3" w14:paraId="2D8C3CDA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1A18D4C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0DB69253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151</w:t>
            </w:r>
          </w:p>
        </w:tc>
        <w:tc>
          <w:tcPr>
            <w:tcW w:w="1890" w:type="dxa"/>
            <w:noWrap/>
          </w:tcPr>
          <w:p w14:paraId="30183B57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456</w:t>
            </w:r>
          </w:p>
        </w:tc>
        <w:tc>
          <w:tcPr>
            <w:tcW w:w="1710" w:type="dxa"/>
            <w:noWrap/>
          </w:tcPr>
          <w:p w14:paraId="2CA9537F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1980" w:type="dxa"/>
            <w:noWrap/>
          </w:tcPr>
          <w:p w14:paraId="76F4EF46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96</w:t>
            </w:r>
          </w:p>
        </w:tc>
      </w:tr>
      <w:tr w:rsidR="000111AB" w:rsidRPr="009F41A3" w14:paraId="7DD30257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78074AB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4ACB22CE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|fx_low + 4*fy_low|</w:t>
            </w:r>
          </w:p>
        </w:tc>
        <w:tc>
          <w:tcPr>
            <w:tcW w:w="1890" w:type="dxa"/>
            <w:noWrap/>
            <w:hideMark/>
          </w:tcPr>
          <w:p w14:paraId="6E03134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|fx_high + 4*fy_high|</w:t>
            </w:r>
          </w:p>
        </w:tc>
        <w:tc>
          <w:tcPr>
            <w:tcW w:w="1710" w:type="dxa"/>
            <w:noWrap/>
            <w:hideMark/>
          </w:tcPr>
          <w:p w14:paraId="0707477D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 xml:space="preserve">|fy_low + </w:t>
            </w:r>
            <w:r>
              <w:rPr>
                <w:rFonts w:eastAsia="맑은 고딕"/>
                <w:sz w:val="16"/>
                <w:szCs w:val="16"/>
              </w:rPr>
              <w:t>4</w:t>
            </w:r>
            <w:r w:rsidRPr="009F41A3">
              <w:rPr>
                <w:rFonts w:eastAsia="맑은 고딕"/>
                <w:sz w:val="16"/>
                <w:szCs w:val="16"/>
              </w:rPr>
              <w:t>*fx_low|</w:t>
            </w:r>
          </w:p>
        </w:tc>
        <w:tc>
          <w:tcPr>
            <w:tcW w:w="1980" w:type="dxa"/>
            <w:noWrap/>
            <w:hideMark/>
          </w:tcPr>
          <w:p w14:paraId="3D4E3EFB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+ 4*fx_high|</w:t>
            </w:r>
          </w:p>
        </w:tc>
      </w:tr>
      <w:tr w:rsidR="000111AB" w:rsidRPr="009F41A3" w14:paraId="4882C02B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230DB7AC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604C02E5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0824</w:t>
            </w:r>
          </w:p>
        </w:tc>
        <w:tc>
          <w:tcPr>
            <w:tcW w:w="1890" w:type="dxa"/>
            <w:noWrap/>
          </w:tcPr>
          <w:p w14:paraId="5F17FAFC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1710" w:type="dxa"/>
            <w:noWrap/>
          </w:tcPr>
          <w:p w14:paraId="36046FB0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796</w:t>
            </w:r>
          </w:p>
        </w:tc>
        <w:tc>
          <w:tcPr>
            <w:tcW w:w="1980" w:type="dxa"/>
            <w:noWrap/>
          </w:tcPr>
          <w:p w14:paraId="633D7A1E" w14:textId="77777777" w:rsidR="000111AB" w:rsidRPr="00167835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966</w:t>
            </w:r>
          </w:p>
        </w:tc>
      </w:tr>
      <w:tr w:rsidR="000111AB" w:rsidRPr="009F41A3" w14:paraId="4021692D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5B130158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03277101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 xml:space="preserve">|2*fx_low – </w:t>
            </w:r>
            <w:r>
              <w:rPr>
                <w:rFonts w:eastAsia="맑은 고딕"/>
                <w:sz w:val="16"/>
                <w:szCs w:val="16"/>
              </w:rPr>
              <w:t>3</w:t>
            </w:r>
            <w:r w:rsidRPr="009F41A3">
              <w:rPr>
                <w:rFonts w:eastAsia="맑은 고딕"/>
                <w:sz w:val="16"/>
                <w:szCs w:val="16"/>
              </w:rPr>
              <w:t>*fy_high|</w:t>
            </w:r>
          </w:p>
        </w:tc>
        <w:tc>
          <w:tcPr>
            <w:tcW w:w="1890" w:type="dxa"/>
            <w:noWrap/>
            <w:hideMark/>
          </w:tcPr>
          <w:p w14:paraId="1B26D34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– 3*fy_low|</w:t>
            </w:r>
          </w:p>
        </w:tc>
        <w:tc>
          <w:tcPr>
            <w:tcW w:w="1710" w:type="dxa"/>
            <w:noWrap/>
            <w:hideMark/>
          </w:tcPr>
          <w:p w14:paraId="3B84598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–</w:t>
            </w:r>
            <w:r>
              <w:rPr>
                <w:rFonts w:eastAsia="맑은 고딕"/>
                <w:sz w:val="16"/>
                <w:szCs w:val="16"/>
              </w:rPr>
              <w:t>3</w:t>
            </w:r>
            <w:r w:rsidRPr="009F41A3">
              <w:rPr>
                <w:rFonts w:eastAsia="맑은 고딕"/>
                <w:sz w:val="16"/>
                <w:szCs w:val="16"/>
              </w:rPr>
              <w:t xml:space="preserve"> *fx_high|</w:t>
            </w:r>
          </w:p>
        </w:tc>
        <w:tc>
          <w:tcPr>
            <w:tcW w:w="1980" w:type="dxa"/>
            <w:noWrap/>
            <w:hideMark/>
          </w:tcPr>
          <w:p w14:paraId="5F6BA83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– 3*fx_low|</w:t>
            </w:r>
          </w:p>
        </w:tc>
      </w:tr>
      <w:tr w:rsidR="000111AB" w:rsidRPr="009F41A3" w14:paraId="695E9AF7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5CCCAE5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334985B8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802</w:t>
            </w:r>
          </w:p>
        </w:tc>
        <w:tc>
          <w:tcPr>
            <w:tcW w:w="1890" w:type="dxa"/>
            <w:noWrap/>
          </w:tcPr>
          <w:p w14:paraId="269BA136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062</w:t>
            </w:r>
          </w:p>
        </w:tc>
        <w:tc>
          <w:tcPr>
            <w:tcW w:w="1710" w:type="dxa"/>
            <w:noWrap/>
          </w:tcPr>
          <w:p w14:paraId="3B846564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453</w:t>
            </w:r>
          </w:p>
        </w:tc>
        <w:tc>
          <w:tcPr>
            <w:tcW w:w="1980" w:type="dxa"/>
            <w:noWrap/>
          </w:tcPr>
          <w:p w14:paraId="61327FD3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668</w:t>
            </w:r>
          </w:p>
        </w:tc>
      </w:tr>
      <w:tr w:rsidR="000111AB" w:rsidRPr="009F41A3" w14:paraId="2DE3F6E0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D6BE359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5EFDC391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+ 3*fy_low|</w:t>
            </w:r>
          </w:p>
        </w:tc>
        <w:tc>
          <w:tcPr>
            <w:tcW w:w="1890" w:type="dxa"/>
            <w:noWrap/>
            <w:hideMark/>
          </w:tcPr>
          <w:p w14:paraId="484483CB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+ 3*fy_high|</w:t>
            </w:r>
          </w:p>
        </w:tc>
        <w:tc>
          <w:tcPr>
            <w:tcW w:w="1710" w:type="dxa"/>
            <w:noWrap/>
            <w:hideMark/>
          </w:tcPr>
          <w:p w14:paraId="0780CEBA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+ 3*fx_low|</w:t>
            </w:r>
          </w:p>
        </w:tc>
        <w:tc>
          <w:tcPr>
            <w:tcW w:w="1980" w:type="dxa"/>
            <w:noWrap/>
            <w:hideMark/>
          </w:tcPr>
          <w:p w14:paraId="73877016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+ 3*fx_high|</w:t>
            </w:r>
          </w:p>
        </w:tc>
      </w:tr>
      <w:tr w:rsidR="000111AB" w:rsidRPr="009F41A3" w14:paraId="1F37FE2A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D82C505" w14:textId="77777777" w:rsidR="000111AB" w:rsidRPr="009F41A3" w:rsidRDefault="000111AB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3CCD1BE5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148</w:t>
            </w:r>
          </w:p>
        </w:tc>
        <w:tc>
          <w:tcPr>
            <w:tcW w:w="1890" w:type="dxa"/>
            <w:noWrap/>
          </w:tcPr>
          <w:p w14:paraId="23B3FA2F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408</w:t>
            </w:r>
          </w:p>
        </w:tc>
        <w:tc>
          <w:tcPr>
            <w:tcW w:w="1710" w:type="dxa"/>
            <w:noWrap/>
          </w:tcPr>
          <w:p w14:paraId="4A919652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472</w:t>
            </w:r>
          </w:p>
        </w:tc>
        <w:tc>
          <w:tcPr>
            <w:tcW w:w="1980" w:type="dxa"/>
            <w:noWrap/>
          </w:tcPr>
          <w:p w14:paraId="4E4098F0" w14:textId="77777777" w:rsidR="000111AB" w:rsidRPr="002B3390" w:rsidRDefault="000111AB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687</w:t>
            </w:r>
          </w:p>
        </w:tc>
      </w:tr>
    </w:tbl>
    <w:p w14:paraId="421E55F8" w14:textId="77777777" w:rsidR="000111AB" w:rsidRPr="009F41A3" w:rsidRDefault="000111AB" w:rsidP="000111AB">
      <w:pPr>
        <w:keepNext/>
        <w:keepLines/>
        <w:spacing w:before="60"/>
        <w:jc w:val="center"/>
        <w:rPr>
          <w:rFonts w:ascii="Arial" w:eastAsia="맑은 고딕" w:hAnsi="Arial"/>
          <w:b/>
        </w:rPr>
      </w:pPr>
    </w:p>
    <w:p w14:paraId="20D4D43A" w14:textId="77777777" w:rsidR="000111AB" w:rsidRPr="009F41A3" w:rsidRDefault="000111AB" w:rsidP="000111AB">
      <w:pPr>
        <w:rPr>
          <w:rFonts w:eastAsia="맑은 고딕"/>
        </w:rPr>
      </w:pPr>
    </w:p>
    <w:p w14:paraId="1FDE7357" w14:textId="77777777" w:rsidR="000111AB" w:rsidRPr="009F41A3" w:rsidRDefault="000111AB" w:rsidP="000111AB">
      <w:pPr>
        <w:rPr>
          <w:rFonts w:eastAsia="맑은 고딕"/>
          <w:lang w:eastAsia="ko-KR"/>
        </w:rPr>
      </w:pPr>
      <w:r w:rsidRPr="009F41A3">
        <w:rPr>
          <w:rFonts w:eastAsia="맑은 고딕"/>
          <w:lang w:eastAsia="ko-KR"/>
        </w:rPr>
        <w:t>The IMD products caused by UL DC_</w:t>
      </w:r>
      <w:r>
        <w:rPr>
          <w:rFonts w:eastAsia="맑은 고딕"/>
          <w:lang w:eastAsia="ko-KR"/>
        </w:rPr>
        <w:t>7</w:t>
      </w:r>
      <w:r w:rsidRPr="009F41A3">
        <w:rPr>
          <w:rFonts w:eastAsia="맑은 고딕"/>
          <w:lang w:eastAsia="ko-KR"/>
        </w:rPr>
        <w:t>_n</w:t>
      </w:r>
      <w:r>
        <w:rPr>
          <w:rFonts w:eastAsia="맑은 고딕"/>
          <w:lang w:eastAsia="ko-KR"/>
        </w:rPr>
        <w:t xml:space="preserve">40 </w:t>
      </w:r>
      <w:r w:rsidRPr="009F41A3">
        <w:rPr>
          <w:rFonts w:eastAsia="맑은 고딕"/>
          <w:lang w:eastAsia="ko-KR"/>
        </w:rPr>
        <w:t>are shown below.</w:t>
      </w:r>
    </w:p>
    <w:p w14:paraId="33FB81E9" w14:textId="25F7ED47" w:rsidR="000111AB" w:rsidRPr="009F41A3" w:rsidRDefault="000111AB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6.26</w:t>
      </w:r>
      <w:r w:rsidRPr="009F41A3">
        <w:rPr>
          <w:rFonts w:eastAsia="맑은 고딕"/>
          <w:lang w:val="en-US"/>
        </w:rPr>
        <w:t>.3</w:t>
      </w:r>
      <w:r w:rsidRPr="009F41A3">
        <w:rPr>
          <w:rFonts w:eastAsia="맑은 고딕"/>
        </w:rPr>
        <w:t>-2: The IMD products caused by UL DC_</w:t>
      </w:r>
      <w:r>
        <w:rPr>
          <w:rFonts w:eastAsia="맑은 고딕"/>
        </w:rPr>
        <w:t>7</w:t>
      </w:r>
      <w:r w:rsidRPr="009F41A3">
        <w:rPr>
          <w:rFonts w:eastAsia="맑은 고딕"/>
        </w:rPr>
        <w:t>_n</w:t>
      </w:r>
      <w:r>
        <w:rPr>
          <w:rFonts w:eastAsia="맑은 고딕"/>
        </w:rPr>
        <w:t>40</w:t>
      </w:r>
    </w:p>
    <w:tbl>
      <w:tblPr>
        <w:tblStyle w:val="a7"/>
        <w:tblW w:w="11160" w:type="dxa"/>
        <w:tblInd w:w="-545" w:type="dxa"/>
        <w:tblLook w:val="04A0" w:firstRow="1" w:lastRow="0" w:firstColumn="1" w:lastColumn="0" w:noHBand="0" w:noVBand="1"/>
      </w:tblPr>
      <w:tblGrid>
        <w:gridCol w:w="2790"/>
        <w:gridCol w:w="2078"/>
        <w:gridCol w:w="1972"/>
        <w:gridCol w:w="1800"/>
        <w:gridCol w:w="2520"/>
      </w:tblGrid>
      <w:tr w:rsidR="000111AB" w:rsidRPr="009F41A3" w14:paraId="044339D2" w14:textId="77777777" w:rsidTr="00152546">
        <w:trPr>
          <w:trHeight w:val="290"/>
        </w:trPr>
        <w:tc>
          <w:tcPr>
            <w:tcW w:w="2790" w:type="dxa"/>
            <w:noWrap/>
            <w:vAlign w:val="center"/>
          </w:tcPr>
          <w:p w14:paraId="52B38F0D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UE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 xml:space="preserve"> 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U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L carriers</w:t>
            </w:r>
          </w:p>
        </w:tc>
        <w:tc>
          <w:tcPr>
            <w:tcW w:w="2078" w:type="dxa"/>
            <w:noWrap/>
            <w:vAlign w:val="center"/>
          </w:tcPr>
          <w:p w14:paraId="4D83C38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_low</w:t>
            </w:r>
          </w:p>
        </w:tc>
        <w:tc>
          <w:tcPr>
            <w:tcW w:w="1972" w:type="dxa"/>
            <w:noWrap/>
            <w:vAlign w:val="center"/>
          </w:tcPr>
          <w:p w14:paraId="52F12221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_high</w:t>
            </w:r>
          </w:p>
        </w:tc>
        <w:tc>
          <w:tcPr>
            <w:tcW w:w="1800" w:type="dxa"/>
            <w:noWrap/>
            <w:vAlign w:val="center"/>
          </w:tcPr>
          <w:p w14:paraId="07B73125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_low</w:t>
            </w:r>
          </w:p>
        </w:tc>
        <w:tc>
          <w:tcPr>
            <w:tcW w:w="2520" w:type="dxa"/>
            <w:noWrap/>
            <w:vAlign w:val="center"/>
          </w:tcPr>
          <w:p w14:paraId="19E51429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_high</w:t>
            </w:r>
          </w:p>
        </w:tc>
      </w:tr>
      <w:tr w:rsidR="000111AB" w:rsidRPr="009F41A3" w14:paraId="01A3FA4E" w14:textId="77777777" w:rsidTr="00152546">
        <w:trPr>
          <w:trHeight w:val="290"/>
        </w:trPr>
        <w:tc>
          <w:tcPr>
            <w:tcW w:w="2790" w:type="dxa"/>
            <w:noWrap/>
            <w:vAlign w:val="bottom"/>
          </w:tcPr>
          <w:p w14:paraId="220DE75C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2078" w:type="dxa"/>
            <w:noWrap/>
            <w:vAlign w:val="bottom"/>
          </w:tcPr>
          <w:p w14:paraId="0A71857F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1972" w:type="dxa"/>
            <w:noWrap/>
            <w:vAlign w:val="bottom"/>
          </w:tcPr>
          <w:p w14:paraId="401B2125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570</w:t>
            </w:r>
          </w:p>
        </w:tc>
        <w:tc>
          <w:tcPr>
            <w:tcW w:w="1800" w:type="dxa"/>
            <w:noWrap/>
            <w:vAlign w:val="bottom"/>
          </w:tcPr>
          <w:p w14:paraId="6BD35145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2520" w:type="dxa"/>
            <w:noWrap/>
            <w:vAlign w:val="bottom"/>
          </w:tcPr>
          <w:p w14:paraId="24E1B330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400</w:t>
            </w:r>
          </w:p>
        </w:tc>
      </w:tr>
      <w:tr w:rsidR="000111AB" w:rsidRPr="009F41A3" w14:paraId="4E0A9BD3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AC628DA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  <w:lang w:val="en-US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2nd order IMD products</w:t>
            </w:r>
          </w:p>
        </w:tc>
        <w:tc>
          <w:tcPr>
            <w:tcW w:w="2078" w:type="dxa"/>
            <w:noWrap/>
            <w:hideMark/>
          </w:tcPr>
          <w:p w14:paraId="6F19F49B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– fx_low|</w:t>
            </w:r>
          </w:p>
        </w:tc>
        <w:tc>
          <w:tcPr>
            <w:tcW w:w="1972" w:type="dxa"/>
            <w:noWrap/>
            <w:hideMark/>
          </w:tcPr>
          <w:p w14:paraId="51C9D99A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– fx_high|</w:t>
            </w:r>
          </w:p>
        </w:tc>
        <w:tc>
          <w:tcPr>
            <w:tcW w:w="1800" w:type="dxa"/>
            <w:noWrap/>
            <w:hideMark/>
          </w:tcPr>
          <w:p w14:paraId="47ADD1C5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+ fx_low|</w:t>
            </w:r>
          </w:p>
        </w:tc>
        <w:tc>
          <w:tcPr>
            <w:tcW w:w="2520" w:type="dxa"/>
            <w:noWrap/>
            <w:hideMark/>
          </w:tcPr>
          <w:p w14:paraId="725550D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+ fx_high|</w:t>
            </w:r>
          </w:p>
        </w:tc>
      </w:tr>
      <w:tr w:rsidR="000111AB" w:rsidRPr="009F41A3" w14:paraId="7E86A74E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808BA2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51DA5577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1972" w:type="dxa"/>
            <w:noWrap/>
          </w:tcPr>
          <w:p w14:paraId="400D9444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800" w:type="dxa"/>
            <w:noWrap/>
          </w:tcPr>
          <w:p w14:paraId="63FDCCF7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970</w:t>
            </w:r>
          </w:p>
        </w:tc>
        <w:tc>
          <w:tcPr>
            <w:tcW w:w="2520" w:type="dxa"/>
            <w:noWrap/>
          </w:tcPr>
          <w:p w14:paraId="1AAD1EE3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800</w:t>
            </w:r>
          </w:p>
        </w:tc>
      </w:tr>
      <w:tr w:rsidR="000111AB" w:rsidRPr="009F41A3" w14:paraId="7DD0C33C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ECD480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3rd order IMD products</w:t>
            </w:r>
          </w:p>
        </w:tc>
        <w:tc>
          <w:tcPr>
            <w:tcW w:w="2078" w:type="dxa"/>
            <w:noWrap/>
            <w:hideMark/>
          </w:tcPr>
          <w:p w14:paraId="7452308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– 2*fx_low|</w:t>
            </w:r>
          </w:p>
        </w:tc>
        <w:tc>
          <w:tcPr>
            <w:tcW w:w="1972" w:type="dxa"/>
            <w:noWrap/>
            <w:hideMark/>
          </w:tcPr>
          <w:p w14:paraId="101BA287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– 2*fx_high|</w:t>
            </w:r>
          </w:p>
        </w:tc>
        <w:tc>
          <w:tcPr>
            <w:tcW w:w="1800" w:type="dxa"/>
            <w:noWrap/>
            <w:hideMark/>
          </w:tcPr>
          <w:p w14:paraId="0F36CA9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– fx_high|</w:t>
            </w:r>
          </w:p>
        </w:tc>
        <w:tc>
          <w:tcPr>
            <w:tcW w:w="2520" w:type="dxa"/>
            <w:noWrap/>
            <w:hideMark/>
          </w:tcPr>
          <w:p w14:paraId="4407E45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– fx_low|</w:t>
            </w:r>
          </w:p>
        </w:tc>
      </w:tr>
      <w:tr w:rsidR="000111AB" w:rsidRPr="009F41A3" w14:paraId="34153A69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CDED3E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1B73149D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1972" w:type="dxa"/>
            <w:noWrap/>
          </w:tcPr>
          <w:p w14:paraId="28EA9584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1800" w:type="dxa"/>
            <w:noWrap/>
          </w:tcPr>
          <w:p w14:paraId="4A76B18F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2520" w:type="dxa"/>
            <w:noWrap/>
          </w:tcPr>
          <w:p w14:paraId="4686952A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030</w:t>
            </w:r>
          </w:p>
        </w:tc>
      </w:tr>
      <w:tr w:rsidR="000111AB" w:rsidRPr="009F41A3" w14:paraId="61331897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2D6E92E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3rd order IMD products</w:t>
            </w:r>
          </w:p>
        </w:tc>
        <w:tc>
          <w:tcPr>
            <w:tcW w:w="2078" w:type="dxa"/>
            <w:noWrap/>
            <w:hideMark/>
          </w:tcPr>
          <w:p w14:paraId="0607849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+ fy_low|</w:t>
            </w:r>
          </w:p>
        </w:tc>
        <w:tc>
          <w:tcPr>
            <w:tcW w:w="1972" w:type="dxa"/>
            <w:noWrap/>
            <w:hideMark/>
          </w:tcPr>
          <w:p w14:paraId="69754274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+ fy_high|</w:t>
            </w:r>
          </w:p>
        </w:tc>
        <w:tc>
          <w:tcPr>
            <w:tcW w:w="1800" w:type="dxa"/>
            <w:noWrap/>
            <w:hideMark/>
          </w:tcPr>
          <w:p w14:paraId="52835A8B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+ fx_low|</w:t>
            </w:r>
          </w:p>
        </w:tc>
        <w:tc>
          <w:tcPr>
            <w:tcW w:w="2520" w:type="dxa"/>
            <w:noWrap/>
            <w:hideMark/>
          </w:tcPr>
          <w:p w14:paraId="143570B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+ fx_high|</w:t>
            </w:r>
          </w:p>
        </w:tc>
      </w:tr>
      <w:tr w:rsidR="000111AB" w:rsidRPr="009F41A3" w14:paraId="5743F7A0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0434475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2FA5E9B0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540</w:t>
            </w:r>
          </w:p>
        </w:tc>
        <w:tc>
          <w:tcPr>
            <w:tcW w:w="1972" w:type="dxa"/>
            <w:noWrap/>
          </w:tcPr>
          <w:p w14:paraId="0B02CCB9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1800" w:type="dxa"/>
            <w:noWrap/>
          </w:tcPr>
          <w:p w14:paraId="05749786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370</w:t>
            </w:r>
          </w:p>
        </w:tc>
        <w:tc>
          <w:tcPr>
            <w:tcW w:w="2520" w:type="dxa"/>
            <w:noWrap/>
          </w:tcPr>
          <w:p w14:paraId="64E599A3" w14:textId="77777777" w:rsidR="000111AB" w:rsidRPr="00DE3AFA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100</w:t>
            </w:r>
          </w:p>
        </w:tc>
      </w:tr>
      <w:tr w:rsidR="000111AB" w:rsidRPr="009F41A3" w14:paraId="3D591E74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657FA72A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6D3CE1A1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–2* fy_high|</w:t>
            </w:r>
          </w:p>
        </w:tc>
        <w:tc>
          <w:tcPr>
            <w:tcW w:w="1972" w:type="dxa"/>
            <w:noWrap/>
            <w:hideMark/>
          </w:tcPr>
          <w:p w14:paraId="53A8C27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– 2*fy_low|</w:t>
            </w:r>
          </w:p>
        </w:tc>
        <w:tc>
          <w:tcPr>
            <w:tcW w:w="1800" w:type="dxa"/>
            <w:noWrap/>
            <w:hideMark/>
          </w:tcPr>
          <w:p w14:paraId="0C3A2FEC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+2* fy_low|</w:t>
            </w:r>
          </w:p>
        </w:tc>
        <w:tc>
          <w:tcPr>
            <w:tcW w:w="2520" w:type="dxa"/>
            <w:noWrap/>
            <w:hideMark/>
          </w:tcPr>
          <w:p w14:paraId="2F4D2389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+2* fy_high|</w:t>
            </w:r>
          </w:p>
        </w:tc>
      </w:tr>
      <w:tr w:rsidR="000111AB" w:rsidRPr="009F41A3" w14:paraId="26E3BB88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1EF22042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49CC4ED4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1972" w:type="dxa"/>
            <w:noWrap/>
          </w:tcPr>
          <w:p w14:paraId="3DF90677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800" w:type="dxa"/>
            <w:noWrap/>
          </w:tcPr>
          <w:p w14:paraId="1579C8D7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2520" w:type="dxa"/>
            <w:noWrap/>
          </w:tcPr>
          <w:p w14:paraId="7C1AB020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940</w:t>
            </w:r>
          </w:p>
        </w:tc>
      </w:tr>
      <w:tr w:rsidR="000111AB" w:rsidRPr="009F41A3" w14:paraId="61E3E23C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99E0649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0E63C2A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|3*fx_low –1* fy_high|</w:t>
            </w:r>
          </w:p>
        </w:tc>
        <w:tc>
          <w:tcPr>
            <w:tcW w:w="1972" w:type="dxa"/>
            <w:noWrap/>
            <w:hideMark/>
          </w:tcPr>
          <w:p w14:paraId="242EAFD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|3*fx_high – 1*fy_low|</w:t>
            </w:r>
          </w:p>
        </w:tc>
        <w:tc>
          <w:tcPr>
            <w:tcW w:w="1800" w:type="dxa"/>
            <w:noWrap/>
            <w:hideMark/>
          </w:tcPr>
          <w:p w14:paraId="2E1BE581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|3*fy_low – 1*fx_high|</w:t>
            </w:r>
          </w:p>
        </w:tc>
        <w:tc>
          <w:tcPr>
            <w:tcW w:w="2520" w:type="dxa"/>
            <w:noWrap/>
            <w:hideMark/>
          </w:tcPr>
          <w:p w14:paraId="7F40540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|3*fy_high – 1*fx_low|</w:t>
            </w:r>
          </w:p>
        </w:tc>
      </w:tr>
      <w:tr w:rsidR="000111AB" w:rsidRPr="009F41A3" w14:paraId="1DE1A326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E6B0E6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6C149A39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972" w:type="dxa"/>
            <w:noWrap/>
          </w:tcPr>
          <w:p w14:paraId="6D6D7304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410</w:t>
            </w:r>
          </w:p>
        </w:tc>
        <w:tc>
          <w:tcPr>
            <w:tcW w:w="1800" w:type="dxa"/>
            <w:noWrap/>
          </w:tcPr>
          <w:p w14:paraId="1AE25977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330</w:t>
            </w:r>
          </w:p>
        </w:tc>
        <w:tc>
          <w:tcPr>
            <w:tcW w:w="2520" w:type="dxa"/>
            <w:noWrap/>
          </w:tcPr>
          <w:p w14:paraId="788EEB31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700</w:t>
            </w:r>
          </w:p>
        </w:tc>
      </w:tr>
      <w:tr w:rsidR="000111AB" w:rsidRPr="009F41A3" w14:paraId="09FDF4B6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43CB574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580A1C6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|3*fx_low +1* fy_low|</w:t>
            </w:r>
          </w:p>
        </w:tc>
        <w:tc>
          <w:tcPr>
            <w:tcW w:w="1972" w:type="dxa"/>
            <w:noWrap/>
            <w:hideMark/>
          </w:tcPr>
          <w:p w14:paraId="16EF64D2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|3*fx_high +1* fy_high|</w:t>
            </w:r>
          </w:p>
        </w:tc>
        <w:tc>
          <w:tcPr>
            <w:tcW w:w="1800" w:type="dxa"/>
            <w:noWrap/>
            <w:hideMark/>
          </w:tcPr>
          <w:p w14:paraId="78FB8CE0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|3*fy_low + 1*fx_low|</w:t>
            </w:r>
          </w:p>
        </w:tc>
        <w:tc>
          <w:tcPr>
            <w:tcW w:w="2520" w:type="dxa"/>
            <w:noWrap/>
            <w:hideMark/>
          </w:tcPr>
          <w:p w14:paraId="65585D3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|3*fy_high + 1*fx_high|</w:t>
            </w:r>
          </w:p>
        </w:tc>
      </w:tr>
      <w:tr w:rsidR="000111AB" w:rsidRPr="009F41A3" w14:paraId="0509A5AC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6EA18DC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46C91D2E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800</w:t>
            </w:r>
          </w:p>
        </w:tc>
        <w:tc>
          <w:tcPr>
            <w:tcW w:w="1972" w:type="dxa"/>
            <w:noWrap/>
          </w:tcPr>
          <w:p w14:paraId="2C713A5D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0110</w:t>
            </w:r>
          </w:p>
        </w:tc>
        <w:tc>
          <w:tcPr>
            <w:tcW w:w="1800" w:type="dxa"/>
            <w:noWrap/>
          </w:tcPr>
          <w:p w14:paraId="0ED8D4A9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2520" w:type="dxa"/>
            <w:noWrap/>
          </w:tcPr>
          <w:p w14:paraId="2F6306D3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770</w:t>
            </w:r>
          </w:p>
        </w:tc>
      </w:tr>
      <w:tr w:rsidR="000111AB" w:rsidRPr="009F41A3" w14:paraId="1E9C68DB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5E2562D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5B4EBF01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|fx_low – 4*fy_high|</w:t>
            </w:r>
          </w:p>
        </w:tc>
        <w:tc>
          <w:tcPr>
            <w:tcW w:w="1972" w:type="dxa"/>
            <w:noWrap/>
            <w:hideMark/>
          </w:tcPr>
          <w:p w14:paraId="770279D4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|fx_high – 4*fy_low|</w:t>
            </w:r>
          </w:p>
        </w:tc>
        <w:tc>
          <w:tcPr>
            <w:tcW w:w="1800" w:type="dxa"/>
            <w:noWrap/>
            <w:hideMark/>
          </w:tcPr>
          <w:p w14:paraId="3508AC82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– 4*fx_high|</w:t>
            </w:r>
          </w:p>
        </w:tc>
        <w:tc>
          <w:tcPr>
            <w:tcW w:w="2520" w:type="dxa"/>
            <w:noWrap/>
            <w:hideMark/>
          </w:tcPr>
          <w:p w14:paraId="28CEBFA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– 4*fx_low|</w:t>
            </w:r>
          </w:p>
        </w:tc>
      </w:tr>
      <w:tr w:rsidR="000111AB" w:rsidRPr="009F41A3" w14:paraId="40B6DCA4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16F4996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5566E9E4" w14:textId="77777777" w:rsidR="000111AB" w:rsidRPr="007E6C65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630</w:t>
            </w:r>
          </w:p>
        </w:tc>
        <w:tc>
          <w:tcPr>
            <w:tcW w:w="1972" w:type="dxa"/>
            <w:noWrap/>
          </w:tcPr>
          <w:p w14:paraId="6827A6F8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800" w:type="dxa"/>
            <w:noWrap/>
          </w:tcPr>
          <w:p w14:paraId="543D5B73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2520" w:type="dxa"/>
            <w:noWrap/>
          </w:tcPr>
          <w:p w14:paraId="50EA1F12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980</w:t>
            </w:r>
          </w:p>
        </w:tc>
      </w:tr>
      <w:tr w:rsidR="000111AB" w:rsidRPr="009F41A3" w14:paraId="17305DF3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23B5705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798633A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|fx_low + 4*fy_low|</w:t>
            </w:r>
          </w:p>
        </w:tc>
        <w:tc>
          <w:tcPr>
            <w:tcW w:w="1972" w:type="dxa"/>
            <w:noWrap/>
            <w:hideMark/>
          </w:tcPr>
          <w:p w14:paraId="2C79846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|fx_high + 4*fy_high|</w:t>
            </w:r>
          </w:p>
        </w:tc>
        <w:tc>
          <w:tcPr>
            <w:tcW w:w="1800" w:type="dxa"/>
            <w:noWrap/>
            <w:hideMark/>
          </w:tcPr>
          <w:p w14:paraId="4CD88C47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+ 4*fx_low|</w:t>
            </w:r>
          </w:p>
        </w:tc>
        <w:tc>
          <w:tcPr>
            <w:tcW w:w="2520" w:type="dxa"/>
            <w:noWrap/>
            <w:hideMark/>
          </w:tcPr>
          <w:p w14:paraId="2A8A501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+ 4*fx_high|</w:t>
            </w:r>
          </w:p>
        </w:tc>
      </w:tr>
      <w:tr w:rsidR="000111AB" w:rsidRPr="009F41A3" w14:paraId="0F2E9C69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3590FEF5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1691C204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1700</w:t>
            </w:r>
          </w:p>
        </w:tc>
        <w:tc>
          <w:tcPr>
            <w:tcW w:w="1972" w:type="dxa"/>
            <w:noWrap/>
          </w:tcPr>
          <w:p w14:paraId="70CCD217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2170</w:t>
            </w:r>
          </w:p>
        </w:tc>
        <w:tc>
          <w:tcPr>
            <w:tcW w:w="1800" w:type="dxa"/>
            <w:noWrap/>
          </w:tcPr>
          <w:p w14:paraId="7CA4B6DC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2300</w:t>
            </w:r>
          </w:p>
        </w:tc>
        <w:tc>
          <w:tcPr>
            <w:tcW w:w="2520" w:type="dxa"/>
            <w:noWrap/>
          </w:tcPr>
          <w:p w14:paraId="56081586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2680</w:t>
            </w:r>
          </w:p>
        </w:tc>
      </w:tr>
      <w:tr w:rsidR="000111AB" w:rsidRPr="009F41A3" w14:paraId="3A0536CD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A331CB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65E2927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– 3*fy_high|</w:t>
            </w:r>
          </w:p>
        </w:tc>
        <w:tc>
          <w:tcPr>
            <w:tcW w:w="1972" w:type="dxa"/>
            <w:noWrap/>
            <w:hideMark/>
          </w:tcPr>
          <w:p w14:paraId="401AD413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– 3*fy_low|</w:t>
            </w:r>
          </w:p>
        </w:tc>
        <w:tc>
          <w:tcPr>
            <w:tcW w:w="1800" w:type="dxa"/>
            <w:noWrap/>
            <w:hideMark/>
          </w:tcPr>
          <w:p w14:paraId="6046B0BF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– 3*fx_high|</w:t>
            </w:r>
          </w:p>
        </w:tc>
        <w:tc>
          <w:tcPr>
            <w:tcW w:w="2520" w:type="dxa"/>
            <w:noWrap/>
            <w:hideMark/>
          </w:tcPr>
          <w:p w14:paraId="12F7730B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– 3*fx_low|</w:t>
            </w:r>
          </w:p>
        </w:tc>
      </w:tr>
      <w:tr w:rsidR="000111AB" w:rsidRPr="009F41A3" w14:paraId="1506824C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5142D16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2212A44C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760</w:t>
            </w:r>
          </w:p>
        </w:tc>
        <w:tc>
          <w:tcPr>
            <w:tcW w:w="1972" w:type="dxa"/>
            <w:noWrap/>
          </w:tcPr>
          <w:p w14:paraId="4035C277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1800" w:type="dxa"/>
            <w:noWrap/>
          </w:tcPr>
          <w:p w14:paraId="69721450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700</w:t>
            </w:r>
          </w:p>
        </w:tc>
        <w:tc>
          <w:tcPr>
            <w:tcW w:w="2520" w:type="dxa"/>
            <w:noWrap/>
          </w:tcPr>
          <w:p w14:paraId="58822D08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110</w:t>
            </w:r>
          </w:p>
        </w:tc>
      </w:tr>
      <w:tr w:rsidR="000111AB" w:rsidRPr="009F41A3" w14:paraId="2A3B22BF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35C150C9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54450B2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+ 3*fy_low|</w:t>
            </w:r>
          </w:p>
        </w:tc>
        <w:tc>
          <w:tcPr>
            <w:tcW w:w="1972" w:type="dxa"/>
            <w:noWrap/>
            <w:hideMark/>
          </w:tcPr>
          <w:p w14:paraId="77CACD95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+ 3*fy_high|</w:t>
            </w:r>
          </w:p>
        </w:tc>
        <w:tc>
          <w:tcPr>
            <w:tcW w:w="1800" w:type="dxa"/>
            <w:noWrap/>
            <w:hideMark/>
          </w:tcPr>
          <w:p w14:paraId="3A3DC038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+ 3*fx_low|</w:t>
            </w:r>
          </w:p>
        </w:tc>
        <w:tc>
          <w:tcPr>
            <w:tcW w:w="2520" w:type="dxa"/>
            <w:noWrap/>
            <w:hideMark/>
          </w:tcPr>
          <w:p w14:paraId="6E03FE2E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+ 3*fx_high|</w:t>
            </w:r>
          </w:p>
        </w:tc>
      </w:tr>
      <w:tr w:rsidR="000111AB" w:rsidRPr="009F41A3" w14:paraId="4B010E13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39B0D2ED" w14:textId="77777777" w:rsidR="000111AB" w:rsidRPr="009F41A3" w:rsidRDefault="000111AB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4F98AA42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1900</w:t>
            </w:r>
          </w:p>
        </w:tc>
        <w:tc>
          <w:tcPr>
            <w:tcW w:w="1972" w:type="dxa"/>
            <w:noWrap/>
          </w:tcPr>
          <w:p w14:paraId="2EC88FDA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12340</w:t>
            </w:r>
          </w:p>
        </w:tc>
        <w:tc>
          <w:tcPr>
            <w:tcW w:w="1800" w:type="dxa"/>
            <w:noWrap/>
          </w:tcPr>
          <w:p w14:paraId="5F436AEC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2100</w:t>
            </w:r>
          </w:p>
        </w:tc>
        <w:tc>
          <w:tcPr>
            <w:tcW w:w="2520" w:type="dxa"/>
            <w:noWrap/>
          </w:tcPr>
          <w:p w14:paraId="3869B993" w14:textId="77777777" w:rsidR="000111AB" w:rsidRPr="002968F1" w:rsidRDefault="000111AB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2510</w:t>
            </w:r>
          </w:p>
        </w:tc>
      </w:tr>
    </w:tbl>
    <w:p w14:paraId="0285C84C" w14:textId="77777777" w:rsidR="000111AB" w:rsidRPr="009F41A3" w:rsidRDefault="000111AB" w:rsidP="000111AB">
      <w:pPr>
        <w:keepNext/>
        <w:keepLines/>
        <w:spacing w:before="60"/>
        <w:jc w:val="center"/>
        <w:rPr>
          <w:rFonts w:ascii="Arial" w:eastAsia="맑은 고딕" w:hAnsi="Arial"/>
          <w:b/>
        </w:rPr>
      </w:pPr>
    </w:p>
    <w:p w14:paraId="6161B378" w14:textId="77777777" w:rsidR="000111AB" w:rsidRPr="009F41A3" w:rsidRDefault="000111AB" w:rsidP="000111AB">
      <w:pPr>
        <w:rPr>
          <w:rFonts w:eastAsia="맑은 고딕"/>
        </w:rPr>
      </w:pPr>
    </w:p>
    <w:p w14:paraId="7C2EF4B5" w14:textId="77777777" w:rsidR="000111AB" w:rsidRPr="009F41A3" w:rsidRDefault="000111AB" w:rsidP="000111AB">
      <w:pPr>
        <w:rPr>
          <w:lang w:val="en-US" w:eastAsia="zh-CN"/>
        </w:rPr>
      </w:pP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 IMD of UL DC</w:t>
      </w:r>
      <w:r w:rsidRPr="009F41A3">
        <w:rPr>
          <w:lang w:val="en-US" w:eastAsia="zh-CN"/>
        </w:rPr>
        <w:t>_</w:t>
      </w:r>
      <w:r>
        <w:rPr>
          <w:lang w:val="en-US" w:eastAsia="zh-CN"/>
        </w:rPr>
        <w:t>7</w:t>
      </w:r>
      <w:r w:rsidRPr="009F41A3">
        <w:rPr>
          <w:lang w:val="en-US" w:eastAsia="zh-CN"/>
        </w:rPr>
        <w:t>_n</w:t>
      </w:r>
      <w:r>
        <w:rPr>
          <w:lang w:val="en-US" w:eastAsia="zh-CN"/>
        </w:rPr>
        <w:t>5</w:t>
      </w:r>
      <w:r w:rsidRPr="009F41A3">
        <w:rPr>
          <w:lang w:val="en-US" w:eastAsia="zh-CN"/>
        </w:rPr>
        <w:t xml:space="preserve"> </w:t>
      </w:r>
      <w:r>
        <w:rPr>
          <w:lang w:val="en-US" w:eastAsia="zh-CN"/>
        </w:rPr>
        <w:t>falls into</w:t>
      </w:r>
      <w:r w:rsidRPr="009F41A3">
        <w:rPr>
          <w:lang w:val="en-US" w:eastAsia="zh-CN"/>
        </w:rPr>
        <w:t xml:space="preserve"> band n</w:t>
      </w:r>
      <w:r>
        <w:rPr>
          <w:lang w:val="en-US" w:eastAsia="zh-CN"/>
        </w:rPr>
        <w:t>40 Rx</w:t>
      </w:r>
      <w:r w:rsidRPr="009F41A3">
        <w:rPr>
          <w:lang w:val="en-US" w:eastAsia="zh-CN"/>
        </w:rPr>
        <w:t>.</w:t>
      </w:r>
    </w:p>
    <w:p w14:paraId="306ECD19" w14:textId="77777777" w:rsidR="000111AB" w:rsidRPr="009F41A3" w:rsidRDefault="000111AB" w:rsidP="000111AB">
      <w:pPr>
        <w:rPr>
          <w:lang w:val="en-US" w:eastAsia="zh-CN"/>
        </w:rPr>
      </w:pPr>
      <w:r>
        <w:rPr>
          <w:lang w:val="en-US" w:eastAsia="zh-CN"/>
        </w:rPr>
        <w:t>No IMD</w:t>
      </w:r>
      <w:r w:rsidRPr="009F41A3">
        <w:rPr>
          <w:lang w:val="en-US" w:eastAsia="zh-CN"/>
        </w:rPr>
        <w:t xml:space="preserve"> of UL DC_</w:t>
      </w:r>
      <w:r>
        <w:rPr>
          <w:lang w:val="en-US" w:eastAsia="zh-CN"/>
        </w:rPr>
        <w:t>7</w:t>
      </w:r>
      <w:r w:rsidRPr="009F41A3">
        <w:rPr>
          <w:lang w:val="en-US" w:eastAsia="zh-CN"/>
        </w:rPr>
        <w:t>_n</w:t>
      </w:r>
      <w:r>
        <w:rPr>
          <w:lang w:val="en-US" w:eastAsia="zh-CN"/>
        </w:rPr>
        <w:t>40</w:t>
      </w:r>
      <w:r w:rsidRPr="009F41A3">
        <w:rPr>
          <w:lang w:val="en-US" w:eastAsia="zh-CN"/>
        </w:rPr>
        <w:t xml:space="preserve"> </w:t>
      </w:r>
      <w:r>
        <w:rPr>
          <w:lang w:val="en-US" w:eastAsia="zh-CN"/>
        </w:rPr>
        <w:t xml:space="preserve">falls into </w:t>
      </w:r>
      <w:r w:rsidRPr="009F41A3">
        <w:rPr>
          <w:lang w:val="en-US" w:eastAsia="zh-CN"/>
        </w:rPr>
        <w:t>band n</w:t>
      </w:r>
      <w:r>
        <w:rPr>
          <w:lang w:val="en-US" w:eastAsia="zh-CN"/>
        </w:rPr>
        <w:t>5 Rx</w:t>
      </w:r>
      <w:r w:rsidRPr="009F41A3">
        <w:rPr>
          <w:lang w:val="en-US" w:eastAsia="zh-CN"/>
        </w:rPr>
        <w:t>.</w:t>
      </w:r>
    </w:p>
    <w:p w14:paraId="25BF0FFA" w14:textId="77777777" w:rsidR="000111AB" w:rsidRPr="009F41A3" w:rsidRDefault="000111AB" w:rsidP="000111AB">
      <w:pPr>
        <w:rPr>
          <w:lang w:val="en-US" w:eastAsia="zh-CN"/>
        </w:rPr>
      </w:pPr>
    </w:p>
    <w:p w14:paraId="2DD49FC5" w14:textId="58A7DE16" w:rsidR="000111AB" w:rsidRPr="009F41A3" w:rsidRDefault="000111AB" w:rsidP="00147049">
      <w:pPr>
        <w:pStyle w:val="3"/>
        <w:rPr>
          <w:lang w:val="en-US" w:eastAsia="zh-CN"/>
        </w:rPr>
      </w:pPr>
      <w:bookmarkStart w:id="373" w:name="_Toc135927745"/>
      <w:r>
        <w:rPr>
          <w:lang w:val="en-US" w:eastAsia="zh-CN"/>
        </w:rPr>
        <w:t>6.26</w:t>
      </w:r>
      <w:r w:rsidRPr="009F41A3">
        <w:rPr>
          <w:lang w:val="en-US" w:eastAsia="zh-CN"/>
        </w:rPr>
        <w:t>.4</w:t>
      </w:r>
      <w:r w:rsidRPr="009F41A3">
        <w:rPr>
          <w:lang w:val="en-US" w:eastAsia="zh-CN"/>
        </w:rPr>
        <w:tab/>
        <w:t>∆TIB and ∆RIB values</w:t>
      </w:r>
      <w:bookmarkEnd w:id="373"/>
    </w:p>
    <w:p w14:paraId="51021A03" w14:textId="77777777" w:rsidR="000111AB" w:rsidRPr="009F41A3" w:rsidRDefault="000111AB" w:rsidP="000111AB">
      <w:pPr>
        <w:rPr>
          <w:lang w:val="en-US" w:eastAsia="zh-CN"/>
        </w:rPr>
      </w:pPr>
      <w:r w:rsidRPr="009F41A3">
        <w:rPr>
          <w:rFonts w:eastAsia="맑은 고딕"/>
        </w:rPr>
        <w:t>ΔT</w:t>
      </w:r>
      <w:r w:rsidRPr="009F41A3">
        <w:rPr>
          <w:rFonts w:eastAsia="맑은 고딕"/>
          <w:vertAlign w:val="subscript"/>
        </w:rPr>
        <w:t>IB,c</w:t>
      </w:r>
      <w:r w:rsidRPr="009F41A3">
        <w:rPr>
          <w:lang w:val="en-US" w:eastAsia="zh-CN"/>
        </w:rPr>
        <w:t xml:space="preserve"> and </w:t>
      </w:r>
      <w:r w:rsidRPr="009F41A3">
        <w:rPr>
          <w:rFonts w:ascii="Arial" w:eastAsia="맑은 고딕" w:hAnsi="Arial"/>
        </w:rPr>
        <w:t>ΔR</w:t>
      </w:r>
      <w:r w:rsidRPr="009F41A3">
        <w:rPr>
          <w:rFonts w:ascii="Arial" w:eastAsia="맑은 고딕" w:hAnsi="Arial"/>
          <w:vertAlign w:val="subscript"/>
        </w:rPr>
        <w:t>IB,c</w:t>
      </w:r>
      <w:r w:rsidRPr="009F41A3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9F41A3">
        <w:rPr>
          <w:lang w:val="en-US" w:eastAsia="zh-CN"/>
        </w:rPr>
        <w:t xml:space="preserve"> specified as below.</w:t>
      </w:r>
    </w:p>
    <w:p w14:paraId="58ACCFF0" w14:textId="2C9E24B5" w:rsidR="000111AB" w:rsidRPr="009F41A3" w:rsidRDefault="000111AB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lastRenderedPageBreak/>
        <w:t xml:space="preserve">Table </w:t>
      </w:r>
      <w:r>
        <w:rPr>
          <w:rFonts w:eastAsia="맑은 고딕"/>
        </w:rPr>
        <w:t>6.26</w:t>
      </w:r>
      <w:r w:rsidRPr="009F41A3">
        <w:rPr>
          <w:rFonts w:eastAsia="맑은 고딕"/>
          <w:lang w:val="en-US"/>
        </w:rPr>
        <w:t>.4</w:t>
      </w:r>
      <w:r w:rsidRPr="009F41A3">
        <w:rPr>
          <w:rFonts w:eastAsia="맑은 고딕"/>
        </w:rPr>
        <w:t>-1: ΔT</w:t>
      </w:r>
      <w:r w:rsidRPr="009F41A3">
        <w:rPr>
          <w:rFonts w:eastAsia="맑은 고딕"/>
          <w:vertAlign w:val="subscript"/>
        </w:rPr>
        <w:t>IB,c</w:t>
      </w:r>
      <w:r w:rsidRPr="009F41A3">
        <w:rPr>
          <w:rFonts w:eastAsia="맑은 고딕"/>
        </w:rP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111AB" w:rsidRPr="009F41A3" w14:paraId="798C0446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204C6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10EB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ΔT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 xml:space="preserve"> for E-UTRA band / NR band (dB)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6</w:t>
            </w:r>
          </w:p>
        </w:tc>
      </w:tr>
      <w:tr w:rsidR="000111AB" w:rsidRPr="009F41A3" w14:paraId="2CE5304B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E9C5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D341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 w:hint="eastAsia"/>
                <w:b/>
                <w:color w:val="000000"/>
                <w:sz w:val="18"/>
              </w:rPr>
              <w:t>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omponent band in order of bands in configuration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7</w:t>
            </w:r>
          </w:p>
        </w:tc>
      </w:tr>
      <w:tr w:rsidR="000111AB" w:rsidRPr="009F41A3" w14:paraId="3ACC9114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724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DC_7_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-n</w:t>
            </w:r>
            <w:r>
              <w:rPr>
                <w:rFonts w:ascii="Arial" w:eastAsia="맑은 고딕" w:hAnsi="Arial"/>
                <w:sz w:val="18"/>
              </w:rPr>
              <w:t>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0C9E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0</w:t>
            </w:r>
            <w:r>
              <w:rPr>
                <w:rFonts w:ascii="Arial" w:eastAsia="맑은 고딕" w:hAnsi="Arial"/>
                <w:sz w:val="18"/>
              </w:rPr>
              <w:t>.8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DD8B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F6A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0.9</w:t>
            </w:r>
          </w:p>
        </w:tc>
      </w:tr>
      <w:tr w:rsidR="000111AB" w:rsidRPr="009F41A3" w14:paraId="5CA74396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8461" w14:textId="77777777" w:rsidR="000111AB" w:rsidRPr="009F41A3" w:rsidRDefault="000111AB" w:rsidP="00152546">
            <w:pPr>
              <w:keepNext/>
              <w:keepLines/>
              <w:spacing w:after="0"/>
              <w:ind w:left="851" w:hanging="851"/>
              <w:rPr>
                <w:rFonts w:eastAsia="맑은 고딕" w:cs="Arial"/>
              </w:rPr>
            </w:pPr>
            <w:r w:rsidRPr="009F41A3">
              <w:rPr>
                <w:rFonts w:ascii="Arial" w:eastAsia="맑은 고딕" w:hAnsi="Arial" w:cs="Arial"/>
                <w:sz w:val="18"/>
              </w:rPr>
              <w:t>NOTE 6:</w:t>
            </w:r>
            <w:r w:rsidRPr="009F41A3">
              <w:rPr>
                <w:rFonts w:ascii="Arial" w:eastAsia="맑은 고딕" w:hAnsi="Arial" w:cs="Arial"/>
                <w:sz w:val="18"/>
              </w:rPr>
              <w:tab/>
              <w:t>“-” denotes ΔT</w:t>
            </w:r>
            <w:r w:rsidRPr="009F41A3">
              <w:rPr>
                <w:rFonts w:ascii="Arial" w:eastAsia="맑은 고딕" w:hAnsi="Arial" w:cs="Arial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 w:cs="Arial"/>
                <w:sz w:val="18"/>
              </w:rPr>
              <w:t xml:space="preserve"> = 0.</w:t>
            </w:r>
          </w:p>
          <w:p w14:paraId="2A716E75" w14:textId="77777777" w:rsidR="000111AB" w:rsidRPr="009F41A3" w:rsidRDefault="000111AB" w:rsidP="00152546">
            <w:pPr>
              <w:keepNext/>
              <w:keepLines/>
              <w:spacing w:after="0"/>
              <w:ind w:left="851" w:hanging="851"/>
              <w:rPr>
                <w:rFonts w:eastAsia="맑은 고딕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</w:rPr>
              <w:t>NOTE 7: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ab/>
              <w:t>The component band order in the configuration should be listed by the order of E-UTRA band and NR band respectively</w:t>
            </w:r>
            <w:r w:rsidRPr="009F41A3">
              <w:rPr>
                <w:rFonts w:ascii="Arial" w:eastAsia="맑은 고딕" w:hAnsi="Arial" w:hint="eastAsia"/>
                <w:sz w:val="18"/>
                <w:szCs w:val="18"/>
              </w:rPr>
              <w:t>,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 xml:space="preserve"> such as for DC_66_(n)12 the band order from left to right is 12, 66 and n12.</w:t>
            </w:r>
          </w:p>
        </w:tc>
      </w:tr>
    </w:tbl>
    <w:p w14:paraId="17D8BD77" w14:textId="77777777" w:rsidR="000111AB" w:rsidRPr="009F41A3" w:rsidRDefault="000111AB" w:rsidP="000111AB">
      <w:pPr>
        <w:rPr>
          <w:rFonts w:eastAsia="맑은 고딕"/>
        </w:rPr>
      </w:pPr>
    </w:p>
    <w:p w14:paraId="70E94E40" w14:textId="07BA274E" w:rsidR="000111AB" w:rsidRPr="009F41A3" w:rsidRDefault="000111AB" w:rsidP="00735A9B">
      <w:pPr>
        <w:pStyle w:val="TH"/>
        <w:rPr>
          <w:rFonts w:eastAsia="맑은 고딕"/>
        </w:rPr>
      </w:pPr>
      <w:r>
        <w:rPr>
          <w:rFonts w:eastAsia="맑은 고딕"/>
        </w:rPr>
        <w:t>Table 6.26</w:t>
      </w:r>
      <w:r w:rsidRPr="009F41A3">
        <w:rPr>
          <w:rFonts w:eastAsia="맑은 고딕"/>
        </w:rPr>
        <w:t>.4-2: ΔR</w:t>
      </w:r>
      <w:r w:rsidRPr="009F41A3">
        <w:rPr>
          <w:rFonts w:eastAsia="맑은 고딕"/>
          <w:vertAlign w:val="subscript"/>
        </w:rPr>
        <w:t>IB,c</w:t>
      </w:r>
      <w:r w:rsidRPr="009F41A3">
        <w:rPr>
          <w:rFonts w:eastAsia="맑은 고딕"/>
        </w:rP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111AB" w:rsidRPr="009F41A3" w14:paraId="1655D943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BED27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CD67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color w:val="000000"/>
                <w:sz w:val="18"/>
              </w:rPr>
            </w:pP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ΔR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 xml:space="preserve"> for E-UTRA band / NR band (dB)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7</w:t>
            </w:r>
          </w:p>
        </w:tc>
      </w:tr>
      <w:tr w:rsidR="000111AB" w:rsidRPr="009F41A3" w14:paraId="6E87C523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A7F1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C921" w14:textId="77777777" w:rsidR="000111AB" w:rsidRPr="009F41A3" w:rsidRDefault="000111AB" w:rsidP="00152546">
            <w:pPr>
              <w:keepLines/>
              <w:spacing w:after="0"/>
              <w:jc w:val="center"/>
              <w:rPr>
                <w:rFonts w:ascii="Arial" w:eastAsia="맑은 고딕" w:hAnsi="Arial"/>
                <w:color w:val="000000"/>
                <w:sz w:val="18"/>
                <w:vertAlign w:val="superscript"/>
              </w:rPr>
            </w:pPr>
            <w:r w:rsidRPr="009F41A3">
              <w:rPr>
                <w:rFonts w:ascii="Arial" w:eastAsia="맑은 고딕" w:hAnsi="Arial" w:hint="eastAsia"/>
                <w:b/>
                <w:color w:val="000000"/>
                <w:sz w:val="18"/>
              </w:rPr>
              <w:t>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omponent band in order of bands in configuration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8</w:t>
            </w:r>
          </w:p>
        </w:tc>
      </w:tr>
      <w:tr w:rsidR="000111AB" w:rsidRPr="009F41A3" w14:paraId="1AD3D446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BADC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DC_7_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-n</w:t>
            </w:r>
            <w:r>
              <w:rPr>
                <w:rFonts w:ascii="Arial" w:eastAsia="맑은 고딕" w:hAnsi="Arial"/>
                <w:sz w:val="18"/>
              </w:rPr>
              <w:t>40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8089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0.3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CFDA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ADFF" w14:textId="77777777" w:rsidR="000111AB" w:rsidRPr="009F41A3" w:rsidRDefault="000111AB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ko-KR"/>
              </w:rPr>
              <w:t>0.</w:t>
            </w:r>
            <w:r>
              <w:rPr>
                <w:rFonts w:ascii="Arial" w:eastAsia="맑은 고딕" w:hAnsi="Arial"/>
                <w:sz w:val="18"/>
                <w:lang w:eastAsia="ko-KR"/>
              </w:rPr>
              <w:t>8</w:t>
            </w:r>
          </w:p>
        </w:tc>
      </w:tr>
      <w:tr w:rsidR="000111AB" w:rsidRPr="009F41A3" w14:paraId="6CE97199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397" w14:textId="77777777" w:rsidR="000111AB" w:rsidRPr="009F41A3" w:rsidRDefault="000111AB" w:rsidP="00152546">
            <w:pPr>
              <w:keepNext/>
              <w:keepLines/>
              <w:spacing w:after="0"/>
              <w:ind w:left="851" w:hanging="851"/>
              <w:rPr>
                <w:rFonts w:eastAsia="맑은 고딕" w:cs="Arial"/>
              </w:rPr>
            </w:pPr>
            <w:r w:rsidRPr="009F41A3">
              <w:rPr>
                <w:rFonts w:ascii="Arial" w:eastAsia="맑은 고딕" w:hAnsi="Arial" w:cs="Arial"/>
                <w:sz w:val="18"/>
              </w:rPr>
              <w:t>NOTE 7:</w:t>
            </w:r>
            <w:r w:rsidRPr="009F41A3">
              <w:rPr>
                <w:rFonts w:ascii="Arial" w:eastAsia="맑은 고딕" w:hAnsi="Arial" w:cs="Arial"/>
                <w:sz w:val="18"/>
              </w:rPr>
              <w:tab/>
              <w:t>“-” denotes ΔR</w:t>
            </w:r>
            <w:r w:rsidRPr="009F41A3">
              <w:rPr>
                <w:rFonts w:ascii="Arial" w:eastAsia="맑은 고딕" w:hAnsi="Arial" w:cs="Arial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 w:cs="Arial"/>
                <w:sz w:val="18"/>
              </w:rPr>
              <w:t xml:space="preserve"> = 0.</w:t>
            </w:r>
          </w:p>
          <w:p w14:paraId="05C4E09C" w14:textId="77777777" w:rsidR="000111AB" w:rsidRPr="009F41A3" w:rsidRDefault="000111AB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</w:rPr>
              <w:t>NOTE 8: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ab/>
              <w:t>The component band order in the configuration should be listed by the order of E-UTRA band and NR band respectively</w:t>
            </w:r>
            <w:r w:rsidRPr="009F41A3">
              <w:rPr>
                <w:rFonts w:ascii="Arial" w:eastAsia="맑은 고딕" w:hAnsi="Arial" w:hint="eastAsia"/>
                <w:sz w:val="18"/>
                <w:szCs w:val="18"/>
              </w:rPr>
              <w:t>,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 xml:space="preserve"> such as for DC_5_(n)12 the band order from left to right is 5, 12 and n12.</w:t>
            </w:r>
          </w:p>
        </w:tc>
      </w:tr>
    </w:tbl>
    <w:p w14:paraId="52B7EBDF" w14:textId="77777777" w:rsidR="000111AB" w:rsidRPr="009F41A3" w:rsidRDefault="000111AB" w:rsidP="000111AB">
      <w:pPr>
        <w:rPr>
          <w:rFonts w:eastAsia="맑은 고딕"/>
          <w:lang w:eastAsia="zh-CN"/>
        </w:rPr>
      </w:pPr>
    </w:p>
    <w:p w14:paraId="74E0BC6D" w14:textId="200771DD" w:rsidR="000111AB" w:rsidRPr="009F41A3" w:rsidRDefault="000111AB" w:rsidP="00147049">
      <w:pPr>
        <w:pStyle w:val="3"/>
        <w:rPr>
          <w:lang w:val="en-US" w:eastAsia="zh-CN"/>
        </w:rPr>
      </w:pPr>
      <w:bookmarkStart w:id="374" w:name="_Toc135927746"/>
      <w:r>
        <w:rPr>
          <w:lang w:val="en-US" w:eastAsia="zh-CN"/>
        </w:rPr>
        <w:t>6.26.5</w:t>
      </w:r>
      <w:r w:rsidRPr="009F41A3">
        <w:rPr>
          <w:lang w:val="en-US" w:eastAsia="zh-CN"/>
        </w:rPr>
        <w:tab/>
        <w:t>MSD requirements</w:t>
      </w:r>
      <w:bookmarkEnd w:id="374"/>
    </w:p>
    <w:p w14:paraId="6CA98972" w14:textId="7F18DC4C" w:rsidR="000111AB" w:rsidRDefault="000111AB" w:rsidP="000111AB">
      <w:pPr>
        <w:rPr>
          <w:rFonts w:eastAsia="맑은 고딕"/>
          <w:lang w:val="en-US" w:eastAsia="zh-CN"/>
        </w:rPr>
      </w:pPr>
      <w:r>
        <w:rPr>
          <w:rFonts w:eastAsia="맑은 고딕"/>
          <w:lang w:val="en-US" w:eastAsia="zh-CN"/>
        </w:rPr>
        <w:t>According to 6.26.3, no MSD need to be defined.</w:t>
      </w:r>
    </w:p>
    <w:p w14:paraId="079773D3" w14:textId="77777777" w:rsidR="00076580" w:rsidRPr="009F41A3" w:rsidRDefault="00076580" w:rsidP="000111AB">
      <w:pPr>
        <w:rPr>
          <w:rFonts w:eastAsia="Yu Mincho"/>
          <w:lang w:eastAsia="ja-JP"/>
        </w:rPr>
      </w:pPr>
    </w:p>
    <w:p w14:paraId="51EAF28F" w14:textId="32C67F56" w:rsidR="00076580" w:rsidRPr="009F41A3" w:rsidRDefault="00B66A24" w:rsidP="00147049">
      <w:pPr>
        <w:pStyle w:val="2"/>
        <w:rPr>
          <w:lang w:val="en-US" w:eastAsia="zh-TW"/>
        </w:rPr>
      </w:pPr>
      <w:bookmarkStart w:id="375" w:name="_Toc135927747"/>
      <w:r>
        <w:rPr>
          <w:lang w:eastAsia="zh-TW"/>
        </w:rPr>
        <w:t>6.27</w:t>
      </w:r>
      <w:r w:rsidR="00076580" w:rsidRPr="009F41A3">
        <w:rPr>
          <w:lang w:eastAsia="zh-TW"/>
        </w:rPr>
        <w:tab/>
      </w:r>
      <w:r w:rsidR="00076580" w:rsidRPr="009F41A3">
        <w:t>DC_</w:t>
      </w:r>
      <w:r w:rsidR="00076580">
        <w:t>28_</w:t>
      </w:r>
      <w:r w:rsidR="00076580" w:rsidRPr="009F41A3">
        <w:t>n</w:t>
      </w:r>
      <w:r w:rsidR="00076580">
        <w:t>5</w:t>
      </w:r>
      <w:r w:rsidR="00076580" w:rsidRPr="009F41A3">
        <w:t>-n</w:t>
      </w:r>
      <w:r w:rsidR="00076580">
        <w:t>40</w:t>
      </w:r>
      <w:bookmarkEnd w:id="375"/>
    </w:p>
    <w:p w14:paraId="3D682D4B" w14:textId="10D6EB24" w:rsidR="00076580" w:rsidRPr="009F41A3" w:rsidRDefault="00B66A24" w:rsidP="00147049">
      <w:pPr>
        <w:pStyle w:val="3"/>
        <w:rPr>
          <w:lang w:val="en-US" w:eastAsia="zh-CN"/>
        </w:rPr>
      </w:pPr>
      <w:bookmarkStart w:id="376" w:name="_Toc135927748"/>
      <w:r>
        <w:rPr>
          <w:lang w:val="en-US" w:eastAsia="zh-CN"/>
        </w:rPr>
        <w:t>6.27</w:t>
      </w:r>
      <w:r w:rsidR="00076580" w:rsidRPr="009F41A3">
        <w:rPr>
          <w:lang w:val="en-US" w:eastAsia="zh-CN"/>
        </w:rPr>
        <w:t>.1</w:t>
      </w:r>
      <w:r w:rsidR="00076580" w:rsidRPr="009F41A3">
        <w:rPr>
          <w:lang w:val="en-US" w:eastAsia="zh-CN"/>
        </w:rPr>
        <w:tab/>
        <w:t>Operating bands for DC</w:t>
      </w:r>
      <w:bookmarkEnd w:id="376"/>
    </w:p>
    <w:p w14:paraId="609E6BD0" w14:textId="46E23666" w:rsidR="00076580" w:rsidRPr="009F41A3" w:rsidRDefault="00076580" w:rsidP="00735A9B">
      <w:pPr>
        <w:pStyle w:val="TH"/>
        <w:rPr>
          <w:rFonts w:eastAsia="맑은 고딕"/>
          <w:lang w:eastAsia="ja-JP"/>
        </w:rPr>
      </w:pPr>
      <w:r w:rsidRPr="009F41A3">
        <w:rPr>
          <w:rFonts w:eastAsia="맑은 고딕"/>
        </w:rPr>
        <w:t xml:space="preserve">Table </w:t>
      </w:r>
      <w:r w:rsidR="00B66A24">
        <w:rPr>
          <w:rFonts w:eastAsia="맑은 고딕"/>
        </w:rPr>
        <w:t>6.27</w:t>
      </w:r>
      <w:r w:rsidRPr="009F41A3">
        <w:rPr>
          <w:rFonts w:eastAsia="맑은 고딕"/>
          <w:lang w:val="en-US"/>
        </w:rPr>
        <w:t>.1</w:t>
      </w:r>
      <w:r w:rsidRPr="009F41A3">
        <w:rPr>
          <w:rFonts w:eastAsia="맑은 고딕"/>
        </w:rP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076580" w:rsidRPr="009F41A3" w14:paraId="322D1197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F509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val="x-none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3862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AC079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6B6A0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FBB4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Duplex Mode</w:t>
            </w:r>
          </w:p>
        </w:tc>
      </w:tr>
      <w:tr w:rsidR="00076580" w:rsidRPr="009F41A3" w14:paraId="604D0FBF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A899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A7C9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99852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5482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ED72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</w:tr>
      <w:tr w:rsidR="00076580" w:rsidRPr="009F41A3" w14:paraId="53EDB60A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EA5B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61F9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8126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UL_low</w:t>
            </w: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53AB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DL_low</w:t>
            </w: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77D2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</w:tr>
      <w:tr w:rsidR="00076580" w:rsidRPr="009F41A3" w14:paraId="6805E204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761F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28_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-n</w:t>
            </w:r>
            <w:r>
              <w:rPr>
                <w:rFonts w:ascii="Arial" w:eastAsia="맑은 고딕" w:hAnsi="Arial"/>
                <w:sz w:val="18"/>
              </w:rPr>
              <w:t>40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70F5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3DD8" w14:textId="77777777" w:rsidR="00076580" w:rsidRPr="009F41A3" w:rsidRDefault="00076580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703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7551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62D7" w14:textId="77777777" w:rsidR="00076580" w:rsidRPr="009F41A3" w:rsidRDefault="00076580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748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B7B5" w14:textId="77777777" w:rsidR="00076580" w:rsidRPr="009F41A3" w:rsidRDefault="00076580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758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8047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28B6" w14:textId="77777777" w:rsidR="00076580" w:rsidRPr="009F41A3" w:rsidRDefault="00076580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803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D751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ko-KR"/>
              </w:rPr>
              <w:t>FDD</w:t>
            </w:r>
          </w:p>
        </w:tc>
      </w:tr>
      <w:tr w:rsidR="00076580" w:rsidRPr="009F41A3" w14:paraId="2E039EF3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9802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56D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C3E3B"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021F" w14:textId="77777777" w:rsidR="00076580" w:rsidRPr="009F41A3" w:rsidRDefault="00076580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82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4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630F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23C6" w14:textId="77777777" w:rsidR="00076580" w:rsidRPr="009F41A3" w:rsidRDefault="00076580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849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16ED" w14:textId="77777777" w:rsidR="00076580" w:rsidRPr="009F41A3" w:rsidRDefault="00076580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86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9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848C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1D7" w14:textId="77777777" w:rsidR="00076580" w:rsidRPr="009F41A3" w:rsidRDefault="00076580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894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FD00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zh-TW"/>
              </w:rPr>
              <w:t>F</w:t>
            </w:r>
            <w:r w:rsidRPr="009F41A3">
              <w:rPr>
                <w:rFonts w:ascii="Arial" w:eastAsia="맑은 고딕" w:hAnsi="Arial" w:cs="Arial"/>
                <w:sz w:val="18"/>
                <w:lang w:eastAsia="zh-CN"/>
              </w:rPr>
              <w:t>DD</w:t>
            </w:r>
          </w:p>
        </w:tc>
      </w:tr>
      <w:tr w:rsidR="00076580" w:rsidRPr="009F41A3" w14:paraId="50C9803B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A1B9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210D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zh-TW"/>
              </w:rPr>
              <w:t>n</w:t>
            </w:r>
            <w:r w:rsidRPr="005C3E3B">
              <w:rPr>
                <w:rFonts w:ascii="Arial" w:eastAsia="맑은 고딕" w:hAnsi="Arial" w:cs="Arial"/>
                <w:sz w:val="18"/>
                <w:lang w:eastAsia="zh-TW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F0AD" w14:textId="77777777" w:rsidR="00076580" w:rsidRPr="009F41A3" w:rsidRDefault="00076580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ko-KR"/>
              </w:rPr>
              <w:t>23</w:t>
            </w:r>
            <w:r w:rsidRPr="009F41A3">
              <w:rPr>
                <w:rFonts w:ascii="Arial" w:eastAsia="맑은 고딕" w:hAnsi="Arial"/>
                <w:sz w:val="18"/>
                <w:lang w:eastAsia="ko-KR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E78D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E9BC" w14:textId="77777777" w:rsidR="00076580" w:rsidRPr="009F41A3" w:rsidRDefault="00076580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24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9F25" w14:textId="77777777" w:rsidR="00076580" w:rsidRPr="009F41A3" w:rsidRDefault="00076580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ko-KR"/>
              </w:rPr>
              <w:t>2</w:t>
            </w:r>
            <w:r w:rsidRPr="009F41A3">
              <w:rPr>
                <w:rFonts w:ascii="Arial" w:eastAsia="맑은 고딕" w:hAnsi="Arial"/>
                <w:sz w:val="18"/>
                <w:lang w:eastAsia="ko-KR"/>
              </w:rPr>
              <w:t>300</w:t>
            </w:r>
            <w:r w:rsidRPr="009F41A3"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4414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93D9" w14:textId="77777777" w:rsidR="00076580" w:rsidRPr="009F41A3" w:rsidRDefault="00076580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24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CAD7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ko-KR"/>
              </w:rPr>
              <w:t>TDD</w:t>
            </w:r>
          </w:p>
        </w:tc>
      </w:tr>
    </w:tbl>
    <w:p w14:paraId="5D494773" w14:textId="6FDBEDB9" w:rsidR="00076580" w:rsidRPr="009F41A3" w:rsidRDefault="00076580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 w:rsidR="00B66A24">
        <w:rPr>
          <w:rFonts w:eastAsia="맑은 고딕"/>
        </w:rPr>
        <w:t>6.27</w:t>
      </w:r>
      <w:r w:rsidRPr="009F41A3">
        <w:rPr>
          <w:rFonts w:eastAsia="맑은 고딕"/>
          <w:lang w:val="en-US"/>
        </w:rPr>
        <w:t>.1</w:t>
      </w:r>
      <w:r w:rsidRPr="009F41A3">
        <w:rPr>
          <w:rFonts w:eastAsia="맑은 고딕"/>
        </w:rPr>
        <w:t>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76580" w:rsidRPr="009F41A3" w14:paraId="715DE5CC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F5D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fi-FI"/>
              </w:rPr>
              <w:t>EN-DC</w:t>
            </w:r>
          </w:p>
          <w:p w14:paraId="40515A79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9DF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val="fr-FR"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fr-FR" w:eastAsia="fi-FI"/>
              </w:rPr>
              <w:t>Uplink EN-DC</w:t>
            </w:r>
          </w:p>
          <w:p w14:paraId="41A1B81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val="fr-FR"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fr-FR" w:eastAsia="fi-FI"/>
              </w:rPr>
              <w:t>configuration</w:t>
            </w:r>
          </w:p>
          <w:p w14:paraId="741F571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val="fr-FR" w:eastAsia="fi-FI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076580" w:rsidRPr="009F41A3" w14:paraId="3D0CAA57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45C376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28</w:t>
            </w:r>
            <w:r w:rsidRPr="009F41A3">
              <w:rPr>
                <w:rFonts w:ascii="Arial" w:eastAsia="맑은 고딕" w:hAnsi="Arial"/>
                <w:sz w:val="18"/>
              </w:rPr>
              <w:t>A_n5A-n40A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58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28</w:t>
            </w:r>
            <w:r w:rsidRPr="009F41A3">
              <w:rPr>
                <w:rFonts w:ascii="Arial" w:eastAsia="맑은 고딕" w:hAnsi="Arial"/>
                <w:sz w:val="18"/>
              </w:rPr>
              <w:t>A_n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  <w:r w:rsidRPr="009F41A3">
              <w:rPr>
                <w:rFonts w:ascii="Arial" w:eastAsia="맑은 고딕" w:hAnsi="Arial"/>
                <w:sz w:val="18"/>
              </w:rPr>
              <w:br/>
              <w:t>DC_</w:t>
            </w:r>
            <w:r>
              <w:rPr>
                <w:rFonts w:ascii="Arial" w:eastAsia="맑은 고딕" w:hAnsi="Arial"/>
                <w:sz w:val="18"/>
              </w:rPr>
              <w:t>28</w:t>
            </w:r>
            <w:r w:rsidRPr="009F41A3">
              <w:rPr>
                <w:rFonts w:ascii="Arial" w:eastAsia="맑은 고딕" w:hAnsi="Arial"/>
                <w:sz w:val="18"/>
              </w:rPr>
              <w:t>A_n</w:t>
            </w:r>
            <w:r>
              <w:rPr>
                <w:rFonts w:ascii="Arial" w:eastAsia="맑은 고딕" w:hAnsi="Arial"/>
                <w:sz w:val="18"/>
              </w:rPr>
              <w:t>40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</w:p>
        </w:tc>
      </w:tr>
    </w:tbl>
    <w:p w14:paraId="29EF9676" w14:textId="77777777" w:rsidR="00076580" w:rsidRPr="009F41A3" w:rsidRDefault="00076580" w:rsidP="00076580">
      <w:pPr>
        <w:rPr>
          <w:rFonts w:eastAsia="맑은 고딕"/>
        </w:rPr>
      </w:pPr>
    </w:p>
    <w:p w14:paraId="676BF1F3" w14:textId="77777777" w:rsidR="00076580" w:rsidRPr="00C17C38" w:rsidRDefault="00076580" w:rsidP="00076580">
      <w:pPr>
        <w:rPr>
          <w:rFonts w:eastAsia="맑은 고딕"/>
          <w:lang w:eastAsia="zh-CN"/>
        </w:rPr>
      </w:pPr>
    </w:p>
    <w:p w14:paraId="332DE340" w14:textId="7017372B" w:rsidR="00076580" w:rsidRPr="009F41A3" w:rsidRDefault="00B66A24" w:rsidP="00147049">
      <w:pPr>
        <w:pStyle w:val="3"/>
        <w:rPr>
          <w:lang w:val="en-US" w:eastAsia="zh-CN"/>
        </w:rPr>
      </w:pPr>
      <w:bookmarkStart w:id="377" w:name="_Toc135927749"/>
      <w:r>
        <w:rPr>
          <w:lang w:val="en-US" w:eastAsia="zh-CN"/>
        </w:rPr>
        <w:t>6.27</w:t>
      </w:r>
      <w:r w:rsidR="00553385">
        <w:rPr>
          <w:lang w:val="en-US" w:eastAsia="zh-CN"/>
        </w:rPr>
        <w:t xml:space="preserve">.2 </w:t>
      </w:r>
      <w:r w:rsidR="00076580" w:rsidRPr="009F41A3">
        <w:rPr>
          <w:lang w:eastAsia="zh-CN"/>
        </w:rPr>
        <w:t xml:space="preserve">Channel bandwidths per operating band for </w:t>
      </w:r>
      <w:r w:rsidR="00076580" w:rsidRPr="009F41A3">
        <w:rPr>
          <w:rFonts w:hint="eastAsia"/>
          <w:lang w:eastAsia="ja-JP"/>
        </w:rPr>
        <w:t>DC</w:t>
      </w:r>
      <w:bookmarkEnd w:id="377"/>
    </w:p>
    <w:p w14:paraId="0273DE47" w14:textId="726F28A0" w:rsidR="00076580" w:rsidRPr="009F41A3" w:rsidRDefault="00076580" w:rsidP="00735A9B">
      <w:pPr>
        <w:pStyle w:val="TH"/>
        <w:rPr>
          <w:rFonts w:eastAsia="Yu Mincho"/>
          <w:sz w:val="28"/>
          <w:szCs w:val="28"/>
          <w:lang w:eastAsia="ja-JP"/>
        </w:rPr>
      </w:pPr>
      <w:r>
        <w:rPr>
          <w:rFonts w:eastAsia="맑은 고딕"/>
        </w:rPr>
        <w:t xml:space="preserve">Table </w:t>
      </w:r>
      <w:r w:rsidR="00B66A24">
        <w:rPr>
          <w:rFonts w:eastAsia="맑은 고딕"/>
        </w:rPr>
        <w:t>6.27</w:t>
      </w:r>
      <w:r w:rsidRPr="009F41A3">
        <w:rPr>
          <w:rFonts w:eastAsia="맑은 고딕"/>
          <w:lang w:val="en-US"/>
        </w:rPr>
        <w:t>.2</w:t>
      </w:r>
      <w:r w:rsidRPr="009F41A3">
        <w:rPr>
          <w:rFonts w:eastAsia="맑은 고딕"/>
        </w:rP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76580" w:rsidRPr="009F41A3" w14:paraId="1EAAC87E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FCF8" w14:textId="77777777" w:rsidR="00076580" w:rsidRPr="009F41A3" w:rsidRDefault="00076580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9243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DC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operating / channel bandwidth</w:t>
            </w:r>
          </w:p>
        </w:tc>
      </w:tr>
      <w:tr w:rsidR="00076580" w:rsidRPr="009F41A3" w14:paraId="3FD411CA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4D70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lastRenderedPageBreak/>
              <w:t xml:space="preserve">E-UTRA </w:t>
            </w: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and NR DC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8CF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E-UTRA</w:t>
            </w: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 xml:space="preserve"> and NR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B4C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Subcarrier spacing</w:t>
            </w:r>
          </w:p>
          <w:p w14:paraId="54DF161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F5FB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5</w:t>
            </w:r>
          </w:p>
          <w:p w14:paraId="0F0F433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CB06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10</w:t>
            </w:r>
          </w:p>
          <w:p w14:paraId="0F269AAC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64C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15</w:t>
            </w:r>
          </w:p>
          <w:p w14:paraId="780E9A7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398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20</w:t>
            </w:r>
          </w:p>
          <w:p w14:paraId="64D37403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88FC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25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E29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30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B4A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58B1F156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508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50</w:t>
            </w:r>
          </w:p>
          <w:p w14:paraId="18120E2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CAF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60</w:t>
            </w:r>
          </w:p>
          <w:p w14:paraId="0A95077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969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70</w:t>
            </w:r>
          </w:p>
          <w:p w14:paraId="78DC7066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E19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80</w:t>
            </w:r>
          </w:p>
          <w:p w14:paraId="576AD39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261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90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13B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100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D32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Maximum aggregated bandwidth</w:t>
            </w:r>
          </w:p>
          <w:p w14:paraId="0A21700B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[MHz]</w:t>
            </w:r>
          </w:p>
        </w:tc>
      </w:tr>
      <w:tr w:rsidR="00076580" w:rsidRPr="009F41A3" w14:paraId="77479698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4A46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28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  <w:r>
              <w:rPr>
                <w:rFonts w:ascii="Arial" w:eastAsia="맑은 고딕" w:hAnsi="Arial"/>
                <w:sz w:val="18"/>
              </w:rPr>
              <w:t>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A-n</w:t>
            </w:r>
            <w:r>
              <w:rPr>
                <w:rFonts w:ascii="Arial" w:eastAsia="맑은 고딕" w:hAnsi="Arial"/>
                <w:sz w:val="18"/>
              </w:rPr>
              <w:t>40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3BB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B979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1B71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98A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963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45CC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751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58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A038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7EE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2A3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4F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B34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8023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9448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78A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</w:t>
            </w:r>
            <w:r>
              <w:rPr>
                <w:rFonts w:ascii="Arial" w:eastAsia="맑은 고딕" w:hAnsi="Arial"/>
                <w:sz w:val="18"/>
                <w:lang w:eastAsia="ja-JP"/>
              </w:rPr>
              <w:t>45</w:t>
            </w:r>
          </w:p>
        </w:tc>
      </w:tr>
      <w:tr w:rsidR="00076580" w:rsidRPr="009F41A3" w14:paraId="22FDA539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4AD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808AC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n5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72AB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EF3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52A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329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DDD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95E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  <w:r w:rsidRPr="009F41A3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DBB6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C26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1D21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37C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CCD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2DC0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F52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507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2F76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76580" w:rsidRPr="009F41A3" w14:paraId="6FADAE8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5000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1F719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7E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186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1890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0A6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E7B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40F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  <w:r w:rsidRPr="009F41A3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75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DF03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37B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B8E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6A0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89E8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558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55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6501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76580" w:rsidRPr="009F41A3" w14:paraId="71322053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6E3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2EC9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n</w:t>
            </w:r>
            <w:r>
              <w:rPr>
                <w:rFonts w:ascii="Arial" w:eastAsia="맑은 고딕" w:hAnsi="Arial"/>
                <w:sz w:val="18"/>
                <w:lang w:eastAsia="zh-TW"/>
              </w:rPr>
              <w:t>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CA2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098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0164EF">
              <w:rPr>
                <w:rFonts w:ascii="Arial" w:eastAsia="Yu Mincho" w:hAnsi="Arial"/>
                <w:sz w:val="18"/>
              </w:rPr>
              <w:t>5</w:t>
            </w:r>
            <w:r w:rsidRPr="000164EF"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B3A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F998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1ED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5FF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56DC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09C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87DC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CCB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D22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5460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D81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D5E1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E551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76580" w:rsidRPr="009F41A3" w14:paraId="05A5AB4B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06E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2499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FD3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5BB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DD1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03F1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F1B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589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414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A5E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1403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9E6B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34DB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8210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4B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D16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F47F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076580" w:rsidRPr="009F41A3" w14:paraId="406EB5A0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192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2D9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985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8BC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943B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4D7C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74C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AAE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DA7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3DA6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FB6C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2A4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1A5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7EE9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6A9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EF50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BBE2" w14:textId="77777777" w:rsidR="00076580" w:rsidRPr="009F41A3" w:rsidRDefault="00076580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</w:tbl>
    <w:p w14:paraId="723AA3DF" w14:textId="77777777" w:rsidR="00076580" w:rsidRPr="009F41A3" w:rsidRDefault="00076580" w:rsidP="00076580">
      <w:pPr>
        <w:rPr>
          <w:rFonts w:eastAsia="맑은 고딕"/>
          <w:lang w:eastAsia="ko-KR"/>
        </w:rPr>
      </w:pPr>
    </w:p>
    <w:p w14:paraId="4EAD9FAA" w14:textId="45AC6841" w:rsidR="00076580" w:rsidRPr="009F41A3" w:rsidRDefault="00B66A24" w:rsidP="00147049">
      <w:pPr>
        <w:pStyle w:val="3"/>
        <w:rPr>
          <w:lang w:val="en-US" w:eastAsia="zh-CN"/>
        </w:rPr>
      </w:pPr>
      <w:bookmarkStart w:id="378" w:name="_Toc135927750"/>
      <w:r>
        <w:rPr>
          <w:lang w:val="en-US" w:eastAsia="zh-CN"/>
        </w:rPr>
        <w:t>6.27</w:t>
      </w:r>
      <w:r w:rsidR="00076580" w:rsidRPr="009F41A3">
        <w:rPr>
          <w:lang w:val="en-US" w:eastAsia="zh-CN"/>
        </w:rPr>
        <w:t>.3</w:t>
      </w:r>
      <w:r w:rsidR="00076580" w:rsidRPr="009F41A3">
        <w:rPr>
          <w:lang w:val="en-US" w:eastAsia="zh-CN"/>
        </w:rPr>
        <w:tab/>
        <w:t>Co-existence studies</w:t>
      </w:r>
      <w:bookmarkEnd w:id="378"/>
    </w:p>
    <w:p w14:paraId="75D32E1F" w14:textId="77777777" w:rsidR="00076580" w:rsidRPr="009F41A3" w:rsidRDefault="00076580" w:rsidP="00076580">
      <w:pPr>
        <w:rPr>
          <w:rFonts w:eastAsia="맑은 고딕"/>
          <w:lang w:eastAsia="ko-KR"/>
        </w:rPr>
      </w:pPr>
      <w:r w:rsidRPr="009F41A3">
        <w:rPr>
          <w:rFonts w:eastAsia="맑은 고딕"/>
          <w:lang w:eastAsia="ko-KR"/>
        </w:rPr>
        <w:t>The IMD products caused by UL DC_</w:t>
      </w:r>
      <w:r>
        <w:rPr>
          <w:rFonts w:eastAsia="맑은 고딕"/>
          <w:lang w:eastAsia="ko-KR"/>
        </w:rPr>
        <w:t>28</w:t>
      </w:r>
      <w:r w:rsidRPr="009F41A3">
        <w:rPr>
          <w:rFonts w:eastAsia="맑은 고딕"/>
          <w:lang w:eastAsia="ko-KR"/>
        </w:rPr>
        <w:t>_n</w:t>
      </w:r>
      <w:r>
        <w:rPr>
          <w:rFonts w:eastAsia="맑은 고딕"/>
          <w:lang w:eastAsia="ko-KR"/>
        </w:rPr>
        <w:t>5</w:t>
      </w:r>
      <w:r w:rsidRPr="009F41A3">
        <w:rPr>
          <w:rFonts w:eastAsia="맑은 고딕"/>
          <w:lang w:eastAsia="ko-KR"/>
        </w:rPr>
        <w:t xml:space="preserve"> are shown below.</w:t>
      </w:r>
    </w:p>
    <w:p w14:paraId="419D54A5" w14:textId="3BB30FCB" w:rsidR="00076580" w:rsidRPr="009F41A3" w:rsidRDefault="00076580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 w:rsidR="00B66A24">
        <w:rPr>
          <w:rFonts w:eastAsia="맑은 고딕"/>
        </w:rPr>
        <w:t>6.27</w:t>
      </w:r>
      <w:r w:rsidRPr="009F41A3">
        <w:rPr>
          <w:rFonts w:eastAsia="맑은 고딕"/>
          <w:lang w:val="en-US"/>
        </w:rPr>
        <w:t>.3</w:t>
      </w:r>
      <w:r w:rsidRPr="009F41A3">
        <w:rPr>
          <w:rFonts w:eastAsia="맑은 고딕"/>
        </w:rPr>
        <w:t>-1: The IMD products caused by UL DC_</w:t>
      </w:r>
      <w:r>
        <w:rPr>
          <w:rFonts w:eastAsia="맑은 고딕"/>
        </w:rPr>
        <w:t>28</w:t>
      </w:r>
      <w:r w:rsidRPr="009F41A3">
        <w:rPr>
          <w:rFonts w:eastAsia="맑은 고딕"/>
        </w:rPr>
        <w:t>_n</w:t>
      </w:r>
      <w:r>
        <w:rPr>
          <w:rFonts w:eastAsia="맑은 고딕"/>
        </w:rPr>
        <w:t>5</w:t>
      </w:r>
    </w:p>
    <w:tbl>
      <w:tblPr>
        <w:tblStyle w:val="a7"/>
        <w:tblW w:w="10165" w:type="dxa"/>
        <w:tblLook w:val="04A0" w:firstRow="1" w:lastRow="0" w:firstColumn="1" w:lastColumn="0" w:noHBand="0" w:noVBand="1"/>
      </w:tblPr>
      <w:tblGrid>
        <w:gridCol w:w="2875"/>
        <w:gridCol w:w="1710"/>
        <w:gridCol w:w="1890"/>
        <w:gridCol w:w="1710"/>
        <w:gridCol w:w="1980"/>
      </w:tblGrid>
      <w:tr w:rsidR="00076580" w:rsidRPr="009F41A3" w14:paraId="06F458E4" w14:textId="77777777" w:rsidTr="00152546">
        <w:trPr>
          <w:trHeight w:val="290"/>
        </w:trPr>
        <w:tc>
          <w:tcPr>
            <w:tcW w:w="2875" w:type="dxa"/>
            <w:noWrap/>
            <w:vAlign w:val="center"/>
          </w:tcPr>
          <w:p w14:paraId="4BC521AC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UE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 xml:space="preserve"> 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U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L carriers</w:t>
            </w:r>
          </w:p>
        </w:tc>
        <w:tc>
          <w:tcPr>
            <w:tcW w:w="1710" w:type="dxa"/>
            <w:noWrap/>
            <w:vAlign w:val="center"/>
          </w:tcPr>
          <w:p w14:paraId="64A99441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_low</w:t>
            </w:r>
          </w:p>
        </w:tc>
        <w:tc>
          <w:tcPr>
            <w:tcW w:w="1890" w:type="dxa"/>
            <w:noWrap/>
            <w:vAlign w:val="center"/>
          </w:tcPr>
          <w:p w14:paraId="58A97A79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_high</w:t>
            </w:r>
          </w:p>
        </w:tc>
        <w:tc>
          <w:tcPr>
            <w:tcW w:w="1710" w:type="dxa"/>
            <w:noWrap/>
            <w:vAlign w:val="center"/>
          </w:tcPr>
          <w:p w14:paraId="78CC4D45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_low</w:t>
            </w:r>
          </w:p>
        </w:tc>
        <w:tc>
          <w:tcPr>
            <w:tcW w:w="1980" w:type="dxa"/>
            <w:noWrap/>
            <w:vAlign w:val="center"/>
          </w:tcPr>
          <w:p w14:paraId="50BD3DB0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8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8"/>
                <w:lang w:val="en-US"/>
              </w:rPr>
              <w:t>_high</w:t>
            </w:r>
          </w:p>
        </w:tc>
      </w:tr>
      <w:tr w:rsidR="00076580" w:rsidRPr="009F41A3" w14:paraId="58A52929" w14:textId="77777777" w:rsidTr="00152546">
        <w:trPr>
          <w:trHeight w:val="290"/>
        </w:trPr>
        <w:tc>
          <w:tcPr>
            <w:tcW w:w="2875" w:type="dxa"/>
            <w:noWrap/>
            <w:vAlign w:val="bottom"/>
          </w:tcPr>
          <w:p w14:paraId="6702CF09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1710" w:type="dxa"/>
            <w:noWrap/>
            <w:vAlign w:val="bottom"/>
          </w:tcPr>
          <w:p w14:paraId="71CD6C8D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1890" w:type="dxa"/>
            <w:noWrap/>
            <w:vAlign w:val="bottom"/>
          </w:tcPr>
          <w:p w14:paraId="70CA46B8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1710" w:type="dxa"/>
            <w:noWrap/>
            <w:vAlign w:val="bottom"/>
          </w:tcPr>
          <w:p w14:paraId="1B07F775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1980" w:type="dxa"/>
            <w:noWrap/>
            <w:vAlign w:val="bottom"/>
          </w:tcPr>
          <w:p w14:paraId="1BAD0BAA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49</w:t>
            </w:r>
          </w:p>
        </w:tc>
      </w:tr>
      <w:tr w:rsidR="00076580" w:rsidRPr="009F41A3" w14:paraId="1CBE53C6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5328F0C5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  <w:lang w:val="en-US"/>
              </w:rPr>
            </w:pPr>
            <w:r w:rsidRPr="009F41A3">
              <w:rPr>
                <w:rFonts w:eastAsia="맑은 고딕"/>
                <w:sz w:val="16"/>
                <w:szCs w:val="16"/>
              </w:rPr>
              <w:t>2nd order IMD products</w:t>
            </w:r>
          </w:p>
        </w:tc>
        <w:tc>
          <w:tcPr>
            <w:tcW w:w="1710" w:type="dxa"/>
            <w:noWrap/>
            <w:hideMark/>
          </w:tcPr>
          <w:p w14:paraId="64A99E77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– fx_low|</w:t>
            </w:r>
          </w:p>
        </w:tc>
        <w:tc>
          <w:tcPr>
            <w:tcW w:w="1890" w:type="dxa"/>
            <w:noWrap/>
            <w:hideMark/>
          </w:tcPr>
          <w:p w14:paraId="5A312075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– fx_high|</w:t>
            </w:r>
          </w:p>
        </w:tc>
        <w:tc>
          <w:tcPr>
            <w:tcW w:w="1710" w:type="dxa"/>
            <w:noWrap/>
            <w:hideMark/>
          </w:tcPr>
          <w:p w14:paraId="29B7118E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+ fx_low|</w:t>
            </w:r>
          </w:p>
        </w:tc>
        <w:tc>
          <w:tcPr>
            <w:tcW w:w="1980" w:type="dxa"/>
            <w:noWrap/>
            <w:hideMark/>
          </w:tcPr>
          <w:p w14:paraId="6F294163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+ fx_high|</w:t>
            </w:r>
          </w:p>
        </w:tc>
      </w:tr>
      <w:tr w:rsidR="00076580" w:rsidRPr="009F41A3" w14:paraId="5E5FB6BA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4CA0A07B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49396873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46</w:t>
            </w:r>
          </w:p>
        </w:tc>
        <w:tc>
          <w:tcPr>
            <w:tcW w:w="1890" w:type="dxa"/>
            <w:noWrap/>
          </w:tcPr>
          <w:p w14:paraId="3A68CE7B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710" w:type="dxa"/>
            <w:noWrap/>
          </w:tcPr>
          <w:p w14:paraId="61C62231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597</w:t>
            </w:r>
          </w:p>
        </w:tc>
        <w:tc>
          <w:tcPr>
            <w:tcW w:w="1980" w:type="dxa"/>
            <w:noWrap/>
          </w:tcPr>
          <w:p w14:paraId="091AA605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527</w:t>
            </w:r>
          </w:p>
        </w:tc>
      </w:tr>
      <w:tr w:rsidR="00076580" w:rsidRPr="009F41A3" w14:paraId="15C30E42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8F1DE28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3rd order IMD products</w:t>
            </w:r>
          </w:p>
        </w:tc>
        <w:tc>
          <w:tcPr>
            <w:tcW w:w="1710" w:type="dxa"/>
            <w:noWrap/>
            <w:hideMark/>
          </w:tcPr>
          <w:p w14:paraId="11E45D2E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– 2*fx_low|</w:t>
            </w:r>
          </w:p>
        </w:tc>
        <w:tc>
          <w:tcPr>
            <w:tcW w:w="1890" w:type="dxa"/>
            <w:noWrap/>
            <w:hideMark/>
          </w:tcPr>
          <w:p w14:paraId="00D76D7B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– 2*fx_high|</w:t>
            </w:r>
          </w:p>
        </w:tc>
        <w:tc>
          <w:tcPr>
            <w:tcW w:w="1710" w:type="dxa"/>
            <w:noWrap/>
            <w:hideMark/>
          </w:tcPr>
          <w:p w14:paraId="638FAAE6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– fx_high|</w:t>
            </w:r>
          </w:p>
        </w:tc>
        <w:tc>
          <w:tcPr>
            <w:tcW w:w="1980" w:type="dxa"/>
            <w:noWrap/>
            <w:hideMark/>
          </w:tcPr>
          <w:p w14:paraId="199C21A2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– fx_low|</w:t>
            </w:r>
          </w:p>
        </w:tc>
      </w:tr>
      <w:tr w:rsidR="00076580" w:rsidRPr="009F41A3" w14:paraId="458F6EEA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7706BB9C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5858545E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1890" w:type="dxa"/>
            <w:noWrap/>
          </w:tcPr>
          <w:p w14:paraId="4FA98E5D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57</w:t>
            </w:r>
          </w:p>
        </w:tc>
        <w:tc>
          <w:tcPr>
            <w:tcW w:w="1710" w:type="dxa"/>
            <w:noWrap/>
          </w:tcPr>
          <w:p w14:paraId="36C7550F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1980" w:type="dxa"/>
            <w:noWrap/>
          </w:tcPr>
          <w:p w14:paraId="18170109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00</w:t>
            </w:r>
          </w:p>
        </w:tc>
      </w:tr>
      <w:tr w:rsidR="00076580" w:rsidRPr="009F41A3" w14:paraId="4D92568E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2A9EED23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3rd order IMD products</w:t>
            </w:r>
          </w:p>
        </w:tc>
        <w:tc>
          <w:tcPr>
            <w:tcW w:w="1710" w:type="dxa"/>
            <w:noWrap/>
            <w:hideMark/>
          </w:tcPr>
          <w:p w14:paraId="2DFC214C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+ fy_low|</w:t>
            </w:r>
          </w:p>
        </w:tc>
        <w:tc>
          <w:tcPr>
            <w:tcW w:w="1890" w:type="dxa"/>
            <w:noWrap/>
            <w:hideMark/>
          </w:tcPr>
          <w:p w14:paraId="3C962252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+ fy_high|</w:t>
            </w:r>
          </w:p>
        </w:tc>
        <w:tc>
          <w:tcPr>
            <w:tcW w:w="1710" w:type="dxa"/>
            <w:noWrap/>
            <w:hideMark/>
          </w:tcPr>
          <w:p w14:paraId="66AF8917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+ fx_low|</w:t>
            </w:r>
          </w:p>
        </w:tc>
        <w:tc>
          <w:tcPr>
            <w:tcW w:w="1980" w:type="dxa"/>
            <w:noWrap/>
            <w:hideMark/>
          </w:tcPr>
          <w:p w14:paraId="772B275F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+ fx_high|</w:t>
            </w:r>
          </w:p>
        </w:tc>
      </w:tr>
      <w:tr w:rsidR="00076580" w:rsidRPr="009F41A3" w14:paraId="1F247825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020F66EC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23EC1D57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345</w:t>
            </w:r>
          </w:p>
        </w:tc>
        <w:tc>
          <w:tcPr>
            <w:tcW w:w="1890" w:type="dxa"/>
            <w:noWrap/>
          </w:tcPr>
          <w:p w14:paraId="342E4F87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230</w:t>
            </w:r>
          </w:p>
        </w:tc>
        <w:tc>
          <w:tcPr>
            <w:tcW w:w="1710" w:type="dxa"/>
            <w:noWrap/>
          </w:tcPr>
          <w:p w14:paraId="6FADAC02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446</w:t>
            </w:r>
          </w:p>
        </w:tc>
        <w:tc>
          <w:tcPr>
            <w:tcW w:w="1980" w:type="dxa"/>
            <w:noWrap/>
          </w:tcPr>
          <w:p w14:paraId="74ACAAE1" w14:textId="77777777" w:rsidR="00076580" w:rsidRPr="009F41A3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351</w:t>
            </w:r>
          </w:p>
        </w:tc>
      </w:tr>
      <w:tr w:rsidR="00076580" w:rsidRPr="009F41A3" w14:paraId="7E20000D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5521E767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10B72A98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–2*y_high|</w:t>
            </w:r>
          </w:p>
        </w:tc>
        <w:tc>
          <w:tcPr>
            <w:tcW w:w="1890" w:type="dxa"/>
            <w:noWrap/>
            <w:hideMark/>
          </w:tcPr>
          <w:p w14:paraId="5DE9CA54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– 2*fy_low|</w:t>
            </w:r>
          </w:p>
        </w:tc>
        <w:tc>
          <w:tcPr>
            <w:tcW w:w="1710" w:type="dxa"/>
            <w:noWrap/>
            <w:hideMark/>
          </w:tcPr>
          <w:p w14:paraId="6D03F2CC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+2* fy_low|</w:t>
            </w:r>
          </w:p>
        </w:tc>
        <w:tc>
          <w:tcPr>
            <w:tcW w:w="1980" w:type="dxa"/>
            <w:noWrap/>
            <w:hideMark/>
          </w:tcPr>
          <w:p w14:paraId="4B8666BB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+2* fy_high|</w:t>
            </w:r>
          </w:p>
        </w:tc>
      </w:tr>
      <w:tr w:rsidR="00076580" w:rsidRPr="009F41A3" w14:paraId="1B08F502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2CAEF70C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4F4858CE" w14:textId="77777777" w:rsidR="00076580" w:rsidRPr="0090561E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52</w:t>
            </w:r>
          </w:p>
        </w:tc>
        <w:tc>
          <w:tcPr>
            <w:tcW w:w="1890" w:type="dxa"/>
            <w:noWrap/>
          </w:tcPr>
          <w:p w14:paraId="2583C1B0" w14:textId="77777777" w:rsidR="00076580" w:rsidRPr="0090561E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1710" w:type="dxa"/>
            <w:noWrap/>
          </w:tcPr>
          <w:p w14:paraId="4AAA312A" w14:textId="77777777" w:rsidR="00076580" w:rsidRPr="0090561E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054</w:t>
            </w:r>
          </w:p>
        </w:tc>
        <w:tc>
          <w:tcPr>
            <w:tcW w:w="1980" w:type="dxa"/>
            <w:noWrap/>
          </w:tcPr>
          <w:p w14:paraId="7E2CE2E2" w14:textId="77777777" w:rsidR="00076580" w:rsidRPr="0090561E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194</w:t>
            </w:r>
          </w:p>
        </w:tc>
      </w:tr>
      <w:tr w:rsidR="00076580" w:rsidRPr="009F41A3" w14:paraId="6640004B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41AC1FC6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034BC4CD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|3*fx_low –1*fy_high|</w:t>
            </w:r>
          </w:p>
        </w:tc>
        <w:tc>
          <w:tcPr>
            <w:tcW w:w="1890" w:type="dxa"/>
            <w:noWrap/>
            <w:hideMark/>
          </w:tcPr>
          <w:p w14:paraId="0CC9A619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|3*fx_high – 1*fy_low|</w:t>
            </w:r>
          </w:p>
        </w:tc>
        <w:tc>
          <w:tcPr>
            <w:tcW w:w="1710" w:type="dxa"/>
            <w:noWrap/>
            <w:hideMark/>
          </w:tcPr>
          <w:p w14:paraId="2EF5B459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|3*fy_low – *fx_high|</w:t>
            </w:r>
          </w:p>
        </w:tc>
        <w:tc>
          <w:tcPr>
            <w:tcW w:w="1980" w:type="dxa"/>
            <w:noWrap/>
            <w:hideMark/>
          </w:tcPr>
          <w:p w14:paraId="23148BB2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|3*fy_high – 1*fx_low|</w:t>
            </w:r>
          </w:p>
        </w:tc>
      </w:tr>
      <w:tr w:rsidR="00076580" w:rsidRPr="009F41A3" w14:paraId="6DBFA2CA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40583086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124A5CCC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260</w:t>
            </w:r>
          </w:p>
        </w:tc>
        <w:tc>
          <w:tcPr>
            <w:tcW w:w="1890" w:type="dxa"/>
            <w:noWrap/>
          </w:tcPr>
          <w:p w14:paraId="49D6C8F6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420</w:t>
            </w:r>
          </w:p>
        </w:tc>
        <w:tc>
          <w:tcPr>
            <w:tcW w:w="1710" w:type="dxa"/>
            <w:noWrap/>
          </w:tcPr>
          <w:p w14:paraId="4FE870D0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724</w:t>
            </w:r>
          </w:p>
        </w:tc>
        <w:tc>
          <w:tcPr>
            <w:tcW w:w="1980" w:type="dxa"/>
            <w:noWrap/>
          </w:tcPr>
          <w:p w14:paraId="233CC789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1844</w:t>
            </w:r>
          </w:p>
        </w:tc>
      </w:tr>
      <w:tr w:rsidR="00076580" w:rsidRPr="009F41A3" w14:paraId="2B2476D2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BD51F48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4th order IMD products</w:t>
            </w:r>
          </w:p>
        </w:tc>
        <w:tc>
          <w:tcPr>
            <w:tcW w:w="1710" w:type="dxa"/>
            <w:noWrap/>
            <w:hideMark/>
          </w:tcPr>
          <w:p w14:paraId="6A1E0FC1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|3*fx_low +1* fy_low|</w:t>
            </w:r>
          </w:p>
        </w:tc>
        <w:tc>
          <w:tcPr>
            <w:tcW w:w="1890" w:type="dxa"/>
            <w:noWrap/>
            <w:hideMark/>
          </w:tcPr>
          <w:p w14:paraId="1E4F5008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|3*fx_high +1* fy_high|</w:t>
            </w:r>
          </w:p>
        </w:tc>
        <w:tc>
          <w:tcPr>
            <w:tcW w:w="1710" w:type="dxa"/>
            <w:noWrap/>
            <w:hideMark/>
          </w:tcPr>
          <w:p w14:paraId="63BE127A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|3*fy_low + 1*fx_low|</w:t>
            </w:r>
          </w:p>
        </w:tc>
        <w:tc>
          <w:tcPr>
            <w:tcW w:w="1980" w:type="dxa"/>
            <w:noWrap/>
            <w:hideMark/>
          </w:tcPr>
          <w:p w14:paraId="0DD7CEC8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|3*fy_high + 1*fx_high|</w:t>
            </w:r>
          </w:p>
        </w:tc>
      </w:tr>
      <w:tr w:rsidR="00076580" w:rsidRPr="009F41A3" w14:paraId="268C063F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30EF178E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5F675E14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933</w:t>
            </w:r>
          </w:p>
        </w:tc>
        <w:tc>
          <w:tcPr>
            <w:tcW w:w="1890" w:type="dxa"/>
            <w:noWrap/>
          </w:tcPr>
          <w:p w14:paraId="1B9107A6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093</w:t>
            </w:r>
          </w:p>
        </w:tc>
        <w:tc>
          <w:tcPr>
            <w:tcW w:w="1710" w:type="dxa"/>
            <w:noWrap/>
          </w:tcPr>
          <w:p w14:paraId="25DF31BD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175</w:t>
            </w:r>
          </w:p>
        </w:tc>
        <w:tc>
          <w:tcPr>
            <w:tcW w:w="1980" w:type="dxa"/>
            <w:noWrap/>
          </w:tcPr>
          <w:p w14:paraId="7E83EF9B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295</w:t>
            </w:r>
          </w:p>
        </w:tc>
      </w:tr>
      <w:tr w:rsidR="00076580" w:rsidRPr="009F41A3" w14:paraId="117980DF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64D858F4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5AD98013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|fx_low – 4*fy_high|</w:t>
            </w:r>
          </w:p>
        </w:tc>
        <w:tc>
          <w:tcPr>
            <w:tcW w:w="1890" w:type="dxa"/>
            <w:noWrap/>
            <w:hideMark/>
          </w:tcPr>
          <w:p w14:paraId="65134745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|fx_high – 4*fy_low|</w:t>
            </w:r>
          </w:p>
        </w:tc>
        <w:tc>
          <w:tcPr>
            <w:tcW w:w="1710" w:type="dxa"/>
            <w:noWrap/>
            <w:hideMark/>
          </w:tcPr>
          <w:p w14:paraId="2FA21143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|fy_low – 4*fx_high|</w:t>
            </w:r>
          </w:p>
        </w:tc>
        <w:tc>
          <w:tcPr>
            <w:tcW w:w="1980" w:type="dxa"/>
            <w:noWrap/>
            <w:hideMark/>
          </w:tcPr>
          <w:p w14:paraId="777D0018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– 4*fx_low|</w:t>
            </w:r>
          </w:p>
        </w:tc>
      </w:tr>
      <w:tr w:rsidR="00076580" w:rsidRPr="009F41A3" w14:paraId="71EEF764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7D51B111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4202D302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548</w:t>
            </w:r>
          </w:p>
        </w:tc>
        <w:tc>
          <w:tcPr>
            <w:tcW w:w="1890" w:type="dxa"/>
            <w:noWrap/>
          </w:tcPr>
          <w:p w14:paraId="0165DB0F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693</w:t>
            </w:r>
          </w:p>
        </w:tc>
        <w:tc>
          <w:tcPr>
            <w:tcW w:w="1710" w:type="dxa"/>
            <w:noWrap/>
          </w:tcPr>
          <w:p w14:paraId="3B916E12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963</w:t>
            </w:r>
          </w:p>
        </w:tc>
        <w:tc>
          <w:tcPr>
            <w:tcW w:w="1980" w:type="dxa"/>
            <w:noWrap/>
          </w:tcPr>
          <w:p w14:paraId="5538750B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168</w:t>
            </w:r>
          </w:p>
        </w:tc>
      </w:tr>
      <w:tr w:rsidR="00076580" w:rsidRPr="009F41A3" w14:paraId="631BB9E2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7795B3B5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451C14AC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|fx_low + 4*fy_low|</w:t>
            </w:r>
          </w:p>
        </w:tc>
        <w:tc>
          <w:tcPr>
            <w:tcW w:w="1890" w:type="dxa"/>
            <w:noWrap/>
            <w:hideMark/>
          </w:tcPr>
          <w:p w14:paraId="6151F64E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|fx_high + 4*fy_high|</w:t>
            </w:r>
          </w:p>
        </w:tc>
        <w:tc>
          <w:tcPr>
            <w:tcW w:w="1710" w:type="dxa"/>
            <w:noWrap/>
            <w:hideMark/>
          </w:tcPr>
          <w:p w14:paraId="2062F6CA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 xml:space="preserve">|fy_low + </w:t>
            </w:r>
            <w:r>
              <w:rPr>
                <w:rFonts w:eastAsia="맑은 고딕"/>
                <w:sz w:val="16"/>
                <w:szCs w:val="16"/>
              </w:rPr>
              <w:t>4</w:t>
            </w:r>
            <w:r w:rsidRPr="009F41A3">
              <w:rPr>
                <w:rFonts w:eastAsia="맑은 고딕"/>
                <w:sz w:val="16"/>
                <w:szCs w:val="16"/>
              </w:rPr>
              <w:t>*fx_low|</w:t>
            </w:r>
          </w:p>
        </w:tc>
        <w:tc>
          <w:tcPr>
            <w:tcW w:w="1980" w:type="dxa"/>
            <w:noWrap/>
            <w:hideMark/>
          </w:tcPr>
          <w:p w14:paraId="0FA25ECE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|fy_high + 4*fx_high|</w:t>
            </w:r>
          </w:p>
        </w:tc>
      </w:tr>
      <w:tr w:rsidR="00076580" w:rsidRPr="009F41A3" w14:paraId="798CCB60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39B70405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3D220364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999</w:t>
            </w:r>
          </w:p>
        </w:tc>
        <w:tc>
          <w:tcPr>
            <w:tcW w:w="1890" w:type="dxa"/>
            <w:noWrap/>
          </w:tcPr>
          <w:p w14:paraId="5CE8E96B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144</w:t>
            </w:r>
          </w:p>
        </w:tc>
        <w:tc>
          <w:tcPr>
            <w:tcW w:w="1710" w:type="dxa"/>
            <w:noWrap/>
          </w:tcPr>
          <w:p w14:paraId="6E4FA2C2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636</w:t>
            </w:r>
          </w:p>
        </w:tc>
        <w:tc>
          <w:tcPr>
            <w:tcW w:w="1980" w:type="dxa"/>
            <w:noWrap/>
          </w:tcPr>
          <w:p w14:paraId="0023D41B" w14:textId="77777777" w:rsidR="00076580" w:rsidRPr="00167835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841</w:t>
            </w:r>
          </w:p>
        </w:tc>
      </w:tr>
      <w:tr w:rsidR="00076580" w:rsidRPr="009F41A3" w14:paraId="6F8FE1C5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29630B3A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57B280C4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 xml:space="preserve">|2*fx_low – </w:t>
            </w:r>
            <w:r>
              <w:rPr>
                <w:rFonts w:eastAsia="맑은 고딕"/>
                <w:sz w:val="16"/>
                <w:szCs w:val="16"/>
              </w:rPr>
              <w:t>3</w:t>
            </w:r>
            <w:r w:rsidRPr="009F41A3">
              <w:rPr>
                <w:rFonts w:eastAsia="맑은 고딕"/>
                <w:sz w:val="16"/>
                <w:szCs w:val="16"/>
              </w:rPr>
              <w:t>*fy_high|</w:t>
            </w:r>
          </w:p>
        </w:tc>
        <w:tc>
          <w:tcPr>
            <w:tcW w:w="1890" w:type="dxa"/>
            <w:noWrap/>
            <w:hideMark/>
          </w:tcPr>
          <w:p w14:paraId="7602D117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– 3*fy_low|</w:t>
            </w:r>
          </w:p>
        </w:tc>
        <w:tc>
          <w:tcPr>
            <w:tcW w:w="1710" w:type="dxa"/>
            <w:noWrap/>
            <w:hideMark/>
          </w:tcPr>
          <w:p w14:paraId="651C6327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–</w:t>
            </w:r>
            <w:r>
              <w:rPr>
                <w:rFonts w:eastAsia="맑은 고딕"/>
                <w:sz w:val="16"/>
                <w:szCs w:val="16"/>
              </w:rPr>
              <w:t>3</w:t>
            </w:r>
            <w:r w:rsidRPr="009F41A3">
              <w:rPr>
                <w:rFonts w:eastAsia="맑은 고딕"/>
                <w:sz w:val="16"/>
                <w:szCs w:val="16"/>
              </w:rPr>
              <w:t xml:space="preserve"> *fx_high|</w:t>
            </w:r>
          </w:p>
        </w:tc>
        <w:tc>
          <w:tcPr>
            <w:tcW w:w="1980" w:type="dxa"/>
            <w:noWrap/>
            <w:hideMark/>
          </w:tcPr>
          <w:p w14:paraId="0D14BC7E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– 3*fx_low|</w:t>
            </w:r>
          </w:p>
        </w:tc>
      </w:tr>
      <w:tr w:rsidR="00076580" w:rsidRPr="009F41A3" w14:paraId="53E8DA0A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7DD54503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79C58D6E" w14:textId="77777777" w:rsidR="00076580" w:rsidRPr="002B3390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76</w:t>
            </w:r>
          </w:p>
        </w:tc>
        <w:tc>
          <w:tcPr>
            <w:tcW w:w="1890" w:type="dxa"/>
            <w:noWrap/>
          </w:tcPr>
          <w:p w14:paraId="2ACFB337" w14:textId="77777777" w:rsidR="00076580" w:rsidRPr="002B3390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141</w:t>
            </w:r>
          </w:p>
        </w:tc>
        <w:tc>
          <w:tcPr>
            <w:tcW w:w="1710" w:type="dxa"/>
            <w:noWrap/>
          </w:tcPr>
          <w:p w14:paraId="7D1B215D" w14:textId="77777777" w:rsidR="00076580" w:rsidRPr="002B3390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980" w:type="dxa"/>
            <w:noWrap/>
          </w:tcPr>
          <w:p w14:paraId="14DBEB91" w14:textId="77777777" w:rsidR="00076580" w:rsidRPr="002B3390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96</w:t>
            </w:r>
          </w:p>
        </w:tc>
      </w:tr>
      <w:tr w:rsidR="00076580" w:rsidRPr="009F41A3" w14:paraId="61306793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27018C99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Two-tone 5th order IMD products</w:t>
            </w:r>
          </w:p>
        </w:tc>
        <w:tc>
          <w:tcPr>
            <w:tcW w:w="1710" w:type="dxa"/>
            <w:noWrap/>
            <w:hideMark/>
          </w:tcPr>
          <w:p w14:paraId="017B90B1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|2*fx_low + 3*fy_low|</w:t>
            </w:r>
          </w:p>
        </w:tc>
        <w:tc>
          <w:tcPr>
            <w:tcW w:w="1890" w:type="dxa"/>
            <w:noWrap/>
            <w:hideMark/>
          </w:tcPr>
          <w:p w14:paraId="7C6A983C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|2*fx_high + 3*fy_high|</w:t>
            </w:r>
          </w:p>
        </w:tc>
        <w:tc>
          <w:tcPr>
            <w:tcW w:w="1710" w:type="dxa"/>
            <w:noWrap/>
            <w:hideMark/>
          </w:tcPr>
          <w:p w14:paraId="205F3002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|2*fy_low + 3*fx_low|</w:t>
            </w:r>
          </w:p>
        </w:tc>
        <w:tc>
          <w:tcPr>
            <w:tcW w:w="1980" w:type="dxa"/>
            <w:noWrap/>
            <w:hideMark/>
          </w:tcPr>
          <w:p w14:paraId="7EC185A1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|2*fy_high + 3*fx_high|</w:t>
            </w:r>
          </w:p>
        </w:tc>
      </w:tr>
      <w:tr w:rsidR="00076580" w:rsidRPr="009F41A3" w14:paraId="3AF19DAE" w14:textId="77777777" w:rsidTr="00152546">
        <w:trPr>
          <w:trHeight w:val="290"/>
        </w:trPr>
        <w:tc>
          <w:tcPr>
            <w:tcW w:w="2875" w:type="dxa"/>
            <w:noWrap/>
            <w:hideMark/>
          </w:tcPr>
          <w:p w14:paraId="1902566F" w14:textId="77777777" w:rsidR="00076580" w:rsidRPr="009F41A3" w:rsidRDefault="00076580" w:rsidP="00152546">
            <w:pPr>
              <w:rPr>
                <w:rFonts w:eastAsia="맑은 고딕"/>
                <w:sz w:val="16"/>
                <w:szCs w:val="16"/>
              </w:rPr>
            </w:pPr>
            <w:r w:rsidRPr="009F41A3">
              <w:rPr>
                <w:rFonts w:eastAsia="맑은 고딕"/>
                <w:sz w:val="16"/>
                <w:szCs w:val="16"/>
              </w:rPr>
              <w:t>IMD frequency limits (MHz)</w:t>
            </w:r>
          </w:p>
        </w:tc>
        <w:tc>
          <w:tcPr>
            <w:tcW w:w="1710" w:type="dxa"/>
            <w:noWrap/>
          </w:tcPr>
          <w:p w14:paraId="09BAA69C" w14:textId="77777777" w:rsidR="00076580" w:rsidRPr="002B3390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878</w:t>
            </w:r>
          </w:p>
        </w:tc>
        <w:tc>
          <w:tcPr>
            <w:tcW w:w="1890" w:type="dxa"/>
            <w:noWrap/>
          </w:tcPr>
          <w:p w14:paraId="589670AF" w14:textId="77777777" w:rsidR="00076580" w:rsidRPr="002B3390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043</w:t>
            </w:r>
          </w:p>
        </w:tc>
        <w:tc>
          <w:tcPr>
            <w:tcW w:w="1710" w:type="dxa"/>
            <w:noWrap/>
          </w:tcPr>
          <w:p w14:paraId="1E6DC464" w14:textId="77777777" w:rsidR="00076580" w:rsidRPr="002B3390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757</w:t>
            </w:r>
          </w:p>
        </w:tc>
        <w:tc>
          <w:tcPr>
            <w:tcW w:w="1980" w:type="dxa"/>
            <w:noWrap/>
          </w:tcPr>
          <w:p w14:paraId="7413E97F" w14:textId="77777777" w:rsidR="00076580" w:rsidRPr="002B3390" w:rsidRDefault="00076580" w:rsidP="00152546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942</w:t>
            </w:r>
          </w:p>
        </w:tc>
      </w:tr>
    </w:tbl>
    <w:p w14:paraId="623AEF74" w14:textId="77777777" w:rsidR="00076580" w:rsidRPr="009F41A3" w:rsidRDefault="00076580" w:rsidP="00076580">
      <w:pPr>
        <w:keepNext/>
        <w:keepLines/>
        <w:spacing w:before="60"/>
        <w:jc w:val="center"/>
        <w:rPr>
          <w:rFonts w:ascii="Arial" w:eastAsia="맑은 고딕" w:hAnsi="Arial"/>
          <w:b/>
        </w:rPr>
      </w:pPr>
    </w:p>
    <w:p w14:paraId="0A012DC7" w14:textId="77777777" w:rsidR="00076580" w:rsidRPr="009F41A3" w:rsidRDefault="00076580" w:rsidP="00076580">
      <w:pPr>
        <w:rPr>
          <w:rFonts w:eastAsia="맑은 고딕"/>
        </w:rPr>
      </w:pPr>
    </w:p>
    <w:p w14:paraId="6A45EFB3" w14:textId="77777777" w:rsidR="00076580" w:rsidRPr="009F41A3" w:rsidRDefault="00076580" w:rsidP="00076580">
      <w:pPr>
        <w:rPr>
          <w:rFonts w:eastAsia="맑은 고딕"/>
          <w:lang w:eastAsia="ko-KR"/>
        </w:rPr>
      </w:pPr>
      <w:r w:rsidRPr="009F41A3">
        <w:rPr>
          <w:rFonts w:eastAsia="맑은 고딕"/>
          <w:lang w:eastAsia="ko-KR"/>
        </w:rPr>
        <w:t>The IMD products caused by UL DC_</w:t>
      </w:r>
      <w:r>
        <w:rPr>
          <w:rFonts w:eastAsia="맑은 고딕"/>
          <w:lang w:eastAsia="ko-KR"/>
        </w:rPr>
        <w:t>28</w:t>
      </w:r>
      <w:r w:rsidRPr="009F41A3">
        <w:rPr>
          <w:rFonts w:eastAsia="맑은 고딕"/>
          <w:lang w:eastAsia="ko-KR"/>
        </w:rPr>
        <w:t>_n</w:t>
      </w:r>
      <w:r>
        <w:rPr>
          <w:rFonts w:eastAsia="맑은 고딕"/>
          <w:lang w:eastAsia="ko-KR"/>
        </w:rPr>
        <w:t xml:space="preserve">40 </w:t>
      </w:r>
      <w:r w:rsidRPr="009F41A3">
        <w:rPr>
          <w:rFonts w:eastAsia="맑은 고딕"/>
          <w:lang w:eastAsia="ko-KR"/>
        </w:rPr>
        <w:t>are shown below.</w:t>
      </w:r>
    </w:p>
    <w:p w14:paraId="1809A003" w14:textId="672301F2" w:rsidR="00076580" w:rsidRPr="009F41A3" w:rsidRDefault="00076580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lastRenderedPageBreak/>
        <w:t xml:space="preserve">Table </w:t>
      </w:r>
      <w:r w:rsidR="00B66A24">
        <w:rPr>
          <w:rFonts w:eastAsia="맑은 고딕"/>
        </w:rPr>
        <w:t>6.27</w:t>
      </w:r>
      <w:r w:rsidRPr="009F41A3">
        <w:rPr>
          <w:rFonts w:eastAsia="맑은 고딕"/>
          <w:lang w:val="en-US"/>
        </w:rPr>
        <w:t>.3</w:t>
      </w:r>
      <w:r w:rsidRPr="009F41A3">
        <w:rPr>
          <w:rFonts w:eastAsia="맑은 고딕"/>
        </w:rPr>
        <w:t>-2: The IMD products caused by UL DC_</w:t>
      </w:r>
      <w:r>
        <w:rPr>
          <w:rFonts w:eastAsia="맑은 고딕"/>
        </w:rPr>
        <w:t>28</w:t>
      </w:r>
      <w:r w:rsidRPr="009F41A3">
        <w:rPr>
          <w:rFonts w:eastAsia="맑은 고딕"/>
        </w:rPr>
        <w:t>_n</w:t>
      </w:r>
      <w:r>
        <w:rPr>
          <w:rFonts w:eastAsia="맑은 고딕"/>
        </w:rPr>
        <w:t>40</w:t>
      </w:r>
    </w:p>
    <w:tbl>
      <w:tblPr>
        <w:tblStyle w:val="a7"/>
        <w:tblW w:w="11160" w:type="dxa"/>
        <w:tblInd w:w="-545" w:type="dxa"/>
        <w:tblLook w:val="04A0" w:firstRow="1" w:lastRow="0" w:firstColumn="1" w:lastColumn="0" w:noHBand="0" w:noVBand="1"/>
      </w:tblPr>
      <w:tblGrid>
        <w:gridCol w:w="2790"/>
        <w:gridCol w:w="2078"/>
        <w:gridCol w:w="1972"/>
        <w:gridCol w:w="1800"/>
        <w:gridCol w:w="2520"/>
      </w:tblGrid>
      <w:tr w:rsidR="00076580" w:rsidRPr="009F41A3" w14:paraId="54C0E730" w14:textId="77777777" w:rsidTr="00152546">
        <w:trPr>
          <w:trHeight w:val="290"/>
        </w:trPr>
        <w:tc>
          <w:tcPr>
            <w:tcW w:w="2790" w:type="dxa"/>
            <w:noWrap/>
            <w:vAlign w:val="center"/>
          </w:tcPr>
          <w:p w14:paraId="444C61D7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UE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 xml:space="preserve"> 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U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L carriers</w:t>
            </w:r>
          </w:p>
        </w:tc>
        <w:tc>
          <w:tcPr>
            <w:tcW w:w="2078" w:type="dxa"/>
            <w:noWrap/>
            <w:vAlign w:val="center"/>
          </w:tcPr>
          <w:p w14:paraId="41524B46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_low</w:t>
            </w:r>
          </w:p>
        </w:tc>
        <w:tc>
          <w:tcPr>
            <w:tcW w:w="1972" w:type="dxa"/>
            <w:noWrap/>
            <w:vAlign w:val="center"/>
          </w:tcPr>
          <w:p w14:paraId="0D1E91ED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x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_high</w:t>
            </w:r>
          </w:p>
        </w:tc>
        <w:tc>
          <w:tcPr>
            <w:tcW w:w="1800" w:type="dxa"/>
            <w:noWrap/>
            <w:vAlign w:val="center"/>
          </w:tcPr>
          <w:p w14:paraId="68D0EE3D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_low</w:t>
            </w:r>
          </w:p>
        </w:tc>
        <w:tc>
          <w:tcPr>
            <w:tcW w:w="2520" w:type="dxa"/>
            <w:noWrap/>
            <w:vAlign w:val="center"/>
          </w:tcPr>
          <w:p w14:paraId="32507C64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/>
                <w:sz w:val="16"/>
                <w:szCs w:val="16"/>
              </w:rPr>
            </w:pP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f</w:t>
            </w:r>
            <w:r w:rsidRPr="009F41A3">
              <w:rPr>
                <w:rFonts w:ascii="Arial" w:eastAsia="맑은 고딕" w:hAnsi="Arial" w:hint="eastAsia"/>
                <w:b/>
                <w:sz w:val="16"/>
                <w:szCs w:val="16"/>
                <w:lang w:val="en-US"/>
              </w:rPr>
              <w:t>y</w:t>
            </w:r>
            <w:r w:rsidRPr="009F41A3">
              <w:rPr>
                <w:rFonts w:ascii="Arial" w:eastAsia="맑은 고딕" w:hAnsi="Arial"/>
                <w:b/>
                <w:sz w:val="16"/>
                <w:szCs w:val="16"/>
                <w:lang w:val="en-US"/>
              </w:rPr>
              <w:t>_high</w:t>
            </w:r>
          </w:p>
        </w:tc>
      </w:tr>
      <w:tr w:rsidR="00076580" w:rsidRPr="009F41A3" w14:paraId="25371889" w14:textId="77777777" w:rsidTr="00152546">
        <w:trPr>
          <w:trHeight w:val="290"/>
        </w:trPr>
        <w:tc>
          <w:tcPr>
            <w:tcW w:w="2790" w:type="dxa"/>
            <w:noWrap/>
            <w:vAlign w:val="bottom"/>
          </w:tcPr>
          <w:p w14:paraId="0771F4A2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2078" w:type="dxa"/>
            <w:noWrap/>
            <w:vAlign w:val="bottom"/>
          </w:tcPr>
          <w:p w14:paraId="39C29650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1972" w:type="dxa"/>
            <w:noWrap/>
            <w:vAlign w:val="bottom"/>
          </w:tcPr>
          <w:p w14:paraId="790D3C06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1800" w:type="dxa"/>
            <w:noWrap/>
            <w:vAlign w:val="bottom"/>
          </w:tcPr>
          <w:p w14:paraId="0BC49E88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2520" w:type="dxa"/>
            <w:noWrap/>
            <w:vAlign w:val="bottom"/>
          </w:tcPr>
          <w:p w14:paraId="11026DB3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400</w:t>
            </w:r>
          </w:p>
        </w:tc>
      </w:tr>
      <w:tr w:rsidR="00076580" w:rsidRPr="009F41A3" w14:paraId="0B4EDD39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DB51590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  <w:lang w:val="en-US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2nd order IMD products</w:t>
            </w:r>
          </w:p>
        </w:tc>
        <w:tc>
          <w:tcPr>
            <w:tcW w:w="2078" w:type="dxa"/>
            <w:noWrap/>
            <w:hideMark/>
          </w:tcPr>
          <w:p w14:paraId="37090E54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– fx_low|</w:t>
            </w:r>
          </w:p>
        </w:tc>
        <w:tc>
          <w:tcPr>
            <w:tcW w:w="1972" w:type="dxa"/>
            <w:noWrap/>
            <w:hideMark/>
          </w:tcPr>
          <w:p w14:paraId="71777E42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– fx_high|</w:t>
            </w:r>
          </w:p>
        </w:tc>
        <w:tc>
          <w:tcPr>
            <w:tcW w:w="1800" w:type="dxa"/>
            <w:noWrap/>
            <w:hideMark/>
          </w:tcPr>
          <w:p w14:paraId="1033B0B3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+ fx_low|</w:t>
            </w:r>
          </w:p>
        </w:tc>
        <w:tc>
          <w:tcPr>
            <w:tcW w:w="2520" w:type="dxa"/>
            <w:noWrap/>
            <w:hideMark/>
          </w:tcPr>
          <w:p w14:paraId="2A0E8D48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+ fx_high|</w:t>
            </w:r>
          </w:p>
        </w:tc>
      </w:tr>
      <w:tr w:rsidR="00076580" w:rsidRPr="009F41A3" w14:paraId="4FCF0D9C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6B8993EB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17FC91C3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496</w:t>
            </w:r>
          </w:p>
        </w:tc>
        <w:tc>
          <w:tcPr>
            <w:tcW w:w="1972" w:type="dxa"/>
            <w:noWrap/>
          </w:tcPr>
          <w:p w14:paraId="4F70B530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406</w:t>
            </w:r>
          </w:p>
        </w:tc>
        <w:tc>
          <w:tcPr>
            <w:tcW w:w="1800" w:type="dxa"/>
            <w:noWrap/>
          </w:tcPr>
          <w:p w14:paraId="31E3D9FD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800</w:t>
            </w:r>
          </w:p>
        </w:tc>
        <w:tc>
          <w:tcPr>
            <w:tcW w:w="2520" w:type="dxa"/>
            <w:noWrap/>
          </w:tcPr>
          <w:p w14:paraId="0D2E99CD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600</w:t>
            </w:r>
          </w:p>
        </w:tc>
      </w:tr>
      <w:tr w:rsidR="00076580" w:rsidRPr="009F41A3" w14:paraId="0AC16A15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554A0618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3rd order IMD products</w:t>
            </w:r>
          </w:p>
        </w:tc>
        <w:tc>
          <w:tcPr>
            <w:tcW w:w="2078" w:type="dxa"/>
            <w:noWrap/>
            <w:hideMark/>
          </w:tcPr>
          <w:p w14:paraId="13D89A31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– 2*fx_low|</w:t>
            </w:r>
          </w:p>
        </w:tc>
        <w:tc>
          <w:tcPr>
            <w:tcW w:w="1972" w:type="dxa"/>
            <w:noWrap/>
            <w:hideMark/>
          </w:tcPr>
          <w:p w14:paraId="77A00A9C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– 2*fx_high|</w:t>
            </w:r>
          </w:p>
        </w:tc>
        <w:tc>
          <w:tcPr>
            <w:tcW w:w="1800" w:type="dxa"/>
            <w:noWrap/>
            <w:hideMark/>
          </w:tcPr>
          <w:p w14:paraId="51C40772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– fx_high|</w:t>
            </w:r>
          </w:p>
        </w:tc>
        <w:tc>
          <w:tcPr>
            <w:tcW w:w="2520" w:type="dxa"/>
            <w:noWrap/>
            <w:hideMark/>
          </w:tcPr>
          <w:p w14:paraId="685E7528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– fx_low|</w:t>
            </w:r>
          </w:p>
        </w:tc>
      </w:tr>
      <w:tr w:rsidR="00076580" w:rsidRPr="009F41A3" w14:paraId="2AC054F8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390F6658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1ED61915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994</w:t>
            </w:r>
          </w:p>
        </w:tc>
        <w:tc>
          <w:tcPr>
            <w:tcW w:w="1972" w:type="dxa"/>
            <w:noWrap/>
          </w:tcPr>
          <w:p w14:paraId="168D0FAD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1800" w:type="dxa"/>
            <w:noWrap/>
          </w:tcPr>
          <w:p w14:paraId="3C9F198B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097</w:t>
            </w:r>
          </w:p>
        </w:tc>
        <w:tc>
          <w:tcPr>
            <w:tcW w:w="2520" w:type="dxa"/>
            <w:noWrap/>
          </w:tcPr>
          <w:p w14:paraId="3EA3BE17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852</w:t>
            </w:r>
          </w:p>
        </w:tc>
      </w:tr>
      <w:tr w:rsidR="00076580" w:rsidRPr="009F41A3" w14:paraId="715D74EA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2F88750D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3rd order IMD products</w:t>
            </w:r>
          </w:p>
        </w:tc>
        <w:tc>
          <w:tcPr>
            <w:tcW w:w="2078" w:type="dxa"/>
            <w:noWrap/>
            <w:hideMark/>
          </w:tcPr>
          <w:p w14:paraId="20FF4E17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+ fy_low|</w:t>
            </w:r>
          </w:p>
        </w:tc>
        <w:tc>
          <w:tcPr>
            <w:tcW w:w="1972" w:type="dxa"/>
            <w:noWrap/>
            <w:hideMark/>
          </w:tcPr>
          <w:p w14:paraId="7D637E13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+ fy_high|</w:t>
            </w:r>
          </w:p>
        </w:tc>
        <w:tc>
          <w:tcPr>
            <w:tcW w:w="1800" w:type="dxa"/>
            <w:noWrap/>
            <w:hideMark/>
          </w:tcPr>
          <w:p w14:paraId="6CE8A82B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+ fx_low|</w:t>
            </w:r>
          </w:p>
        </w:tc>
        <w:tc>
          <w:tcPr>
            <w:tcW w:w="2520" w:type="dxa"/>
            <w:noWrap/>
            <w:hideMark/>
          </w:tcPr>
          <w:p w14:paraId="348870D5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+ fx_high|</w:t>
            </w:r>
          </w:p>
        </w:tc>
      </w:tr>
      <w:tr w:rsidR="00076580" w:rsidRPr="009F41A3" w14:paraId="5437A8D5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295B3789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2B6E466E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896</w:t>
            </w:r>
          </w:p>
        </w:tc>
        <w:tc>
          <w:tcPr>
            <w:tcW w:w="1972" w:type="dxa"/>
            <w:noWrap/>
          </w:tcPr>
          <w:p w14:paraId="4090C4A0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706</w:t>
            </w:r>
          </w:p>
        </w:tc>
        <w:tc>
          <w:tcPr>
            <w:tcW w:w="1800" w:type="dxa"/>
            <w:noWrap/>
          </w:tcPr>
          <w:p w14:paraId="0CD3FFBA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548</w:t>
            </w:r>
          </w:p>
        </w:tc>
        <w:tc>
          <w:tcPr>
            <w:tcW w:w="2520" w:type="dxa"/>
            <w:noWrap/>
          </w:tcPr>
          <w:p w14:paraId="3C062EA1" w14:textId="77777777" w:rsidR="00076580" w:rsidRPr="00DE3AFA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303</w:t>
            </w:r>
          </w:p>
        </w:tc>
      </w:tr>
      <w:tr w:rsidR="00076580" w:rsidRPr="009F41A3" w14:paraId="1F5CC135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654E51E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31E6A5C3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–2* fy_high|</w:t>
            </w:r>
          </w:p>
        </w:tc>
        <w:tc>
          <w:tcPr>
            <w:tcW w:w="1972" w:type="dxa"/>
            <w:noWrap/>
            <w:hideMark/>
          </w:tcPr>
          <w:p w14:paraId="7871F909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– 2*fy_low|</w:t>
            </w:r>
          </w:p>
        </w:tc>
        <w:tc>
          <w:tcPr>
            <w:tcW w:w="1800" w:type="dxa"/>
            <w:noWrap/>
            <w:hideMark/>
          </w:tcPr>
          <w:p w14:paraId="476BCE3F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+2* fy_low|</w:t>
            </w:r>
          </w:p>
        </w:tc>
        <w:tc>
          <w:tcPr>
            <w:tcW w:w="2520" w:type="dxa"/>
            <w:noWrap/>
            <w:hideMark/>
          </w:tcPr>
          <w:p w14:paraId="0DD42A05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+2* fy_high|</w:t>
            </w:r>
          </w:p>
        </w:tc>
      </w:tr>
      <w:tr w:rsidR="00076580" w:rsidRPr="009F41A3" w14:paraId="75080533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46CDB5B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1F280861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104</w:t>
            </w:r>
          </w:p>
        </w:tc>
        <w:tc>
          <w:tcPr>
            <w:tcW w:w="1972" w:type="dxa"/>
            <w:noWrap/>
          </w:tcPr>
          <w:p w14:paraId="5DD62E4E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394</w:t>
            </w:r>
          </w:p>
        </w:tc>
        <w:tc>
          <w:tcPr>
            <w:tcW w:w="1800" w:type="dxa"/>
            <w:noWrap/>
          </w:tcPr>
          <w:p w14:paraId="7CBB4198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006</w:t>
            </w:r>
          </w:p>
        </w:tc>
        <w:tc>
          <w:tcPr>
            <w:tcW w:w="2520" w:type="dxa"/>
            <w:noWrap/>
          </w:tcPr>
          <w:p w14:paraId="36D06D90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296</w:t>
            </w:r>
          </w:p>
        </w:tc>
      </w:tr>
      <w:tr w:rsidR="00076580" w:rsidRPr="009F41A3" w14:paraId="6A92E709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FBC7834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0C5C3457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|3*fx_low –1* fy_high|</w:t>
            </w:r>
          </w:p>
        </w:tc>
        <w:tc>
          <w:tcPr>
            <w:tcW w:w="1972" w:type="dxa"/>
            <w:noWrap/>
            <w:hideMark/>
          </w:tcPr>
          <w:p w14:paraId="4850B217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|3*fx_high – 1*fy_low|</w:t>
            </w:r>
          </w:p>
        </w:tc>
        <w:tc>
          <w:tcPr>
            <w:tcW w:w="1800" w:type="dxa"/>
            <w:noWrap/>
            <w:hideMark/>
          </w:tcPr>
          <w:p w14:paraId="5ACCF6F1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|3*fy_low – 1*fx_high|</w:t>
            </w:r>
          </w:p>
        </w:tc>
        <w:tc>
          <w:tcPr>
            <w:tcW w:w="2520" w:type="dxa"/>
            <w:noWrap/>
            <w:hideMark/>
          </w:tcPr>
          <w:p w14:paraId="042A6C8C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|3*fy_high – 1*fx_low|</w:t>
            </w:r>
          </w:p>
        </w:tc>
      </w:tr>
      <w:tr w:rsidR="00076580" w:rsidRPr="009F41A3" w14:paraId="11AEC3DA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20B63C9B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0A3FD536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972" w:type="dxa"/>
            <w:noWrap/>
          </w:tcPr>
          <w:p w14:paraId="4DE3365C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91</w:t>
            </w:r>
          </w:p>
        </w:tc>
        <w:tc>
          <w:tcPr>
            <w:tcW w:w="1800" w:type="dxa"/>
            <w:noWrap/>
          </w:tcPr>
          <w:p w14:paraId="20A934AD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152</w:t>
            </w:r>
          </w:p>
        </w:tc>
        <w:tc>
          <w:tcPr>
            <w:tcW w:w="2520" w:type="dxa"/>
            <w:noWrap/>
          </w:tcPr>
          <w:p w14:paraId="16568EBE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497</w:t>
            </w:r>
          </w:p>
        </w:tc>
      </w:tr>
      <w:tr w:rsidR="00076580" w:rsidRPr="009F41A3" w14:paraId="1B2DD9BB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89C37D7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4th order IMD products</w:t>
            </w:r>
          </w:p>
        </w:tc>
        <w:tc>
          <w:tcPr>
            <w:tcW w:w="2078" w:type="dxa"/>
            <w:noWrap/>
            <w:hideMark/>
          </w:tcPr>
          <w:p w14:paraId="1C173569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|3*fx_low +1* fy_low|</w:t>
            </w:r>
          </w:p>
        </w:tc>
        <w:tc>
          <w:tcPr>
            <w:tcW w:w="1972" w:type="dxa"/>
            <w:noWrap/>
            <w:hideMark/>
          </w:tcPr>
          <w:p w14:paraId="4168ABD3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|3*fx_high +1* fy_high|</w:t>
            </w:r>
          </w:p>
        </w:tc>
        <w:tc>
          <w:tcPr>
            <w:tcW w:w="1800" w:type="dxa"/>
            <w:noWrap/>
            <w:hideMark/>
          </w:tcPr>
          <w:p w14:paraId="67949DB5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|3*fy_low + 1*fx_low|</w:t>
            </w:r>
          </w:p>
        </w:tc>
        <w:tc>
          <w:tcPr>
            <w:tcW w:w="2520" w:type="dxa"/>
            <w:noWrap/>
            <w:hideMark/>
          </w:tcPr>
          <w:p w14:paraId="4B7323B6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|3*fy_high + 1*fx_high|</w:t>
            </w:r>
          </w:p>
        </w:tc>
      </w:tr>
      <w:tr w:rsidR="00076580" w:rsidRPr="009F41A3" w14:paraId="453CDBE3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906A1E4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1E7D8232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409</w:t>
            </w:r>
          </w:p>
        </w:tc>
        <w:tc>
          <w:tcPr>
            <w:tcW w:w="1972" w:type="dxa"/>
            <w:noWrap/>
          </w:tcPr>
          <w:p w14:paraId="4FF86DE3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644</w:t>
            </w:r>
          </w:p>
        </w:tc>
        <w:tc>
          <w:tcPr>
            <w:tcW w:w="1800" w:type="dxa"/>
            <w:noWrap/>
          </w:tcPr>
          <w:p w14:paraId="089C8060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603</w:t>
            </w:r>
          </w:p>
        </w:tc>
        <w:tc>
          <w:tcPr>
            <w:tcW w:w="2520" w:type="dxa"/>
            <w:noWrap/>
          </w:tcPr>
          <w:p w14:paraId="76F58D5B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948</w:t>
            </w:r>
          </w:p>
        </w:tc>
      </w:tr>
      <w:tr w:rsidR="00076580" w:rsidRPr="009F41A3" w14:paraId="5DEEBFE7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ACC68CF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1EDDA2C5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|fx_low – 4*fy_high|</w:t>
            </w:r>
          </w:p>
        </w:tc>
        <w:tc>
          <w:tcPr>
            <w:tcW w:w="1972" w:type="dxa"/>
            <w:noWrap/>
            <w:hideMark/>
          </w:tcPr>
          <w:p w14:paraId="37BA23AD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|fx_high – 4*fy_low|</w:t>
            </w:r>
          </w:p>
        </w:tc>
        <w:tc>
          <w:tcPr>
            <w:tcW w:w="1800" w:type="dxa"/>
            <w:noWrap/>
            <w:hideMark/>
          </w:tcPr>
          <w:p w14:paraId="7AF781F4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– 4*fx_high|</w:t>
            </w:r>
          </w:p>
        </w:tc>
        <w:tc>
          <w:tcPr>
            <w:tcW w:w="2520" w:type="dxa"/>
            <w:noWrap/>
            <w:hideMark/>
          </w:tcPr>
          <w:p w14:paraId="0441733E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– 4*fx_low|</w:t>
            </w:r>
          </w:p>
        </w:tc>
      </w:tr>
      <w:tr w:rsidR="00076580" w:rsidRPr="009F41A3" w14:paraId="7FB13ABD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2B44EB78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0E0A1950" w14:textId="77777777" w:rsidR="00076580" w:rsidRPr="00096D16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452</w:t>
            </w:r>
          </w:p>
        </w:tc>
        <w:tc>
          <w:tcPr>
            <w:tcW w:w="1972" w:type="dxa"/>
            <w:noWrap/>
          </w:tcPr>
          <w:p w14:paraId="3479C6D0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897</w:t>
            </w:r>
          </w:p>
        </w:tc>
        <w:tc>
          <w:tcPr>
            <w:tcW w:w="1800" w:type="dxa"/>
            <w:noWrap/>
          </w:tcPr>
          <w:p w14:paraId="3ECCEE9B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2520" w:type="dxa"/>
            <w:noWrap/>
          </w:tcPr>
          <w:p w14:paraId="56EA905E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92</w:t>
            </w:r>
          </w:p>
        </w:tc>
      </w:tr>
      <w:tr w:rsidR="00076580" w:rsidRPr="009F41A3" w14:paraId="37712C6D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4D2767A2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7BBF9F2B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|fx_low + 4*fy_low|</w:t>
            </w:r>
          </w:p>
        </w:tc>
        <w:tc>
          <w:tcPr>
            <w:tcW w:w="1972" w:type="dxa"/>
            <w:noWrap/>
            <w:hideMark/>
          </w:tcPr>
          <w:p w14:paraId="014A355A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|fx_high + 4*fy_high|</w:t>
            </w:r>
          </w:p>
        </w:tc>
        <w:tc>
          <w:tcPr>
            <w:tcW w:w="1800" w:type="dxa"/>
            <w:noWrap/>
            <w:hideMark/>
          </w:tcPr>
          <w:p w14:paraId="16ED7392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|fy_low + 4*fx_low|</w:t>
            </w:r>
          </w:p>
        </w:tc>
        <w:tc>
          <w:tcPr>
            <w:tcW w:w="2520" w:type="dxa"/>
            <w:noWrap/>
            <w:hideMark/>
          </w:tcPr>
          <w:p w14:paraId="2E777285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|fy_high + 4*fx_high|</w:t>
            </w:r>
          </w:p>
        </w:tc>
      </w:tr>
      <w:tr w:rsidR="00076580" w:rsidRPr="009F41A3" w14:paraId="326596A7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0BC2141A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2F89D19C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903</w:t>
            </w:r>
          </w:p>
        </w:tc>
        <w:tc>
          <w:tcPr>
            <w:tcW w:w="1972" w:type="dxa"/>
            <w:noWrap/>
          </w:tcPr>
          <w:p w14:paraId="553B0EEF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0348</w:t>
            </w:r>
          </w:p>
        </w:tc>
        <w:tc>
          <w:tcPr>
            <w:tcW w:w="1800" w:type="dxa"/>
            <w:noWrap/>
          </w:tcPr>
          <w:p w14:paraId="55B8C8AE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112</w:t>
            </w:r>
          </w:p>
        </w:tc>
        <w:tc>
          <w:tcPr>
            <w:tcW w:w="2520" w:type="dxa"/>
            <w:noWrap/>
          </w:tcPr>
          <w:p w14:paraId="2CF79D98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392</w:t>
            </w:r>
          </w:p>
        </w:tc>
      </w:tr>
      <w:tr w:rsidR="00076580" w:rsidRPr="009F41A3" w14:paraId="00520C1E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7E51549D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112803F9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– 3*fy_high|</w:t>
            </w:r>
          </w:p>
        </w:tc>
        <w:tc>
          <w:tcPr>
            <w:tcW w:w="1972" w:type="dxa"/>
            <w:noWrap/>
            <w:hideMark/>
          </w:tcPr>
          <w:p w14:paraId="472D2187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– 3*fy_low|</w:t>
            </w:r>
          </w:p>
        </w:tc>
        <w:tc>
          <w:tcPr>
            <w:tcW w:w="1800" w:type="dxa"/>
            <w:noWrap/>
            <w:hideMark/>
          </w:tcPr>
          <w:p w14:paraId="296C091E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– 3*fx_high|</w:t>
            </w:r>
          </w:p>
        </w:tc>
        <w:tc>
          <w:tcPr>
            <w:tcW w:w="2520" w:type="dxa"/>
            <w:noWrap/>
            <w:hideMark/>
          </w:tcPr>
          <w:p w14:paraId="30A68BE8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– 3*fx_low|</w:t>
            </w:r>
          </w:p>
        </w:tc>
      </w:tr>
      <w:tr w:rsidR="00076580" w:rsidRPr="009F41A3" w14:paraId="1671D425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66A77D4A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427E6809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404</w:t>
            </w:r>
          </w:p>
        </w:tc>
        <w:tc>
          <w:tcPr>
            <w:tcW w:w="1972" w:type="dxa"/>
            <w:noWrap/>
          </w:tcPr>
          <w:p w14:paraId="0669F591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794</w:t>
            </w:r>
          </w:p>
        </w:tc>
        <w:tc>
          <w:tcPr>
            <w:tcW w:w="1800" w:type="dxa"/>
            <w:noWrap/>
          </w:tcPr>
          <w:p w14:paraId="29FE7C6A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356</w:t>
            </w:r>
          </w:p>
        </w:tc>
        <w:tc>
          <w:tcPr>
            <w:tcW w:w="2520" w:type="dxa"/>
            <w:noWrap/>
          </w:tcPr>
          <w:p w14:paraId="22F7C5F4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691</w:t>
            </w:r>
          </w:p>
        </w:tc>
      </w:tr>
      <w:tr w:rsidR="00076580" w:rsidRPr="009F41A3" w14:paraId="28E7E036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27E45341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Two-tone 5th order IMD products</w:t>
            </w:r>
          </w:p>
        </w:tc>
        <w:tc>
          <w:tcPr>
            <w:tcW w:w="2078" w:type="dxa"/>
            <w:noWrap/>
            <w:hideMark/>
          </w:tcPr>
          <w:p w14:paraId="7D5AA6D9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|2*fx_low + 3*fy_low|</w:t>
            </w:r>
          </w:p>
        </w:tc>
        <w:tc>
          <w:tcPr>
            <w:tcW w:w="1972" w:type="dxa"/>
            <w:noWrap/>
            <w:hideMark/>
          </w:tcPr>
          <w:p w14:paraId="19BFC28E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|2*fx_high + 3*fy_high|</w:t>
            </w:r>
          </w:p>
        </w:tc>
        <w:tc>
          <w:tcPr>
            <w:tcW w:w="1800" w:type="dxa"/>
            <w:noWrap/>
            <w:hideMark/>
          </w:tcPr>
          <w:p w14:paraId="6C976E77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|2*fy_low + 3*fx_low|</w:t>
            </w:r>
          </w:p>
        </w:tc>
        <w:tc>
          <w:tcPr>
            <w:tcW w:w="2520" w:type="dxa"/>
            <w:noWrap/>
            <w:hideMark/>
          </w:tcPr>
          <w:p w14:paraId="0875C3DE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|2*fy_high + 3*fx_high|</w:t>
            </w:r>
          </w:p>
        </w:tc>
      </w:tr>
      <w:tr w:rsidR="00076580" w:rsidRPr="009F41A3" w14:paraId="3CDB6596" w14:textId="77777777" w:rsidTr="00152546">
        <w:trPr>
          <w:trHeight w:val="290"/>
        </w:trPr>
        <w:tc>
          <w:tcPr>
            <w:tcW w:w="2790" w:type="dxa"/>
            <w:noWrap/>
            <w:hideMark/>
          </w:tcPr>
          <w:p w14:paraId="629132CF" w14:textId="77777777" w:rsidR="00076580" w:rsidRPr="009F41A3" w:rsidRDefault="00076580" w:rsidP="00152546">
            <w:pPr>
              <w:keepNext/>
              <w:keepLines/>
              <w:spacing w:before="60"/>
              <w:rPr>
                <w:rFonts w:eastAsia="맑은 고딕"/>
                <w:bCs/>
                <w:sz w:val="16"/>
                <w:szCs w:val="16"/>
              </w:rPr>
            </w:pPr>
            <w:r w:rsidRPr="009F41A3">
              <w:rPr>
                <w:rFonts w:eastAsia="맑은 고딕"/>
                <w:bCs/>
                <w:sz w:val="16"/>
                <w:szCs w:val="16"/>
              </w:rPr>
              <w:t>IMD frequency limits (MHz)</w:t>
            </w:r>
          </w:p>
        </w:tc>
        <w:tc>
          <w:tcPr>
            <w:tcW w:w="2078" w:type="dxa"/>
            <w:noWrap/>
          </w:tcPr>
          <w:p w14:paraId="77571C11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306</w:t>
            </w:r>
          </w:p>
        </w:tc>
        <w:tc>
          <w:tcPr>
            <w:tcW w:w="1972" w:type="dxa"/>
            <w:noWrap/>
          </w:tcPr>
          <w:p w14:paraId="63DCB574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696</w:t>
            </w:r>
          </w:p>
        </w:tc>
        <w:tc>
          <w:tcPr>
            <w:tcW w:w="1800" w:type="dxa"/>
            <w:noWrap/>
          </w:tcPr>
          <w:p w14:paraId="252A17F5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709</w:t>
            </w:r>
          </w:p>
        </w:tc>
        <w:tc>
          <w:tcPr>
            <w:tcW w:w="2520" w:type="dxa"/>
            <w:noWrap/>
          </w:tcPr>
          <w:p w14:paraId="5AE5CC4C" w14:textId="77777777" w:rsidR="00076580" w:rsidRPr="002968F1" w:rsidRDefault="00076580" w:rsidP="00152546">
            <w:pPr>
              <w:keepNext/>
              <w:keepLines/>
              <w:spacing w:before="6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7</w:t>
            </w: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044</w:t>
            </w:r>
          </w:p>
        </w:tc>
      </w:tr>
    </w:tbl>
    <w:p w14:paraId="47D50D80" w14:textId="77777777" w:rsidR="00076580" w:rsidRPr="009F41A3" w:rsidRDefault="00076580" w:rsidP="00076580">
      <w:pPr>
        <w:keepNext/>
        <w:keepLines/>
        <w:spacing w:before="60"/>
        <w:jc w:val="center"/>
        <w:rPr>
          <w:rFonts w:ascii="Arial" w:eastAsia="맑은 고딕" w:hAnsi="Arial"/>
          <w:b/>
        </w:rPr>
      </w:pPr>
    </w:p>
    <w:p w14:paraId="5373B174" w14:textId="77777777" w:rsidR="00076580" w:rsidRPr="009F41A3" w:rsidRDefault="00076580" w:rsidP="00076580">
      <w:pPr>
        <w:rPr>
          <w:rFonts w:eastAsia="맑은 고딕"/>
        </w:rPr>
      </w:pPr>
    </w:p>
    <w:p w14:paraId="186B93B2" w14:textId="77777777" w:rsidR="00076580" w:rsidRPr="009F41A3" w:rsidRDefault="00076580" w:rsidP="00076580">
      <w:pPr>
        <w:rPr>
          <w:lang w:val="en-US" w:eastAsia="zh-CN"/>
        </w:rPr>
      </w:pPr>
      <w:r w:rsidRPr="009F41A3">
        <w:rPr>
          <w:rFonts w:hint="eastAsia"/>
          <w:lang w:val="en-US" w:eastAsia="zh-CN"/>
        </w:rPr>
        <w:t>T</w:t>
      </w:r>
      <w:r w:rsidRPr="009F41A3">
        <w:rPr>
          <w:lang w:val="en-US" w:eastAsia="zh-CN"/>
        </w:rPr>
        <w:t>he IMD</w:t>
      </w:r>
      <w:r>
        <w:rPr>
          <w:lang w:val="en-US" w:eastAsia="zh-CN"/>
        </w:rPr>
        <w:t>3</w:t>
      </w:r>
      <w:r w:rsidRPr="009F41A3">
        <w:rPr>
          <w:lang w:val="en-US" w:eastAsia="zh-CN"/>
        </w:rPr>
        <w:t xml:space="preserve"> interference of UL DC_</w:t>
      </w:r>
      <w:r>
        <w:rPr>
          <w:lang w:val="en-US" w:eastAsia="zh-CN"/>
        </w:rPr>
        <w:t>28</w:t>
      </w:r>
      <w:r w:rsidRPr="009F41A3">
        <w:rPr>
          <w:lang w:val="en-US" w:eastAsia="zh-CN"/>
        </w:rPr>
        <w:t>_n</w:t>
      </w:r>
      <w:r>
        <w:rPr>
          <w:lang w:val="en-US" w:eastAsia="zh-CN"/>
        </w:rPr>
        <w:t>5</w:t>
      </w:r>
      <w:r w:rsidRPr="009F41A3">
        <w:rPr>
          <w:lang w:val="en-US" w:eastAsia="zh-CN"/>
        </w:rPr>
        <w:t xml:space="preserve"> may have an impact on the Rx of band n</w:t>
      </w:r>
      <w:r>
        <w:rPr>
          <w:lang w:val="en-US" w:eastAsia="zh-CN"/>
        </w:rPr>
        <w:t>40</w:t>
      </w:r>
      <w:r w:rsidRPr="009F41A3">
        <w:rPr>
          <w:lang w:val="en-US" w:eastAsia="zh-CN"/>
        </w:rPr>
        <w:t>.</w:t>
      </w:r>
    </w:p>
    <w:p w14:paraId="720DE45C" w14:textId="77777777" w:rsidR="00076580" w:rsidRPr="009F41A3" w:rsidRDefault="00076580" w:rsidP="00076580">
      <w:pPr>
        <w:rPr>
          <w:lang w:val="en-US" w:eastAsia="zh-CN"/>
        </w:rPr>
      </w:pPr>
      <w:r w:rsidRPr="009F41A3">
        <w:rPr>
          <w:rFonts w:hint="eastAsia"/>
          <w:lang w:val="en-US" w:eastAsia="zh-CN"/>
        </w:rPr>
        <w:t>T</w:t>
      </w:r>
      <w:r w:rsidRPr="009F41A3">
        <w:rPr>
          <w:lang w:val="en-US" w:eastAsia="zh-CN"/>
        </w:rPr>
        <w:t>he IMD</w:t>
      </w:r>
      <w:r>
        <w:rPr>
          <w:lang w:val="en-US" w:eastAsia="zh-CN"/>
        </w:rPr>
        <w:t>3</w:t>
      </w:r>
      <w:r w:rsidRPr="009F41A3">
        <w:rPr>
          <w:lang w:val="en-US" w:eastAsia="zh-CN"/>
        </w:rPr>
        <w:t xml:space="preserve"> interference of UL DC_</w:t>
      </w:r>
      <w:r>
        <w:rPr>
          <w:lang w:val="en-US" w:eastAsia="zh-CN"/>
        </w:rPr>
        <w:t>28</w:t>
      </w:r>
      <w:r w:rsidRPr="009F41A3">
        <w:rPr>
          <w:lang w:val="en-US" w:eastAsia="zh-CN"/>
        </w:rPr>
        <w:t>_n</w:t>
      </w:r>
      <w:r>
        <w:rPr>
          <w:lang w:val="en-US" w:eastAsia="zh-CN"/>
        </w:rPr>
        <w:t>40</w:t>
      </w:r>
      <w:r w:rsidRPr="009F41A3">
        <w:rPr>
          <w:lang w:val="en-US" w:eastAsia="zh-CN"/>
        </w:rPr>
        <w:t xml:space="preserve"> may have an impact on the Rx of band n</w:t>
      </w:r>
      <w:r>
        <w:rPr>
          <w:lang w:val="en-US" w:eastAsia="zh-CN"/>
        </w:rPr>
        <w:t>5</w:t>
      </w:r>
      <w:r w:rsidRPr="009F41A3">
        <w:rPr>
          <w:lang w:val="en-US" w:eastAsia="zh-CN"/>
        </w:rPr>
        <w:t>.</w:t>
      </w:r>
    </w:p>
    <w:p w14:paraId="19FE8F51" w14:textId="77777777" w:rsidR="00076580" w:rsidRPr="009F41A3" w:rsidRDefault="00076580" w:rsidP="00076580">
      <w:pPr>
        <w:rPr>
          <w:lang w:val="en-US" w:eastAsia="zh-CN"/>
        </w:rPr>
      </w:pPr>
    </w:p>
    <w:p w14:paraId="55CCCD7F" w14:textId="0228545E" w:rsidR="00076580" w:rsidRPr="009F41A3" w:rsidRDefault="00B66A24" w:rsidP="00147049">
      <w:pPr>
        <w:pStyle w:val="3"/>
        <w:rPr>
          <w:lang w:val="en-US" w:eastAsia="zh-CN"/>
        </w:rPr>
      </w:pPr>
      <w:bookmarkStart w:id="379" w:name="_Toc135927751"/>
      <w:r>
        <w:rPr>
          <w:lang w:val="en-US" w:eastAsia="zh-CN"/>
        </w:rPr>
        <w:t>6.27</w:t>
      </w:r>
      <w:r w:rsidR="00076580" w:rsidRPr="009F41A3">
        <w:rPr>
          <w:lang w:val="en-US" w:eastAsia="zh-CN"/>
        </w:rPr>
        <w:t>.4</w:t>
      </w:r>
      <w:r w:rsidR="00076580" w:rsidRPr="009F41A3">
        <w:rPr>
          <w:lang w:val="en-US" w:eastAsia="zh-CN"/>
        </w:rPr>
        <w:tab/>
        <w:t>∆TIB and ∆RIB values</w:t>
      </w:r>
      <w:bookmarkEnd w:id="379"/>
    </w:p>
    <w:p w14:paraId="2CF46E62" w14:textId="77777777" w:rsidR="00076580" w:rsidRPr="009F41A3" w:rsidRDefault="00076580" w:rsidP="00076580">
      <w:pPr>
        <w:rPr>
          <w:lang w:val="en-US" w:eastAsia="zh-CN"/>
        </w:rPr>
      </w:pPr>
      <w:r w:rsidRPr="009F41A3">
        <w:rPr>
          <w:rFonts w:eastAsia="맑은 고딕"/>
        </w:rPr>
        <w:t>ΔT</w:t>
      </w:r>
      <w:r w:rsidRPr="009F41A3">
        <w:rPr>
          <w:rFonts w:eastAsia="맑은 고딕"/>
          <w:vertAlign w:val="subscript"/>
        </w:rPr>
        <w:t>IB,c</w:t>
      </w:r>
      <w:r w:rsidRPr="009F41A3">
        <w:rPr>
          <w:lang w:val="en-US" w:eastAsia="zh-CN"/>
        </w:rPr>
        <w:t xml:space="preserve"> and </w:t>
      </w:r>
      <w:r w:rsidRPr="009F41A3">
        <w:rPr>
          <w:rFonts w:ascii="Arial" w:eastAsia="맑은 고딕" w:hAnsi="Arial"/>
        </w:rPr>
        <w:t>ΔR</w:t>
      </w:r>
      <w:r w:rsidRPr="009F41A3">
        <w:rPr>
          <w:rFonts w:ascii="Arial" w:eastAsia="맑은 고딕" w:hAnsi="Arial"/>
          <w:vertAlign w:val="subscript"/>
        </w:rPr>
        <w:t>IB,c</w:t>
      </w:r>
      <w:r w:rsidRPr="009F41A3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9F41A3">
        <w:rPr>
          <w:lang w:val="en-US" w:eastAsia="zh-CN"/>
        </w:rPr>
        <w:t xml:space="preserve"> specified as below.</w:t>
      </w:r>
    </w:p>
    <w:p w14:paraId="383B78FF" w14:textId="560F0424" w:rsidR="00076580" w:rsidRPr="009F41A3" w:rsidRDefault="00076580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lastRenderedPageBreak/>
        <w:t xml:space="preserve">Table </w:t>
      </w:r>
      <w:r w:rsidR="00B66A24">
        <w:rPr>
          <w:rFonts w:eastAsia="맑은 고딕"/>
        </w:rPr>
        <w:t>6.27</w:t>
      </w:r>
      <w:r w:rsidRPr="009F41A3">
        <w:rPr>
          <w:rFonts w:eastAsia="맑은 고딕"/>
          <w:lang w:val="en-US"/>
        </w:rPr>
        <w:t>.4</w:t>
      </w:r>
      <w:r w:rsidRPr="009F41A3">
        <w:rPr>
          <w:rFonts w:eastAsia="맑은 고딕"/>
        </w:rPr>
        <w:t>-1: ΔT</w:t>
      </w:r>
      <w:r w:rsidRPr="009F41A3">
        <w:rPr>
          <w:rFonts w:eastAsia="맑은 고딕"/>
          <w:vertAlign w:val="subscript"/>
        </w:rPr>
        <w:t>IB,c</w:t>
      </w:r>
      <w:r w:rsidRPr="009F41A3">
        <w:rPr>
          <w:rFonts w:eastAsia="맑은 고딕"/>
        </w:rP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76580" w:rsidRPr="009F41A3" w14:paraId="25670F5F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DAED8" w14:textId="77777777" w:rsidR="00076580" w:rsidRPr="009F41A3" w:rsidRDefault="00076580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7700" w14:textId="77777777" w:rsidR="00076580" w:rsidRPr="009F41A3" w:rsidRDefault="00076580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ΔT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 xml:space="preserve"> for E-UTRA band / NR band (dB)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6</w:t>
            </w:r>
          </w:p>
        </w:tc>
      </w:tr>
      <w:tr w:rsidR="00076580" w:rsidRPr="009F41A3" w14:paraId="69EABCFF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7737" w14:textId="77777777" w:rsidR="00076580" w:rsidRPr="009F41A3" w:rsidRDefault="00076580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72AB" w14:textId="77777777" w:rsidR="00076580" w:rsidRPr="009F41A3" w:rsidRDefault="00076580" w:rsidP="00152546">
            <w:pPr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 w:hint="eastAsia"/>
                <w:b/>
                <w:color w:val="000000"/>
                <w:sz w:val="18"/>
              </w:rPr>
              <w:t>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omponent band in order of bands in configuration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7</w:t>
            </w:r>
          </w:p>
        </w:tc>
      </w:tr>
      <w:tr w:rsidR="00076580" w:rsidRPr="009F41A3" w14:paraId="30FC2A4A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6949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DC_28_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-n</w:t>
            </w:r>
            <w:r>
              <w:rPr>
                <w:rFonts w:ascii="Arial" w:eastAsia="맑은 고딕" w:hAnsi="Arial"/>
                <w:sz w:val="18"/>
              </w:rPr>
              <w:t>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0FE1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0</w:t>
            </w:r>
            <w:r>
              <w:rPr>
                <w:rFonts w:ascii="Arial" w:eastAsia="맑은 고딕" w:hAnsi="Arial"/>
                <w:sz w:val="18"/>
              </w:rPr>
              <w:t>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F60B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CC8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0.9</w:t>
            </w:r>
          </w:p>
        </w:tc>
      </w:tr>
      <w:tr w:rsidR="00076580" w:rsidRPr="009F41A3" w14:paraId="11552E2D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2B27" w14:textId="77777777" w:rsidR="00076580" w:rsidRPr="009F41A3" w:rsidRDefault="00076580" w:rsidP="00152546">
            <w:pPr>
              <w:keepNext/>
              <w:keepLines/>
              <w:spacing w:after="0"/>
              <w:ind w:left="851" w:hanging="851"/>
              <w:rPr>
                <w:rFonts w:eastAsia="맑은 고딕" w:cs="Arial"/>
              </w:rPr>
            </w:pPr>
            <w:r w:rsidRPr="009F41A3">
              <w:rPr>
                <w:rFonts w:ascii="Arial" w:eastAsia="맑은 고딕" w:hAnsi="Arial" w:cs="Arial"/>
                <w:sz w:val="18"/>
              </w:rPr>
              <w:t>NOTE 6:</w:t>
            </w:r>
            <w:r w:rsidRPr="009F41A3">
              <w:rPr>
                <w:rFonts w:ascii="Arial" w:eastAsia="맑은 고딕" w:hAnsi="Arial" w:cs="Arial"/>
                <w:sz w:val="18"/>
              </w:rPr>
              <w:tab/>
              <w:t>“-” denotes ΔT</w:t>
            </w:r>
            <w:r w:rsidRPr="009F41A3">
              <w:rPr>
                <w:rFonts w:ascii="Arial" w:eastAsia="맑은 고딕" w:hAnsi="Arial" w:cs="Arial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 w:cs="Arial"/>
                <w:sz w:val="18"/>
              </w:rPr>
              <w:t xml:space="preserve"> = 0.</w:t>
            </w:r>
          </w:p>
          <w:p w14:paraId="765761F0" w14:textId="77777777" w:rsidR="00076580" w:rsidRPr="009F41A3" w:rsidRDefault="00076580" w:rsidP="00152546">
            <w:pPr>
              <w:keepNext/>
              <w:keepLines/>
              <w:spacing w:after="0"/>
              <w:ind w:left="851" w:hanging="851"/>
              <w:rPr>
                <w:rFonts w:eastAsia="맑은 고딕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</w:rPr>
              <w:t>NOTE 7: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ab/>
              <w:t>The component band order in the configuration should be listed by the order of E-UTRA band and NR band respectively</w:t>
            </w:r>
            <w:r w:rsidRPr="009F41A3">
              <w:rPr>
                <w:rFonts w:ascii="Arial" w:eastAsia="맑은 고딕" w:hAnsi="Arial" w:hint="eastAsia"/>
                <w:sz w:val="18"/>
                <w:szCs w:val="18"/>
              </w:rPr>
              <w:t>,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 xml:space="preserve"> such as for DC_66_(n)12 the band order from left to right is 12, 66 and n12.</w:t>
            </w:r>
          </w:p>
        </w:tc>
      </w:tr>
    </w:tbl>
    <w:p w14:paraId="0BD91CBD" w14:textId="77777777" w:rsidR="00076580" w:rsidRPr="009F41A3" w:rsidRDefault="00076580" w:rsidP="00076580">
      <w:pPr>
        <w:rPr>
          <w:rFonts w:eastAsia="맑은 고딕"/>
        </w:rPr>
      </w:pPr>
    </w:p>
    <w:p w14:paraId="23302E77" w14:textId="4B74BF84" w:rsidR="00076580" w:rsidRPr="009F41A3" w:rsidRDefault="00076580" w:rsidP="00735A9B">
      <w:pPr>
        <w:pStyle w:val="TH"/>
        <w:rPr>
          <w:rFonts w:eastAsia="맑은 고딕"/>
        </w:rPr>
      </w:pPr>
      <w:r>
        <w:rPr>
          <w:rFonts w:eastAsia="맑은 고딕"/>
        </w:rPr>
        <w:t xml:space="preserve">Table </w:t>
      </w:r>
      <w:r w:rsidR="00B66A24">
        <w:rPr>
          <w:rFonts w:eastAsia="맑은 고딕"/>
        </w:rPr>
        <w:t>6.27</w:t>
      </w:r>
      <w:r w:rsidRPr="009F41A3">
        <w:rPr>
          <w:rFonts w:eastAsia="맑은 고딕"/>
        </w:rPr>
        <w:t>.4-2: ΔR</w:t>
      </w:r>
      <w:r w:rsidRPr="009F41A3">
        <w:rPr>
          <w:rFonts w:eastAsia="맑은 고딕"/>
          <w:vertAlign w:val="subscript"/>
        </w:rPr>
        <w:t>IB,c</w:t>
      </w:r>
      <w:r w:rsidRPr="009F41A3">
        <w:rPr>
          <w:rFonts w:eastAsia="맑은 고딕"/>
        </w:rP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76580" w:rsidRPr="009F41A3" w14:paraId="0287345A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360B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7CB7" w14:textId="77777777" w:rsidR="00076580" w:rsidRPr="009F41A3" w:rsidRDefault="00076580" w:rsidP="00152546">
            <w:pPr>
              <w:keepLines/>
              <w:spacing w:after="0"/>
              <w:jc w:val="center"/>
              <w:rPr>
                <w:rFonts w:ascii="Arial" w:eastAsia="맑은 고딕" w:hAnsi="Arial"/>
                <w:color w:val="000000"/>
                <w:sz w:val="18"/>
              </w:rPr>
            </w:pP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ΔR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 xml:space="preserve"> for E-UTRA band / NR band (dB)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7</w:t>
            </w:r>
          </w:p>
        </w:tc>
      </w:tr>
      <w:tr w:rsidR="00076580" w:rsidRPr="009F41A3" w14:paraId="257AAD1A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193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44FE" w14:textId="77777777" w:rsidR="00076580" w:rsidRPr="009F41A3" w:rsidRDefault="00076580" w:rsidP="00152546">
            <w:pPr>
              <w:keepLines/>
              <w:spacing w:after="0"/>
              <w:jc w:val="center"/>
              <w:rPr>
                <w:rFonts w:ascii="Arial" w:eastAsia="맑은 고딕" w:hAnsi="Arial"/>
                <w:color w:val="000000"/>
                <w:sz w:val="18"/>
                <w:vertAlign w:val="superscript"/>
              </w:rPr>
            </w:pPr>
            <w:r w:rsidRPr="009F41A3">
              <w:rPr>
                <w:rFonts w:ascii="Arial" w:eastAsia="맑은 고딕" w:hAnsi="Arial" w:hint="eastAsia"/>
                <w:b/>
                <w:color w:val="000000"/>
                <w:sz w:val="18"/>
              </w:rPr>
              <w:t>C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</w:rPr>
              <w:t>omponent band in order of bands in configuration</w:t>
            </w:r>
            <w:r w:rsidRPr="009F41A3">
              <w:rPr>
                <w:rFonts w:ascii="Arial" w:eastAsia="맑은 고딕" w:hAnsi="Arial"/>
                <w:b/>
                <w:color w:val="000000"/>
                <w:sz w:val="18"/>
                <w:vertAlign w:val="superscript"/>
              </w:rPr>
              <w:t>8</w:t>
            </w:r>
          </w:p>
        </w:tc>
      </w:tr>
      <w:tr w:rsidR="00076580" w:rsidRPr="009F41A3" w14:paraId="63C87229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766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DC_28_</w:t>
            </w:r>
            <w:r w:rsidRPr="009F41A3">
              <w:rPr>
                <w:rFonts w:ascii="Arial" w:eastAsia="맑은 고딕" w:hAnsi="Arial"/>
                <w:sz w:val="18"/>
              </w:rPr>
              <w:t>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-n</w:t>
            </w:r>
            <w:r>
              <w:rPr>
                <w:rFonts w:ascii="Arial" w:eastAsia="맑은 고딕" w:hAnsi="Arial"/>
                <w:sz w:val="18"/>
              </w:rPr>
              <w:t>40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B4A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0CC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6131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ko-KR"/>
              </w:rPr>
              <w:t>0.</w:t>
            </w:r>
            <w:r>
              <w:rPr>
                <w:rFonts w:ascii="Arial" w:eastAsia="맑은 고딕" w:hAnsi="Arial"/>
                <w:sz w:val="18"/>
                <w:lang w:eastAsia="ko-KR"/>
              </w:rPr>
              <w:t>8</w:t>
            </w:r>
          </w:p>
        </w:tc>
      </w:tr>
      <w:tr w:rsidR="00076580" w:rsidRPr="009F41A3" w14:paraId="5BB63E55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752D" w14:textId="77777777" w:rsidR="00076580" w:rsidRPr="009F41A3" w:rsidRDefault="00076580" w:rsidP="00152546">
            <w:pPr>
              <w:keepNext/>
              <w:keepLines/>
              <w:spacing w:after="0"/>
              <w:ind w:left="851" w:hanging="851"/>
              <w:rPr>
                <w:rFonts w:eastAsia="맑은 고딕" w:cs="Arial"/>
              </w:rPr>
            </w:pPr>
            <w:r w:rsidRPr="009F41A3">
              <w:rPr>
                <w:rFonts w:ascii="Arial" w:eastAsia="맑은 고딕" w:hAnsi="Arial" w:cs="Arial"/>
                <w:sz w:val="18"/>
              </w:rPr>
              <w:t>NOTE 7:</w:t>
            </w:r>
            <w:r w:rsidRPr="009F41A3">
              <w:rPr>
                <w:rFonts w:ascii="Arial" w:eastAsia="맑은 고딕" w:hAnsi="Arial" w:cs="Arial"/>
                <w:sz w:val="18"/>
              </w:rPr>
              <w:tab/>
              <w:t>“-” denotes ΔR</w:t>
            </w:r>
            <w:r w:rsidRPr="009F41A3">
              <w:rPr>
                <w:rFonts w:ascii="Arial" w:eastAsia="맑은 고딕" w:hAnsi="Arial" w:cs="Arial"/>
                <w:sz w:val="18"/>
                <w:vertAlign w:val="subscript"/>
              </w:rPr>
              <w:t>IB,c</w:t>
            </w:r>
            <w:r w:rsidRPr="009F41A3">
              <w:rPr>
                <w:rFonts w:ascii="Arial" w:eastAsia="맑은 고딕" w:hAnsi="Arial" w:cs="Arial"/>
                <w:sz w:val="18"/>
              </w:rPr>
              <w:t xml:space="preserve"> = 0.</w:t>
            </w:r>
          </w:p>
          <w:p w14:paraId="272BF081" w14:textId="77777777" w:rsidR="00076580" w:rsidRPr="009F41A3" w:rsidRDefault="00076580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9F41A3">
              <w:rPr>
                <w:rFonts w:ascii="Arial" w:eastAsia="맑은 고딕" w:hAnsi="Arial"/>
                <w:sz w:val="18"/>
                <w:szCs w:val="18"/>
              </w:rPr>
              <w:t>NOTE 8: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ab/>
              <w:t>The component band order in the configuration should be listed by the order of E-UTRA band and NR band respectively</w:t>
            </w:r>
            <w:r w:rsidRPr="009F41A3">
              <w:rPr>
                <w:rFonts w:ascii="Arial" w:eastAsia="맑은 고딕" w:hAnsi="Arial" w:hint="eastAsia"/>
                <w:sz w:val="18"/>
                <w:szCs w:val="18"/>
              </w:rPr>
              <w:t>,</w:t>
            </w:r>
            <w:r w:rsidRPr="009F41A3">
              <w:rPr>
                <w:rFonts w:ascii="Arial" w:eastAsia="맑은 고딕" w:hAnsi="Arial"/>
                <w:sz w:val="18"/>
                <w:szCs w:val="18"/>
              </w:rPr>
              <w:t xml:space="preserve"> such as for DC_5_(n)12 the band order from left to right is 5, 12 and n12.</w:t>
            </w:r>
          </w:p>
        </w:tc>
      </w:tr>
    </w:tbl>
    <w:p w14:paraId="798228EE" w14:textId="77777777" w:rsidR="00076580" w:rsidRPr="009F41A3" w:rsidRDefault="00076580" w:rsidP="00076580">
      <w:pPr>
        <w:rPr>
          <w:rFonts w:eastAsia="맑은 고딕"/>
          <w:lang w:eastAsia="zh-CN"/>
        </w:rPr>
      </w:pPr>
    </w:p>
    <w:p w14:paraId="11691B70" w14:textId="603949F3" w:rsidR="00076580" w:rsidRPr="009F41A3" w:rsidRDefault="00B66A24" w:rsidP="00147049">
      <w:pPr>
        <w:pStyle w:val="3"/>
        <w:rPr>
          <w:lang w:val="en-US" w:eastAsia="zh-CN"/>
        </w:rPr>
      </w:pPr>
      <w:bookmarkStart w:id="380" w:name="_Toc135927752"/>
      <w:r>
        <w:rPr>
          <w:lang w:val="en-US" w:eastAsia="zh-CN"/>
        </w:rPr>
        <w:t>6.27</w:t>
      </w:r>
      <w:r w:rsidR="00076580" w:rsidRPr="009F41A3">
        <w:rPr>
          <w:lang w:val="en-US" w:eastAsia="zh-CN"/>
        </w:rPr>
        <w:t>.4</w:t>
      </w:r>
      <w:r w:rsidR="00076580" w:rsidRPr="009F41A3">
        <w:rPr>
          <w:lang w:val="en-US" w:eastAsia="zh-CN"/>
        </w:rPr>
        <w:tab/>
        <w:t>MSD requirements</w:t>
      </w:r>
      <w:bookmarkEnd w:id="380"/>
    </w:p>
    <w:p w14:paraId="084E5D99" w14:textId="77777777" w:rsidR="00076580" w:rsidRPr="009F41A3" w:rsidRDefault="00076580" w:rsidP="00076580">
      <w:pPr>
        <w:jc w:val="both"/>
        <w:rPr>
          <w:rFonts w:eastAsia="맑은 고딕"/>
          <w:lang w:val="en-US" w:eastAsia="zh-CN"/>
        </w:rPr>
      </w:pPr>
      <w:r w:rsidRPr="009F41A3">
        <w:rPr>
          <w:rFonts w:eastAsia="맑은 고딕"/>
          <w:lang w:val="en-US" w:eastAsia="zh-CN"/>
        </w:rPr>
        <w:t>Referring to</w:t>
      </w:r>
      <w:r w:rsidRPr="00AC28F2">
        <w:rPr>
          <w:rFonts w:ascii="Arial" w:eastAsia="맑은 고딕" w:hAnsi="Arial" w:cs="Arial"/>
          <w:sz w:val="18"/>
        </w:rPr>
        <w:t xml:space="preserve"> DC_12-30_n5, </w:t>
      </w:r>
      <w:r w:rsidRPr="009F41A3">
        <w:rPr>
          <w:rFonts w:ascii="Arial" w:eastAsia="맑은 고딕" w:hAnsi="Arial" w:cs="Arial"/>
          <w:sz w:val="18"/>
        </w:rPr>
        <w:t>the MSD requirements can be specified as below:</w:t>
      </w:r>
    </w:p>
    <w:p w14:paraId="41697C1E" w14:textId="416A5F12" w:rsidR="00076580" w:rsidRPr="009F41A3" w:rsidRDefault="00076580" w:rsidP="00735A9B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 w:rsidR="00B66A24">
        <w:rPr>
          <w:rFonts w:eastAsia="맑은 고딕"/>
        </w:rPr>
        <w:t>6.27</w:t>
      </w:r>
      <w:r w:rsidRPr="009F41A3">
        <w:rPr>
          <w:rFonts w:eastAsia="맑은 고딕"/>
        </w:rPr>
        <w:t>.4-1: 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076580" w:rsidRPr="009F41A3" w14:paraId="4160954D" w14:textId="77777777" w:rsidTr="0015254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6CB53F5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NR or E-UTRA Band / Channel bandwidth / NRB / MSD</w:t>
            </w:r>
          </w:p>
        </w:tc>
      </w:tr>
      <w:tr w:rsidR="00076580" w:rsidRPr="009F41A3" w14:paraId="74997299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314C86C3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5FDAADD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34D255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UL F</w:t>
            </w:r>
            <w:r w:rsidRPr="009F41A3">
              <w:rPr>
                <w:rFonts w:ascii="Arial" w:eastAsia="맑은 고딕" w:hAnsi="Arial"/>
                <w:b/>
                <w:sz w:val="18"/>
                <w:vertAlign w:val="subscript"/>
              </w:rPr>
              <w:t>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</w:t>
            </w:r>
            <w:r w:rsidRPr="009F41A3">
              <w:rPr>
                <w:rFonts w:ascii="Arial" w:eastAsia="맑은 고딕" w:hAnsi="Arial"/>
                <w:b/>
                <w:sz w:val="18"/>
              </w:rPr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219E78F0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 xml:space="preserve">UL/DL BW </w:t>
            </w:r>
            <w:r w:rsidRPr="009F41A3">
              <w:rPr>
                <w:rFonts w:ascii="Arial" w:eastAsia="맑은 고딕" w:hAnsi="Arial"/>
                <w:b/>
                <w:sz w:val="18"/>
              </w:rPr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7924C1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UL</w:t>
            </w:r>
          </w:p>
          <w:p w14:paraId="227E7523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L</w:t>
            </w:r>
            <w:r w:rsidRPr="009F41A3">
              <w:rPr>
                <w:rFonts w:ascii="Arial" w:eastAsia="맑은 고딕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860849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DL F</w:t>
            </w:r>
            <w:r w:rsidRPr="009F41A3">
              <w:rPr>
                <w:rFonts w:ascii="Arial" w:eastAsia="맑은 고딕" w:hAnsi="Arial"/>
                <w:b/>
                <w:sz w:val="18"/>
                <w:vertAlign w:val="subscript"/>
              </w:rPr>
              <w:t>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59CAD278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 xml:space="preserve">MSD </w:t>
            </w:r>
            <w:r w:rsidRPr="009F41A3">
              <w:rPr>
                <w:rFonts w:ascii="Arial" w:eastAsia="맑은 고딕" w:hAnsi="Arial"/>
                <w:b/>
                <w:sz w:val="18"/>
              </w:rPr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4F921FB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IMD order</w:t>
            </w:r>
          </w:p>
        </w:tc>
      </w:tr>
      <w:tr w:rsidR="00076580" w:rsidRPr="009F41A3" w14:paraId="35D5BDED" w14:textId="77777777" w:rsidTr="00152546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3DCE3E4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28</w:t>
            </w:r>
            <w:r w:rsidRPr="009F41A3">
              <w:rPr>
                <w:rFonts w:ascii="Arial" w:eastAsia="맑은 고딕" w:hAnsi="Arial"/>
                <w:sz w:val="18"/>
              </w:rPr>
              <w:t>A_n</w:t>
            </w:r>
            <w:r>
              <w:rPr>
                <w:rFonts w:ascii="Arial" w:eastAsia="맑은 고딕" w:hAnsi="Arial"/>
                <w:sz w:val="18"/>
              </w:rPr>
              <w:t>5</w:t>
            </w:r>
            <w:r w:rsidRPr="009F41A3">
              <w:rPr>
                <w:rFonts w:ascii="Arial" w:eastAsia="맑은 고딕" w:hAnsi="Arial"/>
                <w:sz w:val="18"/>
              </w:rPr>
              <w:t>A-n</w:t>
            </w:r>
            <w:r>
              <w:rPr>
                <w:rFonts w:ascii="Arial" w:eastAsia="맑은 고딕" w:hAnsi="Arial"/>
                <w:sz w:val="18"/>
              </w:rPr>
              <w:t>40</w:t>
            </w:r>
            <w:r w:rsidRPr="009F41A3">
              <w:rPr>
                <w:rFonts w:ascii="Arial" w:eastAsia="맑은 고딕" w:hAnsi="Arial"/>
                <w:sz w:val="18"/>
              </w:rPr>
              <w:t>A</w:t>
            </w:r>
          </w:p>
          <w:p w14:paraId="2C3937B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2A1C1BB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color w:val="000000"/>
                <w:sz w:val="18"/>
              </w:rPr>
              <w:t>28</w:t>
            </w:r>
          </w:p>
        </w:tc>
        <w:tc>
          <w:tcPr>
            <w:tcW w:w="1066" w:type="dxa"/>
            <w:shd w:val="clear" w:color="auto" w:fill="auto"/>
            <w:noWrap/>
          </w:tcPr>
          <w:p w14:paraId="1360DF7B" w14:textId="77777777" w:rsidR="00076580" w:rsidRPr="004D18F0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12</w:t>
            </w:r>
          </w:p>
        </w:tc>
        <w:tc>
          <w:tcPr>
            <w:tcW w:w="747" w:type="dxa"/>
            <w:shd w:val="clear" w:color="auto" w:fill="auto"/>
            <w:noWrap/>
          </w:tcPr>
          <w:p w14:paraId="066A1F8B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3048D144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7490F943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67</w:t>
            </w:r>
          </w:p>
        </w:tc>
        <w:tc>
          <w:tcPr>
            <w:tcW w:w="752" w:type="dxa"/>
            <w:shd w:val="clear" w:color="auto" w:fill="auto"/>
          </w:tcPr>
          <w:p w14:paraId="78B77E31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32710B92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</w:tr>
      <w:tr w:rsidR="00076580" w:rsidRPr="009F41A3" w14:paraId="6C9FD135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3E3F76D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3B97F1A1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color w:val="000000"/>
                <w:sz w:val="18"/>
                <w:lang w:eastAsia="zh-CN"/>
              </w:rPr>
              <w:t>n5</w:t>
            </w:r>
          </w:p>
        </w:tc>
        <w:tc>
          <w:tcPr>
            <w:tcW w:w="1066" w:type="dxa"/>
            <w:shd w:val="clear" w:color="auto" w:fill="auto"/>
            <w:noWrap/>
          </w:tcPr>
          <w:p w14:paraId="4F1D8FF2" w14:textId="77777777" w:rsidR="00076580" w:rsidRPr="004D18F0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26.5</w:t>
            </w:r>
          </w:p>
        </w:tc>
        <w:tc>
          <w:tcPr>
            <w:tcW w:w="747" w:type="dxa"/>
            <w:shd w:val="clear" w:color="auto" w:fill="auto"/>
            <w:noWrap/>
          </w:tcPr>
          <w:p w14:paraId="3C280451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663A6340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68FE878F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71.5</w:t>
            </w:r>
          </w:p>
        </w:tc>
        <w:tc>
          <w:tcPr>
            <w:tcW w:w="752" w:type="dxa"/>
            <w:shd w:val="clear" w:color="auto" w:fill="auto"/>
          </w:tcPr>
          <w:p w14:paraId="07A355B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01BFC03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N/A</w:t>
            </w:r>
          </w:p>
        </w:tc>
      </w:tr>
      <w:tr w:rsidR="00076580" w:rsidRPr="009F41A3" w14:paraId="07F3D037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4A29E17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43BAFB14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color w:val="000000"/>
                <w:sz w:val="18"/>
              </w:rPr>
              <w:t>n40</w:t>
            </w:r>
          </w:p>
        </w:tc>
        <w:tc>
          <w:tcPr>
            <w:tcW w:w="1066" w:type="dxa"/>
            <w:shd w:val="clear" w:color="auto" w:fill="auto"/>
            <w:noWrap/>
          </w:tcPr>
          <w:p w14:paraId="773F033B" w14:textId="77777777" w:rsidR="00076580" w:rsidRPr="004D18F0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365</w:t>
            </w:r>
          </w:p>
        </w:tc>
        <w:tc>
          <w:tcPr>
            <w:tcW w:w="747" w:type="dxa"/>
            <w:shd w:val="clear" w:color="auto" w:fill="auto"/>
            <w:noWrap/>
          </w:tcPr>
          <w:p w14:paraId="476BEDE3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1291F642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4A0FED3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365</w:t>
            </w:r>
          </w:p>
        </w:tc>
        <w:tc>
          <w:tcPr>
            <w:tcW w:w="752" w:type="dxa"/>
            <w:shd w:val="clear" w:color="auto" w:fill="auto"/>
          </w:tcPr>
          <w:p w14:paraId="2F5C84A6" w14:textId="77777777" w:rsidR="00076580" w:rsidRPr="00D93249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18.8</w:t>
            </w:r>
          </w:p>
        </w:tc>
        <w:tc>
          <w:tcPr>
            <w:tcW w:w="1248" w:type="dxa"/>
            <w:shd w:val="clear" w:color="auto" w:fill="auto"/>
          </w:tcPr>
          <w:p w14:paraId="0B599D4A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vertAlign w:val="superscript"/>
              </w:rPr>
            </w:pPr>
            <w:r w:rsidRPr="009F41A3">
              <w:rPr>
                <w:rFonts w:ascii="Arial" w:eastAsia="맑은 고딕" w:hAnsi="Arial"/>
                <w:sz w:val="18"/>
              </w:rPr>
              <w:t>IMD</w:t>
            </w:r>
            <w:r>
              <w:rPr>
                <w:rFonts w:ascii="Arial" w:eastAsia="맑은 고딕" w:hAnsi="Arial"/>
                <w:sz w:val="18"/>
              </w:rPr>
              <w:t>3</w:t>
            </w:r>
          </w:p>
        </w:tc>
      </w:tr>
      <w:tr w:rsidR="00076580" w:rsidRPr="009F41A3" w14:paraId="7D89CD97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F878787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7D670CB2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color w:val="000000" w:themeColor="text1"/>
                <w:sz w:val="18"/>
              </w:rPr>
            </w:pPr>
            <w:r w:rsidRPr="00C831FD">
              <w:rPr>
                <w:rFonts w:ascii="Arial" w:eastAsia="맑은 고딕" w:hAnsi="Arial"/>
                <w:color w:val="000000" w:themeColor="text1"/>
                <w:sz w:val="18"/>
                <w:szCs w:val="18"/>
                <w:lang w:eastAsia="ko-KR"/>
              </w:rPr>
              <w:t>28</w:t>
            </w:r>
          </w:p>
        </w:tc>
        <w:tc>
          <w:tcPr>
            <w:tcW w:w="1066" w:type="dxa"/>
            <w:shd w:val="clear" w:color="auto" w:fill="auto"/>
            <w:noWrap/>
          </w:tcPr>
          <w:p w14:paraId="755F13E1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720</w:t>
            </w:r>
          </w:p>
        </w:tc>
        <w:tc>
          <w:tcPr>
            <w:tcW w:w="747" w:type="dxa"/>
            <w:shd w:val="clear" w:color="auto" w:fill="auto"/>
            <w:noWrap/>
          </w:tcPr>
          <w:p w14:paraId="5B8A8B75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6D14F6EB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2</w:t>
            </w: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58519965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7</w:t>
            </w:r>
            <w:r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75</w:t>
            </w:r>
          </w:p>
        </w:tc>
        <w:tc>
          <w:tcPr>
            <w:tcW w:w="752" w:type="dxa"/>
            <w:shd w:val="clear" w:color="auto" w:fill="auto"/>
          </w:tcPr>
          <w:p w14:paraId="4D7693A1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color w:val="000000" w:themeColor="text1"/>
                <w:sz w:val="18"/>
              </w:rPr>
            </w:pPr>
            <w:r w:rsidRPr="00C831FD">
              <w:rPr>
                <w:rFonts w:ascii="Arial" w:eastAsia="맑은 고딕" w:hAnsi="Arial"/>
                <w:color w:val="000000" w:themeColor="text1"/>
                <w:sz w:val="18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590A5C75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color w:val="000000" w:themeColor="text1"/>
                <w:sz w:val="18"/>
              </w:rPr>
            </w:pPr>
            <w:r w:rsidRPr="00C831FD">
              <w:rPr>
                <w:rFonts w:ascii="Arial" w:eastAsia="맑은 고딕" w:hAnsi="Arial"/>
                <w:color w:val="000000" w:themeColor="text1"/>
                <w:sz w:val="18"/>
                <w:szCs w:val="18"/>
                <w:lang w:eastAsia="ko-KR"/>
              </w:rPr>
              <w:t>N/A</w:t>
            </w:r>
          </w:p>
        </w:tc>
      </w:tr>
      <w:tr w:rsidR="00076580" w:rsidRPr="009F41A3" w14:paraId="6E0CB50F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AA118EF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01466511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color w:val="000000" w:themeColor="text1"/>
                <w:sz w:val="18"/>
              </w:rPr>
            </w:pPr>
            <w:r w:rsidRPr="00C831FD">
              <w:rPr>
                <w:rFonts w:ascii="Arial" w:eastAsia="맑은 고딕" w:hAnsi="Arial"/>
                <w:color w:val="000000" w:themeColor="text1"/>
                <w:sz w:val="18"/>
                <w:szCs w:val="18"/>
                <w:lang w:eastAsia="ko-KR"/>
              </w:rPr>
              <w:t>n5</w:t>
            </w:r>
          </w:p>
        </w:tc>
        <w:tc>
          <w:tcPr>
            <w:tcW w:w="1066" w:type="dxa"/>
            <w:shd w:val="clear" w:color="auto" w:fill="auto"/>
            <w:noWrap/>
          </w:tcPr>
          <w:p w14:paraId="049FE14C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8</w:t>
            </w: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35</w:t>
            </w:r>
          </w:p>
        </w:tc>
        <w:tc>
          <w:tcPr>
            <w:tcW w:w="747" w:type="dxa"/>
            <w:shd w:val="clear" w:color="auto" w:fill="auto"/>
            <w:noWrap/>
          </w:tcPr>
          <w:p w14:paraId="0492C2DB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D4A0AE9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2</w:t>
            </w: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6C913B73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8</w:t>
            </w: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80</w:t>
            </w:r>
          </w:p>
        </w:tc>
        <w:tc>
          <w:tcPr>
            <w:tcW w:w="752" w:type="dxa"/>
            <w:shd w:val="clear" w:color="auto" w:fill="auto"/>
          </w:tcPr>
          <w:p w14:paraId="1AA29900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17.0</w:t>
            </w:r>
          </w:p>
        </w:tc>
        <w:tc>
          <w:tcPr>
            <w:tcW w:w="1248" w:type="dxa"/>
            <w:shd w:val="clear" w:color="auto" w:fill="auto"/>
          </w:tcPr>
          <w:p w14:paraId="6AD44FF7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color w:val="000000" w:themeColor="text1"/>
                <w:sz w:val="18"/>
                <w:vertAlign w:val="superscript"/>
              </w:rPr>
            </w:pPr>
            <w:r w:rsidRPr="00C831FD">
              <w:rPr>
                <w:rFonts w:ascii="Arial" w:eastAsia="맑은 고딕" w:hAnsi="Arial"/>
                <w:color w:val="000000" w:themeColor="text1"/>
                <w:sz w:val="18"/>
                <w:szCs w:val="18"/>
                <w:lang w:eastAsia="ko-KR"/>
              </w:rPr>
              <w:t>IMD3</w:t>
            </w:r>
          </w:p>
        </w:tc>
      </w:tr>
      <w:tr w:rsidR="00076580" w:rsidRPr="009F41A3" w14:paraId="2D60EDD1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AE3E0" w14:textId="77777777" w:rsidR="00076580" w:rsidRPr="009F41A3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03550A14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color w:val="000000" w:themeColor="text1"/>
                <w:sz w:val="18"/>
              </w:rPr>
            </w:pPr>
            <w:r w:rsidRPr="00C831FD">
              <w:rPr>
                <w:rFonts w:ascii="Arial" w:eastAsia="맑은 고딕" w:hAnsi="Arial"/>
                <w:color w:val="000000" w:themeColor="text1"/>
                <w:sz w:val="18"/>
                <w:szCs w:val="18"/>
                <w:lang w:eastAsia="ko-KR"/>
              </w:rPr>
              <w:t>n40</w:t>
            </w:r>
          </w:p>
        </w:tc>
        <w:tc>
          <w:tcPr>
            <w:tcW w:w="1066" w:type="dxa"/>
            <w:shd w:val="clear" w:color="auto" w:fill="auto"/>
            <w:noWrap/>
          </w:tcPr>
          <w:p w14:paraId="707064EC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2</w:t>
            </w: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320</w:t>
            </w:r>
          </w:p>
        </w:tc>
        <w:tc>
          <w:tcPr>
            <w:tcW w:w="747" w:type="dxa"/>
            <w:shd w:val="clear" w:color="auto" w:fill="auto"/>
            <w:noWrap/>
          </w:tcPr>
          <w:p w14:paraId="22DCB2C4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7C2CB85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2</w:t>
            </w: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5</w:t>
            </w:r>
          </w:p>
        </w:tc>
        <w:tc>
          <w:tcPr>
            <w:tcW w:w="1299" w:type="dxa"/>
            <w:shd w:val="clear" w:color="auto" w:fill="auto"/>
            <w:noWrap/>
          </w:tcPr>
          <w:p w14:paraId="57065746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r w:rsidRPr="00C831FD">
              <w:rPr>
                <w:rFonts w:ascii="Arial" w:eastAsiaTheme="minorEastAsia" w:hAnsi="Arial" w:hint="eastAsia"/>
                <w:color w:val="000000" w:themeColor="text1"/>
                <w:sz w:val="18"/>
                <w:lang w:eastAsia="zh-CN"/>
              </w:rPr>
              <w:t>2</w:t>
            </w:r>
            <w:r w:rsidRPr="00C831FD">
              <w:rPr>
                <w:rFonts w:ascii="Arial" w:eastAsiaTheme="minorEastAsia" w:hAnsi="Arial"/>
                <w:color w:val="000000" w:themeColor="text1"/>
                <w:sz w:val="18"/>
                <w:lang w:eastAsia="zh-CN"/>
              </w:rPr>
              <w:t>320</w:t>
            </w:r>
          </w:p>
        </w:tc>
        <w:tc>
          <w:tcPr>
            <w:tcW w:w="752" w:type="dxa"/>
            <w:shd w:val="clear" w:color="auto" w:fill="auto"/>
          </w:tcPr>
          <w:p w14:paraId="294F0DD8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color w:val="000000" w:themeColor="text1"/>
                <w:sz w:val="18"/>
              </w:rPr>
            </w:pPr>
            <w:r w:rsidRPr="00C831FD">
              <w:rPr>
                <w:rFonts w:ascii="Arial" w:eastAsia="맑은 고딕" w:hAnsi="Arial"/>
                <w:color w:val="000000" w:themeColor="text1"/>
                <w:sz w:val="18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58D2E325" w14:textId="77777777" w:rsidR="00076580" w:rsidRPr="00C831FD" w:rsidRDefault="00076580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color w:val="000000" w:themeColor="text1"/>
                <w:sz w:val="18"/>
              </w:rPr>
            </w:pPr>
            <w:r w:rsidRPr="00C831FD">
              <w:rPr>
                <w:rFonts w:ascii="Arial" w:eastAsia="맑은 고딕" w:hAnsi="Arial"/>
                <w:color w:val="000000" w:themeColor="text1"/>
                <w:sz w:val="18"/>
                <w:szCs w:val="18"/>
                <w:lang w:eastAsia="ko-KR"/>
              </w:rPr>
              <w:t>N/A</w:t>
            </w:r>
          </w:p>
        </w:tc>
      </w:tr>
    </w:tbl>
    <w:p w14:paraId="7A902990" w14:textId="77777777" w:rsidR="00076580" w:rsidRPr="009F41A3" w:rsidRDefault="00076580" w:rsidP="00076580">
      <w:pPr>
        <w:rPr>
          <w:rFonts w:eastAsia="Yu Mincho"/>
          <w:lang w:eastAsia="ja-JP"/>
        </w:rPr>
      </w:pPr>
    </w:p>
    <w:p w14:paraId="1C247F44" w14:textId="4425B751" w:rsidR="00231BD4" w:rsidRPr="00976106" w:rsidRDefault="00231BD4" w:rsidP="00147049">
      <w:pPr>
        <w:pStyle w:val="2"/>
        <w:rPr>
          <w:rFonts w:cs="Arial"/>
          <w:lang w:eastAsia="ja-JP"/>
        </w:rPr>
      </w:pPr>
      <w:bookmarkStart w:id="381" w:name="_Toc135927753"/>
      <w:r>
        <w:rPr>
          <w:rFonts w:cs="Arial"/>
        </w:rPr>
        <w:t>6.28</w:t>
      </w:r>
      <w:r w:rsidRPr="00976106">
        <w:rPr>
          <w:rFonts w:cs="Arial"/>
        </w:rPr>
        <w:tab/>
      </w:r>
      <w:r w:rsidRPr="00976106">
        <w:rPr>
          <w:lang w:val="en-US" w:eastAsia="zh-CN"/>
        </w:rPr>
        <w:t>DC_(n)3</w:t>
      </w:r>
      <w:r>
        <w:rPr>
          <w:lang w:val="en-US" w:eastAsia="zh-CN"/>
        </w:rPr>
        <w:t>-</w:t>
      </w:r>
      <w:r w:rsidRPr="00976106">
        <w:rPr>
          <w:lang w:val="en-US" w:eastAsia="zh-CN"/>
        </w:rPr>
        <w:t>n7</w:t>
      </w:r>
      <w:r>
        <w:rPr>
          <w:lang w:val="en-US" w:eastAsia="zh-CN"/>
        </w:rPr>
        <w:t>8</w:t>
      </w:r>
      <w:bookmarkEnd w:id="381"/>
    </w:p>
    <w:p w14:paraId="3F331AA9" w14:textId="0A4887B3" w:rsidR="00231BD4" w:rsidRPr="00976106" w:rsidRDefault="00231BD4" w:rsidP="00147049">
      <w:pPr>
        <w:pStyle w:val="3"/>
        <w:rPr>
          <w:lang w:eastAsia="ja-JP"/>
        </w:rPr>
      </w:pPr>
      <w:bookmarkStart w:id="382" w:name="_Toc135927754"/>
      <w:r>
        <w:t>6.28</w:t>
      </w:r>
      <w:r w:rsidRPr="00976106">
        <w:t>.1</w:t>
      </w:r>
      <w:r w:rsidRPr="00976106">
        <w:tab/>
        <w:t xml:space="preserve">Operating bands for </w:t>
      </w:r>
      <w:r w:rsidRPr="00976106">
        <w:rPr>
          <w:lang w:eastAsia="ja-JP"/>
        </w:rPr>
        <w:t>DC</w:t>
      </w:r>
      <w:bookmarkEnd w:id="382"/>
    </w:p>
    <w:p w14:paraId="26929FC3" w14:textId="2E4D4FEA" w:rsidR="00231BD4" w:rsidRPr="00976106" w:rsidRDefault="00231BD4" w:rsidP="00231BD4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6.28</w:t>
      </w:r>
      <w:r w:rsidRPr="00976106">
        <w:rPr>
          <w:color w:val="000000" w:themeColor="text1"/>
        </w:rPr>
        <w:t>.1-1: DC band combination of LTE 1DL/1UL + inter-band NR 2DL/1UL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231BD4" w:rsidRPr="00976106" w14:paraId="0A8B5BAA" w14:textId="77777777" w:rsidTr="00152546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14:paraId="6207B190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 combination</w:t>
            </w:r>
          </w:p>
        </w:tc>
        <w:tc>
          <w:tcPr>
            <w:tcW w:w="1270" w:type="dxa"/>
            <w:vMerge w:val="restart"/>
            <w:vAlign w:val="center"/>
          </w:tcPr>
          <w:p w14:paraId="5C33C437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920" w:type="dxa"/>
            <w:gridSpan w:val="3"/>
            <w:vAlign w:val="center"/>
          </w:tcPr>
          <w:p w14:paraId="48FB6931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14:paraId="6FFF5643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14:paraId="319D43E6" w14:textId="77777777" w:rsidR="00231BD4" w:rsidRPr="00976106" w:rsidRDefault="00231BD4" w:rsidP="0015254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79429642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231BD4" w:rsidRPr="00976106" w14:paraId="490DB14D" w14:textId="77777777" w:rsidTr="00152546">
        <w:trPr>
          <w:trHeight w:val="231"/>
          <w:jc w:val="center"/>
        </w:trPr>
        <w:tc>
          <w:tcPr>
            <w:tcW w:w="1521" w:type="dxa"/>
            <w:vMerge/>
          </w:tcPr>
          <w:p w14:paraId="1F483BA3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270" w:type="dxa"/>
            <w:vMerge/>
          </w:tcPr>
          <w:p w14:paraId="31249C81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494D4DB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3046" w:type="dxa"/>
            <w:gridSpan w:val="3"/>
          </w:tcPr>
          <w:p w14:paraId="3CB6C727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14:paraId="4B02E4BB" w14:textId="77777777" w:rsidR="00231BD4" w:rsidRPr="00976106" w:rsidRDefault="00231BD4" w:rsidP="0015254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31BD4" w:rsidRPr="00976106" w14:paraId="4071713A" w14:textId="77777777" w:rsidTr="00152546">
        <w:trPr>
          <w:trHeight w:val="231"/>
          <w:jc w:val="center"/>
        </w:trPr>
        <w:tc>
          <w:tcPr>
            <w:tcW w:w="1521" w:type="dxa"/>
            <w:vMerge/>
          </w:tcPr>
          <w:p w14:paraId="2D57A8DF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270" w:type="dxa"/>
            <w:vMerge/>
          </w:tcPr>
          <w:p w14:paraId="16F63AF2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7F4017C6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3046" w:type="dxa"/>
            <w:gridSpan w:val="3"/>
            <w:vAlign w:val="center"/>
          </w:tcPr>
          <w:p w14:paraId="58DCFA2B" w14:textId="77777777" w:rsidR="00231BD4" w:rsidRPr="00976106" w:rsidRDefault="00231BD4" w:rsidP="00152546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313" w:type="dxa"/>
            <w:vMerge/>
            <w:vAlign w:val="center"/>
          </w:tcPr>
          <w:p w14:paraId="30762B8C" w14:textId="77777777" w:rsidR="00231BD4" w:rsidRPr="00976106" w:rsidRDefault="00231BD4" w:rsidP="0015254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31BD4" w:rsidRPr="00976106" w14:paraId="15ADEEDF" w14:textId="77777777" w:rsidTr="00152546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14:paraId="5B118FF7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DC_(n)3</w:t>
            </w:r>
            <w:r>
              <w:rPr>
                <w:color w:val="000000" w:themeColor="text1"/>
              </w:rPr>
              <w:t>-</w:t>
            </w:r>
            <w:r w:rsidRPr="00976106">
              <w:rPr>
                <w:color w:val="000000" w:themeColor="text1"/>
              </w:rPr>
              <w:t>n7</w:t>
            </w:r>
            <w:r>
              <w:rPr>
                <w:color w:val="000000" w:themeColor="text1"/>
              </w:rPr>
              <w:t>8</w:t>
            </w:r>
          </w:p>
        </w:tc>
        <w:tc>
          <w:tcPr>
            <w:tcW w:w="1270" w:type="dxa"/>
            <w:vAlign w:val="center"/>
          </w:tcPr>
          <w:p w14:paraId="4BCCE506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E7AFF69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FA505A9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18D6E5CF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73AFFA2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7D6D9DA0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144F0AB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7CD1BF89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231BD4" w:rsidRPr="00976106" w14:paraId="7424E6C2" w14:textId="77777777" w:rsidTr="0015254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4CB19D7A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270" w:type="dxa"/>
            <w:vAlign w:val="center"/>
          </w:tcPr>
          <w:p w14:paraId="54F34190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n3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3270EE7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C73625F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191C807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60B39580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647B2AFC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42CFD6E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2D0356C7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231BD4" w:rsidRPr="00976106" w14:paraId="58F21C35" w14:textId="77777777" w:rsidTr="0015254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46B591D8" w14:textId="77777777" w:rsidR="00231BD4" w:rsidRPr="00976106" w:rsidRDefault="00231BD4" w:rsidP="00152546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3EA8DE91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n78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6F6F2502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3300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15EBB0BF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DE83BF9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  <w:r w:rsidRPr="00976106">
              <w:rPr>
                <w:color w:val="000000" w:themeColor="text1"/>
              </w:rPr>
              <w:t>00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215175DB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3300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4D232774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8AD5F43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  <w:r w:rsidRPr="00976106">
              <w:rPr>
                <w:color w:val="000000" w:themeColor="text1"/>
              </w:rPr>
              <w:t>00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0E2C6A2E" w14:textId="77777777" w:rsidR="00231BD4" w:rsidRPr="00976106" w:rsidRDefault="00231BD4" w:rsidP="0015254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TDD</w:t>
            </w:r>
          </w:p>
        </w:tc>
      </w:tr>
    </w:tbl>
    <w:p w14:paraId="5B31119E" w14:textId="77777777" w:rsidR="00231BD4" w:rsidRDefault="00231BD4" w:rsidP="00231BD4">
      <w:pPr>
        <w:pStyle w:val="TH"/>
      </w:pPr>
    </w:p>
    <w:p w14:paraId="047DB79D" w14:textId="773AA0CB" w:rsidR="00231BD4" w:rsidRPr="00561BB6" w:rsidRDefault="00231BD4" w:rsidP="00231BD4">
      <w:pPr>
        <w:pStyle w:val="TH"/>
        <w:rPr>
          <w:b w:val="0"/>
        </w:rPr>
      </w:pPr>
      <w:r>
        <w:t>Table 6.28</w:t>
      </w:r>
      <w:r w:rsidRPr="00561BB6">
        <w:t>.1-2: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31BD4" w:rsidRPr="00561BB6" w14:paraId="0E886045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B403" w14:textId="77777777" w:rsidR="00231BD4" w:rsidRPr="00561BB6" w:rsidRDefault="00231BD4" w:rsidP="00152546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EN-DC</w:t>
            </w:r>
          </w:p>
          <w:p w14:paraId="377BB6D9" w14:textId="77777777" w:rsidR="00231BD4" w:rsidRPr="00561BB6" w:rsidRDefault="00231BD4" w:rsidP="00152546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81EB" w14:textId="77777777" w:rsidR="00231BD4" w:rsidRPr="00561BB6" w:rsidRDefault="00231BD4" w:rsidP="00152546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Uplink EN-DC</w:t>
            </w:r>
          </w:p>
          <w:p w14:paraId="66DEDB1A" w14:textId="77777777" w:rsidR="00231BD4" w:rsidRPr="00561BB6" w:rsidRDefault="00231BD4" w:rsidP="00152546">
            <w:pPr>
              <w:pStyle w:val="TAH"/>
              <w:rPr>
                <w:lang w:eastAsia="fi-FI"/>
              </w:rPr>
            </w:pPr>
            <w:r w:rsidRPr="00561BB6">
              <w:rPr>
                <w:lang w:eastAsia="fi-FI"/>
              </w:rPr>
              <w:t>configuration</w:t>
            </w:r>
          </w:p>
        </w:tc>
      </w:tr>
      <w:tr w:rsidR="00231BD4" w:rsidRPr="00561BB6" w14:paraId="25B5FBB1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1F928" w14:textId="77777777" w:rsidR="00231BD4" w:rsidRPr="00561BB6" w:rsidRDefault="00231BD4" w:rsidP="00152546">
            <w:pPr>
              <w:pStyle w:val="TAC"/>
              <w:rPr>
                <w:lang w:eastAsia="fi-FI"/>
              </w:rPr>
            </w:pPr>
            <w:r w:rsidRPr="00FF7017">
              <w:rPr>
                <w:color w:val="000000" w:themeColor="text1"/>
              </w:rPr>
              <w:t>DC_(n)3AA-n</w:t>
            </w:r>
            <w:r>
              <w:rPr>
                <w:color w:val="000000" w:themeColor="text1"/>
              </w:rPr>
              <w:t>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2EF4" w14:textId="77777777" w:rsidR="00231BD4" w:rsidRPr="00561BB6" w:rsidRDefault="00231BD4" w:rsidP="00152546">
            <w:pPr>
              <w:pStyle w:val="TAC"/>
              <w:rPr>
                <w:lang w:eastAsia="fi-FI"/>
              </w:rPr>
            </w:pPr>
            <w:r w:rsidRPr="00B80FFB">
              <w:t>DC_(n)3AA</w:t>
            </w:r>
            <w:r w:rsidRPr="001716A4">
              <w:rPr>
                <w:vertAlign w:val="superscript"/>
              </w:rPr>
              <w:t>1</w:t>
            </w:r>
            <w:r>
              <w:br/>
              <w:t>DC_3A_n78A</w:t>
            </w:r>
          </w:p>
        </w:tc>
      </w:tr>
      <w:tr w:rsidR="00231BD4" w:rsidRPr="00561BB6" w14:paraId="121F2273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857FDB" w14:textId="77777777" w:rsidR="00231BD4" w:rsidRPr="00FF7017" w:rsidRDefault="00231BD4" w:rsidP="00152546">
            <w:pPr>
              <w:pStyle w:val="TAC"/>
              <w:rPr>
                <w:color w:val="000000" w:themeColor="text1"/>
              </w:rPr>
            </w:pPr>
            <w:r w:rsidRPr="003B5467">
              <w:t>DC_(n)3AA-n</w:t>
            </w:r>
            <w:r>
              <w:t>78(2A)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C423" w14:textId="77777777" w:rsidR="00231BD4" w:rsidRPr="00B80FFB" w:rsidRDefault="00231BD4" w:rsidP="00152546">
            <w:pPr>
              <w:pStyle w:val="TAC"/>
            </w:pPr>
            <w:r w:rsidRPr="003B5467">
              <w:t>DC_(n)3AA</w:t>
            </w:r>
            <w:r w:rsidRPr="001716A4">
              <w:rPr>
                <w:vertAlign w:val="superscript"/>
              </w:rPr>
              <w:t>1</w:t>
            </w:r>
            <w:r w:rsidRPr="003B5467">
              <w:br/>
              <w:t>DC_3A_n</w:t>
            </w:r>
            <w:r>
              <w:t>78A</w:t>
            </w:r>
          </w:p>
        </w:tc>
      </w:tr>
      <w:tr w:rsidR="00231BD4" w:rsidRPr="00561BB6" w14:paraId="794A07CF" w14:textId="77777777" w:rsidTr="00152546">
        <w:trPr>
          <w:trHeight w:val="187"/>
          <w:jc w:val="center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93DF0" w14:textId="77777777" w:rsidR="00231BD4" w:rsidRPr="003B5467" w:rsidRDefault="00231BD4" w:rsidP="00152546">
            <w:pPr>
              <w:pStyle w:val="TAC"/>
              <w:jc w:val="left"/>
            </w:pPr>
            <w:r>
              <w:t>NOTE1: Only single switched UL is supported.</w:t>
            </w:r>
          </w:p>
        </w:tc>
      </w:tr>
    </w:tbl>
    <w:p w14:paraId="281A986C" w14:textId="77777777" w:rsidR="00231BD4" w:rsidRPr="00ED422D" w:rsidRDefault="00231BD4" w:rsidP="00231BD4">
      <w:pPr>
        <w:rPr>
          <w:color w:val="000000" w:themeColor="text1"/>
          <w:lang w:eastAsia="zh-CN"/>
        </w:rPr>
      </w:pPr>
    </w:p>
    <w:p w14:paraId="1F562367" w14:textId="315CB6E3" w:rsidR="00231BD4" w:rsidRPr="00976106" w:rsidRDefault="00231BD4" w:rsidP="00147049">
      <w:pPr>
        <w:pStyle w:val="3"/>
        <w:rPr>
          <w:lang w:eastAsia="ja-JP"/>
        </w:rPr>
      </w:pPr>
      <w:bookmarkStart w:id="383" w:name="_Toc135927755"/>
      <w:r>
        <w:t>6.28</w:t>
      </w:r>
      <w:r w:rsidRPr="00976106">
        <w:t>.2</w:t>
      </w:r>
      <w:r w:rsidRPr="00976106">
        <w:tab/>
        <w:t xml:space="preserve">Channel bandwidths per operating band for </w:t>
      </w:r>
      <w:r w:rsidRPr="00976106">
        <w:rPr>
          <w:lang w:eastAsia="ja-JP"/>
        </w:rPr>
        <w:t>DC</w:t>
      </w:r>
      <w:bookmarkEnd w:id="383"/>
    </w:p>
    <w:p w14:paraId="4698FACA" w14:textId="6CB23FB9" w:rsidR="00231BD4" w:rsidRPr="00976106" w:rsidRDefault="00231BD4" w:rsidP="00231BD4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  <w:lang w:eastAsia="zh-CN"/>
        </w:rPr>
        <w:t>6.28</w:t>
      </w:r>
      <w:r w:rsidRPr="00976106">
        <w:rPr>
          <w:color w:val="000000" w:themeColor="text1"/>
        </w:rPr>
        <w:t>.</w:t>
      </w:r>
      <w:r w:rsidRPr="00976106">
        <w:rPr>
          <w:color w:val="000000" w:themeColor="text1"/>
          <w:lang w:eastAsia="zh-CN"/>
        </w:rPr>
        <w:t>2</w:t>
      </w:r>
      <w:r w:rsidRPr="00976106">
        <w:rPr>
          <w:color w:val="000000" w:themeColor="text1"/>
        </w:rPr>
        <w:t xml:space="preserve">-1: Supported bandwidths per </w:t>
      </w:r>
      <w:r w:rsidRPr="00976106">
        <w:rPr>
          <w:color w:val="000000" w:themeColor="text1"/>
          <w:lang w:eastAsia="zh-CN"/>
        </w:rPr>
        <w:t xml:space="preserve">DC </w:t>
      </w:r>
      <w:r w:rsidRPr="00976106">
        <w:rPr>
          <w:color w:val="000000" w:themeColor="text1"/>
        </w:rPr>
        <w:t>LTE 1DL/1UL + inter-band NR 2DL/1UL</w:t>
      </w:r>
    </w:p>
    <w:tbl>
      <w:tblPr>
        <w:tblpPr w:leftFromText="180" w:rightFromText="180" w:vertAnchor="page" w:horzAnchor="page" w:tblpX="1" w:tblpY="2511"/>
        <w:tblW w:w="13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22"/>
        <w:gridCol w:w="694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6"/>
        <w:gridCol w:w="595"/>
        <w:gridCol w:w="596"/>
        <w:gridCol w:w="596"/>
        <w:gridCol w:w="595"/>
        <w:gridCol w:w="596"/>
        <w:gridCol w:w="1187"/>
        <w:gridCol w:w="32"/>
      </w:tblGrid>
      <w:tr w:rsidR="00231BD4" w14:paraId="1D00EE17" w14:textId="77777777" w:rsidTr="00152546">
        <w:trPr>
          <w:trHeight w:val="15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DF16" w14:textId="77777777" w:rsidR="00231BD4" w:rsidRPr="00362714" w:rsidRDefault="00231BD4" w:rsidP="00152546">
            <w:pPr>
              <w:pStyle w:val="TAN"/>
              <w:rPr>
                <w:lang w:eastAsia="zh-CN"/>
              </w:rPr>
            </w:pPr>
          </w:p>
        </w:tc>
        <w:tc>
          <w:tcPr>
            <w:tcW w:w="116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48AD" w14:textId="77777777" w:rsidR="00231BD4" w:rsidRPr="00362714" w:rsidRDefault="00231BD4" w:rsidP="00152546">
            <w:pPr>
              <w:pStyle w:val="TAN"/>
              <w:jc w:val="center"/>
              <w:rPr>
                <w:lang w:eastAsia="zh-CN"/>
              </w:rPr>
            </w:pPr>
            <w:r w:rsidRPr="00362714">
              <w:rPr>
                <w:lang w:eastAsia="zh-CN"/>
              </w:rPr>
              <w:t>DC operating / channel bandwidth</w:t>
            </w:r>
          </w:p>
        </w:tc>
      </w:tr>
      <w:tr w:rsidR="00231BD4" w14:paraId="31622DE7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586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A8A5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E-UTRA and NR DC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95EF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E-UTRA and NR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E36B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Subcarrier spacing</w:t>
            </w:r>
          </w:p>
          <w:p w14:paraId="2719416F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16B2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5</w:t>
            </w:r>
          </w:p>
          <w:p w14:paraId="2BA36D34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22C2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10</w:t>
            </w:r>
          </w:p>
          <w:p w14:paraId="3BBF2F2A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2B10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15</w:t>
            </w:r>
          </w:p>
          <w:p w14:paraId="665DBF41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1487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20</w:t>
            </w:r>
          </w:p>
          <w:p w14:paraId="674358CE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C7E8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25</w:t>
            </w:r>
            <w:r w:rsidRPr="00362714">
              <w:rPr>
                <w:lang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C66D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30</w:t>
            </w:r>
            <w:r w:rsidRPr="00362714">
              <w:rPr>
                <w:lang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37D0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DB1109">
              <w:rPr>
                <w:lang w:eastAsia="ja-JP"/>
              </w:rPr>
              <w:t>3</w:t>
            </w:r>
            <w:r>
              <w:rPr>
                <w:lang w:eastAsia="ja-JP"/>
              </w:rPr>
              <w:t>5</w:t>
            </w:r>
            <w:r w:rsidRPr="00DB1109">
              <w:rPr>
                <w:lang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F5E9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40</w:t>
            </w:r>
          </w:p>
          <w:p w14:paraId="6F33D331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000E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 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D94C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50</w:t>
            </w:r>
          </w:p>
          <w:p w14:paraId="653D2BFF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CB59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60</w:t>
            </w:r>
          </w:p>
          <w:p w14:paraId="4FFEFCE2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4525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70</w:t>
            </w:r>
          </w:p>
          <w:p w14:paraId="7DC14426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7058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80</w:t>
            </w:r>
          </w:p>
          <w:p w14:paraId="60C2DAA0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134D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90</w:t>
            </w:r>
            <w:r w:rsidRPr="00362714">
              <w:rPr>
                <w:lang w:eastAsia="ja-JP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4F61" w14:textId="77777777" w:rsidR="00231BD4" w:rsidRPr="00362714" w:rsidRDefault="00231BD4" w:rsidP="00152546">
            <w:pPr>
              <w:pStyle w:val="TAH"/>
              <w:rPr>
                <w:lang w:eastAsia="ja-JP"/>
              </w:rPr>
            </w:pPr>
            <w:r w:rsidRPr="00362714">
              <w:rPr>
                <w:lang w:eastAsia="ja-JP"/>
              </w:rPr>
              <w:t>100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3758" w14:textId="77777777" w:rsidR="00231BD4" w:rsidRPr="00362714" w:rsidRDefault="00231BD4" w:rsidP="00152546">
            <w:pPr>
              <w:pStyle w:val="TAH"/>
            </w:pPr>
            <w:r w:rsidRPr="00362714">
              <w:t>Maximum aggregated bandwidth</w:t>
            </w:r>
          </w:p>
          <w:p w14:paraId="5BED1597" w14:textId="77777777" w:rsidR="00231BD4" w:rsidRPr="00362714" w:rsidRDefault="00231BD4" w:rsidP="00152546">
            <w:pPr>
              <w:pStyle w:val="TAH"/>
            </w:pPr>
            <w:r w:rsidRPr="00362714">
              <w:t>[MHz]</w:t>
            </w:r>
          </w:p>
        </w:tc>
      </w:tr>
      <w:tr w:rsidR="00231BD4" w:rsidRPr="00362714" w14:paraId="4072A459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152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CDE9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FF7017">
              <w:rPr>
                <w:color w:val="000000" w:themeColor="text1"/>
              </w:rPr>
              <w:t>DC_(n)3AA-n</w:t>
            </w:r>
            <w:r>
              <w:rPr>
                <w:color w:val="000000" w:themeColor="text1"/>
              </w:rPr>
              <w:t>78A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3910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F759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F7A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D30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C229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55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03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A21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195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A2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B35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AC8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3E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20B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185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CF9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D7D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8DCC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15</w:t>
            </w:r>
            <w:r w:rsidRPr="00362714">
              <w:rPr>
                <w:lang w:eastAsia="zh-TW"/>
              </w:rPr>
              <w:t>0</w:t>
            </w:r>
          </w:p>
        </w:tc>
      </w:tr>
      <w:tr w:rsidR="00231BD4" w:rsidRPr="00362714" w14:paraId="371BD8F5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152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D0F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278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CAB9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0323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6B8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92B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4AF5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5AD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38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D37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F8E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E78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119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C1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65C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4A35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99D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84A0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DED2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231BD4" w:rsidRPr="00362714" w14:paraId="00C18A9E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152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117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A944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87E4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2F23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2E8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B315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20F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8D8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8643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6D9C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F7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E7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E34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701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E765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E5E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E0E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A510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1CCD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231BD4" w:rsidRPr="00362714" w14:paraId="244DCB9E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152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6DF9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A12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52C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9D84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9DE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95A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6038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066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BB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D383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1A1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95F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16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13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4A8B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A3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3D9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F7F8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980C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231BD4" w:rsidRPr="00362714" w14:paraId="7B44AAC8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173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3C45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1508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B850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97D3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D6B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04EB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FBC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C8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6F9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D70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9A69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4E0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A13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E3B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BFB0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9A3C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45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7FD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2AFB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231BD4" w:rsidRPr="00362714" w14:paraId="5C6DECEB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36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C56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A95C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023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EE7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F5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C7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DD8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144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5AD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BB7A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1B3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523D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B86B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949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B9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F97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79D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2A5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C052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231BD4" w:rsidRPr="00362714" w14:paraId="71A726AC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36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D934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4D98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B8C8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9C8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F3D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DE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825E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EC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3F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41EC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C2B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BDB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8950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AA3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C5E3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817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5B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A0A8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2931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231BD4" w:rsidRPr="00362714" w14:paraId="026C0BF7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36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387A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B5467">
              <w:t>DC_(n)3AA-n</w:t>
            </w:r>
            <w:r>
              <w:t>78(2A)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CC30" w14:textId="77777777" w:rsidR="00231BD4" w:rsidRPr="00362714" w:rsidRDefault="00231BD4" w:rsidP="00152546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1F5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89A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062" w14:textId="77777777" w:rsidR="00231BD4" w:rsidRPr="003B5467" w:rsidRDefault="00231BD4" w:rsidP="00152546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3998" w14:textId="77777777" w:rsidR="00231BD4" w:rsidRPr="003B5467" w:rsidRDefault="00231BD4" w:rsidP="00152546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3577" w14:textId="77777777" w:rsidR="00231BD4" w:rsidRPr="003B5467" w:rsidRDefault="00231BD4" w:rsidP="00152546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E76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433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59B1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A46E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F497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1C85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0816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11E1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AF11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0034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3B5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EBAAB" w14:textId="77777777" w:rsidR="00231BD4" w:rsidRPr="00362714" w:rsidRDefault="00231BD4" w:rsidP="00152546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50</w:t>
            </w:r>
          </w:p>
        </w:tc>
      </w:tr>
      <w:tr w:rsidR="00231BD4" w:rsidRPr="00362714" w14:paraId="6F81135F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36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AE0B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88F06" w14:textId="77777777" w:rsidR="00231BD4" w:rsidRPr="00362714" w:rsidRDefault="00231BD4" w:rsidP="00152546">
            <w:pPr>
              <w:pStyle w:val="TAC"/>
            </w:pPr>
            <w: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BE6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8D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CAFE" w14:textId="77777777" w:rsidR="00231BD4" w:rsidRPr="003B5467" w:rsidRDefault="00231BD4" w:rsidP="00152546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FC8" w14:textId="77777777" w:rsidR="00231BD4" w:rsidRPr="003B5467" w:rsidRDefault="00231BD4" w:rsidP="00152546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FDE" w14:textId="77777777" w:rsidR="00231BD4" w:rsidRPr="003B5467" w:rsidRDefault="00231BD4" w:rsidP="00152546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FD5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9F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C058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D679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605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BAEC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6EA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870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8D4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C7A3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442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B7556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231BD4" w:rsidRPr="00362714" w14:paraId="59DC4AD2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36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10705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71DC2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E9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EFD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1FF8" w14:textId="77777777" w:rsidR="00231BD4" w:rsidRPr="003B5467" w:rsidRDefault="00231BD4" w:rsidP="00152546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1B0" w14:textId="77777777" w:rsidR="00231BD4" w:rsidRPr="003B5467" w:rsidRDefault="00231BD4" w:rsidP="00152546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98C" w14:textId="77777777" w:rsidR="00231BD4" w:rsidRPr="003B5467" w:rsidRDefault="00231BD4" w:rsidP="00152546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BD2F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6813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CFE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D8D1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9AC6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7765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32E3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F61A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96F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4AF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33DB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809CA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231BD4" w:rsidRPr="00362714" w14:paraId="13E6B853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36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F47B8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55E0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724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 w:rsidRPr="00362714"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A07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F63" w14:textId="77777777" w:rsidR="00231BD4" w:rsidRPr="003B5467" w:rsidRDefault="00231BD4" w:rsidP="00152546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4191" w14:textId="77777777" w:rsidR="00231BD4" w:rsidRPr="003B5467" w:rsidRDefault="00231BD4" w:rsidP="00152546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841" w14:textId="77777777" w:rsidR="00231BD4" w:rsidRPr="003B5467" w:rsidRDefault="00231BD4" w:rsidP="00152546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83C3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AFC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C29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88FA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AE9F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CE66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E137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E3BB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45F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BFBD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9FFB" w14:textId="77777777" w:rsidR="00231BD4" w:rsidRPr="003B5467" w:rsidRDefault="00231BD4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756B8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231BD4" w:rsidRPr="00362714" w14:paraId="19EBCDBC" w14:textId="77777777" w:rsidTr="00152546">
        <w:tblPrEx>
          <w:tblLook w:val="01E0" w:firstRow="1" w:lastRow="1" w:firstColumn="1" w:lastColumn="1" w:noHBand="0" w:noVBand="0"/>
        </w:tblPrEx>
        <w:trPr>
          <w:gridAfter w:val="1"/>
          <w:wAfter w:w="32" w:type="dxa"/>
          <w:trHeight w:val="36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F5B6" w14:textId="77777777" w:rsidR="00231BD4" w:rsidRPr="0036271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0B60" w14:textId="77777777" w:rsidR="00231BD4" w:rsidRPr="00362714" w:rsidRDefault="00231BD4" w:rsidP="00152546">
            <w:pPr>
              <w:pStyle w:val="TAC"/>
            </w:pPr>
            <w:r>
              <w:t>n78</w:t>
            </w:r>
          </w:p>
        </w:tc>
        <w:tc>
          <w:tcPr>
            <w:tcW w:w="9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4DEC" w14:textId="77777777" w:rsidR="00231BD4" w:rsidRPr="003B5467" w:rsidRDefault="00231BD4" w:rsidP="00152546">
            <w:pPr>
              <w:pStyle w:val="TAC"/>
            </w:pPr>
            <w:r w:rsidRPr="003B5467">
              <w:t>See CA_n</w:t>
            </w:r>
            <w:r>
              <w:t>78(2A)</w:t>
            </w:r>
            <w:r w:rsidRPr="003B5467">
              <w:t xml:space="preserve"> Bandwidth Combination Set </w:t>
            </w:r>
            <w:r>
              <w:t>2</w:t>
            </w:r>
            <w:r w:rsidRPr="003B5467">
              <w:t xml:space="preserve"> in Table 5.5A.2-1 in TS38.101-1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2DDF" w14:textId="77777777" w:rsidR="00231BD4" w:rsidRPr="00362714" w:rsidRDefault="00231BD4" w:rsidP="00152546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</w:tbl>
    <w:p w14:paraId="06405362" w14:textId="77777777" w:rsidR="00231BD4" w:rsidRPr="00976106" w:rsidRDefault="00231BD4" w:rsidP="00231BD4">
      <w:pPr>
        <w:rPr>
          <w:color w:val="000000" w:themeColor="text1"/>
        </w:rPr>
      </w:pPr>
    </w:p>
    <w:p w14:paraId="6CCB7EE9" w14:textId="74222D57" w:rsidR="00231BD4" w:rsidRPr="00976106" w:rsidRDefault="00231BD4" w:rsidP="00147049">
      <w:pPr>
        <w:pStyle w:val="3"/>
      </w:pPr>
      <w:bookmarkStart w:id="384" w:name="_Toc135927756"/>
      <w:r>
        <w:t>6.28</w:t>
      </w:r>
      <w:r w:rsidRPr="00976106">
        <w:t>.3</w:t>
      </w:r>
      <w:r w:rsidRPr="00976106">
        <w:tab/>
        <w:t>Co-existence studies</w:t>
      </w:r>
      <w:bookmarkEnd w:id="384"/>
    </w:p>
    <w:p w14:paraId="55D0A635" w14:textId="77777777" w:rsidR="00231BD4" w:rsidRDefault="00231BD4" w:rsidP="00231BD4">
      <w:pPr>
        <w:pStyle w:val="Guidance"/>
        <w:rPr>
          <w:rFonts w:eastAsia="SimSun"/>
          <w:i w:val="0"/>
          <w:color w:val="auto"/>
          <w:szCs w:val="22"/>
          <w:lang w:val="en-US" w:eastAsia="zh-CN"/>
        </w:rPr>
      </w:pPr>
      <w:r>
        <w:rPr>
          <w:rFonts w:eastAsia="SimSun"/>
          <w:i w:val="0"/>
          <w:color w:val="auto"/>
          <w:szCs w:val="22"/>
          <w:lang w:val="en-US" w:eastAsia="zh-CN"/>
        </w:rPr>
        <w:t>UL 3-n78 gives IMD2 and IMD5 into DL n3.</w:t>
      </w:r>
    </w:p>
    <w:p w14:paraId="408518F2" w14:textId="77777777" w:rsidR="00231BD4" w:rsidRPr="006D41AE" w:rsidRDefault="00231BD4" w:rsidP="00231BD4">
      <w:pPr>
        <w:rPr>
          <w:color w:val="000000" w:themeColor="text1"/>
        </w:rPr>
      </w:pPr>
    </w:p>
    <w:p w14:paraId="4D1ABFA6" w14:textId="4F39032F" w:rsidR="00231BD4" w:rsidRPr="00976106" w:rsidRDefault="00231BD4" w:rsidP="00147049">
      <w:pPr>
        <w:pStyle w:val="3"/>
      </w:pPr>
      <w:bookmarkStart w:id="385" w:name="_Toc135927757"/>
      <w:r>
        <w:t>6.28</w:t>
      </w:r>
      <w:r w:rsidRPr="00976106">
        <w:t>.4</w:t>
      </w:r>
      <w:r w:rsidRPr="00976106">
        <w:rPr>
          <w:lang w:eastAsia="sv-SE"/>
        </w:rPr>
        <w:tab/>
      </w:r>
      <w:r w:rsidRPr="00976106">
        <w:t>∆T</w:t>
      </w:r>
      <w:r w:rsidRPr="00B94A68">
        <w:t>IB</w:t>
      </w:r>
      <w:r w:rsidRPr="00976106">
        <w:t xml:space="preserve"> and ∆R</w:t>
      </w:r>
      <w:r w:rsidRPr="00B94A68">
        <w:t>IB</w:t>
      </w:r>
      <w:r w:rsidRPr="00976106">
        <w:t xml:space="preserve"> values</w:t>
      </w:r>
      <w:bookmarkEnd w:id="385"/>
    </w:p>
    <w:p w14:paraId="163724F0" w14:textId="77777777" w:rsidR="00231BD4" w:rsidRPr="00976106" w:rsidRDefault="00231BD4" w:rsidP="00231BD4">
      <w:pPr>
        <w:rPr>
          <w:color w:val="000000" w:themeColor="text1"/>
          <w:szCs w:val="21"/>
        </w:rPr>
      </w:pPr>
      <w:r w:rsidRPr="00976106">
        <w:rPr>
          <w:color w:val="000000" w:themeColor="text1"/>
          <w:szCs w:val="21"/>
        </w:rPr>
        <w:t>For DC_(n)3_</w:t>
      </w:r>
      <w:r>
        <w:rPr>
          <w:color w:val="000000" w:themeColor="text1"/>
          <w:szCs w:val="21"/>
        </w:rPr>
        <w:t>n78</w:t>
      </w:r>
      <w:r w:rsidRPr="00976106">
        <w:rPr>
          <w:color w:val="000000" w:themeColor="text1"/>
          <w:szCs w:val="21"/>
        </w:rPr>
        <w:t xml:space="preserve">, the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T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and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R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values are given in the tables below.</w:t>
      </w:r>
    </w:p>
    <w:p w14:paraId="5C90D8A9" w14:textId="6C6A3B1E" w:rsidR="00231BD4" w:rsidRPr="00976106" w:rsidRDefault="00231BD4" w:rsidP="00231BD4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6.28</w:t>
      </w:r>
      <w:r w:rsidRPr="00976106">
        <w:rPr>
          <w:color w:val="000000" w:themeColor="text1"/>
        </w:rPr>
        <w:t>.4</w:t>
      </w:r>
      <w:r w:rsidRPr="00976106">
        <w:rPr>
          <w:color w:val="000000" w:themeColor="text1"/>
          <w:lang w:eastAsia="zh-CN"/>
        </w:rPr>
        <w:t>-</w:t>
      </w:r>
      <w:r w:rsidRPr="00976106">
        <w:rPr>
          <w:color w:val="000000" w:themeColor="text1"/>
        </w:rPr>
        <w:t>1: ΔT</w:t>
      </w:r>
      <w:r w:rsidRPr="00976106">
        <w:rPr>
          <w:color w:val="000000" w:themeColor="text1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31BD4" w:rsidRPr="00EF5447" w14:paraId="50847B48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4C48E" w14:textId="77777777" w:rsidR="00231BD4" w:rsidRPr="00EF5447" w:rsidRDefault="00231BD4" w:rsidP="00152546">
            <w:pPr>
              <w:pStyle w:val="TAH"/>
              <w:keepNext w:val="0"/>
            </w:pPr>
            <w:r w:rsidRPr="00EF5447"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4A68" w14:textId="77777777" w:rsidR="00231BD4" w:rsidRPr="00EF5447" w:rsidRDefault="00231BD4" w:rsidP="00152546">
            <w:pPr>
              <w:pStyle w:val="TAH"/>
              <w:keepNext w:val="0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EF6781">
              <w:rPr>
                <w:color w:val="000000" w:themeColor="text1"/>
                <w:vertAlign w:val="superscript"/>
              </w:rPr>
              <w:t>6</w:t>
            </w:r>
          </w:p>
        </w:tc>
      </w:tr>
      <w:tr w:rsidR="00231BD4" w:rsidRPr="00EF5447" w14:paraId="1A98A656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A9B" w14:textId="77777777" w:rsidR="00231BD4" w:rsidRPr="00EF5447" w:rsidRDefault="00231BD4" w:rsidP="00152546">
            <w:pPr>
              <w:pStyle w:val="TAH"/>
              <w:keepNext w:val="0"/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E0CB" w14:textId="77777777" w:rsidR="00231BD4" w:rsidRPr="00EF5447" w:rsidRDefault="00231BD4" w:rsidP="00152546">
            <w:pPr>
              <w:pStyle w:val="TAH"/>
              <w:keepNext w:val="0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EF6781">
              <w:rPr>
                <w:color w:val="000000" w:themeColor="text1"/>
                <w:vertAlign w:val="superscript"/>
              </w:rPr>
              <w:t>7</w:t>
            </w:r>
          </w:p>
        </w:tc>
      </w:tr>
      <w:tr w:rsidR="00231BD4" w:rsidRPr="00EF5447" w14:paraId="7A806FD3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FBDE" w14:textId="77777777" w:rsidR="00231BD4" w:rsidRPr="00EF5447" w:rsidRDefault="00231BD4" w:rsidP="00152546">
            <w:pPr>
              <w:pStyle w:val="TAC"/>
            </w:pPr>
            <w:r w:rsidRPr="00575F28">
              <w:t>DC_(n)3-</w:t>
            </w:r>
            <w:r>
              <w:t>n78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08E" w14:textId="77777777" w:rsidR="00231BD4" w:rsidRPr="00EF5447" w:rsidRDefault="00231BD4" w:rsidP="00152546">
            <w:pPr>
              <w:pStyle w:val="TAC"/>
            </w:pPr>
            <w: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C9A2" w14:textId="77777777" w:rsidR="00231BD4" w:rsidRPr="00ED422D" w:rsidRDefault="00231BD4" w:rsidP="00152546">
            <w:pPr>
              <w:pStyle w:val="TAC"/>
            </w:pPr>
            <w: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21B9" w14:textId="77777777" w:rsidR="00231BD4" w:rsidRPr="00EF5447" w:rsidRDefault="00231BD4" w:rsidP="00152546">
            <w:pPr>
              <w:pStyle w:val="TAC"/>
            </w:pPr>
            <w:r>
              <w:t>0.8</w:t>
            </w:r>
          </w:p>
        </w:tc>
      </w:tr>
      <w:tr w:rsidR="00231BD4" w:rsidRPr="00EF5447" w14:paraId="6AEEB4A5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E5A5" w14:textId="77777777" w:rsidR="00231BD4" w:rsidRDefault="00231BD4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ΔT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69CCA54F" w14:textId="77777777" w:rsidR="00231BD4" w:rsidRPr="00EF5447" w:rsidRDefault="00231BD4" w:rsidP="00152546">
            <w:pPr>
              <w:keepNext/>
              <w:keepLines/>
              <w:spacing w:after="0"/>
              <w:ind w:left="851" w:hanging="851"/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955DFF">
              <w:rPr>
                <w:rFonts w:ascii="Arial" w:hAnsi="Arial"/>
                <w:sz w:val="18"/>
                <w:szCs w:val="18"/>
              </w:rPr>
              <w:t>DC_66_(n)12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12, 66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6294FBD3" w14:textId="77777777" w:rsidR="00231BD4" w:rsidRPr="00976106" w:rsidRDefault="00231BD4" w:rsidP="00231BD4">
      <w:pPr>
        <w:rPr>
          <w:color w:val="000000" w:themeColor="text1"/>
        </w:rPr>
      </w:pPr>
    </w:p>
    <w:p w14:paraId="088DBE6C" w14:textId="1A43185F" w:rsidR="00231BD4" w:rsidRPr="00976106" w:rsidRDefault="00231BD4" w:rsidP="00231BD4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lastRenderedPageBreak/>
        <w:t xml:space="preserve">Table </w:t>
      </w:r>
      <w:r>
        <w:rPr>
          <w:color w:val="000000" w:themeColor="text1"/>
        </w:rPr>
        <w:t>6.28</w:t>
      </w:r>
      <w:r w:rsidRPr="00976106">
        <w:rPr>
          <w:color w:val="000000" w:themeColor="text1"/>
        </w:rPr>
        <w:t>.4-2: ΔR</w:t>
      </w:r>
      <w:r w:rsidRPr="00976106">
        <w:rPr>
          <w:color w:val="000000" w:themeColor="text1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31BD4" w:rsidRPr="00EF6781" w14:paraId="11DDCF1C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EF6DF" w14:textId="77777777" w:rsidR="00231BD4" w:rsidRPr="00C96590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96590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758" w14:textId="77777777" w:rsidR="00231BD4" w:rsidRPr="00EF6781" w:rsidRDefault="00231BD4" w:rsidP="00152546">
            <w:pPr>
              <w:pStyle w:val="TAH"/>
              <w:keepNext w:val="0"/>
              <w:rPr>
                <w:b w:val="0"/>
                <w:color w:val="000000" w:themeColor="text1"/>
              </w:rPr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231BD4" w:rsidRPr="00EF6781" w14:paraId="250272D1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D7B" w14:textId="77777777" w:rsidR="00231BD4" w:rsidRPr="00C96590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8606" w14:textId="77777777" w:rsidR="00231BD4" w:rsidRPr="00EF6781" w:rsidRDefault="00231BD4" w:rsidP="00152546">
            <w:pPr>
              <w:pStyle w:val="TAH"/>
              <w:keepNext w:val="0"/>
              <w:rPr>
                <w:b w:val="0"/>
                <w:color w:val="000000" w:themeColor="text1"/>
                <w:vertAlign w:val="superscript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231BD4" w:rsidRPr="00C96590" w14:paraId="0F5E35A6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7F36" w14:textId="77777777" w:rsidR="00231BD4" w:rsidRPr="00C96590" w:rsidRDefault="00231BD4" w:rsidP="00152546">
            <w:pPr>
              <w:pStyle w:val="TAC"/>
            </w:pPr>
            <w:r w:rsidRPr="00575F28">
              <w:t>DC_(n)3-</w:t>
            </w:r>
            <w:r>
              <w:t>n78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18CD" w14:textId="77777777" w:rsidR="00231BD4" w:rsidRPr="00C96590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6AD" w14:textId="77777777" w:rsidR="00231BD4" w:rsidRPr="00EF6781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FB66" w14:textId="77777777" w:rsidR="00231BD4" w:rsidRPr="00C96590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0.5</w:t>
            </w:r>
          </w:p>
        </w:tc>
      </w:tr>
      <w:tr w:rsidR="00231BD4" w:rsidRPr="00C96590" w14:paraId="335CA0A2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09F" w14:textId="77777777" w:rsidR="00231BD4" w:rsidRDefault="00231BD4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7</w:t>
            </w:r>
            <w:r w:rsidRPr="00EF6781">
              <w:rPr>
                <w:rFonts w:ascii="Arial" w:hAnsi="Arial" w:cs="Arial"/>
                <w:sz w:val="18"/>
              </w:rPr>
              <w:t>:</w:t>
            </w:r>
            <w:r w:rsidRPr="00EF6781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F6781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F6781">
              <w:rPr>
                <w:rFonts w:ascii="Arial" w:hAnsi="Arial" w:cs="Arial"/>
                <w:sz w:val="18"/>
              </w:rPr>
              <w:t xml:space="preserve"> = 0.</w:t>
            </w:r>
          </w:p>
          <w:p w14:paraId="3681F9E5" w14:textId="77777777" w:rsidR="00231BD4" w:rsidRPr="00C96590" w:rsidRDefault="00231BD4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</w:rPr>
              <w:t>8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</w:rPr>
              <w:t>The component band order in the configuration should be listed by the order of E-UTRA band and NR band respectively</w:t>
            </w:r>
            <w:r>
              <w:rPr>
                <w:rFonts w:ascii="Arial" w:hAnsi="Arial" w:hint="eastAsia"/>
                <w:sz w:val="18"/>
                <w:szCs w:val="18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such as for </w:t>
            </w:r>
            <w:r w:rsidRPr="007518AB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AE58E0">
              <w:rPr>
                <w:rFonts w:ascii="Arial" w:hAnsi="Arial"/>
                <w:sz w:val="18"/>
                <w:szCs w:val="18"/>
              </w:rPr>
              <w:t>_(n)12</w:t>
            </w:r>
            <w:r>
              <w:rPr>
                <w:rFonts w:ascii="Arial" w:hAnsi="Arial"/>
                <w:sz w:val="18"/>
                <w:szCs w:val="18"/>
              </w:rPr>
              <w:t xml:space="preserve"> the band order from left to right is 5, 12 and n12</w:t>
            </w:r>
            <w:r w:rsidRPr="00B14F7D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38B238C" w14:textId="77777777" w:rsidR="00231BD4" w:rsidRPr="00976106" w:rsidRDefault="00231BD4" w:rsidP="00231BD4">
      <w:pPr>
        <w:rPr>
          <w:color w:val="000000" w:themeColor="text1"/>
        </w:rPr>
      </w:pPr>
    </w:p>
    <w:p w14:paraId="0BDF6A49" w14:textId="04C6F079" w:rsidR="00231BD4" w:rsidRPr="00976106" w:rsidRDefault="00231BD4" w:rsidP="00147049">
      <w:pPr>
        <w:pStyle w:val="3"/>
      </w:pPr>
      <w:bookmarkStart w:id="386" w:name="_Toc135927758"/>
      <w:r>
        <w:t>6.28</w:t>
      </w:r>
      <w:r w:rsidRPr="00976106">
        <w:t>.5</w:t>
      </w:r>
      <w:r w:rsidRPr="00976106">
        <w:rPr>
          <w:lang w:eastAsia="sv-SE"/>
        </w:rPr>
        <w:tab/>
      </w:r>
      <w:r w:rsidRPr="00976106">
        <w:t>MSD</w:t>
      </w:r>
      <w:bookmarkEnd w:id="386"/>
    </w:p>
    <w:p w14:paraId="14FD1D62" w14:textId="77777777" w:rsidR="00231BD4" w:rsidRDefault="00231BD4" w:rsidP="00231BD4">
      <w:pPr>
        <w:rPr>
          <w:rFonts w:eastAsia="DengXian"/>
          <w:color w:val="000000" w:themeColor="text1"/>
          <w:lang w:eastAsia="zh-CN"/>
        </w:rPr>
      </w:pPr>
      <w:r>
        <w:t xml:space="preserve">Based on the co-existence studies there is a need to define MSD values. MSD value of n3 from DC_(n)3-n78 is </w:t>
      </w:r>
      <w:r>
        <w:rPr>
          <w:rFonts w:eastAsia="DengXian"/>
          <w:color w:val="000000" w:themeColor="text1"/>
          <w:lang w:eastAsia="zh-CN"/>
        </w:rPr>
        <w:t>reused from CA_n3-n78.</w:t>
      </w:r>
    </w:p>
    <w:p w14:paraId="4D5CE82E" w14:textId="3620BE37" w:rsidR="00231BD4" w:rsidRPr="008C4FBC" w:rsidRDefault="00231BD4" w:rsidP="00231BD4">
      <w:pPr>
        <w:pStyle w:val="TH"/>
      </w:pPr>
      <w:r>
        <w:rPr>
          <w:rFonts w:cs="Arial"/>
        </w:rPr>
        <w:t>Table 6.28.2</w:t>
      </w:r>
      <w:r w:rsidRPr="00A20126">
        <w:rPr>
          <w:rFonts w:cs="Arial"/>
        </w:rPr>
        <w:t>.</w:t>
      </w:r>
      <w:r>
        <w:rPr>
          <w:rFonts w:cs="Arial"/>
        </w:rPr>
        <w:t xml:space="preserve">2-1: </w:t>
      </w:r>
      <w:r w:rsidRPr="008C4FBC">
        <w:t>MSD test points for Scell due to dual uplink operation for EN-DC in NR FR1 (three bands)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1078"/>
        <w:gridCol w:w="1134"/>
      </w:tblGrid>
      <w:tr w:rsidR="00231BD4" w14:paraId="4EB32A43" w14:textId="77777777" w:rsidTr="00152546">
        <w:trPr>
          <w:trHeight w:val="187"/>
          <w:jc w:val="center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3AB" w14:textId="77777777" w:rsidR="00231BD4" w:rsidRDefault="00231BD4" w:rsidP="00152546">
            <w:pPr>
              <w:pStyle w:val="TAH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</w:tr>
      <w:tr w:rsidR="00231BD4" w14:paraId="51556671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2D73" w14:textId="77777777" w:rsidR="00231BD4" w:rsidRDefault="00231BD4" w:rsidP="00152546">
            <w:pPr>
              <w:pStyle w:val="TAH"/>
            </w:pPr>
            <w:r>
              <w:rPr>
                <w:lang w:eastAsia="ja-JP"/>
              </w:rPr>
              <w:t>EN-DC</w:t>
            </w:r>
            <w:r>
              <w:rPr>
                <w:lang w:val="en-US" w:eastAsia="zh-CN"/>
              </w:rPr>
              <w:t xml:space="preserve">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63A" w14:textId="77777777" w:rsidR="00231BD4" w:rsidRDefault="00231BD4" w:rsidP="00152546">
            <w:pPr>
              <w:pStyle w:val="TAH"/>
            </w:pPr>
            <w:r>
              <w:rPr>
                <w:lang w:eastAsia="ja-JP"/>
              </w:rPr>
              <w:t>EUTRA/NR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38F" w14:textId="77777777" w:rsidR="00231BD4" w:rsidRDefault="00231BD4" w:rsidP="0015254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92E" w14:textId="77777777" w:rsidR="00231BD4" w:rsidRDefault="00231BD4" w:rsidP="0015254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DFA" w14:textId="77777777" w:rsidR="00231BD4" w:rsidRDefault="00231BD4" w:rsidP="00152546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F65E" w14:textId="77777777" w:rsidR="00231BD4" w:rsidRDefault="00231BD4" w:rsidP="0015254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FC2" w14:textId="77777777" w:rsidR="00231BD4" w:rsidRDefault="00231BD4" w:rsidP="0015254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2461" w14:textId="77777777" w:rsidR="00231BD4" w:rsidRDefault="00231BD4" w:rsidP="00152546">
            <w:pPr>
              <w:pStyle w:val="TAH"/>
            </w:pPr>
            <w:r>
              <w:t>IMD order</w:t>
            </w:r>
          </w:p>
        </w:tc>
      </w:tr>
      <w:tr w:rsidR="00231BD4" w14:paraId="291BE8D3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7E8A6" w14:textId="77777777" w:rsidR="00231BD4" w:rsidRDefault="00231BD4" w:rsidP="00152546">
            <w:pPr>
              <w:pStyle w:val="TAC"/>
              <w:rPr>
                <w:color w:val="000000" w:themeColor="text1"/>
              </w:rPr>
            </w:pPr>
            <w:r w:rsidRPr="00FF7017">
              <w:rPr>
                <w:color w:val="000000" w:themeColor="text1"/>
              </w:rPr>
              <w:t>DC_(n)3</w:t>
            </w:r>
            <w:r>
              <w:rPr>
                <w:color w:val="000000" w:themeColor="text1"/>
              </w:rPr>
              <w:t>AA</w:t>
            </w:r>
            <w:r w:rsidRPr="00FF7017">
              <w:rPr>
                <w:color w:val="000000" w:themeColor="text1"/>
              </w:rPr>
              <w:t>-n</w:t>
            </w:r>
            <w:r>
              <w:rPr>
                <w:color w:val="000000" w:themeColor="text1"/>
              </w:rPr>
              <w:t>78A</w:t>
            </w:r>
          </w:p>
          <w:p w14:paraId="65B4FBD9" w14:textId="77777777" w:rsidR="00231BD4" w:rsidRPr="00F73912" w:rsidRDefault="00231BD4" w:rsidP="00152546">
            <w:pPr>
              <w:pStyle w:val="TAC"/>
              <w:rPr>
                <w:color w:val="000000" w:themeColor="text1"/>
              </w:rPr>
            </w:pPr>
            <w:r w:rsidRPr="00FF7017">
              <w:rPr>
                <w:color w:val="000000" w:themeColor="text1"/>
              </w:rPr>
              <w:t>DC_(n)3</w:t>
            </w:r>
            <w:r>
              <w:rPr>
                <w:color w:val="000000" w:themeColor="text1"/>
              </w:rPr>
              <w:t>AA</w:t>
            </w:r>
            <w:r w:rsidRPr="00FF7017">
              <w:rPr>
                <w:color w:val="000000" w:themeColor="text1"/>
              </w:rPr>
              <w:t>-n</w:t>
            </w:r>
            <w:r>
              <w:rPr>
                <w:color w:val="000000" w:themeColor="text1"/>
              </w:rPr>
              <w:t>78(2A)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EA1F9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8CE1B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  <w:lang w:val="en-US"/>
              </w:rPr>
              <w:t>17</w:t>
            </w:r>
            <w:r>
              <w:rPr>
                <w:rFonts w:cs="Arial"/>
                <w:lang w:val="en-US"/>
              </w:rPr>
              <w:t>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7DD5E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426DB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372E0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  <w:lang w:val="en-US"/>
              </w:rPr>
              <w:t>18</w:t>
            </w:r>
            <w:r>
              <w:rPr>
                <w:rFonts w:cs="Arial"/>
                <w:lang w:val="en-US"/>
              </w:rPr>
              <w:t>35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FAFA" w14:textId="77777777" w:rsidR="00231BD4" w:rsidRDefault="00231BD4" w:rsidP="001525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B2F8B" w14:textId="77777777" w:rsidR="00231BD4" w:rsidRDefault="00231BD4" w:rsidP="00152546">
            <w:pPr>
              <w:pStyle w:val="TAC"/>
            </w:pPr>
            <w:r>
              <w:rPr>
                <w:lang w:val="en-US" w:eastAsia="zh-CN"/>
              </w:rPr>
              <w:t>IMD2</w:t>
            </w:r>
            <w:r w:rsidRPr="00D360C7">
              <w:rPr>
                <w:vertAlign w:val="superscript"/>
                <w:lang w:val="en-US" w:eastAsia="zh-CN"/>
              </w:rPr>
              <w:t>4</w:t>
            </w:r>
          </w:p>
        </w:tc>
      </w:tr>
      <w:tr w:rsidR="00231BD4" w14:paraId="3628D602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FADE9" w14:textId="77777777" w:rsidR="00231BD4" w:rsidRDefault="00231BD4" w:rsidP="0015254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F9386" w14:textId="77777777" w:rsidR="00231BD4" w:rsidRPr="00390D4C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B20EB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ABBC6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2840E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0E0EF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/>
              </w:rPr>
              <w:t>1840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E1E" w14:textId="77777777" w:rsidR="00231BD4" w:rsidRDefault="00231BD4" w:rsidP="001525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[28.9]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8BEB5" w14:textId="77777777" w:rsidR="00231BD4" w:rsidRDefault="00231BD4" w:rsidP="00152546">
            <w:pPr>
              <w:pStyle w:val="TAC"/>
            </w:pPr>
            <w:r>
              <w:rPr>
                <w:lang w:val="en-US" w:eastAsia="zh-CN"/>
              </w:rPr>
              <w:t>IMD2</w:t>
            </w:r>
            <w:r w:rsidRPr="00D360C7">
              <w:rPr>
                <w:vertAlign w:val="superscript"/>
                <w:lang w:val="en-US" w:eastAsia="zh-CN"/>
              </w:rPr>
              <w:t>4</w:t>
            </w:r>
          </w:p>
        </w:tc>
      </w:tr>
      <w:tr w:rsidR="00231BD4" w14:paraId="68379B0F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E3AB" w14:textId="77777777" w:rsidR="00231BD4" w:rsidRDefault="00231BD4" w:rsidP="0015254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F049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0035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/>
              </w:rPr>
              <w:t>3575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302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4E94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6F36" w14:textId="77777777" w:rsidR="00231BD4" w:rsidRDefault="00231BD4" w:rsidP="00152546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/>
              </w:rPr>
              <w:t>3575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56BE" w14:textId="77777777" w:rsidR="00231BD4" w:rsidRDefault="00231BD4" w:rsidP="00152546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E9E" w14:textId="77777777" w:rsidR="00231BD4" w:rsidRDefault="00231BD4" w:rsidP="00152546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</w:tr>
      <w:tr w:rsidR="00231BD4" w14:paraId="33D78B41" w14:textId="77777777" w:rsidTr="00152546">
        <w:trPr>
          <w:trHeight w:val="187"/>
          <w:jc w:val="center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6B5C" w14:textId="77777777" w:rsidR="00231BD4" w:rsidRPr="00F223D9" w:rsidRDefault="00231BD4" w:rsidP="00152546">
            <w:pPr>
              <w:pStyle w:val="TAN"/>
              <w:rPr>
                <w:rFonts w:cs="Arial"/>
                <w:lang w:eastAsia="ja-JP"/>
              </w:rPr>
            </w:pPr>
            <w:r w:rsidRPr="00EF5447">
              <w:rPr>
                <w:rFonts w:cs="Arial"/>
              </w:rPr>
              <w:t>NOTE 4:</w:t>
            </w:r>
            <w:r w:rsidRPr="00EF5447">
              <w:rPr>
                <w:rFonts w:cs="Arial"/>
              </w:rPr>
              <w:tab/>
            </w:r>
            <w:r w:rsidRPr="00EF5447">
              <w:rPr>
                <w:rFonts w:cs="Arial"/>
                <w:lang w:eastAsia="ja-JP"/>
              </w:rPr>
              <w:t>This band is subject to IMD5 also which MSD is not specified.</w:t>
            </w:r>
          </w:p>
        </w:tc>
      </w:tr>
    </w:tbl>
    <w:p w14:paraId="6F06067D" w14:textId="77777777" w:rsidR="00231BD4" w:rsidRPr="00976106" w:rsidRDefault="00231BD4" w:rsidP="00231BD4">
      <w:pPr>
        <w:rPr>
          <w:color w:val="000000" w:themeColor="text1"/>
        </w:rPr>
      </w:pPr>
    </w:p>
    <w:p w14:paraId="142759B0" w14:textId="0704FC16" w:rsidR="00231BD4" w:rsidRPr="00216078" w:rsidRDefault="00231BD4" w:rsidP="00147049">
      <w:pPr>
        <w:pStyle w:val="2"/>
        <w:rPr>
          <w:lang w:val="en-US" w:eastAsia="ja-JP"/>
        </w:rPr>
      </w:pPr>
      <w:bookmarkStart w:id="387" w:name="_Toc135927759"/>
      <w:r>
        <w:rPr>
          <w:lang w:val="en-US"/>
        </w:rPr>
        <w:t>6.29</w:t>
      </w:r>
      <w:r w:rsidRPr="00216078">
        <w:rPr>
          <w:lang w:val="en-US"/>
        </w:rPr>
        <w:tab/>
      </w:r>
      <w:r w:rsidRPr="00B8216F">
        <w:rPr>
          <w:lang w:val="en-US"/>
        </w:rPr>
        <w:t>DC_(n)3-n7</w:t>
      </w:r>
      <w:bookmarkEnd w:id="387"/>
    </w:p>
    <w:p w14:paraId="44A872FB" w14:textId="03513CB2" w:rsidR="00231BD4" w:rsidRPr="00216078" w:rsidRDefault="00231BD4" w:rsidP="00147049">
      <w:pPr>
        <w:pStyle w:val="3"/>
        <w:rPr>
          <w:lang w:val="en-US" w:eastAsia="zh-CN"/>
        </w:rPr>
      </w:pPr>
      <w:bookmarkStart w:id="388" w:name="_Toc135927760"/>
      <w:r>
        <w:rPr>
          <w:lang w:val="en-US" w:eastAsia="zh-CN"/>
        </w:rPr>
        <w:t>6.29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1</w:t>
      </w:r>
      <w:r w:rsidRPr="00216078">
        <w:rPr>
          <w:lang w:val="en-US" w:eastAsia="zh-CN"/>
        </w:rPr>
        <w:tab/>
        <w:t xml:space="preserve">Configuration for </w:t>
      </w:r>
      <w:r w:rsidRPr="00216078">
        <w:rPr>
          <w:rFonts w:hint="eastAsia"/>
          <w:lang w:val="en-US" w:eastAsia="zh-CN"/>
        </w:rPr>
        <w:t>DC</w:t>
      </w:r>
      <w:bookmarkEnd w:id="388"/>
    </w:p>
    <w:p w14:paraId="0D4FE0F3" w14:textId="3A0FB2CF" w:rsidR="00231BD4" w:rsidRDefault="00231BD4" w:rsidP="00231BD4">
      <w:pPr>
        <w:pStyle w:val="TH"/>
        <w:rPr>
          <w:lang w:eastAsia="ja-JP"/>
        </w:rPr>
      </w:pPr>
      <w:r>
        <w:t>Table 6.29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231BD4" w14:paraId="147E21AE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94FB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3EB1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F0084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3973A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6CA8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231BD4" w14:paraId="376F3B99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CFFA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7367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0F821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BEF4A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D9E6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231BD4" w14:paraId="518FADB6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3DC4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523B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8CF5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5FA7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82E8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231BD4" w14:paraId="2AA9A177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F823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B8216F">
              <w:rPr>
                <w:rFonts w:eastAsia="SimSun"/>
                <w:lang w:eastAsia="zh-CN"/>
              </w:rPr>
              <w:t>DC_(n)3-n7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021A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5971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0E27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E0A9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7BD9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267A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C65A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EBB" w14:textId="77777777" w:rsidR="00231BD4" w:rsidRDefault="00231BD4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231BD4" w14:paraId="3036E802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0A6D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DA47" w14:textId="77777777" w:rsidR="00231BD4" w:rsidRPr="00A76781" w:rsidRDefault="00231BD4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B819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7CE8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CAB8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A0AD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F0A8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E69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A084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231BD4" w14:paraId="62DFC93B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5876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887F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63F9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2500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409D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BC39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B3D9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36D8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B9FB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2690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D743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</w:tbl>
    <w:p w14:paraId="3E37B67F" w14:textId="77777777" w:rsidR="00231BD4" w:rsidRDefault="00231BD4" w:rsidP="00231BD4">
      <w:pPr>
        <w:ind w:left="720"/>
        <w:rPr>
          <w:lang w:eastAsia="zh-CN"/>
        </w:rPr>
      </w:pPr>
    </w:p>
    <w:p w14:paraId="7A610CB6" w14:textId="759ECFC7" w:rsidR="00231BD4" w:rsidRPr="00216078" w:rsidRDefault="00231BD4" w:rsidP="00231BD4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>
        <w:t>6.29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</w:tblGrid>
      <w:tr w:rsidR="00231BD4" w:rsidRPr="00216078" w14:paraId="633D121E" w14:textId="77777777" w:rsidTr="0015254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9581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21416B94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CE07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6394C466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5D3F5F6F" w14:textId="77777777" w:rsidR="00231BD4" w:rsidRPr="00216078" w:rsidRDefault="00231BD4" w:rsidP="0015254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</w:tr>
      <w:tr w:rsidR="00231BD4" w:rsidRPr="00216078" w14:paraId="26FF5E6B" w14:textId="77777777" w:rsidTr="0015254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FF36" w14:textId="77777777" w:rsidR="00231BD4" w:rsidRPr="00334F6A" w:rsidRDefault="00231BD4" w:rsidP="00152546">
            <w:pPr>
              <w:pStyle w:val="TAC"/>
              <w:rPr>
                <w:rFonts w:eastAsia="SimSun"/>
                <w:lang w:eastAsia="zh-CN"/>
              </w:rPr>
            </w:pPr>
            <w:r w:rsidRPr="00B8216F">
              <w:rPr>
                <w:rFonts w:eastAsia="SimSun"/>
                <w:lang w:eastAsia="zh-CN"/>
              </w:rPr>
              <w:t>DC_(n)3AA-n7A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8D2F" w14:textId="77777777" w:rsidR="00231BD4" w:rsidRDefault="00231BD4" w:rsidP="00152546">
            <w:pPr>
              <w:pStyle w:val="TAC"/>
              <w:rPr>
                <w:rFonts w:eastAsia="SimSun"/>
                <w:lang w:eastAsia="zh-CN"/>
              </w:rPr>
            </w:pPr>
            <w:r w:rsidRPr="00B8216F">
              <w:rPr>
                <w:rFonts w:eastAsia="SimSun"/>
                <w:lang w:eastAsia="zh-CN"/>
              </w:rPr>
              <w:t>DC_(n)3AA</w:t>
            </w:r>
            <w:r>
              <w:rPr>
                <w:rFonts w:eastAsia="맑은 고딕"/>
                <w:vertAlign w:val="superscript"/>
                <w:lang w:eastAsia="ko-KR"/>
              </w:rPr>
              <w:t>2</w:t>
            </w:r>
          </w:p>
          <w:p w14:paraId="77C04AB8" w14:textId="77777777" w:rsidR="00231BD4" w:rsidRPr="00334F6A" w:rsidRDefault="00231BD4" w:rsidP="00152546">
            <w:pPr>
              <w:pStyle w:val="TAC"/>
              <w:rPr>
                <w:rFonts w:eastAsia="SimSun"/>
                <w:lang w:eastAsia="zh-CN"/>
              </w:rPr>
            </w:pPr>
            <w:r w:rsidRPr="00B8216F">
              <w:rPr>
                <w:rFonts w:eastAsia="SimSun"/>
                <w:lang w:eastAsia="zh-CN"/>
              </w:rPr>
              <w:t>DC_3A</w:t>
            </w:r>
            <w:r>
              <w:rPr>
                <w:rFonts w:eastAsia="SimSun"/>
                <w:lang w:eastAsia="zh-CN"/>
              </w:rPr>
              <w:t>_</w:t>
            </w:r>
            <w:r w:rsidRPr="00B8216F">
              <w:rPr>
                <w:rFonts w:eastAsia="SimSun"/>
                <w:lang w:eastAsia="zh-CN"/>
              </w:rPr>
              <w:t>n7A</w:t>
            </w:r>
          </w:p>
        </w:tc>
      </w:tr>
      <w:tr w:rsidR="00231BD4" w:rsidRPr="00216078" w14:paraId="06B74431" w14:textId="77777777" w:rsidTr="00152546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062A" w14:textId="77777777" w:rsidR="00231BD4" w:rsidRPr="00CB3BBC" w:rsidRDefault="00231BD4" w:rsidP="00152546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  <w:lang w:eastAsia="zh-TW"/>
              </w:rPr>
            </w:pPr>
            <w:r w:rsidRPr="00877CC8">
              <w:rPr>
                <w:rFonts w:ascii="Arial" w:eastAsia="PMingLiU" w:hAnsi="Arial"/>
                <w:sz w:val="18"/>
                <w:lang w:eastAsia="zh-TW"/>
              </w:rPr>
              <w:t>NOTE 2:</w:t>
            </w:r>
            <w:r w:rsidRPr="00877CC8">
              <w:rPr>
                <w:rFonts w:ascii="Arial" w:hAnsi="Arial"/>
                <w:sz w:val="18"/>
              </w:rPr>
              <w:tab/>
            </w:r>
            <w:r w:rsidRPr="00877CC8">
              <w:rPr>
                <w:rFonts w:ascii="Arial" w:eastAsia="PMingLiU" w:hAnsi="Arial" w:cs="Arial"/>
                <w:sz w:val="18"/>
                <w:lang w:eastAsia="zh-TW"/>
              </w:rPr>
              <w:t>Only single switched UL is supported</w:t>
            </w:r>
          </w:p>
        </w:tc>
      </w:tr>
    </w:tbl>
    <w:p w14:paraId="3FBFB17D" w14:textId="77777777" w:rsidR="00231BD4" w:rsidRPr="00216078" w:rsidRDefault="00231BD4" w:rsidP="00231BD4">
      <w:pPr>
        <w:ind w:left="720"/>
        <w:rPr>
          <w:b/>
          <w:color w:val="00B050"/>
          <w:lang w:val="en-US" w:eastAsia="zh-CN"/>
        </w:rPr>
      </w:pPr>
    </w:p>
    <w:p w14:paraId="3808F043" w14:textId="759C7A2B" w:rsidR="00231BD4" w:rsidRPr="00F61207" w:rsidRDefault="00231BD4" w:rsidP="00147049">
      <w:pPr>
        <w:pStyle w:val="3"/>
        <w:rPr>
          <w:lang w:val="en-US" w:eastAsia="zh-CN"/>
        </w:rPr>
      </w:pPr>
      <w:bookmarkStart w:id="389" w:name="_Toc135927761"/>
      <w:r>
        <w:rPr>
          <w:lang w:val="en-US" w:eastAsia="zh-CN"/>
        </w:rPr>
        <w:t>6.29</w:t>
      </w:r>
      <w:r w:rsidRPr="00464490">
        <w:rPr>
          <w:lang w:val="en-US" w:eastAsia="zh-CN"/>
        </w:rPr>
        <w:t xml:space="preserve">.2 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389"/>
    </w:p>
    <w:p w14:paraId="49F60ABD" w14:textId="1E5F4F3F" w:rsidR="00231BD4" w:rsidRDefault="00231BD4" w:rsidP="00231BD4">
      <w:pPr>
        <w:pStyle w:val="TH"/>
        <w:rPr>
          <w:rFonts w:eastAsia="Yu Mincho"/>
          <w:sz w:val="28"/>
          <w:szCs w:val="28"/>
          <w:lang w:eastAsia="ja-JP"/>
        </w:rPr>
      </w:pPr>
      <w:r>
        <w:t>Table 6.29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3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391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6"/>
        <w:gridCol w:w="595"/>
        <w:gridCol w:w="596"/>
        <w:gridCol w:w="1187"/>
      </w:tblGrid>
      <w:tr w:rsidR="00231BD4" w14:paraId="3E33E745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CAAD" w14:textId="77777777" w:rsidR="00231BD4" w:rsidRDefault="00231BD4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3CC5" w14:textId="77777777" w:rsidR="00231BD4" w:rsidRDefault="00231BD4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1707" w14:textId="77777777" w:rsidR="00231BD4" w:rsidRDefault="00231BD4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29A2" w14:textId="77777777" w:rsidR="00231BD4" w:rsidRDefault="00231BD4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231BD4" w14:paraId="1E1AAFCA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1D7A" w14:textId="77777777" w:rsidR="00231BD4" w:rsidRDefault="00231BD4" w:rsidP="00152546">
            <w:pPr>
              <w:pStyle w:val="TAH"/>
            </w:pPr>
            <w:r>
              <w:lastRenderedPageBreak/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C23C" w14:textId="77777777" w:rsidR="00231BD4" w:rsidRDefault="00231BD4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6DBB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7AA19B63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19EE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519687C4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4EE9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2956F8EB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12A9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4D109537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4530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001FECA0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73B7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1929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0E6A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zh-TW"/>
              </w:rPr>
              <w:t>35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CE28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25DD793F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3FE0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457C53FC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BBB2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43636AA3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DA49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67091203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E1B7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70542782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93FF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31467B86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8E01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C3C2" w14:textId="77777777" w:rsidR="00231BD4" w:rsidRDefault="00231BD4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CC02" w14:textId="77777777" w:rsidR="00231BD4" w:rsidRDefault="00231BD4" w:rsidP="00152546">
            <w:pPr>
              <w:pStyle w:val="TAH"/>
            </w:pPr>
            <w:r>
              <w:t>Maximum aggregated bandwidth</w:t>
            </w:r>
          </w:p>
          <w:p w14:paraId="371E3D19" w14:textId="77777777" w:rsidR="00231BD4" w:rsidRDefault="00231BD4" w:rsidP="00152546">
            <w:pPr>
              <w:pStyle w:val="TAH"/>
            </w:pPr>
            <w:r>
              <w:t>[MHz]</w:t>
            </w:r>
          </w:p>
        </w:tc>
      </w:tr>
      <w:tr w:rsidR="00231BD4" w14:paraId="18C41DC6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ABB5" w14:textId="77777777" w:rsidR="00231BD4" w:rsidRDefault="00231BD4" w:rsidP="00152546">
            <w:pPr>
              <w:pStyle w:val="TAC"/>
            </w:pPr>
            <w:r w:rsidRPr="000438BF">
              <w:rPr>
                <w:rFonts w:eastAsia="SimSun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C_</w:t>
            </w:r>
            <w:r w:rsidRPr="00B8216F">
              <w:rPr>
                <w:rFonts w:eastAsia="SimSun"/>
                <w:lang w:eastAsia="zh-CN"/>
              </w:rPr>
              <w:t>(n)3AA-n7A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F1A1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9425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088A" w14:textId="77777777" w:rsidR="00231BD4" w:rsidRPr="00463DD3" w:rsidRDefault="00231BD4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5958" w14:textId="77777777" w:rsidR="00231BD4" w:rsidRPr="00463DD3" w:rsidRDefault="00231BD4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5C30" w14:textId="77777777" w:rsidR="00231BD4" w:rsidRPr="00463DD3" w:rsidRDefault="00231BD4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165" w14:textId="77777777" w:rsidR="00231BD4" w:rsidRPr="00463DD3" w:rsidRDefault="00231BD4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563A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D68B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CC7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98EB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3521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0F3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0B93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350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6E5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925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C500" w14:textId="77777777" w:rsidR="00231BD4" w:rsidRDefault="00231BD4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3B55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</w:tr>
      <w:tr w:rsidR="00231BD4" w14:paraId="6DB2A5D9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EC01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A93F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A948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0F5D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4551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08CB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41D1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23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421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647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5C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19B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059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9606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3D0C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B92B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F38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4710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03FC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47108031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64B9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06D0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245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2C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5EB2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C826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52D1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DCE4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DCD0" w14:textId="77777777" w:rsidR="00231BD4" w:rsidRDefault="00231BD4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410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251D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135" w14:textId="77777777" w:rsidR="00231BD4" w:rsidRDefault="00231BD4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A686" w14:textId="77777777" w:rsidR="00231BD4" w:rsidRDefault="00231BD4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151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003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AFCF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79E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960F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993C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65EA7F91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B922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2551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77B5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282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525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665E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00E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BF8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341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1174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44A3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159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ABF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6E2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ABA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97A0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97BD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F37E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0DB4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76BF27CB" w14:textId="77777777" w:rsidTr="001716A4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BAF5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4EAC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1E7C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5A94" w14:textId="77777777" w:rsidR="00231BD4" w:rsidRDefault="00231BD4" w:rsidP="00152546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D04E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9F2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CB43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94B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65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CD17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E45E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AB0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5DA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7A00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43E4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5F43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7A96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A009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6769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7EFFD787" w14:textId="77777777" w:rsidTr="001716A4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924E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820A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B352" w14:textId="77777777" w:rsidR="00231BD4" w:rsidRDefault="00231BD4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03AB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776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CB2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EF4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6B43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0B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B1A7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1B9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A4D0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661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CEAE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2A4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17B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B50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9672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8980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00932639" w14:textId="77777777" w:rsidTr="001716A4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42B1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4276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919E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31B1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1E3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897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41F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C4D2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48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7D3A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0943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3E75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F6B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30E2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CD8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162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3DA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93C0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034B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82E013F" w14:textId="77777777" w:rsidR="00231BD4" w:rsidRDefault="00231BD4" w:rsidP="00231BD4">
      <w:pPr>
        <w:rPr>
          <w:rFonts w:eastAsia="맑은 고딕"/>
          <w:lang w:eastAsia="ko-KR"/>
        </w:rPr>
      </w:pPr>
    </w:p>
    <w:p w14:paraId="07F28BA2" w14:textId="6774251A" w:rsidR="00231BD4" w:rsidRDefault="00231BD4" w:rsidP="00147049">
      <w:pPr>
        <w:pStyle w:val="3"/>
        <w:rPr>
          <w:lang w:val="en-US" w:eastAsia="zh-CN"/>
        </w:rPr>
      </w:pPr>
      <w:bookmarkStart w:id="390" w:name="_Toc135927762"/>
      <w:r>
        <w:rPr>
          <w:lang w:val="en-US" w:eastAsia="zh-CN"/>
        </w:rPr>
        <w:t>6.29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3</w:t>
      </w:r>
      <w:r w:rsidRPr="00216078">
        <w:rPr>
          <w:lang w:val="en-US" w:eastAsia="zh-CN"/>
        </w:rPr>
        <w:tab/>
      </w:r>
      <w:r>
        <w:rPr>
          <w:lang w:val="en-US" w:eastAsia="zh-CN"/>
        </w:rPr>
        <w:t>Co-existence studies</w:t>
      </w:r>
      <w:bookmarkEnd w:id="390"/>
    </w:p>
    <w:p w14:paraId="7EE3783D" w14:textId="77777777" w:rsidR="00231BD4" w:rsidRPr="00686B07" w:rsidRDefault="00231BD4" w:rsidP="00231BD4">
      <w:pPr>
        <w:rPr>
          <w:lang w:val="en-US" w:eastAsia="zh-CN"/>
        </w:rPr>
      </w:pPr>
      <w:r>
        <w:rPr>
          <w:color w:val="000000" w:themeColor="text1"/>
          <w:szCs w:val="21"/>
        </w:rPr>
        <w:t>UL DC_3_n7 does not give IMD into DL band n3.</w:t>
      </w:r>
    </w:p>
    <w:p w14:paraId="7788AF0F" w14:textId="06DA2F34" w:rsidR="00231BD4" w:rsidRPr="00216078" w:rsidRDefault="00231BD4" w:rsidP="00147049">
      <w:pPr>
        <w:pStyle w:val="3"/>
        <w:rPr>
          <w:lang w:val="en-US" w:eastAsia="zh-CN"/>
        </w:rPr>
      </w:pPr>
      <w:bookmarkStart w:id="391" w:name="_Toc135927763"/>
      <w:r>
        <w:rPr>
          <w:lang w:val="en-US"/>
        </w:rPr>
        <w:t>6.29</w:t>
      </w:r>
      <w:r w:rsidRPr="00216078">
        <w:rPr>
          <w:lang w:val="en-US"/>
        </w:rPr>
        <w:t>.</w:t>
      </w:r>
      <w:r>
        <w:rPr>
          <w:lang w:val="en-US" w:eastAsia="zh-CN"/>
        </w:rPr>
        <w:t>4</w:t>
      </w:r>
      <w:r w:rsidRPr="00216078">
        <w:rPr>
          <w:lang w:val="en-US" w:eastAsia="zh-CN"/>
        </w:rPr>
        <w:tab/>
      </w:r>
      <w:r w:rsidRPr="00216078">
        <w:rPr>
          <w:lang w:val="en-US" w:eastAsia="sv-SE"/>
        </w:rPr>
        <w:tab/>
      </w:r>
      <w:r w:rsidRPr="00216078">
        <w:rPr>
          <w:lang w:val="en-US"/>
        </w:rPr>
        <w:t>∆T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and ∆R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values</w:t>
      </w:r>
      <w:bookmarkEnd w:id="391"/>
    </w:p>
    <w:p w14:paraId="51B0D473" w14:textId="77777777" w:rsidR="00231BD4" w:rsidRDefault="00231BD4" w:rsidP="00231BD4">
      <w:pPr>
        <w:spacing w:after="0"/>
      </w:pPr>
      <w:r w:rsidRPr="00216078">
        <w:t xml:space="preserve">For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(n)3-n7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3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n7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07D31F51" w14:textId="77777777" w:rsidR="00231BD4" w:rsidRPr="00AA0188" w:rsidRDefault="00231BD4" w:rsidP="00231BD4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49650A3E" w14:textId="754D65DD" w:rsidR="00231BD4" w:rsidRDefault="00231BD4" w:rsidP="00735A9B">
      <w:pPr>
        <w:pStyle w:val="TH"/>
      </w:pPr>
      <w:r>
        <w:t>Table 6.29.4-1: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31BD4" w14:paraId="3D7ABABC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6BF9E" w14:textId="77777777" w:rsidR="00231BD4" w:rsidRDefault="00231BD4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1FB18" w14:textId="77777777" w:rsidR="00231BD4" w:rsidRDefault="00231BD4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231BD4" w14:paraId="08D05F87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912B" w14:textId="77777777" w:rsidR="00231BD4" w:rsidRDefault="00231BD4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FF46A" w14:textId="77777777" w:rsidR="00231BD4" w:rsidRDefault="00231BD4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231BD4" w14:paraId="0622834E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D696D" w14:textId="77777777" w:rsidR="00231BD4" w:rsidRDefault="00231BD4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(n)3-n7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25AF4" w14:textId="77777777" w:rsidR="00231BD4" w:rsidRDefault="00231BD4" w:rsidP="00152546">
            <w:pPr>
              <w:pStyle w:val="TAC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8331C" w14:textId="77777777" w:rsidR="00231BD4" w:rsidRDefault="00231BD4" w:rsidP="00152546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855F" w14:textId="77777777" w:rsidR="00231BD4" w:rsidRDefault="00231BD4" w:rsidP="00152546">
            <w:pPr>
              <w:pStyle w:val="TAC"/>
            </w:pPr>
            <w:r w:rsidRPr="00EF5447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231BD4" w14:paraId="0AF66C25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3E920" w14:textId="77777777" w:rsidR="00231BD4" w:rsidRDefault="00231BD4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17E36DC2" w14:textId="77777777" w:rsidR="00231BD4" w:rsidRDefault="00231BD4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2A9F718E" w14:textId="77777777" w:rsidR="00231BD4" w:rsidRDefault="00231BD4" w:rsidP="00231BD4">
      <w:pPr>
        <w:ind w:left="720"/>
        <w:rPr>
          <w:lang w:eastAsia="zh-CN"/>
        </w:rPr>
      </w:pPr>
    </w:p>
    <w:p w14:paraId="41D40B35" w14:textId="00EF8EB2" w:rsidR="00231BD4" w:rsidRDefault="00231BD4" w:rsidP="00735A9B">
      <w:pPr>
        <w:pStyle w:val="TH"/>
      </w:pPr>
      <w:r>
        <w:t>Table 6.29.4-2: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31BD4" w14:paraId="35530C81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EDA0D" w14:textId="77777777" w:rsidR="00231BD4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010D7" w14:textId="77777777" w:rsidR="00231BD4" w:rsidRPr="00C11F06" w:rsidRDefault="00231BD4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231BD4" w14:paraId="735F1263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8934" w14:textId="77777777" w:rsidR="00231BD4" w:rsidRDefault="00231BD4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36FA6" w14:textId="77777777" w:rsidR="00231BD4" w:rsidRPr="00C11F06" w:rsidRDefault="00231BD4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231BD4" w14:paraId="1A1E97B6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14D10" w14:textId="77777777" w:rsidR="00231BD4" w:rsidRDefault="00231BD4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(n)3-n7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62445" w14:textId="77777777" w:rsidR="00231BD4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A5384" w14:textId="77777777" w:rsidR="00231BD4" w:rsidRPr="00C11F06" w:rsidRDefault="00231BD4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2D0BD" w14:textId="77777777" w:rsidR="00231BD4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231BD4" w14:paraId="662D168A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EEBAC" w14:textId="77777777" w:rsidR="00231BD4" w:rsidRDefault="00231BD4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2B93F50F" w14:textId="77777777" w:rsidR="00231BD4" w:rsidRDefault="00231BD4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6AC6A105" w14:textId="77777777" w:rsidR="00231BD4" w:rsidRPr="00C11F06" w:rsidRDefault="00231BD4" w:rsidP="00231BD4">
      <w:pPr>
        <w:rPr>
          <w:rFonts w:eastAsia="맑은 고딕"/>
          <w:highlight w:val="yellow"/>
          <w:lang w:eastAsia="ko-KR"/>
        </w:rPr>
      </w:pPr>
    </w:p>
    <w:p w14:paraId="611C2471" w14:textId="5B784A25" w:rsidR="00231BD4" w:rsidRDefault="00231BD4" w:rsidP="00147049">
      <w:pPr>
        <w:pStyle w:val="3"/>
        <w:rPr>
          <w:lang w:val="en-US"/>
        </w:rPr>
      </w:pPr>
      <w:bookmarkStart w:id="392" w:name="_Toc135927764"/>
      <w:r>
        <w:rPr>
          <w:lang w:val="en-US"/>
        </w:rPr>
        <w:t>6.29</w:t>
      </w:r>
      <w:r>
        <w:rPr>
          <w:lang w:val="en-US" w:eastAsia="zh-CN"/>
        </w:rPr>
        <w:t>.5</w:t>
      </w:r>
      <w:r>
        <w:rPr>
          <w:lang w:val="en-US" w:eastAsia="sv-SE"/>
        </w:rPr>
        <w:tab/>
      </w:r>
      <w:r>
        <w:rPr>
          <w:lang w:val="en-US"/>
        </w:rPr>
        <w:t>MSD requirements</w:t>
      </w:r>
      <w:bookmarkEnd w:id="392"/>
    </w:p>
    <w:p w14:paraId="0FAEE4FC" w14:textId="77777777" w:rsidR="00231BD4" w:rsidRDefault="00231BD4" w:rsidP="00231BD4">
      <w:pPr>
        <w:rPr>
          <w:rFonts w:eastAsia="SimSun"/>
        </w:rPr>
      </w:pPr>
      <w:r>
        <w:rPr>
          <w:rFonts w:cs="Arial"/>
          <w:lang w:eastAsia="ja-JP"/>
        </w:rPr>
        <w:t>MSD value does not need to be defined</w:t>
      </w:r>
      <w:r>
        <w:rPr>
          <w:rFonts w:cs="Arial"/>
        </w:rPr>
        <w:t>.</w:t>
      </w:r>
    </w:p>
    <w:p w14:paraId="61C77431" w14:textId="77777777" w:rsidR="000111AB" w:rsidRDefault="000111AB" w:rsidP="006202E6">
      <w:pPr>
        <w:rPr>
          <w:rFonts w:eastAsia="DengXian"/>
          <w:lang w:eastAsia="zh-CN"/>
        </w:rPr>
      </w:pPr>
    </w:p>
    <w:p w14:paraId="7464E4A5" w14:textId="2F43A200" w:rsidR="00231BD4" w:rsidRPr="00216078" w:rsidRDefault="00231BD4" w:rsidP="00147049">
      <w:pPr>
        <w:pStyle w:val="2"/>
        <w:rPr>
          <w:lang w:val="en-US" w:eastAsia="ja-JP"/>
        </w:rPr>
      </w:pPr>
      <w:bookmarkStart w:id="393" w:name="_Toc135927765"/>
      <w:r>
        <w:rPr>
          <w:lang w:val="en-US"/>
        </w:rPr>
        <w:t>6.30</w:t>
      </w:r>
      <w:r w:rsidRPr="00216078">
        <w:rPr>
          <w:lang w:val="en-US"/>
        </w:rPr>
        <w:tab/>
      </w:r>
      <w:r w:rsidRPr="00B8216F">
        <w:rPr>
          <w:lang w:val="en-US"/>
        </w:rPr>
        <w:t>DC_(n)3-</w:t>
      </w:r>
      <w:r>
        <w:rPr>
          <w:lang w:val="en-US"/>
        </w:rPr>
        <w:t>n28</w:t>
      </w:r>
      <w:bookmarkEnd w:id="393"/>
    </w:p>
    <w:p w14:paraId="5DA482C1" w14:textId="3EAE1D31" w:rsidR="00231BD4" w:rsidRPr="00216078" w:rsidRDefault="00231BD4" w:rsidP="00147049">
      <w:pPr>
        <w:pStyle w:val="3"/>
        <w:rPr>
          <w:lang w:val="en-US" w:eastAsia="zh-CN"/>
        </w:rPr>
      </w:pPr>
      <w:bookmarkStart w:id="394" w:name="_Toc135927766"/>
      <w:r>
        <w:rPr>
          <w:lang w:val="en-US" w:eastAsia="zh-CN"/>
        </w:rPr>
        <w:t>6.30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1</w:t>
      </w:r>
      <w:r w:rsidRPr="00216078">
        <w:rPr>
          <w:lang w:val="en-US" w:eastAsia="zh-CN"/>
        </w:rPr>
        <w:tab/>
        <w:t xml:space="preserve">Configuration for </w:t>
      </w:r>
      <w:r w:rsidRPr="00216078">
        <w:rPr>
          <w:rFonts w:hint="eastAsia"/>
          <w:lang w:val="en-US" w:eastAsia="zh-CN"/>
        </w:rPr>
        <w:t>DC</w:t>
      </w:r>
      <w:bookmarkEnd w:id="394"/>
    </w:p>
    <w:p w14:paraId="0B3906D9" w14:textId="3C1BDECD" w:rsidR="00231BD4" w:rsidRDefault="00231BD4" w:rsidP="00231BD4">
      <w:pPr>
        <w:pStyle w:val="TH"/>
        <w:rPr>
          <w:lang w:eastAsia="ja-JP"/>
        </w:rPr>
      </w:pPr>
      <w:r>
        <w:t>Table 6.30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231BD4" w14:paraId="3993556F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796B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B565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9AE06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D6D9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254B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231BD4" w14:paraId="626FC9FB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5D16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060F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E4AF6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E8D38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6C9E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231BD4" w14:paraId="6AA79E4C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8131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1AEE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E61F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D595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6FF4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231BD4" w14:paraId="65BB6237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C32E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B8216F">
              <w:rPr>
                <w:rFonts w:eastAsia="SimSun"/>
                <w:lang w:eastAsia="zh-CN"/>
              </w:rPr>
              <w:t>DC_(n)3-</w:t>
            </w:r>
            <w:r>
              <w:rPr>
                <w:rFonts w:eastAsia="SimSun"/>
                <w:lang w:eastAsia="zh-CN"/>
              </w:rPr>
              <w:t>n28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9DB7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65CC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27BE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5554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3EED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C18B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DB38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D880" w14:textId="77777777" w:rsidR="00231BD4" w:rsidRDefault="00231BD4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231BD4" w14:paraId="25F38245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CF44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4422" w14:textId="77777777" w:rsidR="00231BD4" w:rsidRPr="00A76781" w:rsidRDefault="00231BD4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C3C9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48B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58F9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364E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0CC0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075B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D3A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231BD4" w14:paraId="0BF6513D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4D63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8AE8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CC1C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703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2251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5698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748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BE8A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758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8C40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551B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803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CF31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</w:tbl>
    <w:p w14:paraId="03973AC0" w14:textId="77777777" w:rsidR="00231BD4" w:rsidRDefault="00231BD4" w:rsidP="00231BD4">
      <w:pPr>
        <w:ind w:left="720"/>
        <w:rPr>
          <w:lang w:eastAsia="zh-CN"/>
        </w:rPr>
      </w:pPr>
    </w:p>
    <w:p w14:paraId="5BB583F5" w14:textId="5988396A" w:rsidR="00231BD4" w:rsidRPr="00216078" w:rsidRDefault="00231BD4" w:rsidP="00231BD4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>
        <w:t>6.30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</w:tblGrid>
      <w:tr w:rsidR="00231BD4" w:rsidRPr="00216078" w14:paraId="0BF1F201" w14:textId="77777777" w:rsidTr="0015254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E49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18C09005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E011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7BDDB441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035917C7" w14:textId="77777777" w:rsidR="00231BD4" w:rsidRPr="00216078" w:rsidRDefault="00231BD4" w:rsidP="0015254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</w:tr>
      <w:tr w:rsidR="00231BD4" w:rsidRPr="00216078" w14:paraId="19DD9167" w14:textId="77777777" w:rsidTr="0015254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D97E" w14:textId="77777777" w:rsidR="00231BD4" w:rsidRPr="00334F6A" w:rsidRDefault="00231BD4" w:rsidP="00152546">
            <w:pPr>
              <w:pStyle w:val="TAC"/>
              <w:rPr>
                <w:rFonts w:eastAsia="SimSun"/>
                <w:lang w:eastAsia="zh-CN"/>
              </w:rPr>
            </w:pPr>
            <w:r w:rsidRPr="00B8216F">
              <w:rPr>
                <w:rFonts w:eastAsia="SimSun"/>
                <w:lang w:eastAsia="zh-CN"/>
              </w:rPr>
              <w:t>DC_(n)3AA-</w:t>
            </w:r>
            <w:r>
              <w:rPr>
                <w:rFonts w:eastAsia="SimSun"/>
                <w:lang w:eastAsia="zh-CN"/>
              </w:rPr>
              <w:t>n28</w:t>
            </w:r>
            <w:r w:rsidRPr="00B8216F">
              <w:rPr>
                <w:rFonts w:eastAsia="SimSun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9B66" w14:textId="77777777" w:rsidR="00231BD4" w:rsidRDefault="00231BD4" w:rsidP="00152546">
            <w:pPr>
              <w:pStyle w:val="TAC"/>
              <w:rPr>
                <w:rFonts w:eastAsia="SimSun"/>
                <w:lang w:eastAsia="zh-CN"/>
              </w:rPr>
            </w:pPr>
            <w:r w:rsidRPr="00B8216F">
              <w:rPr>
                <w:rFonts w:eastAsia="SimSun"/>
                <w:lang w:eastAsia="zh-CN"/>
              </w:rPr>
              <w:t>DC_(n)3AA</w:t>
            </w:r>
            <w:r>
              <w:rPr>
                <w:rFonts w:eastAsia="맑은 고딕"/>
                <w:vertAlign w:val="superscript"/>
                <w:lang w:eastAsia="ko-KR"/>
              </w:rPr>
              <w:t>2</w:t>
            </w:r>
          </w:p>
          <w:p w14:paraId="7E6F9615" w14:textId="77777777" w:rsidR="00231BD4" w:rsidRPr="00334F6A" w:rsidRDefault="00231BD4" w:rsidP="00152546">
            <w:pPr>
              <w:pStyle w:val="TAC"/>
              <w:rPr>
                <w:rFonts w:eastAsia="SimSun"/>
                <w:lang w:eastAsia="zh-CN"/>
              </w:rPr>
            </w:pPr>
            <w:r w:rsidRPr="00B8216F">
              <w:rPr>
                <w:rFonts w:eastAsia="SimSun"/>
                <w:lang w:eastAsia="zh-CN"/>
              </w:rPr>
              <w:t>DC_3A</w:t>
            </w:r>
            <w:r>
              <w:rPr>
                <w:rFonts w:eastAsia="SimSun"/>
                <w:lang w:eastAsia="zh-CN"/>
              </w:rPr>
              <w:t>_n28</w:t>
            </w:r>
            <w:r w:rsidRPr="00B8216F">
              <w:rPr>
                <w:rFonts w:eastAsia="SimSun"/>
                <w:lang w:eastAsia="zh-CN"/>
              </w:rPr>
              <w:t>A</w:t>
            </w:r>
          </w:p>
        </w:tc>
      </w:tr>
      <w:tr w:rsidR="00231BD4" w:rsidRPr="00216078" w14:paraId="34128EE1" w14:textId="77777777" w:rsidTr="00152546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D3F0" w14:textId="77777777" w:rsidR="00231BD4" w:rsidRPr="00B8216F" w:rsidRDefault="00231BD4" w:rsidP="00152546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877CC8">
              <w:rPr>
                <w:rFonts w:eastAsia="PMingLiU"/>
                <w:lang w:eastAsia="zh-TW"/>
              </w:rPr>
              <w:t>NOTE 2:</w:t>
            </w:r>
            <w:r w:rsidRPr="00877CC8">
              <w:tab/>
            </w:r>
            <w:r w:rsidRPr="00877CC8">
              <w:rPr>
                <w:rFonts w:eastAsia="PMingLiU" w:cs="Arial"/>
                <w:lang w:eastAsia="zh-TW"/>
              </w:rPr>
              <w:t>Only single switched UL is supported</w:t>
            </w:r>
          </w:p>
        </w:tc>
      </w:tr>
    </w:tbl>
    <w:p w14:paraId="47002EC5" w14:textId="77777777" w:rsidR="00231BD4" w:rsidRPr="00216078" w:rsidRDefault="00231BD4" w:rsidP="00231BD4">
      <w:pPr>
        <w:ind w:left="720"/>
        <w:rPr>
          <w:b/>
          <w:color w:val="00B050"/>
          <w:lang w:val="en-US" w:eastAsia="zh-CN"/>
        </w:rPr>
      </w:pPr>
    </w:p>
    <w:p w14:paraId="6D0F1E05" w14:textId="74501F04" w:rsidR="00231BD4" w:rsidRPr="00F61207" w:rsidRDefault="00231BD4" w:rsidP="00147049">
      <w:pPr>
        <w:pStyle w:val="3"/>
        <w:rPr>
          <w:lang w:val="en-US" w:eastAsia="zh-CN"/>
        </w:rPr>
      </w:pPr>
      <w:bookmarkStart w:id="395" w:name="_Toc135927767"/>
      <w:r>
        <w:rPr>
          <w:lang w:val="en-US" w:eastAsia="zh-CN"/>
        </w:rPr>
        <w:t>6.30</w:t>
      </w:r>
      <w:r w:rsidRPr="00464490">
        <w:rPr>
          <w:lang w:val="en-US" w:eastAsia="zh-CN"/>
        </w:rPr>
        <w:t xml:space="preserve">.2 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395"/>
    </w:p>
    <w:p w14:paraId="77FF9994" w14:textId="30D1EEEB" w:rsidR="00231BD4" w:rsidRDefault="00231BD4" w:rsidP="00231BD4">
      <w:pPr>
        <w:pStyle w:val="TH"/>
        <w:rPr>
          <w:rFonts w:eastAsia="Yu Mincho"/>
          <w:sz w:val="28"/>
          <w:szCs w:val="28"/>
          <w:lang w:eastAsia="ja-JP"/>
        </w:rPr>
      </w:pPr>
      <w:r>
        <w:t>Table 6.30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3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391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6"/>
        <w:gridCol w:w="595"/>
        <w:gridCol w:w="596"/>
        <w:gridCol w:w="1187"/>
      </w:tblGrid>
      <w:tr w:rsidR="00231BD4" w14:paraId="66F818BC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B509" w14:textId="77777777" w:rsidR="00231BD4" w:rsidRDefault="00231BD4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DE5" w14:textId="77777777" w:rsidR="00231BD4" w:rsidRDefault="00231BD4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A9CD" w14:textId="77777777" w:rsidR="00231BD4" w:rsidRDefault="00231BD4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EE9E" w14:textId="77777777" w:rsidR="00231BD4" w:rsidRDefault="00231BD4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231BD4" w14:paraId="4EE96035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CF5E" w14:textId="77777777" w:rsidR="00231BD4" w:rsidRDefault="00231BD4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38A3" w14:textId="77777777" w:rsidR="00231BD4" w:rsidRDefault="00231BD4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D034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766258FE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FD03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458335EE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BD22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2B3C9ABE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393F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2FE61801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AA58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3E1AAC7D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0BEE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7F1A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F9E3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zh-TW"/>
              </w:rPr>
              <w:t>35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539B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6895287D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32AE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3C880CEF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10DA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224467D8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8B7B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6E03C87F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8FAC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15A783BE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C3B9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7EE276C8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CA0C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FDB6" w14:textId="77777777" w:rsidR="00231BD4" w:rsidRDefault="00231BD4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F04E" w14:textId="77777777" w:rsidR="00231BD4" w:rsidRDefault="00231BD4" w:rsidP="00152546">
            <w:pPr>
              <w:pStyle w:val="TAH"/>
            </w:pPr>
            <w:r>
              <w:t>Maximum aggregated bandwidth</w:t>
            </w:r>
          </w:p>
          <w:p w14:paraId="1E26BB3A" w14:textId="77777777" w:rsidR="00231BD4" w:rsidRDefault="00231BD4" w:rsidP="00152546">
            <w:pPr>
              <w:pStyle w:val="TAH"/>
            </w:pPr>
            <w:r>
              <w:t>[MHz]</w:t>
            </w:r>
          </w:p>
        </w:tc>
      </w:tr>
      <w:tr w:rsidR="00231BD4" w14:paraId="798A863B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BDAC" w14:textId="77777777" w:rsidR="00231BD4" w:rsidRDefault="00231BD4" w:rsidP="00152546">
            <w:pPr>
              <w:pStyle w:val="TAC"/>
            </w:pPr>
            <w:r w:rsidRPr="00B8216F">
              <w:rPr>
                <w:rFonts w:eastAsia="SimSun"/>
                <w:lang w:eastAsia="zh-CN"/>
              </w:rPr>
              <w:t>DC</w:t>
            </w:r>
            <w:r>
              <w:rPr>
                <w:rFonts w:eastAsia="SimSun"/>
                <w:lang w:eastAsia="zh-CN"/>
              </w:rPr>
              <w:t>_</w:t>
            </w:r>
            <w:r w:rsidRPr="00B8216F">
              <w:rPr>
                <w:rFonts w:eastAsia="SimSun"/>
                <w:lang w:eastAsia="zh-CN"/>
              </w:rPr>
              <w:t>(n)3AA-</w:t>
            </w:r>
            <w:r>
              <w:rPr>
                <w:rFonts w:eastAsia="SimSun"/>
                <w:lang w:eastAsia="zh-CN"/>
              </w:rPr>
              <w:t>n28</w:t>
            </w:r>
            <w:r w:rsidRPr="00B8216F">
              <w:rPr>
                <w:rFonts w:eastAsia="SimSun"/>
                <w:lang w:eastAsia="zh-CN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6951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2F9A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056F" w14:textId="77777777" w:rsidR="00231BD4" w:rsidRPr="00463DD3" w:rsidRDefault="00231BD4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28AC" w14:textId="77777777" w:rsidR="00231BD4" w:rsidRPr="00463DD3" w:rsidRDefault="00231BD4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4EA" w14:textId="77777777" w:rsidR="00231BD4" w:rsidRPr="00463DD3" w:rsidRDefault="00231BD4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B41A" w14:textId="77777777" w:rsidR="00231BD4" w:rsidRPr="00463DD3" w:rsidRDefault="00231BD4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FAAD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7F4A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573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2621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824D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944C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6A9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D12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06EA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FDA7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9D74" w14:textId="77777777" w:rsidR="00231BD4" w:rsidRDefault="00231BD4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1DF0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</w:tc>
      </w:tr>
      <w:tr w:rsidR="00231BD4" w14:paraId="4A14D125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83FD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52CE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9721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B537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CBDB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7856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44AB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54A0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454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09C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FA0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E8E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057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B4F9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8E7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6BD0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FB2F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EDDA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8B60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501F1133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483E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3729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E20E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1BD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809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FC32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FC94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A19D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ACB" w14:textId="77777777" w:rsidR="00231BD4" w:rsidRDefault="00231BD4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3A34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AB6A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923" w14:textId="77777777" w:rsidR="00231BD4" w:rsidRDefault="00231BD4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9F36" w14:textId="77777777" w:rsidR="00231BD4" w:rsidRDefault="00231BD4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96A2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1A7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FD41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7930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E05C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EC90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6A88F4D1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B6E8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B2E8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32D8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43A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974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E2B2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9C15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AE2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679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AA28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9C3E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DCF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3BBB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C8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77C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2B9D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0F61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0B47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7331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398A89F5" w14:textId="77777777" w:rsidTr="001716A4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E3D9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C137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3C76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0C5" w14:textId="77777777" w:rsidR="00231BD4" w:rsidRDefault="00231BD4" w:rsidP="00152546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409B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863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BBC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BBD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6083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6DE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9BB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B19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1C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96F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77F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0A9D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FCF5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0744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8164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4A24B0A8" w14:textId="77777777" w:rsidTr="001716A4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516D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78C6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03EB" w14:textId="77777777" w:rsidR="00231BD4" w:rsidRDefault="00231BD4" w:rsidP="00152546">
            <w:pPr>
              <w:pStyle w:val="TAC"/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2CDC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C04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1AC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9DA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33E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517B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9B5F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747D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A53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07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CF51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33B7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AC6D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AD3D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B641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C530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3B23FE16" w14:textId="77777777" w:rsidTr="001716A4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FE49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2DE2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F838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29E6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472D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7565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AD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20BD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09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A7F6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3971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A34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C4F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206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61B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8DB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AB9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F7F5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30A5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6ED776A8" w14:textId="77777777" w:rsidR="00231BD4" w:rsidRDefault="00231BD4" w:rsidP="00231BD4">
      <w:pPr>
        <w:rPr>
          <w:rFonts w:eastAsia="맑은 고딕"/>
          <w:lang w:eastAsia="ko-KR"/>
        </w:rPr>
      </w:pPr>
    </w:p>
    <w:p w14:paraId="5AEFF953" w14:textId="0297E8EA" w:rsidR="00231BD4" w:rsidRDefault="00231BD4" w:rsidP="00147049">
      <w:pPr>
        <w:pStyle w:val="3"/>
        <w:rPr>
          <w:lang w:val="en-US" w:eastAsia="zh-CN"/>
        </w:rPr>
      </w:pPr>
      <w:bookmarkStart w:id="396" w:name="_Toc135927768"/>
      <w:r>
        <w:rPr>
          <w:lang w:val="en-US" w:eastAsia="zh-CN"/>
        </w:rPr>
        <w:t>6.30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3</w:t>
      </w:r>
      <w:r w:rsidRPr="00216078">
        <w:rPr>
          <w:lang w:val="en-US" w:eastAsia="zh-CN"/>
        </w:rPr>
        <w:tab/>
      </w:r>
      <w:r>
        <w:rPr>
          <w:lang w:val="en-US" w:eastAsia="zh-CN"/>
        </w:rPr>
        <w:t>Co-existence studies</w:t>
      </w:r>
      <w:bookmarkEnd w:id="396"/>
    </w:p>
    <w:p w14:paraId="433CCD61" w14:textId="77777777" w:rsidR="00231BD4" w:rsidRPr="00686B07" w:rsidRDefault="00231BD4" w:rsidP="00231BD4">
      <w:pPr>
        <w:rPr>
          <w:lang w:val="en-US" w:eastAsia="zh-CN"/>
        </w:rPr>
      </w:pPr>
      <w:r>
        <w:rPr>
          <w:color w:val="000000" w:themeColor="text1"/>
          <w:szCs w:val="21"/>
        </w:rPr>
        <w:t>UL DC_3_n28 does not give IMD into DL band n3.</w:t>
      </w:r>
    </w:p>
    <w:p w14:paraId="0E9FCF1E" w14:textId="5772ACFF" w:rsidR="00231BD4" w:rsidRPr="00216078" w:rsidRDefault="00231BD4" w:rsidP="00147049">
      <w:pPr>
        <w:pStyle w:val="3"/>
        <w:rPr>
          <w:lang w:val="en-US" w:eastAsia="zh-CN"/>
        </w:rPr>
      </w:pPr>
      <w:bookmarkStart w:id="397" w:name="_Toc135927769"/>
      <w:r>
        <w:rPr>
          <w:lang w:val="en-US"/>
        </w:rPr>
        <w:t>6.30</w:t>
      </w:r>
      <w:r w:rsidRPr="00216078">
        <w:rPr>
          <w:lang w:val="en-US"/>
        </w:rPr>
        <w:t>.</w:t>
      </w:r>
      <w:r>
        <w:rPr>
          <w:lang w:val="en-US" w:eastAsia="zh-CN"/>
        </w:rPr>
        <w:t>4</w:t>
      </w:r>
      <w:r w:rsidRPr="00216078">
        <w:rPr>
          <w:lang w:val="en-US" w:eastAsia="zh-CN"/>
        </w:rPr>
        <w:tab/>
      </w:r>
      <w:r w:rsidRPr="00216078">
        <w:rPr>
          <w:lang w:val="en-US" w:eastAsia="sv-SE"/>
        </w:rPr>
        <w:tab/>
      </w:r>
      <w:r w:rsidRPr="00216078">
        <w:rPr>
          <w:lang w:val="en-US"/>
        </w:rPr>
        <w:t>∆T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and ∆R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values</w:t>
      </w:r>
      <w:bookmarkEnd w:id="397"/>
    </w:p>
    <w:p w14:paraId="23D97350" w14:textId="77777777" w:rsidR="00231BD4" w:rsidRDefault="00231BD4" w:rsidP="00231BD4">
      <w:pPr>
        <w:spacing w:after="0"/>
      </w:pPr>
      <w:r w:rsidRPr="00216078">
        <w:t xml:space="preserve">For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(n)3-n28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3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n28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68298D7D" w14:textId="77777777" w:rsidR="00231BD4" w:rsidRPr="00AA0188" w:rsidRDefault="00231BD4" w:rsidP="00231BD4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1D25F4EA" w14:textId="59352003" w:rsidR="00231BD4" w:rsidRDefault="00231BD4" w:rsidP="00735A9B">
      <w:pPr>
        <w:pStyle w:val="TH"/>
      </w:pPr>
      <w:r>
        <w:t>Table 6.30.4-1: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31BD4" w14:paraId="159DEB7B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7C30" w14:textId="77777777" w:rsidR="00231BD4" w:rsidRDefault="00231BD4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62CB6" w14:textId="77777777" w:rsidR="00231BD4" w:rsidRDefault="00231BD4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231BD4" w14:paraId="792B7C31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8B59" w14:textId="77777777" w:rsidR="00231BD4" w:rsidRDefault="00231BD4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1C1FA" w14:textId="77777777" w:rsidR="00231BD4" w:rsidRDefault="00231BD4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231BD4" w14:paraId="486271E2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8650E" w14:textId="77777777" w:rsidR="00231BD4" w:rsidRDefault="00231BD4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(n)3-n28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98A4D" w14:textId="77777777" w:rsidR="00231BD4" w:rsidRDefault="00231BD4" w:rsidP="00152546">
            <w:pPr>
              <w:pStyle w:val="TAC"/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B78FF" w14:textId="77777777" w:rsidR="00231BD4" w:rsidRDefault="00231BD4" w:rsidP="00152546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DC459" w14:textId="77777777" w:rsidR="00231BD4" w:rsidRDefault="00231BD4" w:rsidP="00152546">
            <w:pPr>
              <w:pStyle w:val="TAC"/>
            </w:pPr>
            <w:r w:rsidRPr="00EF5447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231BD4" w14:paraId="1A2CE592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7C5FE" w14:textId="77777777" w:rsidR="00231BD4" w:rsidRDefault="00231BD4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3C33616A" w14:textId="77777777" w:rsidR="00231BD4" w:rsidRDefault="00231BD4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476FBF25" w14:textId="77777777" w:rsidR="00231BD4" w:rsidRDefault="00231BD4" w:rsidP="00231BD4">
      <w:pPr>
        <w:ind w:left="720"/>
        <w:rPr>
          <w:lang w:eastAsia="zh-CN"/>
        </w:rPr>
      </w:pPr>
    </w:p>
    <w:p w14:paraId="2504D59F" w14:textId="47929EFA" w:rsidR="00231BD4" w:rsidRDefault="00231BD4" w:rsidP="00735A9B">
      <w:pPr>
        <w:pStyle w:val="TH"/>
      </w:pPr>
      <w:r>
        <w:t>Table 6.30.4-2: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31BD4" w14:paraId="0A25291A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3ECCF" w14:textId="77777777" w:rsidR="00231BD4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095F1" w14:textId="77777777" w:rsidR="00231BD4" w:rsidRPr="00C11F06" w:rsidRDefault="00231BD4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231BD4" w14:paraId="0A67868E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894F" w14:textId="77777777" w:rsidR="00231BD4" w:rsidRDefault="00231BD4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E84BF" w14:textId="77777777" w:rsidR="00231BD4" w:rsidRPr="00C11F06" w:rsidRDefault="00231BD4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231BD4" w14:paraId="01C30228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1B008" w14:textId="77777777" w:rsidR="00231BD4" w:rsidRDefault="00231BD4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(n)3-n28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AF076" w14:textId="77777777" w:rsidR="00231BD4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79244" w14:textId="77777777" w:rsidR="00231BD4" w:rsidRPr="00C11F06" w:rsidRDefault="00231BD4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32BC5" w14:textId="77777777" w:rsidR="00231BD4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231BD4" w14:paraId="6A5D34C5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66FD" w14:textId="77777777" w:rsidR="00231BD4" w:rsidRDefault="00231BD4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0F19C312" w14:textId="77777777" w:rsidR="00231BD4" w:rsidRDefault="00231BD4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14BE625B" w14:textId="77777777" w:rsidR="00231BD4" w:rsidRPr="00C11F06" w:rsidRDefault="00231BD4" w:rsidP="00231BD4">
      <w:pPr>
        <w:rPr>
          <w:rFonts w:eastAsia="맑은 고딕"/>
          <w:highlight w:val="yellow"/>
          <w:lang w:eastAsia="ko-KR"/>
        </w:rPr>
      </w:pPr>
    </w:p>
    <w:p w14:paraId="66CFE90A" w14:textId="4819B72B" w:rsidR="00231BD4" w:rsidRDefault="00231BD4" w:rsidP="00147049">
      <w:pPr>
        <w:pStyle w:val="3"/>
        <w:rPr>
          <w:lang w:val="en-US"/>
        </w:rPr>
      </w:pPr>
      <w:bookmarkStart w:id="398" w:name="_Toc135927770"/>
      <w:r>
        <w:rPr>
          <w:lang w:val="en-US"/>
        </w:rPr>
        <w:t>6.30</w:t>
      </w:r>
      <w:r>
        <w:rPr>
          <w:lang w:val="en-US" w:eastAsia="zh-CN"/>
        </w:rPr>
        <w:t>.5</w:t>
      </w:r>
      <w:r>
        <w:rPr>
          <w:lang w:val="en-US" w:eastAsia="sv-SE"/>
        </w:rPr>
        <w:tab/>
      </w:r>
      <w:r>
        <w:rPr>
          <w:lang w:val="en-US"/>
        </w:rPr>
        <w:t>MSD requirements</w:t>
      </w:r>
      <w:bookmarkEnd w:id="398"/>
    </w:p>
    <w:p w14:paraId="512C1660" w14:textId="77777777" w:rsidR="00231BD4" w:rsidRDefault="00231BD4" w:rsidP="00231BD4">
      <w:pPr>
        <w:rPr>
          <w:rFonts w:eastAsia="SimSun"/>
        </w:rPr>
      </w:pPr>
      <w:r>
        <w:rPr>
          <w:rFonts w:cs="Arial"/>
          <w:lang w:eastAsia="ja-JP"/>
        </w:rPr>
        <w:t>MSD value does not need to be defined</w:t>
      </w:r>
      <w:r>
        <w:rPr>
          <w:rFonts w:cs="Arial"/>
        </w:rPr>
        <w:t>.</w:t>
      </w:r>
    </w:p>
    <w:p w14:paraId="377A92F7" w14:textId="77777777" w:rsidR="00231BD4" w:rsidRDefault="00231BD4" w:rsidP="006202E6">
      <w:pPr>
        <w:rPr>
          <w:rFonts w:eastAsia="DengXian"/>
          <w:lang w:eastAsia="zh-CN"/>
        </w:rPr>
      </w:pPr>
    </w:p>
    <w:p w14:paraId="5EFF3DA1" w14:textId="1DC9C3B6" w:rsidR="00231BD4" w:rsidRPr="00216078" w:rsidRDefault="001A335A" w:rsidP="00147049">
      <w:pPr>
        <w:pStyle w:val="2"/>
        <w:rPr>
          <w:lang w:val="en-US" w:eastAsia="ja-JP"/>
        </w:rPr>
      </w:pPr>
      <w:bookmarkStart w:id="399" w:name="_Toc135927771"/>
      <w:r>
        <w:rPr>
          <w:lang w:val="en-US"/>
        </w:rPr>
        <w:t>6.31</w:t>
      </w:r>
      <w:r w:rsidR="00231BD4" w:rsidRPr="00216078">
        <w:rPr>
          <w:lang w:val="en-US"/>
        </w:rPr>
        <w:tab/>
      </w:r>
      <w:r w:rsidR="00231BD4" w:rsidRPr="00B8216F">
        <w:rPr>
          <w:lang w:val="en-US"/>
        </w:rPr>
        <w:t>DC_(n)3-</w:t>
      </w:r>
      <w:r w:rsidR="00231BD4">
        <w:rPr>
          <w:lang w:val="en-US"/>
        </w:rPr>
        <w:t>n67</w:t>
      </w:r>
      <w:bookmarkEnd w:id="399"/>
    </w:p>
    <w:p w14:paraId="00EC329E" w14:textId="400845F9" w:rsidR="00231BD4" w:rsidRPr="00216078" w:rsidRDefault="001A335A" w:rsidP="00147049">
      <w:pPr>
        <w:pStyle w:val="3"/>
        <w:rPr>
          <w:lang w:val="en-US" w:eastAsia="zh-CN"/>
        </w:rPr>
      </w:pPr>
      <w:bookmarkStart w:id="400" w:name="_Toc135927772"/>
      <w:r>
        <w:rPr>
          <w:lang w:val="en-US" w:eastAsia="zh-CN"/>
        </w:rPr>
        <w:t>6.31</w:t>
      </w:r>
      <w:r w:rsidR="00231BD4" w:rsidRPr="00216078">
        <w:rPr>
          <w:lang w:val="en-US" w:eastAsia="zh-CN"/>
        </w:rPr>
        <w:t>.</w:t>
      </w:r>
      <w:r w:rsidR="00231BD4">
        <w:rPr>
          <w:lang w:val="en-US" w:eastAsia="zh-CN"/>
        </w:rPr>
        <w:t>1</w:t>
      </w:r>
      <w:r w:rsidR="00231BD4" w:rsidRPr="00216078">
        <w:rPr>
          <w:lang w:val="en-US" w:eastAsia="zh-CN"/>
        </w:rPr>
        <w:tab/>
        <w:t xml:space="preserve">Configuration for </w:t>
      </w:r>
      <w:r w:rsidR="00231BD4" w:rsidRPr="00216078">
        <w:rPr>
          <w:rFonts w:hint="eastAsia"/>
          <w:lang w:val="en-US" w:eastAsia="zh-CN"/>
        </w:rPr>
        <w:t>DC</w:t>
      </w:r>
      <w:bookmarkEnd w:id="400"/>
    </w:p>
    <w:p w14:paraId="005E84CF" w14:textId="6703E86B" w:rsidR="00231BD4" w:rsidRDefault="00231BD4" w:rsidP="00231BD4">
      <w:pPr>
        <w:pStyle w:val="TH"/>
        <w:rPr>
          <w:lang w:eastAsia="ja-JP"/>
        </w:rPr>
      </w:pPr>
      <w:r>
        <w:t xml:space="preserve">Table </w:t>
      </w:r>
      <w:r w:rsidR="001A335A">
        <w:t>6.31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231BD4" w14:paraId="7E9AD04E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AF86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811C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B995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45BA0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E271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231BD4" w14:paraId="1F74CCE1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3693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7127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9D782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D7742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016F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231BD4" w14:paraId="225C733D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8723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3AC9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E82B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8779" w14:textId="77777777" w:rsidR="00231BD4" w:rsidRDefault="00231BD4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0A9A" w14:textId="77777777" w:rsidR="00231BD4" w:rsidRDefault="00231BD4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231BD4" w14:paraId="764901D3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B4F7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B8216F">
              <w:rPr>
                <w:rFonts w:eastAsia="SimSun"/>
                <w:lang w:eastAsia="zh-CN"/>
              </w:rPr>
              <w:t>DC_(n)3-</w:t>
            </w:r>
            <w:r>
              <w:rPr>
                <w:rFonts w:eastAsia="SimSun"/>
                <w:lang w:eastAsia="zh-CN"/>
              </w:rPr>
              <w:t>n67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3E59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B545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0935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1ABC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6806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A432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C8F0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708F" w14:textId="77777777" w:rsidR="00231BD4" w:rsidRDefault="00231BD4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231BD4" w14:paraId="2E964183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00B9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A9D4" w14:textId="77777777" w:rsidR="00231BD4" w:rsidRPr="00A76781" w:rsidRDefault="00231BD4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DDB8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9C0E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B87B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EFAC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5AAD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535F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4A03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231BD4" w14:paraId="79E362E3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1222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907F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n67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326E" w14:textId="77777777" w:rsidR="00231BD4" w:rsidRDefault="00231BD4" w:rsidP="00152546">
            <w:pPr>
              <w:pStyle w:val="TAL"/>
              <w:keepNext w:val="0"/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54B8" w14:textId="77777777" w:rsidR="00231BD4" w:rsidRDefault="00231BD4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738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D782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66B3" w14:textId="77777777" w:rsidR="00231BD4" w:rsidRDefault="00231BD4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758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BE03" w14:textId="77777777" w:rsidR="00231BD4" w:rsidRDefault="00231BD4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</w:tbl>
    <w:p w14:paraId="23558A97" w14:textId="77777777" w:rsidR="00231BD4" w:rsidRDefault="00231BD4" w:rsidP="00231BD4">
      <w:pPr>
        <w:ind w:left="720"/>
        <w:rPr>
          <w:lang w:eastAsia="zh-CN"/>
        </w:rPr>
      </w:pPr>
    </w:p>
    <w:p w14:paraId="23B27A87" w14:textId="1E1A90CC" w:rsidR="00231BD4" w:rsidRPr="00216078" w:rsidRDefault="00231BD4" w:rsidP="00231BD4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 w:rsidR="001A335A">
        <w:t>6.31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</w:tblGrid>
      <w:tr w:rsidR="00231BD4" w:rsidRPr="00216078" w14:paraId="4B18AF58" w14:textId="77777777" w:rsidTr="0015254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6550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3022607E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7E9E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72F239C1" w14:textId="77777777" w:rsidR="00231BD4" w:rsidRPr="00216078" w:rsidRDefault="00231BD4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519E9075" w14:textId="77777777" w:rsidR="00231BD4" w:rsidRPr="00216078" w:rsidRDefault="00231BD4" w:rsidP="0015254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</w:tr>
      <w:tr w:rsidR="00231BD4" w:rsidRPr="00216078" w14:paraId="3398EF36" w14:textId="77777777" w:rsidTr="0015254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B0D1" w14:textId="77777777" w:rsidR="00231BD4" w:rsidRPr="00334F6A" w:rsidRDefault="00231BD4" w:rsidP="00152546">
            <w:pPr>
              <w:pStyle w:val="TAC"/>
              <w:rPr>
                <w:rFonts w:eastAsia="SimSun"/>
                <w:lang w:eastAsia="zh-CN"/>
              </w:rPr>
            </w:pPr>
            <w:r w:rsidRPr="00B8216F">
              <w:rPr>
                <w:rFonts w:eastAsia="SimSun"/>
                <w:lang w:eastAsia="zh-CN"/>
              </w:rPr>
              <w:t>DC_(n)3AA-</w:t>
            </w:r>
            <w:r>
              <w:rPr>
                <w:rFonts w:eastAsia="SimSun"/>
                <w:lang w:eastAsia="zh-CN"/>
              </w:rPr>
              <w:t>n67</w:t>
            </w:r>
            <w:r w:rsidRPr="00B8216F">
              <w:rPr>
                <w:rFonts w:eastAsia="SimSun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0058" w14:textId="77777777" w:rsidR="00231BD4" w:rsidRPr="00334F6A" w:rsidRDefault="00231BD4" w:rsidP="00152546">
            <w:pPr>
              <w:pStyle w:val="TAC"/>
              <w:rPr>
                <w:rFonts w:eastAsia="SimSun"/>
                <w:lang w:eastAsia="zh-CN"/>
              </w:rPr>
            </w:pPr>
            <w:r w:rsidRPr="00B8216F">
              <w:rPr>
                <w:rFonts w:eastAsia="SimSun"/>
                <w:lang w:eastAsia="zh-CN"/>
              </w:rPr>
              <w:t>DC_(n)3AA</w:t>
            </w:r>
            <w:r>
              <w:rPr>
                <w:rFonts w:eastAsia="맑은 고딕"/>
                <w:vertAlign w:val="superscript"/>
                <w:lang w:eastAsia="ko-KR"/>
              </w:rPr>
              <w:t>2</w:t>
            </w:r>
          </w:p>
        </w:tc>
      </w:tr>
      <w:tr w:rsidR="00231BD4" w:rsidRPr="00216078" w14:paraId="46073C37" w14:textId="77777777" w:rsidTr="00152546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A9C9" w14:textId="77777777" w:rsidR="00231BD4" w:rsidRPr="00B8216F" w:rsidRDefault="00231BD4" w:rsidP="00152546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877CC8">
              <w:rPr>
                <w:rFonts w:eastAsia="PMingLiU"/>
                <w:lang w:eastAsia="zh-TW"/>
              </w:rPr>
              <w:t>NOTE 2:</w:t>
            </w:r>
            <w:r w:rsidRPr="00877CC8">
              <w:tab/>
            </w:r>
            <w:r w:rsidRPr="00877CC8">
              <w:rPr>
                <w:rFonts w:eastAsia="PMingLiU" w:cs="Arial"/>
                <w:lang w:eastAsia="zh-TW"/>
              </w:rPr>
              <w:t>Only single switched UL is supported</w:t>
            </w:r>
          </w:p>
        </w:tc>
      </w:tr>
    </w:tbl>
    <w:p w14:paraId="1E9DECAA" w14:textId="77777777" w:rsidR="00231BD4" w:rsidRPr="00216078" w:rsidRDefault="00231BD4" w:rsidP="00231BD4">
      <w:pPr>
        <w:ind w:left="720"/>
        <w:rPr>
          <w:b/>
          <w:color w:val="00B050"/>
          <w:lang w:val="en-US" w:eastAsia="zh-CN"/>
        </w:rPr>
      </w:pPr>
    </w:p>
    <w:p w14:paraId="2B8CF1B4" w14:textId="46091755" w:rsidR="00231BD4" w:rsidRPr="00F61207" w:rsidRDefault="001A335A" w:rsidP="00147049">
      <w:pPr>
        <w:pStyle w:val="3"/>
        <w:rPr>
          <w:lang w:val="en-US" w:eastAsia="zh-CN"/>
        </w:rPr>
      </w:pPr>
      <w:bookmarkStart w:id="401" w:name="_Toc135927773"/>
      <w:r>
        <w:rPr>
          <w:lang w:val="en-US" w:eastAsia="zh-CN"/>
        </w:rPr>
        <w:t>6.31</w:t>
      </w:r>
      <w:r w:rsidR="00231BD4" w:rsidRPr="00464490">
        <w:rPr>
          <w:lang w:val="en-US" w:eastAsia="zh-CN"/>
        </w:rPr>
        <w:t xml:space="preserve">.2 </w:t>
      </w:r>
      <w:r w:rsidR="00231BD4" w:rsidRPr="00464490">
        <w:rPr>
          <w:lang w:val="en-US" w:eastAsia="zh-CN"/>
        </w:rPr>
        <w:tab/>
      </w:r>
      <w:r w:rsidR="00231BD4" w:rsidRPr="004665B8">
        <w:rPr>
          <w:lang w:eastAsia="zh-CN"/>
        </w:rPr>
        <w:t xml:space="preserve">Channel bandwidths per operating band for </w:t>
      </w:r>
      <w:r w:rsidR="00231BD4" w:rsidRPr="004665B8">
        <w:rPr>
          <w:rFonts w:hint="eastAsia"/>
          <w:lang w:eastAsia="ja-JP"/>
        </w:rPr>
        <w:t>DC</w:t>
      </w:r>
      <w:bookmarkEnd w:id="401"/>
    </w:p>
    <w:p w14:paraId="592145DB" w14:textId="312F492A" w:rsidR="00231BD4" w:rsidRDefault="00231BD4" w:rsidP="00231BD4">
      <w:pPr>
        <w:pStyle w:val="TH"/>
        <w:rPr>
          <w:rFonts w:eastAsia="Yu Mincho"/>
          <w:sz w:val="28"/>
          <w:szCs w:val="28"/>
          <w:lang w:eastAsia="ja-JP"/>
        </w:rPr>
      </w:pPr>
      <w:r>
        <w:t xml:space="preserve">Table </w:t>
      </w:r>
      <w:r w:rsidR="001A335A">
        <w:t>6.31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3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391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6"/>
        <w:gridCol w:w="595"/>
        <w:gridCol w:w="596"/>
        <w:gridCol w:w="1187"/>
      </w:tblGrid>
      <w:tr w:rsidR="00231BD4" w14:paraId="28B1CA73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6A0" w14:textId="77777777" w:rsidR="00231BD4" w:rsidRDefault="00231BD4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10AF" w14:textId="77777777" w:rsidR="00231BD4" w:rsidRDefault="00231BD4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D74" w14:textId="77777777" w:rsidR="00231BD4" w:rsidRDefault="00231BD4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59D9" w14:textId="77777777" w:rsidR="00231BD4" w:rsidRDefault="00231BD4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231BD4" w14:paraId="52286FF9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77D7" w14:textId="77777777" w:rsidR="00231BD4" w:rsidRDefault="00231BD4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59AE" w14:textId="77777777" w:rsidR="00231BD4" w:rsidRDefault="00231BD4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5B9B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2331F24C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0ECC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18298300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5724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2E82C623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002F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6A2BF240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5FA9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23D7AB24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4844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176C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3EFC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zh-TW"/>
              </w:rPr>
              <w:t>35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1E98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3B1466EA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F39B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23DA378F" w14:textId="77777777" w:rsidR="00231BD4" w:rsidRDefault="00231BD4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2FE9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5444B1A5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E307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7B956672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1AA0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597245AA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66EC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3B642F3F" w14:textId="77777777" w:rsidR="00231BD4" w:rsidRDefault="00231BD4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509E" w14:textId="77777777" w:rsidR="00231BD4" w:rsidRDefault="00231BD4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70DF" w14:textId="77777777" w:rsidR="00231BD4" w:rsidRDefault="00231BD4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130C" w14:textId="77777777" w:rsidR="00231BD4" w:rsidRDefault="00231BD4" w:rsidP="00152546">
            <w:pPr>
              <w:pStyle w:val="TAH"/>
            </w:pPr>
            <w:r>
              <w:t>Maximum aggregated bandwidth</w:t>
            </w:r>
          </w:p>
          <w:p w14:paraId="01D48CC1" w14:textId="77777777" w:rsidR="00231BD4" w:rsidRDefault="00231BD4" w:rsidP="00152546">
            <w:pPr>
              <w:pStyle w:val="TAH"/>
            </w:pPr>
            <w:r>
              <w:t>[MHz]</w:t>
            </w:r>
          </w:p>
        </w:tc>
      </w:tr>
      <w:tr w:rsidR="00231BD4" w14:paraId="5453F05B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9593" w14:textId="77777777" w:rsidR="00231BD4" w:rsidRDefault="00231BD4" w:rsidP="00152546">
            <w:pPr>
              <w:pStyle w:val="TAC"/>
            </w:pPr>
            <w:r w:rsidRPr="00B8216F">
              <w:rPr>
                <w:rFonts w:eastAsia="SimSun"/>
                <w:lang w:eastAsia="zh-CN"/>
              </w:rPr>
              <w:t>DC</w:t>
            </w:r>
            <w:r>
              <w:rPr>
                <w:rFonts w:eastAsia="SimSun"/>
                <w:lang w:eastAsia="zh-CN"/>
              </w:rPr>
              <w:t>_</w:t>
            </w:r>
            <w:r w:rsidRPr="00B8216F">
              <w:rPr>
                <w:rFonts w:eastAsia="SimSun"/>
                <w:lang w:eastAsia="zh-CN"/>
              </w:rPr>
              <w:t>(n)3AA-</w:t>
            </w:r>
            <w:r>
              <w:rPr>
                <w:rFonts w:eastAsia="SimSun"/>
                <w:lang w:eastAsia="zh-CN"/>
              </w:rPr>
              <w:t>n67</w:t>
            </w:r>
            <w:r w:rsidRPr="00B8216F">
              <w:rPr>
                <w:rFonts w:eastAsia="SimSun"/>
                <w:lang w:eastAsia="zh-CN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0B63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867F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6C16" w14:textId="77777777" w:rsidR="00231BD4" w:rsidRPr="00463DD3" w:rsidRDefault="00231BD4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5971" w14:textId="77777777" w:rsidR="00231BD4" w:rsidRPr="00463DD3" w:rsidRDefault="00231BD4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88A" w14:textId="77777777" w:rsidR="00231BD4" w:rsidRPr="00463DD3" w:rsidRDefault="00231BD4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4A5B" w14:textId="77777777" w:rsidR="00231BD4" w:rsidRPr="00463DD3" w:rsidRDefault="00231BD4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760D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744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ADAD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4BF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477D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7A06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C83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8963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C7E" w14:textId="77777777" w:rsidR="00231BD4" w:rsidRDefault="00231BD4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5A15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CF71" w14:textId="77777777" w:rsidR="00231BD4" w:rsidRDefault="00231BD4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E689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</w:tr>
      <w:tr w:rsidR="00231BD4" w14:paraId="5524037F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C40D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FD44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EBAC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1ABF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F590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8FE5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2453" w14:textId="77777777" w:rsidR="00231BD4" w:rsidRPr="00463DD3" w:rsidRDefault="00231BD4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5FB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7F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2DD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961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0071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D43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B0F9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1162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96AC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58F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D6F5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3DD5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1675A71C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0749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67CA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9C48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3F3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D848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F795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D629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C439" w14:textId="77777777" w:rsidR="00231BD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BD09" w14:textId="77777777" w:rsidR="00231BD4" w:rsidRDefault="00231BD4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E5B3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DF4B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FCDC" w14:textId="77777777" w:rsidR="00231BD4" w:rsidRDefault="00231BD4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821B" w14:textId="77777777" w:rsidR="00231BD4" w:rsidRDefault="00231BD4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F4CB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EF3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5AC0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55DC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B827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AB34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6395F319" w14:textId="77777777" w:rsidTr="001716A4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A002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4778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78CB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F86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A6F1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3A61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5203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E7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8BE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861A" w14:textId="77777777" w:rsidR="00231BD4" w:rsidRDefault="00231BD4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375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84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6EE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D40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2C9E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90F3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52A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52C2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C8E7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42D744F1" w14:textId="77777777" w:rsidTr="001716A4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F43B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2F5D" w14:textId="77777777" w:rsidR="00231BD4" w:rsidRDefault="00231BD4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n67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B18B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E228" w14:textId="77777777" w:rsidR="00231BD4" w:rsidRDefault="00231BD4" w:rsidP="00152546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0F5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664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CFE5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41B5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B7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EE7D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E51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9B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17C7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FCA5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0720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57E0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12E0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07CD" w14:textId="77777777" w:rsidR="00231BD4" w:rsidRPr="00E04269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F094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7FD82DA1" w14:textId="77777777" w:rsidTr="001716A4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AFF6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451C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2DB9" w14:textId="77777777" w:rsidR="00231BD4" w:rsidRDefault="00231BD4" w:rsidP="00152546">
            <w:pPr>
              <w:pStyle w:val="TAC"/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D0EC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C8D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1E1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CE70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4CE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FF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1D82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B83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52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270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A388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83D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0B24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39A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596B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159D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31BD4" w14:paraId="6489F222" w14:textId="77777777" w:rsidTr="001716A4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7499" w14:textId="77777777" w:rsidR="00231BD4" w:rsidRDefault="00231BD4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D5D8" w14:textId="77777777" w:rsidR="00231BD4" w:rsidRDefault="00231BD4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8528" w14:textId="77777777" w:rsidR="00231BD4" w:rsidRDefault="00231BD4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0029" w14:textId="77777777" w:rsidR="00231BD4" w:rsidRDefault="00231BD4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FA50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AB9A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F2E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994F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4769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6D92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5F7E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3C5D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A29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366C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B6A9" w14:textId="77777777" w:rsidR="00231BD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3AAE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CB0D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8126" w14:textId="77777777" w:rsidR="00231BD4" w:rsidRPr="001C0CC4" w:rsidRDefault="00231BD4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56F6" w14:textId="77777777" w:rsidR="00231BD4" w:rsidRDefault="00231BD4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1B1AE93B" w14:textId="77777777" w:rsidR="00231BD4" w:rsidRDefault="00231BD4" w:rsidP="00231BD4">
      <w:pPr>
        <w:rPr>
          <w:rFonts w:eastAsia="맑은 고딕"/>
          <w:lang w:eastAsia="ko-KR"/>
        </w:rPr>
      </w:pPr>
    </w:p>
    <w:p w14:paraId="72723EF8" w14:textId="438BB528" w:rsidR="00231BD4" w:rsidRDefault="001A335A" w:rsidP="00147049">
      <w:pPr>
        <w:pStyle w:val="3"/>
        <w:rPr>
          <w:lang w:val="en-US" w:eastAsia="zh-CN"/>
        </w:rPr>
      </w:pPr>
      <w:bookmarkStart w:id="402" w:name="_Toc135927774"/>
      <w:r>
        <w:rPr>
          <w:lang w:val="en-US" w:eastAsia="zh-CN"/>
        </w:rPr>
        <w:t>6.31</w:t>
      </w:r>
      <w:r w:rsidR="00231BD4" w:rsidRPr="00216078">
        <w:rPr>
          <w:lang w:val="en-US" w:eastAsia="zh-CN"/>
        </w:rPr>
        <w:t>.</w:t>
      </w:r>
      <w:r w:rsidR="00231BD4">
        <w:rPr>
          <w:lang w:val="en-US" w:eastAsia="zh-CN"/>
        </w:rPr>
        <w:t>3</w:t>
      </w:r>
      <w:r w:rsidR="00231BD4" w:rsidRPr="00216078">
        <w:rPr>
          <w:lang w:val="en-US" w:eastAsia="zh-CN"/>
        </w:rPr>
        <w:tab/>
      </w:r>
      <w:r w:rsidR="00231BD4">
        <w:rPr>
          <w:lang w:val="en-US" w:eastAsia="zh-CN"/>
        </w:rPr>
        <w:t>Co-existence studies</w:t>
      </w:r>
      <w:bookmarkEnd w:id="402"/>
    </w:p>
    <w:p w14:paraId="23E69553" w14:textId="77777777" w:rsidR="00231BD4" w:rsidRPr="00686B07" w:rsidRDefault="00231BD4" w:rsidP="00231BD4">
      <w:pPr>
        <w:rPr>
          <w:lang w:val="en-US" w:eastAsia="zh-CN"/>
        </w:rPr>
      </w:pPr>
      <w:r>
        <w:rPr>
          <w:color w:val="000000" w:themeColor="text1"/>
          <w:szCs w:val="21"/>
        </w:rPr>
        <w:t>UL DC_3_n67 is not a possible UL configuration since n67 is SDL.</w:t>
      </w:r>
    </w:p>
    <w:p w14:paraId="5FFB53E9" w14:textId="72D1C026" w:rsidR="00231BD4" w:rsidRPr="00216078" w:rsidRDefault="001A335A" w:rsidP="00147049">
      <w:pPr>
        <w:pStyle w:val="3"/>
        <w:rPr>
          <w:lang w:val="en-US" w:eastAsia="zh-CN"/>
        </w:rPr>
      </w:pPr>
      <w:bookmarkStart w:id="403" w:name="_Toc135927775"/>
      <w:r>
        <w:rPr>
          <w:lang w:val="en-US"/>
        </w:rPr>
        <w:t>6.31</w:t>
      </w:r>
      <w:r w:rsidR="00231BD4" w:rsidRPr="00216078">
        <w:rPr>
          <w:lang w:val="en-US"/>
        </w:rPr>
        <w:t>.</w:t>
      </w:r>
      <w:r w:rsidR="00231BD4">
        <w:rPr>
          <w:lang w:val="en-US" w:eastAsia="zh-CN"/>
        </w:rPr>
        <w:t>4</w:t>
      </w:r>
      <w:r w:rsidR="00231BD4" w:rsidRPr="00216078">
        <w:rPr>
          <w:lang w:val="en-US" w:eastAsia="zh-CN"/>
        </w:rPr>
        <w:tab/>
      </w:r>
      <w:r w:rsidR="00231BD4" w:rsidRPr="00216078">
        <w:rPr>
          <w:lang w:val="en-US" w:eastAsia="sv-SE"/>
        </w:rPr>
        <w:tab/>
      </w:r>
      <w:r w:rsidR="00231BD4" w:rsidRPr="00216078">
        <w:rPr>
          <w:lang w:val="en-US"/>
        </w:rPr>
        <w:t>∆T</w:t>
      </w:r>
      <w:r w:rsidR="00231BD4" w:rsidRPr="00B94A68">
        <w:t>IB</w:t>
      </w:r>
      <w:r w:rsidR="00231BD4" w:rsidRPr="00216078">
        <w:rPr>
          <w:lang w:val="en-US"/>
        </w:rPr>
        <w:t xml:space="preserve"> and ∆R</w:t>
      </w:r>
      <w:r w:rsidR="00231BD4" w:rsidRPr="00B94A68">
        <w:t>IB</w:t>
      </w:r>
      <w:r w:rsidR="00231BD4" w:rsidRPr="00216078">
        <w:rPr>
          <w:lang w:val="en-US"/>
        </w:rPr>
        <w:t xml:space="preserve"> values</w:t>
      </w:r>
      <w:bookmarkEnd w:id="403"/>
    </w:p>
    <w:p w14:paraId="47CF0BC7" w14:textId="77777777" w:rsidR="00231BD4" w:rsidRDefault="00231BD4" w:rsidP="00231BD4">
      <w:pPr>
        <w:spacing w:after="0"/>
      </w:pPr>
      <w:r w:rsidRPr="00216078">
        <w:t xml:space="preserve">For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(n)3-n67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3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n67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6D03ADFA" w14:textId="77777777" w:rsidR="00231BD4" w:rsidRPr="00AA0188" w:rsidRDefault="00231BD4" w:rsidP="00231BD4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4136441C" w14:textId="2DC974C0" w:rsidR="00231BD4" w:rsidRDefault="00231BD4" w:rsidP="00735A9B">
      <w:pPr>
        <w:pStyle w:val="TH"/>
      </w:pPr>
      <w:r>
        <w:t xml:space="preserve">Table </w:t>
      </w:r>
      <w:r w:rsidR="001A335A">
        <w:t>6.31</w:t>
      </w:r>
      <w:r>
        <w:t>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31BD4" w14:paraId="3B4DAB7A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FBC6A" w14:textId="77777777" w:rsidR="00231BD4" w:rsidRDefault="00231BD4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C0AF7" w14:textId="77777777" w:rsidR="00231BD4" w:rsidRDefault="00231BD4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231BD4" w14:paraId="02A6CA2B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4A01" w14:textId="77777777" w:rsidR="00231BD4" w:rsidRDefault="00231BD4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BC44F" w14:textId="77777777" w:rsidR="00231BD4" w:rsidRDefault="00231BD4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231BD4" w14:paraId="7353DE20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68154" w14:textId="77777777" w:rsidR="00231BD4" w:rsidRDefault="00231BD4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(n)3-n67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C45B7" w14:textId="77777777" w:rsidR="00231BD4" w:rsidRDefault="00231BD4" w:rsidP="00152546">
            <w:pPr>
              <w:pStyle w:val="TAC"/>
            </w:pPr>
            <w:r w:rsidRPr="00341307">
              <w:rPr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B51EE" w14:textId="77777777" w:rsidR="00231BD4" w:rsidRDefault="00231BD4" w:rsidP="00152546">
            <w:pPr>
              <w:pStyle w:val="TAC"/>
            </w:pPr>
            <w:r w:rsidRPr="00341307">
              <w:rPr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2BFC6" w14:textId="77777777" w:rsidR="00231BD4" w:rsidRDefault="00231BD4" w:rsidP="00152546">
            <w:pPr>
              <w:pStyle w:val="TAC"/>
            </w:pPr>
            <w:r w:rsidRPr="00341307">
              <w:rPr>
                <w:lang w:eastAsia="zh-CN"/>
              </w:rPr>
              <w:t>-</w:t>
            </w:r>
          </w:p>
        </w:tc>
      </w:tr>
      <w:tr w:rsidR="00231BD4" w14:paraId="66B532BA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D719A" w14:textId="77777777" w:rsidR="00231BD4" w:rsidRDefault="00231BD4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2E7C0414" w14:textId="77777777" w:rsidR="00231BD4" w:rsidRDefault="00231BD4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50680401" w14:textId="77777777" w:rsidR="00231BD4" w:rsidRDefault="00231BD4" w:rsidP="00231BD4">
      <w:pPr>
        <w:ind w:left="720"/>
        <w:rPr>
          <w:lang w:eastAsia="zh-CN"/>
        </w:rPr>
      </w:pPr>
    </w:p>
    <w:p w14:paraId="416E6C8F" w14:textId="04049001" w:rsidR="00231BD4" w:rsidRDefault="00231BD4" w:rsidP="00735A9B">
      <w:pPr>
        <w:pStyle w:val="TH"/>
      </w:pPr>
      <w:r>
        <w:lastRenderedPageBreak/>
        <w:t xml:space="preserve">Table </w:t>
      </w:r>
      <w:r w:rsidR="001A335A">
        <w:t>6.31</w:t>
      </w:r>
      <w:r>
        <w:t>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31BD4" w14:paraId="4E922BEF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78DC1" w14:textId="77777777" w:rsidR="00231BD4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5FCDC" w14:textId="77777777" w:rsidR="00231BD4" w:rsidRPr="00C11F06" w:rsidRDefault="00231BD4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231BD4" w14:paraId="12C61192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4983" w14:textId="77777777" w:rsidR="00231BD4" w:rsidRDefault="00231BD4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D10B0" w14:textId="77777777" w:rsidR="00231BD4" w:rsidRPr="00C11F06" w:rsidRDefault="00231BD4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231BD4" w14:paraId="43AE5481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CDB84" w14:textId="77777777" w:rsidR="00231BD4" w:rsidRDefault="00231BD4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(n)3-n67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E29C0" w14:textId="77777777" w:rsidR="00231BD4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47994" w14:textId="77777777" w:rsidR="00231BD4" w:rsidRPr="00C11F06" w:rsidRDefault="00231BD4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8D98A" w14:textId="77777777" w:rsidR="00231BD4" w:rsidRDefault="00231BD4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231BD4" w14:paraId="39C32D8D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CBCBF" w14:textId="77777777" w:rsidR="00231BD4" w:rsidRDefault="00231BD4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4211A3BC" w14:textId="77777777" w:rsidR="00231BD4" w:rsidRDefault="00231BD4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0FB7544A" w14:textId="77777777" w:rsidR="00231BD4" w:rsidRPr="00C11F06" w:rsidRDefault="00231BD4" w:rsidP="00231BD4">
      <w:pPr>
        <w:rPr>
          <w:rFonts w:eastAsia="맑은 고딕"/>
          <w:highlight w:val="yellow"/>
          <w:lang w:eastAsia="ko-KR"/>
        </w:rPr>
      </w:pPr>
    </w:p>
    <w:p w14:paraId="07295B1A" w14:textId="4DA246E3" w:rsidR="00231BD4" w:rsidRDefault="001A335A" w:rsidP="00147049">
      <w:pPr>
        <w:pStyle w:val="3"/>
        <w:rPr>
          <w:lang w:val="en-US"/>
        </w:rPr>
      </w:pPr>
      <w:bookmarkStart w:id="404" w:name="_Toc135927776"/>
      <w:r>
        <w:rPr>
          <w:lang w:val="en-US"/>
        </w:rPr>
        <w:t>6.31</w:t>
      </w:r>
      <w:r w:rsidR="00231BD4">
        <w:rPr>
          <w:lang w:val="en-US" w:eastAsia="zh-CN"/>
        </w:rPr>
        <w:t>.5</w:t>
      </w:r>
      <w:r w:rsidR="00231BD4">
        <w:rPr>
          <w:lang w:val="en-US" w:eastAsia="sv-SE"/>
        </w:rPr>
        <w:tab/>
      </w:r>
      <w:r w:rsidR="00231BD4">
        <w:rPr>
          <w:lang w:val="en-US"/>
        </w:rPr>
        <w:t>MSD requirements</w:t>
      </w:r>
      <w:bookmarkEnd w:id="404"/>
    </w:p>
    <w:p w14:paraId="58989B1B" w14:textId="77777777" w:rsidR="00231BD4" w:rsidRDefault="00231BD4" w:rsidP="00231BD4">
      <w:pPr>
        <w:rPr>
          <w:rFonts w:eastAsia="SimSun"/>
        </w:rPr>
      </w:pPr>
      <w:r>
        <w:rPr>
          <w:rFonts w:cs="Arial"/>
          <w:lang w:eastAsia="ja-JP"/>
        </w:rPr>
        <w:t>MSD value does not need to be defined</w:t>
      </w:r>
      <w:r>
        <w:rPr>
          <w:rFonts w:cs="Arial"/>
        </w:rPr>
        <w:t>.</w:t>
      </w:r>
    </w:p>
    <w:p w14:paraId="77F07681" w14:textId="77777777" w:rsidR="00231BD4" w:rsidRDefault="00231BD4" w:rsidP="006202E6">
      <w:pPr>
        <w:rPr>
          <w:rFonts w:eastAsia="DengXian"/>
          <w:lang w:eastAsia="zh-CN"/>
        </w:rPr>
      </w:pPr>
    </w:p>
    <w:p w14:paraId="4942163D" w14:textId="318A4615" w:rsidR="001A335A" w:rsidRDefault="001A335A" w:rsidP="00147049">
      <w:pPr>
        <w:pStyle w:val="2"/>
        <w:rPr>
          <w:lang w:val="en-US" w:eastAsia="zh-CN"/>
        </w:rPr>
      </w:pPr>
      <w:bookmarkStart w:id="405" w:name="_Toc135927777"/>
      <w:r>
        <w:rPr>
          <w:rFonts w:hint="eastAsia"/>
          <w:lang w:eastAsia="zh-CN"/>
        </w:rPr>
        <w:t>6.32</w:t>
      </w:r>
      <w:r>
        <w:rPr>
          <w:lang w:eastAsia="zh-TW"/>
        </w:rPr>
        <w:tab/>
      </w:r>
      <w:r>
        <w:rPr>
          <w:lang w:eastAsia="zh-TW"/>
        </w:rPr>
        <w:tab/>
        <w:t>DC_</w:t>
      </w:r>
      <w:r>
        <w:rPr>
          <w:rFonts w:hint="eastAsia"/>
          <w:lang w:val="en-US" w:eastAsia="zh-CN"/>
        </w:rPr>
        <w:t>3</w:t>
      </w:r>
      <w:r>
        <w:rPr>
          <w:lang w:eastAsia="zh-TW"/>
        </w:rPr>
        <w:t>_n8-n4</w:t>
      </w:r>
      <w:r>
        <w:rPr>
          <w:rFonts w:hint="eastAsia"/>
          <w:lang w:val="en-US" w:eastAsia="zh-CN"/>
        </w:rPr>
        <w:t>1</w:t>
      </w:r>
      <w:bookmarkEnd w:id="405"/>
    </w:p>
    <w:p w14:paraId="075C0525" w14:textId="03EDB2F2" w:rsidR="001A335A" w:rsidRDefault="001A335A" w:rsidP="00147049">
      <w:pPr>
        <w:pStyle w:val="3"/>
        <w:rPr>
          <w:lang w:val="en-US" w:eastAsia="zh-CN"/>
        </w:rPr>
      </w:pPr>
      <w:bookmarkStart w:id="406" w:name="_Toc135927778"/>
      <w:r>
        <w:rPr>
          <w:rFonts w:hint="eastAsia"/>
          <w:lang w:val="en-US" w:eastAsia="zh-CN"/>
        </w:rPr>
        <w:t>6.32</w:t>
      </w:r>
      <w:r>
        <w:rPr>
          <w:lang w:val="en-US" w:eastAsia="zh-CN"/>
        </w:rPr>
        <w:t>.1</w:t>
      </w:r>
      <w:r>
        <w:rPr>
          <w:lang w:val="en-US" w:eastAsia="zh-CN"/>
        </w:rPr>
        <w:tab/>
        <w:t xml:space="preserve"> Operating bands for DC</w:t>
      </w:r>
      <w:bookmarkEnd w:id="406"/>
    </w:p>
    <w:p w14:paraId="703E0DE4" w14:textId="1DD16B13" w:rsidR="001A335A" w:rsidRDefault="001A335A" w:rsidP="001A335A">
      <w:pPr>
        <w:pStyle w:val="TH"/>
        <w:rPr>
          <w:rFonts w:eastAsia="DengXian"/>
          <w:b w:val="0"/>
          <w:lang w:eastAsia="ja-JP"/>
        </w:rPr>
      </w:pPr>
      <w:r>
        <w:rPr>
          <w:rFonts w:eastAsia="DengXian"/>
        </w:rPr>
        <w:t xml:space="preserve">Table </w:t>
      </w:r>
      <w:r>
        <w:rPr>
          <w:rFonts w:eastAsia="DengXian" w:hint="eastAsia"/>
          <w:lang w:eastAsia="zh-CN"/>
        </w:rPr>
        <w:t>6.32</w:t>
      </w:r>
      <w:r>
        <w:rPr>
          <w:rFonts w:eastAsia="DengXian"/>
          <w:lang w:val="en-US"/>
        </w:rPr>
        <w:t>.1</w:t>
      </w:r>
      <w:r>
        <w:rPr>
          <w:rFonts w:eastAsia="DengXian"/>
        </w:rP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1A335A" w14:paraId="23591965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DF8A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06A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A8D96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68D7A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74B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>
              <w:rPr>
                <w:rFonts w:ascii="Arial" w:eastAsia="DengXian" w:hAnsi="Arial" w:cs="Arial"/>
                <w:b/>
                <w:sz w:val="18"/>
                <w:lang w:eastAsia="en-US"/>
              </w:rPr>
              <w:t>Duplex Mode</w:t>
            </w:r>
          </w:p>
        </w:tc>
      </w:tr>
      <w:tr w:rsidR="001A335A" w14:paraId="03402A7B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6AB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92D5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9BE82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E65DB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5A39" w14:textId="77777777" w:rsidR="001A335A" w:rsidRDefault="001A335A" w:rsidP="00152546">
            <w:pPr>
              <w:spacing w:after="0"/>
              <w:rPr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1A335A" w14:paraId="769FF607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6834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8396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329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UL_low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– 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BA6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DL_low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– 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D9B" w14:textId="77777777" w:rsidR="001A335A" w:rsidRDefault="001A335A" w:rsidP="00152546">
            <w:pPr>
              <w:spacing w:after="0"/>
              <w:rPr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1A335A" w14:paraId="317BBC90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58C3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lang w:eastAsia="zh-TW"/>
              </w:rPr>
              <w:t>DC_</w:t>
            </w:r>
            <w:r>
              <w:rPr>
                <w:rFonts w:ascii="Arial" w:eastAsia="DengXian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="DengXian" w:hAnsi="Arial" w:cs="Arial"/>
                <w:sz w:val="18"/>
                <w:lang w:eastAsia="zh-TW"/>
              </w:rPr>
              <w:t>_n8-n4</w:t>
            </w:r>
            <w:r>
              <w:rPr>
                <w:rFonts w:ascii="Arial" w:eastAsia="DengXian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122C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eastAsia="DengXian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FA06" w14:textId="77777777" w:rsidR="001A335A" w:rsidRDefault="001A335A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 xml:space="preserve">1710 </w:t>
            </w: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A26E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1F2A" w14:textId="77777777" w:rsidR="001A335A" w:rsidRDefault="001A335A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 xml:space="preserve">1785 </w:t>
            </w: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79DA" w14:textId="77777777" w:rsidR="001A335A" w:rsidRDefault="001A335A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 xml:space="preserve">1805 </w:t>
            </w: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A1B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C597" w14:textId="77777777" w:rsidR="001A335A" w:rsidRDefault="001A335A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 xml:space="preserve">1880 </w:t>
            </w: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0C25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DengXian" w:hAnsi="Arial" w:cs="Arial"/>
                <w:sz w:val="18"/>
                <w:lang w:val="sv-SE" w:eastAsia="en-US"/>
              </w:rPr>
              <w:t>FDD</w:t>
            </w:r>
          </w:p>
        </w:tc>
      </w:tr>
      <w:tr w:rsidR="001A335A" w14:paraId="4C195BE7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A0F9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674C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8561" w14:textId="77777777" w:rsidR="001A335A" w:rsidRDefault="001A335A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880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D1F9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2156" w14:textId="77777777" w:rsidR="001A335A" w:rsidRDefault="001A335A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915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BEF4" w14:textId="77777777" w:rsidR="001A335A" w:rsidRDefault="001A335A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925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60E5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0B41" w14:textId="77777777" w:rsidR="001A335A" w:rsidRDefault="001A335A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960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A331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lang w:val="sv-SE" w:eastAsia="en-US"/>
              </w:rPr>
              <w:t>FDD</w:t>
            </w:r>
          </w:p>
        </w:tc>
      </w:tr>
      <w:tr w:rsidR="001A335A" w14:paraId="4F1009F7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833D" w14:textId="77777777" w:rsidR="001A335A" w:rsidRDefault="001A335A" w:rsidP="00152546">
            <w:pPr>
              <w:spacing w:after="0"/>
              <w:rPr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783A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n4</w:t>
            </w:r>
            <w:r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2455" w14:textId="77777777" w:rsidR="001A335A" w:rsidRDefault="001A335A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 xml:space="preserve">2496 </w:t>
            </w: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3DC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D6D1" w14:textId="77777777" w:rsidR="001A335A" w:rsidRDefault="001A335A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 xml:space="preserve">2690 </w:t>
            </w: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C5E1" w14:textId="77777777" w:rsidR="001A335A" w:rsidRDefault="001A335A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 xml:space="preserve">2496 </w:t>
            </w: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F3D3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AA23" w14:textId="77777777" w:rsidR="001A335A" w:rsidRDefault="001A335A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 xml:space="preserve">2690 </w:t>
            </w: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DB4E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TDD</w:t>
            </w:r>
          </w:p>
        </w:tc>
      </w:tr>
    </w:tbl>
    <w:p w14:paraId="355B1F46" w14:textId="77777777" w:rsidR="001A335A" w:rsidRDefault="001A335A" w:rsidP="001A335A">
      <w:pPr>
        <w:rPr>
          <w:rFonts w:eastAsia="DengXian"/>
        </w:rPr>
      </w:pPr>
    </w:p>
    <w:p w14:paraId="03CB9268" w14:textId="1C92D045" w:rsidR="001A335A" w:rsidRDefault="001A335A" w:rsidP="00147049">
      <w:pPr>
        <w:pStyle w:val="3"/>
        <w:rPr>
          <w:lang w:val="en-US" w:eastAsia="zh-CN"/>
        </w:rPr>
      </w:pPr>
      <w:bookmarkStart w:id="407" w:name="_Toc135927779"/>
      <w:r>
        <w:rPr>
          <w:rFonts w:hint="eastAsia"/>
          <w:lang w:val="en-US" w:eastAsia="zh-CN"/>
        </w:rPr>
        <w:t>6.32</w:t>
      </w:r>
      <w:r>
        <w:rPr>
          <w:lang w:val="en-US" w:eastAsia="zh-CN"/>
        </w:rPr>
        <w:t xml:space="preserve">.2 </w:t>
      </w:r>
      <w:r>
        <w:rPr>
          <w:lang w:val="en-US" w:eastAsia="zh-CN"/>
        </w:rPr>
        <w:tab/>
        <w:t>Configuration for DC</w:t>
      </w:r>
      <w:bookmarkEnd w:id="407"/>
    </w:p>
    <w:p w14:paraId="33BC4852" w14:textId="631BFDC9" w:rsidR="001A335A" w:rsidRDefault="001A335A" w:rsidP="001A335A">
      <w:pPr>
        <w:pStyle w:val="TH"/>
        <w:rPr>
          <w:rFonts w:eastAsia="DengXian"/>
          <w:b w:val="0"/>
        </w:rPr>
      </w:pPr>
      <w:r>
        <w:rPr>
          <w:rFonts w:eastAsia="DengXian"/>
        </w:rPr>
        <w:t xml:space="preserve">Table </w:t>
      </w:r>
      <w:r>
        <w:rPr>
          <w:rFonts w:eastAsia="DengXian" w:hint="eastAsia"/>
          <w:lang w:eastAsia="zh-CN"/>
        </w:rPr>
        <w:t>6.32</w:t>
      </w:r>
      <w:r>
        <w:rPr>
          <w:rFonts w:eastAsia="DengXian"/>
          <w:lang w:val="en-US"/>
        </w:rPr>
        <w:t>.2</w:t>
      </w:r>
      <w:r>
        <w:rPr>
          <w:rFonts w:eastAsia="DengXian"/>
        </w:rPr>
        <w:t>-1: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1A335A" w14:paraId="67C3AB6F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2F87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fi-FI"/>
              </w:rPr>
            </w:pPr>
            <w:r>
              <w:rPr>
                <w:rFonts w:ascii="Arial" w:eastAsia="DengXian" w:hAnsi="Arial"/>
                <w:b/>
                <w:sz w:val="18"/>
                <w:lang w:eastAsia="fi-FI"/>
              </w:rPr>
              <w:t>EN-DC</w:t>
            </w:r>
          </w:p>
          <w:p w14:paraId="023F41A9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fi-FI"/>
              </w:rPr>
            </w:pPr>
            <w:r>
              <w:rPr>
                <w:rFonts w:ascii="Arial" w:eastAsia="DengXia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E49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Uplink EN-DC</w:t>
            </w:r>
          </w:p>
          <w:p w14:paraId="141901B6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configuration</w:t>
            </w:r>
          </w:p>
          <w:p w14:paraId="1E636FC5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1A335A" w14:paraId="795FD4C5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94BD7B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DC_3A_n8A-n41A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F0B2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DC_3A_n41A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  <w:t>DC_3A_n8A</w:t>
            </w:r>
          </w:p>
        </w:tc>
      </w:tr>
    </w:tbl>
    <w:p w14:paraId="6C729049" w14:textId="77777777" w:rsidR="001A335A" w:rsidRDefault="001A335A" w:rsidP="001A335A">
      <w:pPr>
        <w:rPr>
          <w:rFonts w:eastAsia="맑은 고딕"/>
          <w:lang w:eastAsia="ko-KR"/>
        </w:rPr>
      </w:pPr>
    </w:p>
    <w:p w14:paraId="02163124" w14:textId="18C9C1AF" w:rsidR="001A335A" w:rsidRDefault="001A335A" w:rsidP="00147049">
      <w:pPr>
        <w:pStyle w:val="3"/>
        <w:rPr>
          <w:lang w:val="en-US" w:eastAsia="zh-CN"/>
        </w:rPr>
      </w:pPr>
      <w:bookmarkStart w:id="408" w:name="_Toc135927780"/>
      <w:r>
        <w:rPr>
          <w:rFonts w:hint="eastAsia"/>
          <w:lang w:val="en-US" w:eastAsia="zh-CN"/>
        </w:rPr>
        <w:t>6.32</w:t>
      </w:r>
      <w:r>
        <w:rPr>
          <w:lang w:val="en-US" w:eastAsia="zh-CN"/>
        </w:rPr>
        <w:t>.3</w:t>
      </w:r>
      <w:r>
        <w:rPr>
          <w:lang w:val="en-US" w:eastAsia="zh-CN"/>
        </w:rPr>
        <w:tab/>
        <w:t xml:space="preserve"> Co-existence studies</w:t>
      </w:r>
      <w:bookmarkEnd w:id="408"/>
    </w:p>
    <w:p w14:paraId="2867E5DB" w14:textId="77777777" w:rsidR="001A335A" w:rsidRDefault="001A335A" w:rsidP="001A335A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The harmonic and IMD products caused by UL DC_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  <w:lang w:eastAsia="ko-KR"/>
        </w:rPr>
        <w:t>_n8 are shown below.</w:t>
      </w:r>
    </w:p>
    <w:p w14:paraId="34E9C9BE" w14:textId="77777777" w:rsidR="001A335A" w:rsidRDefault="001A335A" w:rsidP="001A335A">
      <w:pPr>
        <w:spacing w:after="160" w:line="259" w:lineRule="auto"/>
        <w:rPr>
          <w:rFonts w:ascii="Arial" w:eastAsia="DengXian" w:hAnsi="Arial"/>
          <w:b/>
        </w:rPr>
      </w:pPr>
      <w:r>
        <w:rPr>
          <w:rFonts w:eastAsia="DengXian"/>
        </w:rPr>
        <w:br w:type="page"/>
      </w:r>
    </w:p>
    <w:p w14:paraId="07ED5DEF" w14:textId="27BC6C9B" w:rsidR="001A335A" w:rsidRDefault="001A335A" w:rsidP="001A335A">
      <w:pPr>
        <w:pStyle w:val="TH"/>
        <w:rPr>
          <w:rFonts w:eastAsia="DengXian"/>
          <w:b w:val="0"/>
        </w:rPr>
      </w:pPr>
      <w:r>
        <w:rPr>
          <w:rFonts w:eastAsia="DengXian"/>
        </w:rPr>
        <w:lastRenderedPageBreak/>
        <w:t xml:space="preserve">Table </w:t>
      </w:r>
      <w:r>
        <w:rPr>
          <w:rFonts w:eastAsia="DengXian" w:hint="eastAsia"/>
          <w:lang w:eastAsia="zh-CN"/>
        </w:rPr>
        <w:t>6.32</w:t>
      </w:r>
      <w:r>
        <w:rPr>
          <w:rFonts w:eastAsia="DengXian"/>
          <w:lang w:val="en-US"/>
        </w:rPr>
        <w:t>.3</w:t>
      </w:r>
      <w:r>
        <w:rPr>
          <w:rFonts w:eastAsia="DengXian"/>
        </w:rPr>
        <w:t>-1: The harmonic and IMD products caused by UL DC_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</w:rPr>
        <w:t>_n8</w:t>
      </w:r>
    </w:p>
    <w:tbl>
      <w:tblPr>
        <w:tblW w:w="10731" w:type="dxa"/>
        <w:tblInd w:w="-5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7"/>
        <w:gridCol w:w="1766"/>
        <w:gridCol w:w="1892"/>
        <w:gridCol w:w="2008"/>
        <w:gridCol w:w="1938"/>
      </w:tblGrid>
      <w:tr w:rsidR="001A335A" w14:paraId="7CC5F956" w14:textId="77777777" w:rsidTr="00152546">
        <w:trPr>
          <w:trHeight w:val="402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39607B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UE UL carriers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37338A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fx_low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C0FB5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fx_high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771A0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fy_low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2DC406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fy_high</w:t>
            </w:r>
          </w:p>
        </w:tc>
      </w:tr>
      <w:tr w:rsidR="001A335A" w14:paraId="1D670F12" w14:textId="77777777" w:rsidTr="00152546">
        <w:trPr>
          <w:trHeight w:val="402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FB4C4E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UL frequency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AB341D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880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B05F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915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20AEDE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1710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E16831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en-US" w:eastAsia="zh-CN" w:bidi="ar"/>
              </w:rPr>
              <w:t>1785</w:t>
            </w:r>
          </w:p>
        </w:tc>
      </w:tr>
      <w:tr w:rsidR="001A335A" w14:paraId="61855815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B9F557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</w:t>
            </w:r>
            <w:r>
              <w:rPr>
                <w:rStyle w:val="font21"/>
                <w:rFonts w:eastAsia="SimSun"/>
                <w:lang w:bidi="ar"/>
              </w:rPr>
              <w:t>nd</w:t>
            </w:r>
            <w:r>
              <w:rPr>
                <w:rStyle w:val="font31"/>
                <w:rFonts w:eastAsia="SimSun"/>
                <w:lang w:bidi="ar"/>
              </w:rPr>
              <w:t xml:space="preserve"> 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05CF3E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|fy_low-fx_high|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EC3FAF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|fy_high-fx_low|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54055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|fy_low+fx_low|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5D189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|fy_high+fx_high|</w:t>
            </w:r>
          </w:p>
        </w:tc>
      </w:tr>
      <w:tr w:rsidR="001A335A" w14:paraId="02051869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9107F4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EAEBCF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795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65720A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905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D4BDA1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2590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7B94B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2700</w:t>
            </w:r>
          </w:p>
        </w:tc>
      </w:tr>
      <w:tr w:rsidR="001A335A" w14:paraId="71555F6E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62526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3</w:t>
            </w:r>
            <w:r>
              <w:rPr>
                <w:rStyle w:val="font21"/>
                <w:rFonts w:eastAsia="SimSun"/>
                <w:lang w:bidi="ar"/>
              </w:rPr>
              <w:t xml:space="preserve">rd </w:t>
            </w:r>
            <w:r>
              <w:rPr>
                <w:rStyle w:val="font31"/>
                <w:rFonts w:eastAsia="SimSun"/>
                <w:lang w:bidi="ar"/>
              </w:rPr>
              <w:t>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4BF4B4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 – 2*fx_low|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F77C54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 – 2*fx_high|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695B6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|2*fy_low – fx_high|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E3B9A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|2*fy_high – fx_low|</w:t>
            </w:r>
          </w:p>
        </w:tc>
      </w:tr>
      <w:tr w:rsidR="001A335A" w14:paraId="27931AD1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3AE828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E947A2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6DEA7E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120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C9B90C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2505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CCA998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2690</w:t>
            </w:r>
          </w:p>
        </w:tc>
      </w:tr>
      <w:tr w:rsidR="001A335A" w14:paraId="0A77B72F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7886C3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3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vertAlign w:val="superscript"/>
                <w:lang w:val="en-US" w:eastAsia="zh-CN"/>
              </w:rPr>
              <w:t xml:space="preserve">rd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D6C195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+ fy_low|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D2355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+ fy_high|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D1422D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|2*fy_low + fx_low|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E4B16F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|2*fy_high + fx_high|</w:t>
            </w:r>
          </w:p>
        </w:tc>
      </w:tr>
      <w:tr w:rsidR="001A335A" w14:paraId="1C55A848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BB40F8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83B18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3470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BFC8C2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3615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85876D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4300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94F58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4485</w:t>
            </w:r>
          </w:p>
        </w:tc>
      </w:tr>
      <w:tr w:rsidR="001A335A" w14:paraId="68EFFE23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25864F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3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vertAlign w:val="superscript"/>
                <w:lang w:val="en-US" w:eastAsia="zh-CN"/>
              </w:rPr>
              <w:t xml:space="preserve">rd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39E485C" w14:textId="77777777" w:rsidR="001A335A" w:rsidRDefault="001A335A" w:rsidP="00152546">
            <w:pPr>
              <w:snapToGrid w:val="0"/>
              <w:spacing w:after="0"/>
              <w:jc w:val="center"/>
              <w:textAlignment w:val="top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(fx_low – max BW fy)</w:t>
            </w:r>
          </w:p>
        </w:tc>
        <w:tc>
          <w:tcPr>
            <w:tcW w:w="18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A4ACC16" w14:textId="77777777" w:rsidR="001A335A" w:rsidRDefault="001A335A" w:rsidP="00152546">
            <w:pPr>
              <w:snapToGrid w:val="0"/>
              <w:spacing w:after="0"/>
              <w:jc w:val="center"/>
              <w:textAlignment w:val="top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(fx_high + max BW fy)</w:t>
            </w:r>
          </w:p>
        </w:tc>
        <w:tc>
          <w:tcPr>
            <w:tcW w:w="20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2843998" w14:textId="77777777" w:rsidR="001A335A" w:rsidRDefault="001A335A" w:rsidP="00152546">
            <w:pPr>
              <w:snapToGrid w:val="0"/>
              <w:spacing w:after="0"/>
              <w:jc w:val="center"/>
              <w:textAlignment w:val="top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(fy_low – max BW fx)</w:t>
            </w:r>
          </w:p>
        </w:tc>
        <w:tc>
          <w:tcPr>
            <w:tcW w:w="1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5A22846" w14:textId="77777777" w:rsidR="001A335A" w:rsidRDefault="001A335A" w:rsidP="00152546">
            <w:pPr>
              <w:snapToGrid w:val="0"/>
              <w:spacing w:after="0"/>
              <w:jc w:val="center"/>
              <w:textAlignment w:val="top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(fy_high + max BW fx)</w:t>
            </w:r>
          </w:p>
        </w:tc>
      </w:tr>
      <w:tr w:rsidR="001A335A" w14:paraId="294C6888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F57688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D115E0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860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40FD61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935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45454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1675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ED8B4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1820</w:t>
            </w:r>
          </w:p>
        </w:tc>
      </w:tr>
      <w:tr w:rsidR="001A335A" w14:paraId="1470FB71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52E3EC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4th 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FECF9E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–2* fy_high|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6FB60B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– 2*fy_low|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A78F1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28A5E4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335A" w14:paraId="5D8AC1D6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6AC8D6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A788B8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1810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34BF8D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1590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A573B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55181B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335A" w14:paraId="55D7D80F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B1C83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4th 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1AB6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|3*fx_low –1* fy_high|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D951C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|3*fx_high – 1*fy_low|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232472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|3*fy_low – 1*fx_high|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A0B7F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|3*fy_high – 1*fx_low|</w:t>
            </w:r>
          </w:p>
        </w:tc>
      </w:tr>
      <w:tr w:rsidR="001A335A" w14:paraId="57EFCE47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8897E2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378A2D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855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BCA85B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1035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9373E5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4215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D1BA96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4475</w:t>
            </w:r>
          </w:p>
        </w:tc>
      </w:tr>
      <w:tr w:rsidR="001A335A" w14:paraId="3E89A4F7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C96611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4th 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5D5FB6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+2* fy_low|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2D922D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+2* fy_high|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4D7FA6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6B8BA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</w:p>
        </w:tc>
      </w:tr>
      <w:tr w:rsidR="001A335A" w14:paraId="2F62DDB4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8A7910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5332C6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5180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CFDF9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5400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C0D7CF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23C5AB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</w:p>
        </w:tc>
      </w:tr>
      <w:tr w:rsidR="001A335A" w14:paraId="0BD53705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01F26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4th 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17F00F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|3*fx_low +1* fy_low|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616802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|3*fx_high +1* fy_high|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DFF89A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|3*fy_low + 1*fx_low|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1311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|3*fy_high + 1*fx_high|</w:t>
            </w:r>
          </w:p>
        </w:tc>
      </w:tr>
      <w:tr w:rsidR="001A335A" w14:paraId="09BE1E83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AC7171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88BF7D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4350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26E42B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4530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C2395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6010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BDDC6D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6235</w:t>
            </w:r>
          </w:p>
        </w:tc>
      </w:tr>
      <w:tr w:rsidR="001A335A" w14:paraId="4D317C84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A5440E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5th 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0BD55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|fx_low – 4*fy_high|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C1D19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|fx_high – 4*fy_low|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54344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 – 4*fx_high|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0252DC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 – 4*fx_low|</w:t>
            </w:r>
          </w:p>
        </w:tc>
      </w:tr>
      <w:tr w:rsidR="001A335A" w14:paraId="460217EC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2AF70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915392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6260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3FF9DB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5925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11D19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1950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A6406B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1735</w:t>
            </w:r>
          </w:p>
        </w:tc>
      </w:tr>
      <w:tr w:rsidR="001A335A" w14:paraId="131E35C8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C8469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5th 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509B84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|fx_low + 4*fy_low|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6AFBF5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|fx_high + 4*fy_high|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50BA26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 + 4*fx_low|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021CF8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 + 4*fx_high|</w:t>
            </w:r>
          </w:p>
        </w:tc>
      </w:tr>
      <w:tr w:rsidR="001A335A" w14:paraId="6C3589A2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01EB6A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B0E600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7720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74531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8055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A4389A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5230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1C3BF9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5445</w:t>
            </w:r>
          </w:p>
        </w:tc>
      </w:tr>
      <w:tr w:rsidR="001A335A" w14:paraId="08C8B7E9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EE054F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5th 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4E9279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– 3*fy_high|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55FF95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– 3*fy_low|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3A9F8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|2*fy_low – 3*fx_high|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6611F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|2*fy_high – 3*fx_low|</w:t>
            </w:r>
          </w:p>
        </w:tc>
      </w:tr>
      <w:tr w:rsidR="001A335A" w14:paraId="253A7E23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440A5D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4E456A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3595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C9ACC0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3300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F5394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675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A28E51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930</w:t>
            </w:r>
          </w:p>
        </w:tc>
      </w:tr>
      <w:tr w:rsidR="001A335A" w14:paraId="03AAFE55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05CDD8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5th order IMD products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B6BC1A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+ 3*fy_low|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5AE2C0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+ 3*fy_high|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B9A728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|2*fy_low + 3*fx_low|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4E8757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|2*fy_high + 3*fx_high|</w:t>
            </w:r>
          </w:p>
        </w:tc>
      </w:tr>
      <w:tr w:rsidR="001A335A" w14:paraId="58105507" w14:textId="77777777" w:rsidTr="00152546">
        <w:trPr>
          <w:trHeight w:val="402"/>
        </w:trPr>
        <w:tc>
          <w:tcPr>
            <w:tcW w:w="3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EBC1BE" w14:textId="77777777" w:rsidR="001A335A" w:rsidRDefault="001A335A" w:rsidP="00152546">
            <w:pPr>
              <w:snapToGrid w:val="0"/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747F12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6890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3BC8B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7185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8F8233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6060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2AC14" w14:textId="77777777" w:rsidR="001A335A" w:rsidRDefault="001A335A" w:rsidP="00152546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6315</w:t>
            </w:r>
          </w:p>
        </w:tc>
      </w:tr>
    </w:tbl>
    <w:p w14:paraId="059ADE9D" w14:textId="77777777" w:rsidR="001A335A" w:rsidRDefault="001A335A" w:rsidP="001A335A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p w14:paraId="215AE42F" w14:textId="77777777" w:rsidR="001A335A" w:rsidRDefault="001A335A" w:rsidP="001A335A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The harmonic and IMD products caused by UL DC_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  <w:lang w:eastAsia="ko-KR"/>
        </w:rPr>
        <w:t>_n4</w:t>
      </w:r>
      <w:r>
        <w:rPr>
          <w:rFonts w:eastAsia="DengXian" w:hint="eastAsia"/>
          <w:lang w:val="en-US" w:eastAsia="zh-CN"/>
        </w:rPr>
        <w:t>1</w:t>
      </w:r>
      <w:r>
        <w:rPr>
          <w:rFonts w:eastAsia="DengXian"/>
          <w:lang w:eastAsia="ko-KR"/>
        </w:rPr>
        <w:t xml:space="preserve"> are shown below.</w:t>
      </w:r>
    </w:p>
    <w:p w14:paraId="36F0ACED" w14:textId="2FE78C1F" w:rsidR="001A335A" w:rsidRDefault="001A335A" w:rsidP="001A335A">
      <w:pPr>
        <w:pStyle w:val="TH"/>
        <w:rPr>
          <w:rFonts w:eastAsia="DengXian"/>
          <w:b w:val="0"/>
          <w:lang w:eastAsia="zh-CN"/>
        </w:rPr>
      </w:pPr>
      <w:r>
        <w:rPr>
          <w:rFonts w:eastAsia="DengXian"/>
        </w:rPr>
        <w:t xml:space="preserve">Table </w:t>
      </w:r>
      <w:r>
        <w:rPr>
          <w:rFonts w:eastAsia="DengXian" w:hint="eastAsia"/>
          <w:lang w:eastAsia="zh-CN"/>
        </w:rPr>
        <w:t>6.32</w:t>
      </w:r>
      <w:r>
        <w:rPr>
          <w:rFonts w:eastAsia="DengXian"/>
          <w:lang w:val="en-US"/>
        </w:rPr>
        <w:t>.3</w:t>
      </w:r>
      <w:r>
        <w:rPr>
          <w:rFonts w:eastAsia="DengXian"/>
        </w:rPr>
        <w:t>-2: The harmonic and IMD products caused by UL DC_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</w:rPr>
        <w:t>_n4</w:t>
      </w:r>
      <w:r>
        <w:rPr>
          <w:rFonts w:eastAsia="DengXian" w:hint="eastAsia"/>
          <w:lang w:val="en-US" w:eastAsia="zh-CN"/>
        </w:rPr>
        <w:t>1</w:t>
      </w:r>
    </w:p>
    <w:tbl>
      <w:tblPr>
        <w:tblW w:w="5441" w:type="pct"/>
        <w:tblInd w:w="-441" w:type="dxa"/>
        <w:tblLook w:val="04A0" w:firstRow="1" w:lastRow="0" w:firstColumn="1" w:lastColumn="0" w:noHBand="0" w:noVBand="1"/>
      </w:tblPr>
      <w:tblGrid>
        <w:gridCol w:w="2992"/>
        <w:gridCol w:w="1871"/>
        <w:gridCol w:w="1871"/>
        <w:gridCol w:w="1872"/>
        <w:gridCol w:w="1874"/>
      </w:tblGrid>
      <w:tr w:rsidR="001A335A" w14:paraId="3C2D1E62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26CF5F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UE UL carriers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E5018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fx_low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387BA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fx_high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AD0B3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fy_low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252C9B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fy_high</w:t>
            </w:r>
          </w:p>
        </w:tc>
      </w:tr>
      <w:tr w:rsidR="001A335A" w14:paraId="0B09ED3D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37AE8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UL frequency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EDFEF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1710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1C2DE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1785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BD9FFA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2496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AF382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 w:bidi="ar"/>
              </w:rPr>
              <w:t>2690</w:t>
            </w:r>
          </w:p>
        </w:tc>
      </w:tr>
      <w:tr w:rsidR="001A335A" w14:paraId="174BDF6E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EF210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lastRenderedPageBreak/>
              <w:t>2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vertAlign w:val="superscript"/>
                <w:lang w:val="en-US" w:eastAsia="zh-CN"/>
              </w:rPr>
              <w:t>nd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01F90C6F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|fy_low-fx_high|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4A5EAFC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|fy_high-fx_low|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2D8A3AA4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|fy_low+fx_low|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2AF86BCA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|fy_high+fx_high|</w:t>
            </w:r>
          </w:p>
        </w:tc>
      </w:tr>
      <w:tr w:rsidR="001A335A" w14:paraId="0460163A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C73788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79AA3B90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711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12BBF761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980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500E05A6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4206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44FBA11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4475</w:t>
            </w:r>
          </w:p>
        </w:tc>
      </w:tr>
      <w:tr w:rsidR="001A335A" w14:paraId="0E403D1E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14FE3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3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vertAlign w:val="superscript"/>
                <w:lang w:val="en-US" w:eastAsia="zh-CN"/>
              </w:rPr>
              <w:t xml:space="preserve">rd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65A2A6BB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 – 2*fx_low|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2BE34A1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 – 2*fx_high|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499E65B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|2*fy_low – fx_high|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5CB10601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|2*fy_high – fx_low|</w:t>
            </w:r>
          </w:p>
        </w:tc>
      </w:tr>
      <w:tr w:rsidR="001A335A" w14:paraId="53C72A22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7558D3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1DDD87F2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730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56B51AF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1074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7CD85D94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3207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138AED88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3670</w:t>
            </w:r>
          </w:p>
        </w:tc>
      </w:tr>
      <w:tr w:rsidR="001A335A" w14:paraId="13EA9B99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A84F3E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3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vertAlign w:val="superscript"/>
                <w:lang w:val="en-US" w:eastAsia="zh-CN"/>
              </w:rPr>
              <w:t xml:space="preserve">rd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F4BEC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+ fy_low|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4806E0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+ fy_high|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3CA1C2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|2*fy_low + fx_low|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655E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|2*fy_high + fx_high|</w:t>
            </w:r>
          </w:p>
        </w:tc>
      </w:tr>
      <w:tr w:rsidR="001A335A" w14:paraId="16EADD1F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5FE8CB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726DAB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5916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E5FC43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6260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B403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6702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BB92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7165</w:t>
            </w:r>
          </w:p>
        </w:tc>
      </w:tr>
      <w:tr w:rsidR="001A335A" w14:paraId="69CC2333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19A78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FCDE0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–2* fy_high|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9F3E0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– 2*fy_low|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5DA89F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1ACA35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335A" w14:paraId="7C2BF233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F5476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81326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1960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3824F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1422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3ABA96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14D494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335A" w14:paraId="2CF4B98A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796D3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1DFB8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|3*fx_low –1* fy_high|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038C3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|3*fx_high – 1*fy_low|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E5D0B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|3*fy_low – 1*fx_high|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449ED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|3*fy_high – 1*fx_low|</w:t>
            </w:r>
          </w:p>
        </w:tc>
      </w:tr>
      <w:tr w:rsidR="001A335A" w14:paraId="2ABD581A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EBA50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E62B8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2440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E124B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2859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0C55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5703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FDC24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6360</w:t>
            </w:r>
          </w:p>
        </w:tc>
      </w:tr>
      <w:tr w:rsidR="001A335A" w14:paraId="15EF4C26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99D36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0EA32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+2* fy_low|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5683C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+2* fy_high|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CD177" w14:textId="77777777" w:rsidR="001A335A" w:rsidRDefault="001A335A" w:rsidP="0015254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C8BE3" w14:textId="77777777" w:rsidR="001A335A" w:rsidRDefault="001A335A" w:rsidP="0015254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335A" w14:paraId="53F8A17E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908A0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CAC2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8412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53FB0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8950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935E2" w14:textId="77777777" w:rsidR="001A335A" w:rsidRDefault="001A335A" w:rsidP="0015254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4C4A3" w14:textId="77777777" w:rsidR="001A335A" w:rsidRDefault="001A335A" w:rsidP="0015254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335A" w14:paraId="7DED7BD9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8376B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2B2C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|3*fx_low +1* fy_low|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14AE4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|3*fx_high +1* fy_high|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2FB6D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|3*fy_low + 1*fx_low|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43BF8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|3*fy_high + 1*fx_high|</w:t>
            </w:r>
          </w:p>
        </w:tc>
      </w:tr>
      <w:tr w:rsidR="001A335A" w14:paraId="4CD69B56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51D1C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A769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7626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45A45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8045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7D39F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9198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E4A56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9855</w:t>
            </w:r>
          </w:p>
        </w:tc>
      </w:tr>
      <w:tr w:rsidR="001A335A" w14:paraId="65E7F971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200C4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446D5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|fx_low – 4*fy_high|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E14DE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|fx_high – 4*fy_low|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39164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 – 4*fx_high|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D9632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 – 4*fx_low|</w:t>
            </w:r>
          </w:p>
        </w:tc>
      </w:tr>
      <w:tr w:rsidR="001A335A" w14:paraId="4F7D112A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958DE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2F6F1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9050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86186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8199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25A20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4644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84E9F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4150</w:t>
            </w:r>
          </w:p>
        </w:tc>
      </w:tr>
      <w:tr w:rsidR="001A335A" w14:paraId="1EA35E3E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84536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3F100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|fx_low + 4*fy_low|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15250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|fx_high + 4*fy_high|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F7B3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|fy_low + 4*fx_low|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6B0A3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|fy_high + 4*fx_high|</w:t>
            </w:r>
          </w:p>
        </w:tc>
      </w:tr>
      <w:tr w:rsidR="001A335A" w14:paraId="138E7F9E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34244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2316E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11694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EECDB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12545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14143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9336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1678D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9830</w:t>
            </w:r>
          </w:p>
        </w:tc>
      </w:tr>
      <w:tr w:rsidR="001A335A" w14:paraId="009BF47C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27962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78C27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– 3*fy_high|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88F0E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– 3*fy_low|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4F298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|2*fy_low – 3*fx_high|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B50E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|2*fy_high – 3*fx_low|</w:t>
            </w:r>
          </w:p>
        </w:tc>
      </w:tr>
      <w:tr w:rsidR="001A335A" w14:paraId="1C10562B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EDEF5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C59C3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4650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C5D7C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3918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B617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363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72983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250</w:t>
            </w:r>
          </w:p>
        </w:tc>
      </w:tr>
      <w:tr w:rsidR="001A335A" w14:paraId="1AD0FDD4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65F5A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4CE3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|2*fx_low + 3*fy_low|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821F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|2*fx_high + 3*fy_high|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C08F4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|2*fy_low + 3*fx_low|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034A9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|2*fy_high + 3*fx_high|</w:t>
            </w:r>
          </w:p>
        </w:tc>
      </w:tr>
      <w:tr w:rsidR="001A335A" w14:paraId="666C0F19" w14:textId="77777777" w:rsidTr="00152546">
        <w:trPr>
          <w:trHeight w:val="402"/>
        </w:trPr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67DF6" w14:textId="77777777" w:rsidR="001A335A" w:rsidRDefault="001A335A" w:rsidP="00152546">
            <w:pPr>
              <w:spacing w:after="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B3F4D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10908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84D41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11640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8A01D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10122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348C8" w14:textId="77777777" w:rsidR="001A335A" w:rsidRDefault="001A335A" w:rsidP="0015254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10735</w:t>
            </w:r>
          </w:p>
        </w:tc>
      </w:tr>
    </w:tbl>
    <w:p w14:paraId="5A8C2864" w14:textId="77777777" w:rsidR="001A335A" w:rsidRDefault="001A335A" w:rsidP="001A335A">
      <w:pPr>
        <w:rPr>
          <w:rFonts w:eastAsia="SimSun"/>
          <w:lang w:val="en-US" w:eastAsia="zh-CN"/>
        </w:rPr>
      </w:pPr>
    </w:p>
    <w:p w14:paraId="4DF67D43" w14:textId="77777777" w:rsidR="001A335A" w:rsidRDefault="001A335A" w:rsidP="001A335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In light of the above co-existence table, we can observe:</w:t>
      </w:r>
    </w:p>
    <w:p w14:paraId="043053A0" w14:textId="77777777" w:rsidR="001A335A" w:rsidRDefault="001A335A" w:rsidP="001A335A">
      <w:pPr>
        <w:pStyle w:val="EditorsNote"/>
        <w:keepLines w:val="0"/>
        <w:widowControl w:val="0"/>
        <w:ind w:left="0" w:firstLine="284"/>
        <w:rPr>
          <w:color w:val="auto"/>
          <w:lang w:val="en-US" w:eastAsia="zh-CN"/>
        </w:rPr>
      </w:pPr>
      <w:bookmarkStart w:id="409" w:name="OLE_LINK6"/>
      <w:r>
        <w:rPr>
          <w:color w:val="auto"/>
          <w:lang w:val="en-US" w:eastAsia="zh-CN"/>
        </w:rPr>
        <w:t>IMD 2 and IMD3 caused by 3+n8 may fall into the its own band n41 Rx</w:t>
      </w:r>
    </w:p>
    <w:bookmarkEnd w:id="409"/>
    <w:p w14:paraId="4D04E443" w14:textId="77777777" w:rsidR="001A335A" w:rsidRDefault="001A335A" w:rsidP="001A335A">
      <w:pPr>
        <w:pStyle w:val="EditorsNote"/>
        <w:keepLines w:val="0"/>
        <w:widowControl w:val="0"/>
        <w:ind w:left="0" w:firstLine="284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IMD 2 and IMD3 caused by 3+n41 </w:t>
      </w:r>
      <w:bookmarkStart w:id="410" w:name="OLE_LINK8"/>
      <w:r>
        <w:rPr>
          <w:color w:val="auto"/>
          <w:lang w:val="en-US" w:eastAsia="zh-CN"/>
        </w:rPr>
        <w:t>may fall into the its own band n8 Rx</w:t>
      </w:r>
      <w:bookmarkEnd w:id="410"/>
    </w:p>
    <w:p w14:paraId="4FB5AE96" w14:textId="0CA85A89" w:rsidR="001A335A" w:rsidRDefault="001A335A" w:rsidP="00147049">
      <w:pPr>
        <w:pStyle w:val="3"/>
        <w:rPr>
          <w:lang w:val="en-US" w:eastAsia="zh-CN"/>
        </w:rPr>
      </w:pPr>
      <w:bookmarkStart w:id="411" w:name="_Toc135927781"/>
      <w:r>
        <w:rPr>
          <w:rFonts w:hint="eastAsia"/>
          <w:lang w:val="en-US" w:eastAsia="zh-CN"/>
        </w:rPr>
        <w:t>6.32</w:t>
      </w:r>
      <w:r>
        <w:rPr>
          <w:lang w:val="en-US" w:eastAsia="zh-CN"/>
        </w:rPr>
        <w:t>.4</w:t>
      </w:r>
      <w:r>
        <w:rPr>
          <w:lang w:val="en-US" w:eastAsia="zh-CN"/>
        </w:rPr>
        <w:tab/>
        <w:t xml:space="preserve"> ∆T</w:t>
      </w:r>
      <w:r w:rsidRPr="00B94A68">
        <w:t>IB</w:t>
      </w:r>
      <w:r>
        <w:rPr>
          <w:lang w:val="en-US" w:eastAsia="zh-CN"/>
        </w:rPr>
        <w:t xml:space="preserve"> and ∆R</w:t>
      </w:r>
      <w:r w:rsidRPr="00B94A68">
        <w:t>IB</w:t>
      </w:r>
      <w:r>
        <w:rPr>
          <w:lang w:val="en-US" w:eastAsia="zh-CN"/>
        </w:rPr>
        <w:t xml:space="preserve"> values</w:t>
      </w:r>
      <w:bookmarkEnd w:id="411"/>
    </w:p>
    <w:p w14:paraId="07F79EF1" w14:textId="77777777" w:rsidR="001A335A" w:rsidRDefault="001A335A" w:rsidP="001A335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Referring to CA_n3A-n8A-n41A, </w:t>
      </w:r>
      <w:r>
        <w:rPr>
          <w:rFonts w:eastAsia="DengXian"/>
        </w:rPr>
        <w:t>ΔT</w:t>
      </w:r>
      <w:r>
        <w:rPr>
          <w:rFonts w:eastAsia="DengXian"/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>
        <w:rPr>
          <w:rFonts w:eastAsia="DengXian"/>
        </w:rPr>
        <w:t>ΔR</w:t>
      </w:r>
      <w:r>
        <w:rPr>
          <w:rFonts w:eastAsia="DengXian"/>
          <w:vertAlign w:val="subscript"/>
        </w:rPr>
        <w:t>IB,c</w:t>
      </w:r>
      <w:r>
        <w:rPr>
          <w:rFonts w:eastAsia="SimSun"/>
          <w:lang w:val="en-US" w:eastAsia="zh-CN"/>
        </w:rPr>
        <w:t xml:space="preserve"> for DC_3A_n8A-n41A can be specified as below.</w:t>
      </w:r>
    </w:p>
    <w:p w14:paraId="41992CFD" w14:textId="49039399" w:rsidR="001A335A" w:rsidRDefault="001A335A" w:rsidP="001A335A">
      <w:pPr>
        <w:pStyle w:val="TH"/>
        <w:rPr>
          <w:rFonts w:eastAsia="DengXian"/>
          <w:b w:val="0"/>
        </w:rPr>
      </w:pPr>
      <w:r>
        <w:rPr>
          <w:rFonts w:eastAsia="DengXian"/>
        </w:rPr>
        <w:t xml:space="preserve">Table </w:t>
      </w:r>
      <w:r>
        <w:rPr>
          <w:rFonts w:eastAsia="DengXian" w:hint="eastAsia"/>
          <w:lang w:eastAsia="zh-CN"/>
        </w:rPr>
        <w:t>6.32</w:t>
      </w:r>
      <w:r>
        <w:rPr>
          <w:rFonts w:eastAsia="DengXian"/>
          <w:lang w:val="en-US"/>
        </w:rPr>
        <w:t>.4</w:t>
      </w:r>
      <w:r>
        <w:rPr>
          <w:rFonts w:eastAsia="DengXian"/>
        </w:rPr>
        <w:t>-1: ΔT</w:t>
      </w:r>
      <w:r>
        <w:rPr>
          <w:rFonts w:eastAsia="DengXian"/>
          <w:vertAlign w:val="subscript"/>
        </w:rPr>
        <w:t>IB,c</w:t>
      </w:r>
      <w:r>
        <w:rPr>
          <w:rFonts w:eastAsia="DengXian"/>
        </w:rPr>
        <w:t xml:space="preserve"> due to EN-DC(three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1A335A" w14:paraId="45FBCB91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FAA8C" w14:textId="77777777" w:rsidR="001A335A" w:rsidRDefault="001A335A" w:rsidP="00152546">
            <w:pPr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7F05" w14:textId="77777777" w:rsidR="001A335A" w:rsidRDefault="001A335A" w:rsidP="00152546">
            <w:pPr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ΔT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IB,c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for E-UTRA band / NR band (dB)</w:t>
            </w:r>
            <w:r>
              <w:rPr>
                <w:rFonts w:ascii="Arial" w:eastAsia="DengXian" w:hAnsi="Arial"/>
                <w:b/>
                <w:sz w:val="18"/>
                <w:vertAlign w:val="superscript"/>
                <w:lang w:eastAsia="en-US"/>
              </w:rPr>
              <w:t>6</w:t>
            </w:r>
          </w:p>
        </w:tc>
      </w:tr>
      <w:tr w:rsidR="001A335A" w14:paraId="2AD25704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511D" w14:textId="77777777" w:rsidR="001A335A" w:rsidRDefault="001A335A" w:rsidP="00152546">
            <w:pPr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C4C3" w14:textId="77777777" w:rsidR="001A335A" w:rsidRDefault="001A335A" w:rsidP="00152546">
            <w:pPr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 w:hint="eastAsia"/>
                <w:b/>
                <w:sz w:val="18"/>
                <w:lang w:eastAsia="en-US"/>
              </w:rPr>
              <w:t>C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>omponent band in order of bands in configuration</w:t>
            </w:r>
            <w:r>
              <w:rPr>
                <w:rFonts w:ascii="Arial" w:eastAsia="DengXian" w:hAnsi="Arial"/>
                <w:b/>
                <w:sz w:val="18"/>
                <w:vertAlign w:val="superscript"/>
                <w:lang w:eastAsia="en-US"/>
              </w:rPr>
              <w:t>7</w:t>
            </w:r>
          </w:p>
        </w:tc>
      </w:tr>
      <w:tr w:rsidR="001A335A" w14:paraId="4D4825B2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F6B0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eastAsia="zh-TW"/>
              </w:rPr>
              <w:t>DC_</w:t>
            </w:r>
            <w:r>
              <w:rPr>
                <w:rFonts w:ascii="Arial" w:eastAsia="DengXian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="DengXian" w:hAnsi="Arial" w:cs="Arial"/>
                <w:sz w:val="18"/>
                <w:lang w:eastAsia="zh-TW"/>
              </w:rPr>
              <w:t>_n8-n4</w:t>
            </w:r>
            <w:r>
              <w:rPr>
                <w:rFonts w:ascii="Arial" w:eastAsia="DengXian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ADA8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en-US"/>
              </w:rPr>
              <w:t>0.</w:t>
            </w:r>
            <w:r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D934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  <w:lang w:eastAsia="en-US"/>
              </w:rPr>
              <w:t>0</w:t>
            </w:r>
            <w:r>
              <w:rPr>
                <w:rFonts w:ascii="Arial" w:eastAsia="DengXian" w:hAnsi="Arial"/>
                <w:sz w:val="18"/>
                <w:lang w:eastAsia="en-US"/>
              </w:rPr>
              <w:t>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6B31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eastAsia="en-US"/>
              </w:rPr>
              <w:t>0.3</w:t>
            </w:r>
            <w:r>
              <w:rPr>
                <w:rFonts w:ascii="Arial" w:eastAsia="DengXian" w:hAnsi="Arial" w:hint="eastAsia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0.8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4</w:t>
            </w:r>
          </w:p>
        </w:tc>
      </w:tr>
      <w:tr w:rsidR="001A335A" w14:paraId="41033D8B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F0E8" w14:textId="77777777" w:rsidR="001A335A" w:rsidRDefault="001A335A" w:rsidP="00152546">
            <w:pPr>
              <w:pStyle w:val="TAN"/>
              <w:rPr>
                <w:szCs w:val="18"/>
              </w:rPr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 w14:paraId="6158ECEA" w14:textId="77777777" w:rsidR="001A335A" w:rsidRDefault="001A335A" w:rsidP="00152546">
            <w:pPr>
              <w:pStyle w:val="TAN"/>
              <w:rPr>
                <w:rFonts w:eastAsia="DengXian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 w14:paraId="2B85B7C8" w14:textId="77777777" w:rsidR="001A335A" w:rsidRDefault="001A335A" w:rsidP="0015254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en-US"/>
              </w:rPr>
              <w:t>NOTE 6:</w:t>
            </w:r>
            <w:r>
              <w:rPr>
                <w:rFonts w:ascii="Arial" w:eastAsia="DengXian" w:hAnsi="Arial"/>
                <w:sz w:val="18"/>
                <w:lang w:eastAsia="en-US"/>
              </w:rPr>
              <w:tab/>
              <w:t>“-” denotes ΔT</w:t>
            </w:r>
            <w:r>
              <w:rPr>
                <w:rFonts w:ascii="Arial" w:eastAsia="DengXian" w:hAnsi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ascii="Arial" w:eastAsia="DengXian" w:hAnsi="Arial"/>
                <w:sz w:val="18"/>
                <w:lang w:eastAsia="en-US"/>
              </w:rPr>
              <w:t xml:space="preserve"> = 0.</w:t>
            </w:r>
          </w:p>
          <w:p w14:paraId="43E84747" w14:textId="77777777" w:rsidR="001A335A" w:rsidRDefault="001A335A" w:rsidP="0015254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szCs w:val="18"/>
                <w:lang w:eastAsia="en-US"/>
              </w:rPr>
              <w:t>NOTE 7:</w:t>
            </w:r>
            <w:r>
              <w:rPr>
                <w:rFonts w:ascii="Arial" w:eastAsia="DengXian" w:hAnsi="Arial"/>
                <w:sz w:val="18"/>
                <w:szCs w:val="18"/>
                <w:lang w:eastAsia="en-US"/>
              </w:rPr>
              <w:tab/>
              <w:t>The component band order in the configuration should be listed by the order of E-UTRA band and NR band respectively</w:t>
            </w:r>
            <w:r>
              <w:rPr>
                <w:rFonts w:ascii="Arial" w:eastAsia="DengXian" w:hAnsi="Arial" w:hint="eastAsia"/>
                <w:sz w:val="18"/>
                <w:szCs w:val="18"/>
                <w:lang w:eastAsia="en-US"/>
              </w:rPr>
              <w:t>,</w:t>
            </w:r>
            <w:r>
              <w:rPr>
                <w:rFonts w:ascii="Arial" w:eastAsia="DengXian" w:hAnsi="Arial"/>
                <w:sz w:val="18"/>
                <w:szCs w:val="18"/>
                <w:lang w:eastAsia="en-US"/>
              </w:rPr>
              <w:t xml:space="preserve"> such as for DC_66_(n)12 the band order from left to right is 12, 66 and n12.</w:t>
            </w:r>
          </w:p>
        </w:tc>
      </w:tr>
    </w:tbl>
    <w:p w14:paraId="345CD3AA" w14:textId="77777777" w:rsidR="001A335A" w:rsidRDefault="001A335A" w:rsidP="001A335A">
      <w:pPr>
        <w:rPr>
          <w:rFonts w:eastAsia="DengXian"/>
        </w:rPr>
      </w:pPr>
    </w:p>
    <w:p w14:paraId="6830F640" w14:textId="69CDE47C" w:rsidR="001A335A" w:rsidRDefault="001A335A" w:rsidP="001A335A">
      <w:pPr>
        <w:pStyle w:val="TH"/>
        <w:rPr>
          <w:rFonts w:eastAsia="DengXian"/>
          <w:b w:val="0"/>
        </w:rPr>
      </w:pPr>
      <w:r>
        <w:rPr>
          <w:rFonts w:eastAsia="DengXian"/>
        </w:rPr>
        <w:lastRenderedPageBreak/>
        <w:t xml:space="preserve">Table </w:t>
      </w:r>
      <w:r>
        <w:rPr>
          <w:rFonts w:eastAsia="DengXian" w:hint="eastAsia"/>
          <w:lang w:eastAsia="zh-CN"/>
        </w:rPr>
        <w:t>6.32</w:t>
      </w:r>
      <w:r>
        <w:rPr>
          <w:rFonts w:eastAsia="DengXian"/>
        </w:rPr>
        <w:t>.4-2: ΔR</w:t>
      </w:r>
      <w:r>
        <w:rPr>
          <w:rFonts w:eastAsia="DengXian"/>
          <w:vertAlign w:val="subscript"/>
        </w:rPr>
        <w:t>IB,c</w:t>
      </w:r>
      <w:r>
        <w:rPr>
          <w:rFonts w:eastAsia="DengXian"/>
        </w:rPr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1A335A" w14:paraId="1BBA7CD5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3D8C1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4658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ΔR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IB,c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for E-UTRA band / NR band (dB)</w:t>
            </w:r>
            <w:r>
              <w:rPr>
                <w:rFonts w:ascii="Arial" w:eastAsia="DengXian" w:hAnsi="Arial"/>
                <w:b/>
                <w:sz w:val="18"/>
                <w:vertAlign w:val="superscript"/>
                <w:lang w:eastAsia="en-US"/>
              </w:rPr>
              <w:t>7</w:t>
            </w:r>
          </w:p>
        </w:tc>
      </w:tr>
      <w:tr w:rsidR="001A335A" w14:paraId="5F01483A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A934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2814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vertAlign w:val="superscript"/>
              </w:rPr>
            </w:pPr>
            <w:r>
              <w:rPr>
                <w:rFonts w:ascii="Arial" w:eastAsia="DengXian" w:hAnsi="Arial" w:hint="eastAsia"/>
                <w:b/>
                <w:sz w:val="18"/>
                <w:lang w:eastAsia="en-US"/>
              </w:rPr>
              <w:t>C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>omponent band in order of bands in configuration</w:t>
            </w:r>
            <w:r>
              <w:rPr>
                <w:rFonts w:ascii="Arial" w:eastAsia="DengXian" w:hAnsi="Arial"/>
                <w:b/>
                <w:sz w:val="18"/>
                <w:vertAlign w:val="superscript"/>
                <w:lang w:eastAsia="en-US"/>
              </w:rPr>
              <w:t>8</w:t>
            </w:r>
          </w:p>
        </w:tc>
      </w:tr>
      <w:tr w:rsidR="001A335A" w14:paraId="4BADEA10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C56B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eastAsia="zh-TW"/>
              </w:rPr>
              <w:t>DC_</w:t>
            </w:r>
            <w:r>
              <w:rPr>
                <w:rFonts w:ascii="Arial" w:eastAsia="DengXian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="DengXian" w:hAnsi="Arial" w:cs="Arial"/>
                <w:sz w:val="18"/>
                <w:lang w:eastAsia="zh-TW"/>
              </w:rPr>
              <w:t>_n8-n4</w:t>
            </w:r>
            <w:r>
              <w:rPr>
                <w:rFonts w:ascii="Arial" w:eastAsia="DengXian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665F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35CF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en-US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243C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/0.5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4</w:t>
            </w:r>
          </w:p>
        </w:tc>
      </w:tr>
      <w:tr w:rsidR="001A335A" w14:paraId="41D151DF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409A" w14:textId="77777777" w:rsidR="001A335A" w:rsidRDefault="001A335A" w:rsidP="00152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The requirement is applied for UE transmitting on the frequency range of 2515 - 2690 MHz.</w:t>
            </w:r>
          </w:p>
          <w:p w14:paraId="1A303727" w14:textId="77777777" w:rsidR="001A335A" w:rsidRDefault="001A335A" w:rsidP="00152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The requirement</w:t>
            </w:r>
            <w:r>
              <w:rPr>
                <w:rFonts w:ascii="Arial" w:hAnsi="Arial"/>
                <w:sz w:val="18"/>
                <w:lang w:eastAsia="ja-JP"/>
              </w:rPr>
              <w:t xml:space="preserve"> is applied for UE transmitting on the frequency range of 2496 – 25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5 MHz.</w:t>
            </w:r>
          </w:p>
          <w:p w14:paraId="46C09987" w14:textId="77777777" w:rsidR="001A335A" w:rsidRDefault="001A335A" w:rsidP="0015254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en-US"/>
              </w:rPr>
              <w:t>NOTE 7:</w:t>
            </w:r>
            <w:r>
              <w:rPr>
                <w:rFonts w:ascii="Arial" w:eastAsia="DengXian" w:hAnsi="Arial"/>
                <w:sz w:val="18"/>
                <w:lang w:eastAsia="en-US"/>
              </w:rPr>
              <w:tab/>
              <w:t>“-” denotes ΔR</w:t>
            </w:r>
            <w:r>
              <w:rPr>
                <w:rFonts w:ascii="Arial" w:eastAsia="DengXian" w:hAnsi="Arial"/>
                <w:sz w:val="18"/>
                <w:vertAlign w:val="subscript"/>
                <w:lang w:eastAsia="en-US"/>
              </w:rPr>
              <w:t>IB,c</w:t>
            </w:r>
            <w:r>
              <w:rPr>
                <w:rFonts w:ascii="Arial" w:eastAsia="DengXian" w:hAnsi="Arial"/>
                <w:sz w:val="18"/>
                <w:lang w:eastAsia="en-US"/>
              </w:rPr>
              <w:t xml:space="preserve"> = 0.</w:t>
            </w:r>
          </w:p>
          <w:p w14:paraId="65CE9905" w14:textId="77777777" w:rsidR="001A335A" w:rsidRDefault="001A335A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eastAsia="en-US"/>
              </w:rPr>
              <w:t>NOTE 8:</w:t>
            </w:r>
            <w:r>
              <w:rPr>
                <w:rFonts w:ascii="Arial" w:eastAsia="DengXian" w:hAnsi="Arial"/>
                <w:sz w:val="18"/>
                <w:szCs w:val="18"/>
                <w:lang w:eastAsia="en-US"/>
              </w:rPr>
              <w:tab/>
              <w:t>The component band order in the configuration should be listed by the order of E-UTRA band and NR band respectively</w:t>
            </w:r>
            <w:r>
              <w:rPr>
                <w:rFonts w:ascii="Arial" w:eastAsia="DengXian" w:hAnsi="Arial" w:hint="eastAsia"/>
                <w:sz w:val="18"/>
                <w:szCs w:val="18"/>
                <w:lang w:eastAsia="en-US"/>
              </w:rPr>
              <w:t>,</w:t>
            </w:r>
            <w:r>
              <w:rPr>
                <w:rFonts w:ascii="Arial" w:eastAsia="DengXian" w:hAnsi="Arial"/>
                <w:sz w:val="18"/>
                <w:szCs w:val="18"/>
                <w:lang w:eastAsia="en-US"/>
              </w:rPr>
              <w:t xml:space="preserve"> such as for DC_5_(n)12 the band order from left to right is 5, 12 and n12.</w:t>
            </w:r>
          </w:p>
        </w:tc>
      </w:tr>
    </w:tbl>
    <w:p w14:paraId="163EB7EC" w14:textId="77777777" w:rsidR="001A335A" w:rsidRDefault="001A335A" w:rsidP="001A335A">
      <w:pPr>
        <w:rPr>
          <w:rFonts w:eastAsia="DengXian"/>
          <w:lang w:eastAsia="zh-CN"/>
        </w:rPr>
      </w:pPr>
    </w:p>
    <w:p w14:paraId="7F229F63" w14:textId="51739E6B" w:rsidR="001A335A" w:rsidRDefault="001A335A" w:rsidP="00147049">
      <w:pPr>
        <w:pStyle w:val="3"/>
        <w:rPr>
          <w:lang w:val="en-US" w:eastAsia="zh-CN"/>
        </w:rPr>
      </w:pPr>
      <w:bookmarkStart w:id="412" w:name="_Toc135927782"/>
      <w:r>
        <w:rPr>
          <w:rFonts w:hint="eastAsia"/>
          <w:lang w:val="en-US" w:eastAsia="zh-CN"/>
        </w:rPr>
        <w:t>6.32</w:t>
      </w:r>
      <w:r>
        <w:rPr>
          <w:lang w:val="en-US" w:eastAsia="zh-CN"/>
        </w:rPr>
        <w:t>.5</w:t>
      </w:r>
      <w:r>
        <w:rPr>
          <w:lang w:val="en-US" w:eastAsia="zh-CN"/>
        </w:rPr>
        <w:tab/>
        <w:t xml:space="preserve"> MSD requirements</w:t>
      </w:r>
      <w:bookmarkEnd w:id="412"/>
    </w:p>
    <w:p w14:paraId="6E49A42E" w14:textId="4676D5CB" w:rsidR="001A335A" w:rsidRDefault="001F0DEB" w:rsidP="001A335A">
      <w:pPr>
        <w:spacing w:after="120"/>
        <w:rPr>
          <w:rFonts w:ascii="Arial" w:eastAsia="SimSun" w:hAnsi="Arial" w:cs="Arial"/>
          <w:kern w:val="2"/>
          <w:lang w:val="en-US" w:eastAsia="zh-CN"/>
        </w:rPr>
      </w:pPr>
      <w:r>
        <w:rPr>
          <w:rFonts w:eastAsia="SimSun"/>
          <w:lang w:val="en-US" w:eastAsia="zh-CN"/>
        </w:rPr>
        <w:t>Referring to DC_</w:t>
      </w:r>
      <w:r w:rsidR="001A335A">
        <w:rPr>
          <w:rFonts w:eastAsia="SimSun"/>
          <w:lang w:val="en-US" w:eastAsia="zh-CN"/>
        </w:rPr>
        <w:t>3A-n8A-n41A,</w:t>
      </w:r>
      <w:r w:rsidR="001A335A">
        <w:rPr>
          <w:rFonts w:eastAsia="SimSun" w:hint="eastAsia"/>
          <w:lang w:val="en-US" w:eastAsia="zh-CN"/>
        </w:rPr>
        <w:t xml:space="preserve"> t</w:t>
      </w:r>
      <w:r w:rsidR="001A335A">
        <w:rPr>
          <w:rFonts w:eastAsia="SimSun"/>
          <w:kern w:val="2"/>
          <w:lang w:val="en-US" w:eastAsia="zh-CN"/>
        </w:rPr>
        <w:t xml:space="preserve">he MSD requirement are defined in table </w:t>
      </w:r>
      <w:bookmarkStart w:id="413" w:name="OLE_LINK7"/>
      <w:r w:rsidR="001A335A">
        <w:rPr>
          <w:rFonts w:eastAsia="SimSun" w:hint="eastAsia"/>
          <w:kern w:val="2"/>
          <w:lang w:val="en-US" w:eastAsia="zh-CN"/>
        </w:rPr>
        <w:t>6.32.5-1</w:t>
      </w:r>
      <w:bookmarkEnd w:id="413"/>
      <w:r w:rsidR="001A335A">
        <w:rPr>
          <w:rFonts w:eastAsia="SimSun"/>
          <w:kern w:val="2"/>
          <w:lang w:val="en-US" w:eastAsia="zh-CN"/>
        </w:rPr>
        <w:t>:</w:t>
      </w:r>
    </w:p>
    <w:p w14:paraId="1A2C656F" w14:textId="74D11284" w:rsidR="001A335A" w:rsidRDefault="001A335A" w:rsidP="001A335A">
      <w:pPr>
        <w:pStyle w:val="TH"/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able </w:t>
      </w:r>
      <w:r>
        <w:rPr>
          <w:rFonts w:hint="eastAsia"/>
          <w:lang w:val="en-US" w:eastAsia="zh-CN"/>
        </w:rPr>
        <w:t>6.32.5-1</w:t>
      </w:r>
      <w:r>
        <w:rPr>
          <w:lang w:eastAsia="zh-CN"/>
        </w:rPr>
        <w:t>: MSD test points for Scell due to dual uplink operation for EN-DC in NR FR1 (three bands)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 w:rsidR="001A335A" w14:paraId="4D255D57" w14:textId="77777777" w:rsidTr="00152546">
        <w:trPr>
          <w:trHeight w:val="187"/>
          <w:jc w:val="center"/>
        </w:trPr>
        <w:tc>
          <w:tcPr>
            <w:tcW w:w="7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1C61" w14:textId="77777777" w:rsidR="001A335A" w:rsidRDefault="001A335A" w:rsidP="00152546">
            <w:pPr>
              <w:pStyle w:val="TAH"/>
            </w:pPr>
            <w:r>
              <w:t>NR or E-UTRA Band / Channel bandwidth / NRB / MSD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1992E7" w14:textId="77777777" w:rsidR="001A335A" w:rsidRDefault="001A335A" w:rsidP="00152546">
            <w:pPr>
              <w:pStyle w:val="TAH"/>
            </w:pPr>
            <w:r>
              <w:t>Source of IMD</w:t>
            </w:r>
          </w:p>
        </w:tc>
      </w:tr>
      <w:tr w:rsidR="001A335A" w14:paraId="0BAC9933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C001" w14:textId="77777777" w:rsidR="001A335A" w:rsidRDefault="001A335A" w:rsidP="00152546">
            <w:pPr>
              <w:pStyle w:val="TAH"/>
            </w:pPr>
            <w:r>
              <w:rPr>
                <w:rFonts w:hint="eastAsia"/>
                <w:lang w:val="en-US" w:eastAsia="zh-CN"/>
              </w:rPr>
              <w:t>ENDC</w:t>
            </w:r>
            <w:r>
              <w:rPr>
                <w:lang w:val="en-US" w:eastAsia="zh-CN"/>
              </w:rPr>
              <w:t xml:space="preserve">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ACCB" w14:textId="77777777" w:rsidR="001A335A" w:rsidRDefault="001A335A" w:rsidP="00152546">
            <w:pPr>
              <w:pStyle w:val="TAH"/>
            </w:pPr>
            <w:r>
              <w:t xml:space="preserve">EUTRA </w:t>
            </w:r>
            <w:r>
              <w:rPr>
                <w:rFonts w:eastAsia="MS Mincho"/>
              </w:rPr>
              <w:t>/ 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E0E" w14:textId="77777777" w:rsidR="001A335A" w:rsidRDefault="001A335A" w:rsidP="0015254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B805" w14:textId="77777777" w:rsidR="001A335A" w:rsidRDefault="001A335A" w:rsidP="0015254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840" w14:textId="77777777" w:rsidR="001A335A" w:rsidRDefault="001A335A" w:rsidP="00152546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052" w14:textId="77777777" w:rsidR="001A335A" w:rsidRDefault="001A335A" w:rsidP="0015254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828" w14:textId="77777777" w:rsidR="001A335A" w:rsidRDefault="001A335A" w:rsidP="0015254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245CE" w14:textId="77777777" w:rsidR="001A335A" w:rsidRDefault="001A335A" w:rsidP="00152546">
            <w:pPr>
              <w:pStyle w:val="TAH"/>
            </w:pPr>
          </w:p>
        </w:tc>
      </w:tr>
      <w:tr w:rsidR="001A335A" w14:paraId="40123EDE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7DF731" w14:textId="394FB404" w:rsidR="001A335A" w:rsidRDefault="001F0DEB" w:rsidP="0015254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 w:rsidR="001A335A">
              <w:rPr>
                <w:lang w:eastAsia="zh-CN"/>
              </w:rPr>
              <w:t>_</w:t>
            </w:r>
            <w:r w:rsidR="001A335A">
              <w:rPr>
                <w:rFonts w:hint="eastAsia"/>
                <w:lang w:val="en-US" w:eastAsia="zh-CN"/>
              </w:rPr>
              <w:t>3A_</w:t>
            </w:r>
            <w:r w:rsidR="001A335A">
              <w:rPr>
                <w:lang w:eastAsia="zh-CN"/>
              </w:rPr>
              <w:t>n</w:t>
            </w:r>
            <w:r w:rsidR="001A335A">
              <w:rPr>
                <w:rFonts w:hint="eastAsia"/>
                <w:lang w:val="en-US" w:eastAsia="zh-CN"/>
              </w:rPr>
              <w:t>8A</w:t>
            </w:r>
            <w:r w:rsidR="001A335A">
              <w:rPr>
                <w:lang w:eastAsia="zh-CN"/>
              </w:rPr>
              <w:t>-n</w:t>
            </w:r>
            <w:r w:rsidR="001A335A">
              <w:rPr>
                <w:rFonts w:hint="eastAsia"/>
                <w:lang w:val="en-US" w:eastAsia="zh-CN"/>
              </w:rPr>
              <w:t>41A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0FF73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4A0F1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1722.5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EFFF0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D717A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7469D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1817.5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C117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850D8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1A335A" w14:paraId="1970E75A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2A0AB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A87AD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3E399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887.5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F1FB4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FFBEE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0B480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6094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CB94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1A335A" w14:paraId="4638621D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82178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8ADCC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01D3D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2610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E747E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7DC9E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760E2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7C83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28.</w:t>
            </w:r>
            <w: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1B98D" w14:textId="77777777" w:rsidR="001A335A" w:rsidRDefault="001A335A" w:rsidP="00152546">
            <w:pPr>
              <w:pStyle w:val="TAC"/>
              <w:rPr>
                <w:rFonts w:eastAsia="SimSun"/>
                <w:vertAlign w:val="superscript"/>
                <w:lang w:val="en-US" w:eastAsia="zh-CN"/>
              </w:rPr>
            </w:pPr>
            <w:r>
              <w:t>IMD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x</w:t>
            </w:r>
          </w:p>
        </w:tc>
      </w:tr>
      <w:tr w:rsidR="001A335A" w14:paraId="19732F45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8D12B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D4845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A5D68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17</w:t>
            </w:r>
            <w:r>
              <w:rPr>
                <w:rFonts w:eastAsia="SimSun" w:hint="eastAsia"/>
                <w:lang w:val="en-US" w:eastAsia="zh-CN"/>
              </w:rPr>
              <w:t>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E0631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07479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10FC3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18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8274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79B71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1A335A" w14:paraId="321A3C6C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92F39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590A5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AFC5C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016FD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E98EA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D1AE9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E36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26.0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E45D9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IMD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x</w:t>
            </w:r>
          </w:p>
        </w:tc>
      </w:tr>
      <w:tr w:rsidR="001A335A" w14:paraId="6172A68D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C39E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49B5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7F44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2516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3DBA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E33C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4665" w14:textId="77777777" w:rsidR="001A335A" w:rsidRDefault="001A335A" w:rsidP="0015254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2516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631C" w14:textId="77777777" w:rsidR="001A335A" w:rsidRDefault="001A335A" w:rsidP="0015254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21E2" w14:textId="77777777" w:rsidR="001A335A" w:rsidRDefault="001A335A" w:rsidP="00152546">
            <w:pPr>
              <w:pStyle w:val="TAC"/>
              <w:rPr>
                <w:rFonts w:eastAsia="SimSun"/>
                <w:vertAlign w:val="superscript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N/A</w:t>
            </w:r>
          </w:p>
        </w:tc>
      </w:tr>
      <w:tr w:rsidR="001A335A" w14:paraId="087A2018" w14:textId="77777777" w:rsidTr="00152546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6C0F" w14:textId="77777777" w:rsidR="001A335A" w:rsidRDefault="001A335A" w:rsidP="00152546">
            <w:pPr>
              <w:pStyle w:val="TAC"/>
              <w:jc w:val="left"/>
              <w:rPr>
                <w:rFonts w:eastAsia="SimSun"/>
                <w:lang w:val="en-US"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x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This band is subject to IMD3 also which MSD is not specified.</w:t>
            </w:r>
          </w:p>
        </w:tc>
      </w:tr>
    </w:tbl>
    <w:p w14:paraId="502DE560" w14:textId="77777777" w:rsidR="001A335A" w:rsidRDefault="001A335A" w:rsidP="001A335A">
      <w:pPr>
        <w:spacing w:after="120"/>
        <w:rPr>
          <w:rFonts w:ascii="Arial" w:eastAsia="SimSun" w:hAnsi="Arial" w:cs="Arial"/>
          <w:kern w:val="2"/>
          <w:lang w:val="en-US" w:eastAsia="zh-CN"/>
        </w:rPr>
      </w:pPr>
    </w:p>
    <w:p w14:paraId="3A2FD16F" w14:textId="249F25C8" w:rsidR="001A335A" w:rsidRPr="00216078" w:rsidRDefault="001A335A" w:rsidP="00147049">
      <w:pPr>
        <w:pStyle w:val="2"/>
        <w:rPr>
          <w:lang w:val="en-US" w:eastAsia="ja-JP"/>
        </w:rPr>
      </w:pPr>
      <w:bookmarkStart w:id="414" w:name="_Toc135927783"/>
      <w:r>
        <w:rPr>
          <w:lang w:val="en-US"/>
        </w:rPr>
        <w:t>6.33</w:t>
      </w:r>
      <w:r w:rsidRPr="00216078">
        <w:rPr>
          <w:lang w:val="en-US"/>
        </w:rPr>
        <w:tab/>
      </w:r>
      <w:r w:rsidRPr="00346FE6">
        <w:rPr>
          <w:lang w:val="en-US"/>
        </w:rPr>
        <w:t>DC_</w:t>
      </w:r>
      <w:r>
        <w:rPr>
          <w:lang w:val="en-US"/>
        </w:rPr>
        <w:t>2</w:t>
      </w:r>
      <w:r w:rsidRPr="00346FE6">
        <w:rPr>
          <w:lang w:val="en-US"/>
        </w:rPr>
        <w:t>_n71-n77</w:t>
      </w:r>
      <w:bookmarkEnd w:id="414"/>
    </w:p>
    <w:p w14:paraId="57826DA8" w14:textId="2E4D5A40" w:rsidR="001A335A" w:rsidRPr="00216078" w:rsidRDefault="001A335A" w:rsidP="00147049">
      <w:pPr>
        <w:pStyle w:val="3"/>
        <w:rPr>
          <w:lang w:val="en-US" w:eastAsia="zh-CN"/>
        </w:rPr>
      </w:pPr>
      <w:bookmarkStart w:id="415" w:name="_Toc135927784"/>
      <w:r>
        <w:rPr>
          <w:lang w:val="en-US" w:eastAsia="zh-CN"/>
        </w:rPr>
        <w:t>6.33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1</w:t>
      </w:r>
      <w:r w:rsidRPr="00216078">
        <w:rPr>
          <w:lang w:val="en-US" w:eastAsia="zh-CN"/>
        </w:rPr>
        <w:tab/>
        <w:t xml:space="preserve">Configuration for </w:t>
      </w:r>
      <w:r w:rsidRPr="00216078">
        <w:rPr>
          <w:rFonts w:hint="eastAsia"/>
          <w:lang w:val="en-US" w:eastAsia="zh-CN"/>
        </w:rPr>
        <w:t>DC</w:t>
      </w:r>
      <w:bookmarkEnd w:id="415"/>
    </w:p>
    <w:p w14:paraId="41B5BA2C" w14:textId="08FF1873" w:rsidR="001A335A" w:rsidRDefault="001A335A" w:rsidP="001A335A">
      <w:pPr>
        <w:pStyle w:val="TH"/>
        <w:rPr>
          <w:lang w:eastAsia="ja-JP"/>
        </w:rPr>
      </w:pPr>
      <w:r>
        <w:t>Table 6.33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1A335A" w14:paraId="2CC34B3D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F24A" w14:textId="77777777" w:rsidR="001A335A" w:rsidRDefault="001A335A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E596" w14:textId="77777777" w:rsidR="001A335A" w:rsidRDefault="001A335A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E8A20" w14:textId="77777777" w:rsidR="001A335A" w:rsidRDefault="001A335A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5D746" w14:textId="77777777" w:rsidR="001A335A" w:rsidRDefault="001A335A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769E" w14:textId="77777777" w:rsidR="001A335A" w:rsidRDefault="001A335A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1A335A" w14:paraId="1B006F80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33B5" w14:textId="77777777" w:rsidR="001A335A" w:rsidRDefault="001A335A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8AB4" w14:textId="77777777" w:rsidR="001A335A" w:rsidRDefault="001A335A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C276F" w14:textId="77777777" w:rsidR="001A335A" w:rsidRDefault="001A335A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19388" w14:textId="77777777" w:rsidR="001A335A" w:rsidRDefault="001A335A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A9CF" w14:textId="77777777" w:rsidR="001A335A" w:rsidRDefault="001A335A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1A335A" w14:paraId="01560A20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3A5E" w14:textId="77777777" w:rsidR="001A335A" w:rsidRDefault="001A335A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232F" w14:textId="77777777" w:rsidR="001A335A" w:rsidRDefault="001A335A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7F72" w14:textId="77777777" w:rsidR="001A335A" w:rsidRDefault="001A335A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E2D3" w14:textId="77777777" w:rsidR="001A335A" w:rsidRDefault="001A335A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8B26" w14:textId="77777777" w:rsidR="001A335A" w:rsidRDefault="001A335A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1A335A" w14:paraId="5A504EDC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0E84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0438BF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2</w:t>
            </w:r>
            <w:r w:rsidRPr="000438BF">
              <w:rPr>
                <w:rFonts w:eastAsia="SimSun"/>
                <w:lang w:eastAsia="zh-CN"/>
              </w:rPr>
              <w:t>_n71-n77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432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32DF" w14:textId="77777777" w:rsidR="001A335A" w:rsidRDefault="001A335A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1850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4B09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70AF" w14:textId="77777777" w:rsidR="001A335A" w:rsidRDefault="001A335A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1910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DDF0" w14:textId="77777777" w:rsidR="001A335A" w:rsidRDefault="001A335A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1930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1D66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AA66" w14:textId="77777777" w:rsidR="001A335A" w:rsidRDefault="001A335A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1990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C474" w14:textId="77777777" w:rsidR="001A335A" w:rsidRDefault="001A335A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1A335A" w14:paraId="7D4CCD11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3B04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F447" w14:textId="77777777" w:rsidR="001A335A" w:rsidRPr="00A76781" w:rsidRDefault="001A335A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09E1" w14:textId="77777777" w:rsidR="001A335A" w:rsidRDefault="001A335A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 w:cs="Arial"/>
                <w:lang w:val="en-US" w:eastAsia="ko-KR"/>
              </w:rPr>
              <w:t>663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DE85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cs="Arial"/>
                <w:lang w:val="x-none"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6FBA" w14:textId="77777777" w:rsidR="001A335A" w:rsidRDefault="001A335A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 w:cs="Arial"/>
                <w:lang w:val="en-US" w:eastAsia="ko-KR"/>
              </w:rPr>
              <w:t>698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237E" w14:textId="77777777" w:rsidR="001A335A" w:rsidRDefault="001A335A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 w:cs="Arial"/>
                <w:lang w:val="en-US" w:eastAsia="ko-KR"/>
              </w:rPr>
              <w:t>617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41FC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rFonts w:cs="Arial"/>
                <w:lang w:val="x-none"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36A3" w14:textId="77777777" w:rsidR="001A335A" w:rsidRDefault="001A335A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 w:cs="Arial"/>
                <w:lang w:val="en-US" w:eastAsia="ko-KR"/>
              </w:rPr>
              <w:t>652</w:t>
            </w:r>
            <w:r w:rsidRPr="005D3B77">
              <w:rPr>
                <w:rFonts w:cs="Arial" w:hint="eastAsia"/>
                <w:lang w:val="x-none" w:eastAsia="ja-JP"/>
              </w:rPr>
              <w:t xml:space="preserve"> </w:t>
            </w:r>
            <w:r w:rsidRPr="005D3B77">
              <w:rPr>
                <w:rFonts w:cs="Arial"/>
                <w:lang w:val="x-none"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001A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1A335A" w14:paraId="3AA9CF81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0D66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BE39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6514" w14:textId="77777777" w:rsidR="001A335A" w:rsidRDefault="001A335A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77F9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5EC7" w14:textId="77777777" w:rsidR="001A335A" w:rsidRDefault="001A335A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4200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D188" w14:textId="77777777" w:rsidR="001A335A" w:rsidRDefault="001A335A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350F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5472" w14:textId="77777777" w:rsidR="001A335A" w:rsidRDefault="001A335A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4200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64A5" w14:textId="77777777" w:rsidR="001A335A" w:rsidRDefault="001A335A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1F8A5F3B" w14:textId="77777777" w:rsidR="001A335A" w:rsidRDefault="001A335A" w:rsidP="001A335A">
      <w:pPr>
        <w:ind w:left="720"/>
        <w:rPr>
          <w:lang w:eastAsia="zh-CN"/>
        </w:rPr>
      </w:pPr>
    </w:p>
    <w:p w14:paraId="1A742C55" w14:textId="32920460" w:rsidR="001A335A" w:rsidRPr="00216078" w:rsidRDefault="001A335A" w:rsidP="001A335A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>
        <w:t>6.33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</w:tblGrid>
      <w:tr w:rsidR="001A335A" w:rsidRPr="00216078" w14:paraId="28B7C2FD" w14:textId="77777777" w:rsidTr="0015254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80CF" w14:textId="77777777" w:rsidR="001A335A" w:rsidRPr="00216078" w:rsidRDefault="001A335A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1ABB6D6D" w14:textId="77777777" w:rsidR="001A335A" w:rsidRPr="00216078" w:rsidRDefault="001A335A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BB8D" w14:textId="77777777" w:rsidR="001A335A" w:rsidRPr="00216078" w:rsidRDefault="001A335A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7764D89A" w14:textId="77777777" w:rsidR="001A335A" w:rsidRPr="00216078" w:rsidRDefault="001A335A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72D6779D" w14:textId="77777777" w:rsidR="001A335A" w:rsidRPr="00216078" w:rsidRDefault="001A335A" w:rsidP="0015254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</w:tr>
      <w:tr w:rsidR="001A335A" w:rsidRPr="00216078" w14:paraId="31352764" w14:textId="77777777" w:rsidTr="0015254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2E9D" w14:textId="77777777" w:rsidR="001A335A" w:rsidRPr="00334F6A" w:rsidRDefault="001A335A" w:rsidP="00152546">
            <w:pPr>
              <w:pStyle w:val="TAC"/>
              <w:rPr>
                <w:rFonts w:eastAsia="SimSun"/>
                <w:lang w:eastAsia="zh-CN"/>
              </w:rPr>
            </w:pPr>
            <w:r w:rsidRPr="000438BF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2A</w:t>
            </w:r>
            <w:r w:rsidRPr="000438BF">
              <w:rPr>
                <w:rFonts w:eastAsia="SimSun"/>
                <w:lang w:eastAsia="zh-CN"/>
              </w:rPr>
              <w:t>_n71</w:t>
            </w:r>
            <w:r>
              <w:rPr>
                <w:rFonts w:eastAsia="SimSun"/>
                <w:lang w:eastAsia="zh-CN"/>
              </w:rPr>
              <w:t>A</w:t>
            </w:r>
            <w:r w:rsidRPr="000438BF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1A8B" w14:textId="77777777" w:rsidR="001A335A" w:rsidRDefault="001A335A" w:rsidP="00152546">
            <w:pPr>
              <w:pStyle w:val="TAC"/>
              <w:rPr>
                <w:rFonts w:eastAsia="SimSun"/>
                <w:lang w:eastAsia="zh-CN"/>
              </w:rPr>
            </w:pPr>
            <w:r w:rsidRPr="00334F6A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2</w:t>
            </w:r>
            <w:r w:rsidRPr="00334F6A">
              <w:rPr>
                <w:rFonts w:eastAsia="SimSun"/>
                <w:lang w:eastAsia="zh-CN"/>
              </w:rPr>
              <w:t>A_</w:t>
            </w:r>
            <w:r>
              <w:rPr>
                <w:rFonts w:eastAsia="SimSun"/>
                <w:lang w:eastAsia="zh-CN"/>
              </w:rPr>
              <w:t>n71</w:t>
            </w:r>
            <w:r w:rsidRPr="00334F6A">
              <w:rPr>
                <w:rFonts w:eastAsia="SimSun"/>
                <w:lang w:eastAsia="zh-CN"/>
              </w:rPr>
              <w:t>A</w:t>
            </w:r>
          </w:p>
          <w:p w14:paraId="350C3AB6" w14:textId="77777777" w:rsidR="001A335A" w:rsidRPr="00334F6A" w:rsidRDefault="001A335A" w:rsidP="00152546">
            <w:pPr>
              <w:pStyle w:val="TAC"/>
              <w:rPr>
                <w:rFonts w:eastAsia="SimSun"/>
                <w:lang w:eastAsia="zh-CN"/>
              </w:rPr>
            </w:pPr>
            <w:r w:rsidRPr="00796468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2</w:t>
            </w:r>
            <w:r w:rsidRPr="00796468">
              <w:rPr>
                <w:rFonts w:eastAsia="SimSun"/>
                <w:lang w:eastAsia="zh-CN"/>
              </w:rPr>
              <w:t>A_</w:t>
            </w:r>
            <w:r>
              <w:rPr>
                <w:rFonts w:eastAsia="SimSun"/>
                <w:lang w:eastAsia="zh-CN"/>
              </w:rPr>
              <w:t>n77</w:t>
            </w:r>
            <w:r w:rsidRPr="00796468">
              <w:rPr>
                <w:rFonts w:eastAsia="SimSun"/>
                <w:lang w:eastAsia="zh-CN"/>
              </w:rPr>
              <w:t>A</w:t>
            </w:r>
          </w:p>
        </w:tc>
      </w:tr>
    </w:tbl>
    <w:p w14:paraId="5F3507E9" w14:textId="77777777" w:rsidR="001A335A" w:rsidRPr="00216078" w:rsidRDefault="001A335A" w:rsidP="001A335A">
      <w:pPr>
        <w:ind w:left="720"/>
        <w:rPr>
          <w:b/>
          <w:color w:val="00B050"/>
          <w:lang w:val="en-US" w:eastAsia="zh-CN"/>
        </w:rPr>
      </w:pPr>
    </w:p>
    <w:p w14:paraId="107D54A8" w14:textId="646F62FB" w:rsidR="001A335A" w:rsidRPr="00F61207" w:rsidRDefault="001A335A" w:rsidP="00147049">
      <w:pPr>
        <w:pStyle w:val="3"/>
        <w:rPr>
          <w:lang w:val="en-US" w:eastAsia="zh-CN"/>
        </w:rPr>
      </w:pPr>
      <w:bookmarkStart w:id="416" w:name="_Toc135927785"/>
      <w:r>
        <w:rPr>
          <w:lang w:val="en-US" w:eastAsia="zh-CN"/>
        </w:rPr>
        <w:t>6.33</w:t>
      </w:r>
      <w:r w:rsidRPr="00464490">
        <w:rPr>
          <w:lang w:val="en-US" w:eastAsia="zh-CN"/>
        </w:rPr>
        <w:t xml:space="preserve">.2 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416"/>
    </w:p>
    <w:p w14:paraId="332570CC" w14:textId="25E7AEA1" w:rsidR="001A335A" w:rsidRDefault="001A335A" w:rsidP="001A335A">
      <w:pPr>
        <w:pStyle w:val="TH"/>
        <w:rPr>
          <w:rFonts w:eastAsia="Yu Mincho"/>
          <w:sz w:val="28"/>
          <w:szCs w:val="28"/>
          <w:lang w:eastAsia="ja-JP"/>
        </w:rPr>
      </w:pPr>
      <w:r>
        <w:t>Table 6.33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3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391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6"/>
        <w:gridCol w:w="595"/>
        <w:gridCol w:w="596"/>
        <w:gridCol w:w="1187"/>
      </w:tblGrid>
      <w:tr w:rsidR="001A335A" w14:paraId="60A85603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BB0" w14:textId="77777777" w:rsidR="001A335A" w:rsidRDefault="001A335A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4703" w14:textId="77777777" w:rsidR="001A335A" w:rsidRDefault="001A335A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2365" w14:textId="77777777" w:rsidR="001A335A" w:rsidRDefault="001A335A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A359" w14:textId="77777777" w:rsidR="001A335A" w:rsidRDefault="001A335A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1A335A" w14:paraId="3B1E4DFC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9246" w14:textId="77777777" w:rsidR="001A335A" w:rsidRDefault="001A335A" w:rsidP="00152546">
            <w:pPr>
              <w:pStyle w:val="TAH"/>
            </w:pPr>
            <w:r>
              <w:lastRenderedPageBreak/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5176" w14:textId="77777777" w:rsidR="001A335A" w:rsidRDefault="001A335A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E106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78F2961E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EF51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006AB7FE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3C47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2B1241B1" w14:textId="77777777" w:rsidR="001A335A" w:rsidRDefault="001A335A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F6BB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19FC5ACF" w14:textId="77777777" w:rsidR="001A335A" w:rsidRDefault="001A335A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849B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56CFD3C6" w14:textId="77777777" w:rsidR="001A335A" w:rsidRDefault="001A335A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25DF" w14:textId="77777777" w:rsidR="001A335A" w:rsidRDefault="001A335A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EA9A" w14:textId="77777777" w:rsidR="001A335A" w:rsidRDefault="001A335A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E2E6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zh-TW"/>
              </w:rPr>
              <w:t>35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59F0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696D117E" w14:textId="77777777" w:rsidR="001A335A" w:rsidRDefault="001A335A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0FA7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2C763D54" w14:textId="77777777" w:rsidR="001A335A" w:rsidRDefault="001A335A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9A2E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70F6A84E" w14:textId="77777777" w:rsidR="001A335A" w:rsidRDefault="001A335A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B11F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3FCEC49C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600C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51C6A239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33E8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55B624E5" w14:textId="77777777" w:rsidR="001A335A" w:rsidRDefault="001A335A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4852" w14:textId="77777777" w:rsidR="001A335A" w:rsidRDefault="001A335A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578B" w14:textId="77777777" w:rsidR="001A335A" w:rsidRDefault="001A335A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3C99" w14:textId="77777777" w:rsidR="001A335A" w:rsidRDefault="001A335A" w:rsidP="00152546">
            <w:pPr>
              <w:pStyle w:val="TAH"/>
            </w:pPr>
            <w:r>
              <w:t>Maximum aggregated bandwidth</w:t>
            </w:r>
          </w:p>
          <w:p w14:paraId="6A758FE6" w14:textId="77777777" w:rsidR="001A335A" w:rsidRDefault="001A335A" w:rsidP="00152546">
            <w:pPr>
              <w:pStyle w:val="TAH"/>
            </w:pPr>
            <w:r>
              <w:t>[MHz]</w:t>
            </w:r>
          </w:p>
        </w:tc>
      </w:tr>
      <w:tr w:rsidR="001A335A" w14:paraId="56397960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97D0" w14:textId="77777777" w:rsidR="001A335A" w:rsidRDefault="001A335A" w:rsidP="00152546">
            <w:pPr>
              <w:pStyle w:val="TAC"/>
            </w:pPr>
            <w:r w:rsidRPr="000438BF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2A</w:t>
            </w:r>
            <w:r w:rsidRPr="000438BF">
              <w:rPr>
                <w:rFonts w:eastAsia="SimSun"/>
                <w:lang w:eastAsia="zh-CN"/>
              </w:rPr>
              <w:t>_n71</w:t>
            </w:r>
            <w:r>
              <w:rPr>
                <w:rFonts w:eastAsia="SimSun"/>
                <w:lang w:eastAsia="zh-CN"/>
              </w:rPr>
              <w:t>A</w:t>
            </w:r>
            <w:r w:rsidRPr="000438BF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C32E" w14:textId="77777777" w:rsidR="001A335A" w:rsidRDefault="001A335A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9386" w14:textId="77777777" w:rsidR="001A335A" w:rsidRDefault="001A335A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7764" w14:textId="77777777" w:rsidR="001A335A" w:rsidRPr="00463DD3" w:rsidRDefault="001A335A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E689" w14:textId="77777777" w:rsidR="001A335A" w:rsidRPr="00463DD3" w:rsidRDefault="001A335A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D9E2" w14:textId="77777777" w:rsidR="001A335A" w:rsidRPr="00463DD3" w:rsidRDefault="001A335A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6AD8" w14:textId="77777777" w:rsidR="001A335A" w:rsidRPr="00463DD3" w:rsidRDefault="001A335A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E611" w14:textId="77777777" w:rsidR="001A335A" w:rsidRDefault="001A335A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EEEC" w14:textId="77777777" w:rsidR="001A335A" w:rsidRDefault="001A335A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97EB" w14:textId="77777777" w:rsidR="001A335A" w:rsidRDefault="001A335A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F774" w14:textId="77777777" w:rsidR="001A335A" w:rsidRDefault="001A335A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D1E4" w14:textId="77777777" w:rsidR="001A335A" w:rsidRDefault="001A335A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ECDF" w14:textId="77777777" w:rsidR="001A335A" w:rsidRDefault="001A335A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713" w14:textId="77777777" w:rsidR="001A335A" w:rsidRDefault="001A335A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222" w14:textId="77777777" w:rsidR="001A335A" w:rsidRDefault="001A335A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7EF7" w14:textId="77777777" w:rsidR="001A335A" w:rsidRDefault="001A335A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C27" w14:textId="77777777" w:rsidR="001A335A" w:rsidRDefault="001A335A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5684" w14:textId="77777777" w:rsidR="001A335A" w:rsidRDefault="001A335A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D154" w14:textId="77777777" w:rsidR="001A335A" w:rsidRDefault="001A335A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155</w:t>
            </w:r>
          </w:p>
        </w:tc>
      </w:tr>
      <w:tr w:rsidR="001A335A" w14:paraId="3BB2FAC8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4D6F" w14:textId="77777777" w:rsidR="001A335A" w:rsidRDefault="001A335A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9B4D" w14:textId="77777777" w:rsidR="001A335A" w:rsidRDefault="001A335A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BC1A" w14:textId="77777777" w:rsidR="001A335A" w:rsidRDefault="001A335A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1746" w14:textId="77777777" w:rsidR="001A335A" w:rsidRPr="00463DD3" w:rsidRDefault="001A335A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AC80" w14:textId="77777777" w:rsidR="001A335A" w:rsidRPr="00463DD3" w:rsidRDefault="001A335A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7CB2" w14:textId="77777777" w:rsidR="001A335A" w:rsidRPr="00463DD3" w:rsidRDefault="001A335A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9C79" w14:textId="77777777" w:rsidR="001A335A" w:rsidRPr="00463DD3" w:rsidRDefault="001A335A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7F55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 w:rsidRPr="00A1115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D49D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8B3E" w14:textId="77777777" w:rsidR="001A335A" w:rsidRDefault="001A335A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4D4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E8C6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9BDE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665E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125F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8169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43C7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10B1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499E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335A" w14:paraId="6CE27D9D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8FF7" w14:textId="77777777" w:rsidR="001A335A" w:rsidRDefault="001A335A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D13E" w14:textId="77777777" w:rsidR="001A335A" w:rsidRDefault="001A335A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218C" w14:textId="77777777" w:rsidR="001A335A" w:rsidRDefault="001A335A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D286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3048" w14:textId="77777777" w:rsidR="001A335A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E636" w14:textId="77777777" w:rsidR="001A335A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9E54" w14:textId="77777777" w:rsidR="001A335A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7F9" w14:textId="77777777" w:rsidR="001A335A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 w:rsidRPr="00A1115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4B90" w14:textId="77777777" w:rsidR="001A335A" w:rsidRDefault="001A335A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E50" w14:textId="77777777" w:rsidR="001A335A" w:rsidRDefault="001A335A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C73" w14:textId="77777777" w:rsidR="001A335A" w:rsidRDefault="001A335A" w:rsidP="00152546">
            <w:pPr>
              <w:pStyle w:val="TAC"/>
              <w:rPr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6525" w14:textId="77777777" w:rsidR="001A335A" w:rsidRDefault="001A335A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0D37" w14:textId="77777777" w:rsidR="001A335A" w:rsidRDefault="001A335A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C97A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6A3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0279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ABD5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D5FB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E297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335A" w14:paraId="080183DD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EA2B" w14:textId="77777777" w:rsidR="001A335A" w:rsidRDefault="001A335A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5075" w14:textId="77777777" w:rsidR="001A335A" w:rsidRDefault="001A335A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745D" w14:textId="77777777" w:rsidR="001A335A" w:rsidRDefault="001A335A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0826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7704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ACCA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C781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7F18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B6C0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C77C" w14:textId="77777777" w:rsidR="001A335A" w:rsidRDefault="001A335A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8A75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7D01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251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E4B0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F473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8AD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7A13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13F4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4470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335A" w14:paraId="75A295F3" w14:textId="77777777" w:rsidTr="00152546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5C79" w14:textId="77777777" w:rsidR="001A335A" w:rsidRDefault="001A335A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67B8" w14:textId="77777777" w:rsidR="001A335A" w:rsidRDefault="001A335A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EEE8" w14:textId="77777777" w:rsidR="001A335A" w:rsidRDefault="001A335A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3E28" w14:textId="77777777" w:rsidR="001A335A" w:rsidRDefault="001A335A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5261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48DF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9A1C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AD5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ABDF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5038" w14:textId="77777777" w:rsidR="001A335A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55C1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5AE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69BC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1F26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C414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13D8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AD8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003D" w14:textId="77777777" w:rsidR="001A335A" w:rsidRPr="00E04269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C760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335A" w14:paraId="2E582331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7C0B" w14:textId="77777777" w:rsidR="001A335A" w:rsidRDefault="001A335A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9A12" w14:textId="77777777" w:rsidR="001A335A" w:rsidRDefault="001A335A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89EA" w14:textId="77777777" w:rsidR="001A335A" w:rsidRDefault="001A335A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CFE" w14:textId="77777777" w:rsidR="001A335A" w:rsidRDefault="001A335A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1731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BAB9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11DD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3024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9B49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20ED" w14:textId="77777777" w:rsidR="001A335A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0308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911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3EE1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FF14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64BB" w14:textId="77777777" w:rsidR="001A335A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11D5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F30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00DE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029E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335A" w14:paraId="746C577E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E6B3" w14:textId="77777777" w:rsidR="001A335A" w:rsidRDefault="001A335A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079F" w14:textId="77777777" w:rsidR="001A335A" w:rsidRDefault="001A335A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00C8" w14:textId="77777777" w:rsidR="001A335A" w:rsidRDefault="001A335A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BDF7" w14:textId="77777777" w:rsidR="001A335A" w:rsidRDefault="001A335A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9E3E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B7D9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B51B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AC45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9647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903" w14:textId="77777777" w:rsidR="001A335A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B78E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B0C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3CE2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12B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DF70" w14:textId="77777777" w:rsidR="001A335A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83BB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980A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A22E" w14:textId="77777777" w:rsidR="001A335A" w:rsidRPr="001C0CC4" w:rsidRDefault="001A335A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A3CB" w14:textId="77777777" w:rsidR="001A335A" w:rsidRDefault="001A335A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B65782D" w14:textId="77777777" w:rsidR="001A335A" w:rsidRDefault="001A335A" w:rsidP="001A335A">
      <w:pPr>
        <w:rPr>
          <w:rFonts w:eastAsia="맑은 고딕"/>
          <w:lang w:eastAsia="ko-KR"/>
        </w:rPr>
      </w:pPr>
    </w:p>
    <w:p w14:paraId="7EC05CD7" w14:textId="116721B4" w:rsidR="001A335A" w:rsidRDefault="001A335A" w:rsidP="00147049">
      <w:pPr>
        <w:pStyle w:val="3"/>
        <w:rPr>
          <w:lang w:val="en-US" w:eastAsia="zh-CN"/>
        </w:rPr>
      </w:pPr>
      <w:bookmarkStart w:id="417" w:name="_Toc135927786"/>
      <w:r>
        <w:rPr>
          <w:lang w:val="en-US" w:eastAsia="zh-CN"/>
        </w:rPr>
        <w:lastRenderedPageBreak/>
        <w:t>6.33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3</w:t>
      </w:r>
      <w:r w:rsidRPr="00216078">
        <w:rPr>
          <w:lang w:val="en-US" w:eastAsia="zh-CN"/>
        </w:rPr>
        <w:tab/>
      </w:r>
      <w:r>
        <w:rPr>
          <w:lang w:val="en-US" w:eastAsia="zh-CN"/>
        </w:rPr>
        <w:t>Co-existence studies</w:t>
      </w:r>
      <w:bookmarkEnd w:id="417"/>
    </w:p>
    <w:p w14:paraId="34B6A61B" w14:textId="4B2A3C27" w:rsidR="001A335A" w:rsidRDefault="001A335A" w:rsidP="001A335A">
      <w:pPr>
        <w:pStyle w:val="TH"/>
        <w:rPr>
          <w:lang w:eastAsia="zh-TW"/>
        </w:rPr>
      </w:pPr>
      <w:r w:rsidRPr="00714357">
        <w:t xml:space="preserve">Table </w:t>
      </w:r>
      <w:r>
        <w:rPr>
          <w:lang w:eastAsia="ja-JP"/>
        </w:rPr>
        <w:t>6.33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-1</w:t>
      </w:r>
      <w:r w:rsidRPr="00714357">
        <w:t xml:space="preserve">: Band </w:t>
      </w:r>
      <w:r>
        <w:t>2</w:t>
      </w:r>
      <w:r w:rsidRPr="00714357">
        <w:t xml:space="preserve"> and Band </w:t>
      </w:r>
      <w:r w:rsidRPr="00714357">
        <w:rPr>
          <w:lang w:eastAsia="ja-JP"/>
        </w:rPr>
        <w:t>n</w:t>
      </w:r>
      <w:r>
        <w:rPr>
          <w:lang w:eastAsia="ja-JP"/>
        </w:rPr>
        <w:t>71</w:t>
      </w:r>
      <w:r w:rsidRPr="00714357">
        <w:t xml:space="preserve"> IMD products</w:t>
      </w:r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1A335A" w:rsidRPr="00812936" w14:paraId="5A8C8A93" w14:textId="77777777" w:rsidTr="00152546">
        <w:trPr>
          <w:trHeight w:val="34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F3957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UE UL carriers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7AF27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717E6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fx_high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CBD40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053344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fy_high</w:t>
            </w:r>
          </w:p>
        </w:tc>
      </w:tr>
      <w:tr w:rsidR="001A335A" w:rsidRPr="00812936" w14:paraId="52C1CA58" w14:textId="77777777" w:rsidTr="00152546">
        <w:trPr>
          <w:trHeight w:val="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ACFF32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UL frequency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3C6FA2D" w14:textId="77777777" w:rsidR="001A335A" w:rsidRPr="00336814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32D9A">
              <w:rPr>
                <w:rFonts w:ascii="Arial" w:hAnsi="Arial" w:cs="Arial"/>
                <w:sz w:val="18"/>
                <w:szCs w:val="18"/>
                <w:lang w:val="en-US" w:eastAsia="ko-KR"/>
              </w:rPr>
              <w:t>1850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3788875" w14:textId="77777777" w:rsidR="001A335A" w:rsidRPr="00336814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32D9A">
              <w:rPr>
                <w:rFonts w:ascii="Arial" w:hAnsi="Arial" w:cs="Arial"/>
                <w:sz w:val="18"/>
                <w:szCs w:val="18"/>
                <w:lang w:val="en-US" w:eastAsia="ko-KR"/>
              </w:rPr>
              <w:t>1910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17D0F0" w14:textId="77777777" w:rsidR="001A335A" w:rsidRPr="00336814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32D9A">
              <w:rPr>
                <w:rFonts w:ascii="Arial" w:hAnsi="Arial" w:cs="Arial"/>
                <w:sz w:val="18"/>
                <w:szCs w:val="18"/>
                <w:lang w:val="en-US" w:eastAsia="ko-KR"/>
              </w:rPr>
              <w:t>663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56B75842" w14:textId="77777777" w:rsidR="001A335A" w:rsidRPr="00336814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32D9A">
              <w:rPr>
                <w:rFonts w:ascii="Arial" w:hAnsi="Arial" w:cs="Arial"/>
                <w:sz w:val="18"/>
                <w:szCs w:val="18"/>
                <w:lang w:val="en-US" w:eastAsia="ko-KR"/>
              </w:rPr>
              <w:t>698</w:t>
            </w:r>
          </w:p>
        </w:tc>
      </w:tr>
      <w:tr w:rsidR="001A335A" w:rsidRPr="00812936" w14:paraId="659453FE" w14:textId="77777777" w:rsidTr="00152546">
        <w:trPr>
          <w:trHeight w:val="1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7C8129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 tone 2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nd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673F104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8F1E850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36A384D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CFEC9E6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fx_high|</w:t>
            </w:r>
          </w:p>
        </w:tc>
      </w:tr>
      <w:tr w:rsidR="001A335A" w:rsidRPr="00812936" w14:paraId="1962832B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673681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A2B6AC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1152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46CD16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1247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368E58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2513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7FFBF81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2608</w:t>
            </w:r>
          </w:p>
        </w:tc>
      </w:tr>
      <w:tr w:rsidR="001A335A" w:rsidRPr="00812936" w14:paraId="1CEC3524" w14:textId="77777777" w:rsidTr="00152546">
        <w:trPr>
          <w:trHeight w:val="1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4ED126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1BA986A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2*fx_low|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E75ECDA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2*fx_high|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D0C58EF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0DBCBEB1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fx_low|</w:t>
            </w:r>
          </w:p>
        </w:tc>
      </w:tr>
      <w:tr w:rsidR="001A335A" w:rsidRPr="00812936" w14:paraId="63975CBF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BF5955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D2CEA5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3002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4E75B3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3157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05FAC4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584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A720785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454</w:t>
            </w:r>
          </w:p>
        </w:tc>
      </w:tr>
      <w:tr w:rsidR="001A335A" w:rsidRPr="00812936" w14:paraId="7752BAEB" w14:textId="77777777" w:rsidTr="00152546">
        <w:trPr>
          <w:trHeight w:val="1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CDE6A6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165149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1393557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ABFF996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1D6C510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fx_high|</w:t>
            </w:r>
          </w:p>
        </w:tc>
      </w:tr>
      <w:tr w:rsidR="001A335A" w:rsidRPr="00812936" w14:paraId="29B54BB5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D9CDD8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BAB6B4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4363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FFEC0F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4518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0FDF07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3176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AEBF8D1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3306</w:t>
            </w:r>
          </w:p>
        </w:tc>
      </w:tr>
      <w:tr w:rsidR="001A335A" w:rsidRPr="00812936" w14:paraId="3D8E4A8A" w14:textId="77777777" w:rsidTr="00152546">
        <w:trPr>
          <w:trHeight w:val="2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263A2B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4924E2C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–2*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BCDE3EC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4ADAAFB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+2*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5851548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+2* fy_high|</w:t>
            </w:r>
          </w:p>
        </w:tc>
      </w:tr>
      <w:tr w:rsidR="001A335A" w:rsidRPr="00812936" w14:paraId="67446072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CE72BE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149800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2304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17FB95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2494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1B7D31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5026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69E703A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5216</w:t>
            </w:r>
          </w:p>
        </w:tc>
      </w:tr>
      <w:tr w:rsidR="001A335A" w:rsidRPr="00812936" w14:paraId="58032662" w14:textId="77777777" w:rsidTr="00152546">
        <w:trPr>
          <w:trHeight w:val="1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34ED86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A890E0A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–1*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6EC5FBD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– 1*fy_low|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521A1CB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– 1*fx_high|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76488AD6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– 1*fx_low|</w:t>
            </w:r>
          </w:p>
        </w:tc>
      </w:tr>
      <w:tr w:rsidR="001A335A" w:rsidRPr="00812936" w14:paraId="3E3264BC" w14:textId="77777777" w:rsidTr="00152546">
        <w:trPr>
          <w:trHeight w:val="1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E45426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7CE16A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4852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E06E68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5067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F86FE3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79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E924B7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244</w:t>
            </w:r>
          </w:p>
        </w:tc>
      </w:tr>
      <w:tr w:rsidR="001A335A" w:rsidRPr="00812936" w14:paraId="41048F77" w14:textId="77777777" w:rsidTr="00152546">
        <w:trPr>
          <w:trHeight w:val="16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4F5B7C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575800F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+1*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7BE9B62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+1*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5BF9EE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+ 1*fx_low|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71901F10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+ 1*fx_high|</w:t>
            </w:r>
          </w:p>
        </w:tc>
      </w:tr>
      <w:tr w:rsidR="001A335A" w:rsidRPr="00812936" w14:paraId="6BD75AC7" w14:textId="77777777" w:rsidTr="00152546">
        <w:trPr>
          <w:trHeight w:val="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009C5F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7BE80B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6213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81A751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6428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FCA68B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3839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C8DED59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4004</w:t>
            </w:r>
          </w:p>
        </w:tc>
      </w:tr>
      <w:tr w:rsidR="001A335A" w:rsidRPr="00812936" w14:paraId="46A2AF06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C2706A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15F708C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|fx_low –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56D5CC2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–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F8C7DA2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4*fx_high|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3BBC6CB2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4*fx_low|</w:t>
            </w:r>
          </w:p>
        </w:tc>
      </w:tr>
      <w:tr w:rsidR="001A335A" w:rsidRPr="00812936" w14:paraId="27B2AEB0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214228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F3F597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942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215B66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742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BC4514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6977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5B2CEC2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6702</w:t>
            </w:r>
          </w:p>
        </w:tc>
      </w:tr>
      <w:tr w:rsidR="001A335A" w:rsidRPr="00812936" w14:paraId="530229B0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E450FC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E038C1F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|fx_low + 4*fy_low|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9233A0E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+ 4*fy_high|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7771F27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+ 4*fx_low|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6FF2DC81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+ 4*fx_high|</w:t>
            </w:r>
          </w:p>
        </w:tc>
      </w:tr>
      <w:tr w:rsidR="001A335A" w:rsidRPr="00812936" w14:paraId="3CDA45B2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062346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840235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4502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557390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4702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3F19A6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8063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2C7FA4E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8338</w:t>
            </w:r>
          </w:p>
        </w:tc>
      </w:tr>
      <w:tr w:rsidR="001A335A" w:rsidRPr="00812936" w14:paraId="0B1A6A4E" w14:textId="77777777" w:rsidTr="00152546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B0A2D2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F630E02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61D33A6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5347BD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3*fx_high|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AF3EEBB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3*fx_low|</w:t>
            </w:r>
          </w:p>
        </w:tc>
      </w:tr>
      <w:tr w:rsidR="001A335A" w:rsidRPr="00812936" w14:paraId="3B29F2E7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6CFB2B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EC6960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1606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937007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1831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3D8274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4404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BC261AD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4154</w:t>
            </w:r>
          </w:p>
        </w:tc>
      </w:tr>
      <w:tr w:rsidR="001A335A" w:rsidRPr="00812936" w14:paraId="0FEC0E0D" w14:textId="77777777" w:rsidTr="00152546">
        <w:trPr>
          <w:trHeight w:val="2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586594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13DBA8F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82AA09E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660AEBB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+ 3*fx_low|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561C1F5D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+ 3*fx_high|</w:t>
            </w:r>
          </w:p>
        </w:tc>
      </w:tr>
      <w:tr w:rsidR="001A335A" w:rsidRPr="00812936" w14:paraId="35CC86E2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E3C556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16726C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5689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306E94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5914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0EF955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6876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8801C5B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F49DC">
              <w:rPr>
                <w:rFonts w:ascii="Arial" w:hAnsi="Arial" w:cs="Arial"/>
                <w:sz w:val="18"/>
                <w:szCs w:val="18"/>
                <w:lang w:val="en-US" w:eastAsia="ko-KR"/>
              </w:rPr>
              <w:t>7126</w:t>
            </w:r>
          </w:p>
        </w:tc>
      </w:tr>
    </w:tbl>
    <w:p w14:paraId="025F4BF2" w14:textId="77777777" w:rsidR="001A335A" w:rsidRDefault="001A335A" w:rsidP="001A335A">
      <w:pPr>
        <w:keepNext/>
        <w:rPr>
          <w:lang w:eastAsia="zh-TW"/>
        </w:rPr>
      </w:pPr>
    </w:p>
    <w:p w14:paraId="1CF12D1A" w14:textId="2E4B7DCE" w:rsidR="001A335A" w:rsidRDefault="001A335A" w:rsidP="001A335A">
      <w:pPr>
        <w:pStyle w:val="TH"/>
        <w:rPr>
          <w:lang w:eastAsia="zh-TW"/>
        </w:rPr>
      </w:pPr>
      <w:r w:rsidRPr="00714357">
        <w:t xml:space="preserve">Table </w:t>
      </w:r>
      <w:r>
        <w:rPr>
          <w:lang w:eastAsia="ja-JP"/>
        </w:rPr>
        <w:t>6.33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</w:t>
      </w:r>
      <w:r>
        <w:rPr>
          <w:lang w:eastAsia="ja-JP"/>
        </w:rPr>
        <w:t>2</w:t>
      </w:r>
      <w:r w:rsidRPr="00714357">
        <w:t xml:space="preserve">: Band </w:t>
      </w:r>
      <w:r>
        <w:t>2</w:t>
      </w:r>
      <w:r w:rsidRPr="00714357">
        <w:t xml:space="preserve"> and Band </w:t>
      </w:r>
      <w:r w:rsidRPr="00714357">
        <w:rPr>
          <w:lang w:eastAsia="ja-JP"/>
        </w:rPr>
        <w:t>n</w:t>
      </w:r>
      <w:r>
        <w:rPr>
          <w:lang w:eastAsia="ja-JP"/>
        </w:rPr>
        <w:t>77</w:t>
      </w:r>
      <w:r w:rsidRPr="00714357">
        <w:t xml:space="preserve"> IMD products</w:t>
      </w:r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1A335A" w:rsidRPr="00812936" w14:paraId="425BCB24" w14:textId="77777777" w:rsidTr="00152546">
        <w:trPr>
          <w:trHeight w:val="34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BFC09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lastRenderedPageBreak/>
              <w:t>UE UL carriers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0E1F3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90AB5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fx_high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C9D04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908570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b/>
                <w:sz w:val="18"/>
                <w:szCs w:val="18"/>
                <w:lang w:val="en-US" w:eastAsia="ko-KR"/>
              </w:rPr>
              <w:t>fy_high</w:t>
            </w:r>
          </w:p>
        </w:tc>
      </w:tr>
      <w:tr w:rsidR="001A335A" w:rsidRPr="00812936" w14:paraId="3F645711" w14:textId="77777777" w:rsidTr="00152546">
        <w:trPr>
          <w:trHeight w:val="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8CF96C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UL frequency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94979CD" w14:textId="77777777" w:rsidR="001A335A" w:rsidRPr="009D1B24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D7929">
              <w:rPr>
                <w:rFonts w:ascii="Arial" w:hAnsi="Arial" w:cs="Arial"/>
                <w:sz w:val="18"/>
                <w:szCs w:val="18"/>
                <w:lang w:val="en-US" w:eastAsia="ko-KR"/>
              </w:rPr>
              <w:t>1850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2D297F3" w14:textId="77777777" w:rsidR="001A335A" w:rsidRPr="009D1B24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D7929">
              <w:rPr>
                <w:rFonts w:ascii="Arial" w:hAnsi="Arial" w:cs="Arial"/>
                <w:sz w:val="18"/>
                <w:szCs w:val="18"/>
                <w:lang w:val="en-US" w:eastAsia="ko-KR"/>
              </w:rPr>
              <w:t>1910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41BFD1A" w14:textId="77777777" w:rsidR="001A335A" w:rsidRPr="009D1B24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D7929">
              <w:rPr>
                <w:rFonts w:ascii="Arial" w:hAnsi="Arial" w:cs="Arial"/>
                <w:sz w:val="18"/>
                <w:szCs w:val="18"/>
                <w:lang w:val="en-US" w:eastAsia="ko-KR"/>
              </w:rPr>
              <w:t>3300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30C98E49" w14:textId="77777777" w:rsidR="001A335A" w:rsidRPr="009D1B24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D7929">
              <w:rPr>
                <w:rFonts w:ascii="Arial" w:hAnsi="Arial" w:cs="Arial"/>
                <w:sz w:val="18"/>
                <w:szCs w:val="18"/>
                <w:lang w:val="en-US" w:eastAsia="ko-KR"/>
              </w:rPr>
              <w:t>4200</w:t>
            </w:r>
          </w:p>
        </w:tc>
      </w:tr>
      <w:tr w:rsidR="001A335A" w:rsidRPr="00812936" w14:paraId="2CAA1E14" w14:textId="77777777" w:rsidTr="00152546">
        <w:trPr>
          <w:trHeight w:val="1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6D0B22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 tone 2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nd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D50D6AA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1482442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7A3AC0D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0D0C51C8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fx_high|</w:t>
            </w:r>
          </w:p>
        </w:tc>
      </w:tr>
      <w:tr w:rsidR="001A335A" w:rsidRPr="00812936" w14:paraId="1EDEA6C3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50B67E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75AF5A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2350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D4F6A6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1390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0707D0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5150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2C3714F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6110</w:t>
            </w:r>
          </w:p>
        </w:tc>
      </w:tr>
      <w:tr w:rsidR="001A335A" w:rsidRPr="00812936" w14:paraId="6483C20C" w14:textId="77777777" w:rsidTr="00152546">
        <w:trPr>
          <w:trHeight w:val="1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B0501F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CFE9878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2*fx_low|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E2BF9F4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2*fx_high|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820CE9F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5DA38074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fx_low|</w:t>
            </w:r>
          </w:p>
        </w:tc>
      </w:tr>
      <w:tr w:rsidR="001A335A" w:rsidRPr="00812936" w14:paraId="24642045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B83362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97F518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500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A25FEC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520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46E881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4690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1527BCD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6550</w:t>
            </w:r>
          </w:p>
        </w:tc>
      </w:tr>
      <w:tr w:rsidR="001A335A" w:rsidRPr="00812936" w14:paraId="567F64F1" w14:textId="77777777" w:rsidTr="00152546">
        <w:trPr>
          <w:trHeight w:val="1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036C4C5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3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277AE7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5A2D8BE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361CF49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2A59EA54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fx_high|</w:t>
            </w:r>
          </w:p>
        </w:tc>
      </w:tr>
      <w:tr w:rsidR="001A335A" w:rsidRPr="00812936" w14:paraId="0F8C67E5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5055E1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FB7AE5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7000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A67B3B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8020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D270AE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8450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B39B2C8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10310</w:t>
            </w:r>
          </w:p>
        </w:tc>
      </w:tr>
      <w:tr w:rsidR="001A335A" w:rsidRPr="00812936" w14:paraId="0062F640" w14:textId="77777777" w:rsidTr="00152546">
        <w:trPr>
          <w:trHeight w:val="2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7A6960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B294FA8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–2*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AE1BA51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0B5B0E8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+2*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05509B50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+2* fy_high|</w:t>
            </w:r>
          </w:p>
        </w:tc>
      </w:tr>
      <w:tr w:rsidR="001A335A" w:rsidRPr="00812936" w14:paraId="3E4B80B4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8DB2D7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12C7C9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4700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873E9D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2780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79E9A6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10300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8054C43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12220</w:t>
            </w:r>
          </w:p>
        </w:tc>
      </w:tr>
      <w:tr w:rsidR="001A335A" w:rsidRPr="00812936" w14:paraId="36D4EDA3" w14:textId="77777777" w:rsidTr="00152546">
        <w:trPr>
          <w:trHeight w:val="1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95557A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8FD0C3B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–1*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ECADDEA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– 1*fy_low|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7B059D5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– 1*fx_high|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43733C16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– 1*fx_low|</w:t>
            </w:r>
          </w:p>
        </w:tc>
      </w:tr>
      <w:tr w:rsidR="001A335A" w:rsidRPr="00812936" w14:paraId="7E3AAD65" w14:textId="77777777" w:rsidTr="00152546">
        <w:trPr>
          <w:trHeight w:val="1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AD514C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14843D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1350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21D167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2430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6B53EE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7990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F7FA070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10750</w:t>
            </w:r>
          </w:p>
        </w:tc>
      </w:tr>
      <w:tr w:rsidR="001A335A" w:rsidRPr="00812936" w14:paraId="4CE50BDF" w14:textId="77777777" w:rsidTr="00152546">
        <w:trPr>
          <w:trHeight w:val="16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1AEB30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4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FBD4EB5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|3*fx_low +1*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C81270F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|3*fx_high +1*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1C431DB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|3*fy_low + 1*fx_low|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EB97C5F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+ 1*fx_high|</w:t>
            </w:r>
          </w:p>
        </w:tc>
      </w:tr>
      <w:tr w:rsidR="001A335A" w:rsidRPr="00812936" w14:paraId="2E8D54B3" w14:textId="77777777" w:rsidTr="00152546">
        <w:trPr>
          <w:trHeight w:val="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054F2B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BAE058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8850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3D3A88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9930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FB2D7A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11750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E0C7265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14510</w:t>
            </w:r>
          </w:p>
        </w:tc>
      </w:tr>
      <w:tr w:rsidR="001A335A" w:rsidRPr="00812936" w14:paraId="559A36F8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F71FDB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98E03AD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|fx_low –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82FEC14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–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18061C8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|fy_low – 4*fx_high|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2533F712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– 4*fx_low|</w:t>
            </w:r>
          </w:p>
        </w:tc>
      </w:tr>
      <w:tr w:rsidR="001A335A" w:rsidRPr="00812936" w14:paraId="78876EE4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3BA23C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CB9EFB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14950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9ECC17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11290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085E15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4340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F0E094C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3200</w:t>
            </w:r>
          </w:p>
        </w:tc>
      </w:tr>
      <w:tr w:rsidR="001A335A" w:rsidRPr="00812936" w14:paraId="029074BD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B60933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88BEAC8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|fx_low + 4*fy_low|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ABABADF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|fx_high + 4*fy_high|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89FCA0B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|fy_low + 4*fx_low|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7516B0FB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+ 4*fx_high|</w:t>
            </w:r>
          </w:p>
        </w:tc>
      </w:tr>
      <w:tr w:rsidR="001A335A" w:rsidRPr="00812936" w14:paraId="1232585D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DB2B55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1A5052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15050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882EAF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18710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73C1B3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10700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DAA680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11840</w:t>
            </w:r>
          </w:p>
        </w:tc>
      </w:tr>
      <w:tr w:rsidR="001A335A" w:rsidRPr="00812936" w14:paraId="03476AEB" w14:textId="77777777" w:rsidTr="00152546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074B5C9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86EBD3C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B5E58C7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D8083B1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3*fx_high|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1648D606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3*fx_low|</w:t>
            </w:r>
          </w:p>
        </w:tc>
      </w:tr>
      <w:tr w:rsidR="001A335A" w:rsidRPr="00812936" w14:paraId="63A42D98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DD5877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97B5AE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8900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21CD00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6080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C224FC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870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411A2EC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2850</w:t>
            </w:r>
          </w:p>
        </w:tc>
      </w:tr>
      <w:tr w:rsidR="001A335A" w:rsidRPr="00812936" w14:paraId="13362C5A" w14:textId="77777777" w:rsidTr="00152546">
        <w:trPr>
          <w:trHeight w:val="2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7615C8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Two-tone 5</w:t>
            </w:r>
            <w:r w:rsidRPr="00812936">
              <w:rPr>
                <w:rFonts w:ascii="Arial" w:hAnsi="Arial" w:cs="Arial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92E7345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+ 3*fy_low|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6090133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+ 3*fy_high|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27FC0EA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+ 3*fx_low|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2A18C479" w14:textId="77777777" w:rsidR="001A335A" w:rsidRPr="00F90C96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+ 3*fx_high|</w:t>
            </w:r>
          </w:p>
        </w:tc>
      </w:tr>
      <w:tr w:rsidR="001A335A" w:rsidRPr="00812936" w14:paraId="5A34EC10" w14:textId="77777777" w:rsidTr="00152546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503CBC" w14:textId="77777777" w:rsidR="001A335A" w:rsidRPr="00812936" w:rsidRDefault="001A335A" w:rsidP="00152546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12936">
              <w:rPr>
                <w:rFonts w:ascii="Arial" w:hAnsi="Arial" w:cs="Arial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36A913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13600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012141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16420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65B545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12150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7E7FF2B" w14:textId="77777777" w:rsidR="001A335A" w:rsidRPr="000E63FB" w:rsidRDefault="001A335A" w:rsidP="0015254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705E4">
              <w:rPr>
                <w:rFonts w:ascii="Arial" w:hAnsi="Arial" w:cs="Arial"/>
                <w:sz w:val="18"/>
                <w:szCs w:val="18"/>
                <w:lang w:val="en-US" w:eastAsia="ko-KR"/>
              </w:rPr>
              <w:t>14130</w:t>
            </w:r>
          </w:p>
        </w:tc>
      </w:tr>
    </w:tbl>
    <w:p w14:paraId="3B50FAAE" w14:textId="77777777" w:rsidR="001A335A" w:rsidRDefault="001A335A" w:rsidP="001A335A">
      <w:pPr>
        <w:keepNext/>
        <w:rPr>
          <w:lang w:eastAsia="zh-TW"/>
        </w:rPr>
      </w:pPr>
    </w:p>
    <w:p w14:paraId="2CADA906" w14:textId="4C153BFB" w:rsidR="001A335A" w:rsidRDefault="001A335A" w:rsidP="001A335A">
      <w:pPr>
        <w:rPr>
          <w:rFonts w:eastAsia="SimSun"/>
        </w:rPr>
      </w:pPr>
      <w:r>
        <w:rPr>
          <w:rFonts w:eastAsia="SimSun"/>
        </w:rPr>
        <w:t xml:space="preserve">As can be seen in </w:t>
      </w:r>
      <w:r w:rsidRPr="00714357">
        <w:t xml:space="preserve">Table </w:t>
      </w:r>
      <w:r>
        <w:rPr>
          <w:lang w:eastAsia="ja-JP"/>
        </w:rPr>
        <w:t>6.33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</w:t>
      </w:r>
      <w:r>
        <w:rPr>
          <w:lang w:eastAsia="ja-JP"/>
        </w:rPr>
        <w:t xml:space="preserve">1 </w:t>
      </w:r>
      <w:r>
        <w:rPr>
          <w:rFonts w:eastAsia="SimSun"/>
        </w:rPr>
        <w:t>there are IMD3, IMD4 and IMD5 impact from UL 2_n71 affecting DL band n77.</w:t>
      </w:r>
    </w:p>
    <w:p w14:paraId="1D3A0D6B" w14:textId="67FF6915" w:rsidR="001A335A" w:rsidRDefault="001A335A" w:rsidP="001A335A">
      <w:pPr>
        <w:rPr>
          <w:rFonts w:eastAsia="SimSun"/>
        </w:rPr>
      </w:pPr>
      <w:r>
        <w:rPr>
          <w:rFonts w:eastAsia="SimSun"/>
        </w:rPr>
        <w:t xml:space="preserve">As can be seen in </w:t>
      </w:r>
      <w:r w:rsidRPr="00714357">
        <w:t xml:space="preserve">Table </w:t>
      </w:r>
      <w:r>
        <w:rPr>
          <w:lang w:eastAsia="ja-JP"/>
        </w:rPr>
        <w:t>6.33</w:t>
      </w:r>
      <w:r w:rsidRPr="002B6C21">
        <w:rPr>
          <w:lang w:eastAsia="ja-JP"/>
        </w:rPr>
        <w:t>.</w:t>
      </w:r>
      <w:r>
        <w:rPr>
          <w:lang w:eastAsia="ja-JP"/>
        </w:rPr>
        <w:t>3</w:t>
      </w:r>
      <w:r w:rsidRPr="002B6C21">
        <w:rPr>
          <w:lang w:eastAsia="ja-JP"/>
        </w:rPr>
        <w:t>-</w:t>
      </w:r>
      <w:r>
        <w:rPr>
          <w:lang w:eastAsia="ja-JP"/>
        </w:rPr>
        <w:t xml:space="preserve">2 </w:t>
      </w:r>
      <w:r>
        <w:rPr>
          <w:rFonts w:eastAsia="SimSun"/>
        </w:rPr>
        <w:t>there are no impact from UL 2_n77 affecting DL band n71.</w:t>
      </w:r>
    </w:p>
    <w:p w14:paraId="57218B3A" w14:textId="62B694A5" w:rsidR="001A335A" w:rsidRPr="00216078" w:rsidRDefault="001A335A" w:rsidP="00147049">
      <w:pPr>
        <w:pStyle w:val="3"/>
        <w:rPr>
          <w:lang w:val="en-US" w:eastAsia="zh-CN"/>
        </w:rPr>
      </w:pPr>
      <w:bookmarkStart w:id="418" w:name="_Toc135927787"/>
      <w:r>
        <w:rPr>
          <w:lang w:val="en-US"/>
        </w:rPr>
        <w:t>6.33</w:t>
      </w:r>
      <w:r w:rsidRPr="00216078">
        <w:rPr>
          <w:lang w:val="en-US"/>
        </w:rPr>
        <w:t>.</w:t>
      </w:r>
      <w:r>
        <w:rPr>
          <w:lang w:val="en-US" w:eastAsia="zh-CN"/>
        </w:rPr>
        <w:t>4</w:t>
      </w:r>
      <w:r w:rsidRPr="00216078">
        <w:rPr>
          <w:lang w:val="en-US" w:eastAsia="zh-CN"/>
        </w:rPr>
        <w:tab/>
      </w:r>
      <w:r w:rsidRPr="00216078">
        <w:rPr>
          <w:lang w:val="en-US" w:eastAsia="sv-SE"/>
        </w:rPr>
        <w:tab/>
      </w:r>
      <w:r w:rsidRPr="00216078">
        <w:rPr>
          <w:lang w:val="en-US"/>
        </w:rPr>
        <w:t>∆T</w:t>
      </w:r>
      <w:r w:rsidRPr="00B94A68">
        <w:t>IB</w:t>
      </w:r>
      <w:r w:rsidRPr="00216078">
        <w:rPr>
          <w:lang w:val="en-US"/>
        </w:rPr>
        <w:t xml:space="preserve"> and ∆R</w:t>
      </w:r>
      <w:r w:rsidRPr="00B94A68">
        <w:t>IB</w:t>
      </w:r>
      <w:r w:rsidRPr="00216078">
        <w:rPr>
          <w:lang w:val="en-US"/>
        </w:rPr>
        <w:t xml:space="preserve"> values</w:t>
      </w:r>
      <w:bookmarkEnd w:id="418"/>
    </w:p>
    <w:p w14:paraId="3CE7033E" w14:textId="77777777" w:rsidR="001A335A" w:rsidRDefault="001A335A" w:rsidP="001A335A">
      <w:pPr>
        <w:spacing w:after="0"/>
      </w:pPr>
      <w:r w:rsidRPr="00216078">
        <w:t xml:space="preserve">For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2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n71-n77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2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n71-n78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05742CD5" w14:textId="77777777" w:rsidR="001A335A" w:rsidRPr="00AA0188" w:rsidRDefault="001A335A" w:rsidP="001A335A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54E8898C" w14:textId="126902D3" w:rsidR="001A335A" w:rsidRDefault="001A335A" w:rsidP="001A335A">
      <w:pPr>
        <w:pStyle w:val="TH"/>
      </w:pPr>
      <w:r>
        <w:t>Table 6.33.4-1: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1A335A" w14:paraId="2457FB31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1931A" w14:textId="77777777" w:rsidR="001A335A" w:rsidRDefault="001A335A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54515" w14:textId="77777777" w:rsidR="001A335A" w:rsidRDefault="001A335A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1A335A" w14:paraId="6302545B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41FE" w14:textId="77777777" w:rsidR="001A335A" w:rsidRDefault="001A335A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9A25" w14:textId="77777777" w:rsidR="001A335A" w:rsidRDefault="001A335A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1A335A" w14:paraId="2E884518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B1BDF" w14:textId="77777777" w:rsidR="001A335A" w:rsidRDefault="001A335A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2</w:t>
            </w:r>
            <w:r w:rsidRPr="009A27B3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n71-n77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91AAC" w14:textId="77777777" w:rsidR="001A335A" w:rsidRDefault="001A335A" w:rsidP="00152546">
            <w:pPr>
              <w:pStyle w:val="TAC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0F83F" w14:textId="77777777" w:rsidR="001A335A" w:rsidRDefault="001A335A" w:rsidP="00152546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078D5" w14:textId="77777777" w:rsidR="001A335A" w:rsidRDefault="001A335A" w:rsidP="00152546">
            <w:pPr>
              <w:pStyle w:val="TAC"/>
            </w:pPr>
            <w:r w:rsidRPr="00EF5447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 w:rsidR="001A335A" w14:paraId="16D5EC68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F68A9" w14:textId="77777777" w:rsidR="001A335A" w:rsidRDefault="001A335A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7BEEE50C" w14:textId="77777777" w:rsidR="001A335A" w:rsidRDefault="001A335A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27DB0CC0" w14:textId="77777777" w:rsidR="001A335A" w:rsidRDefault="001A335A" w:rsidP="001A335A">
      <w:pPr>
        <w:ind w:left="720"/>
        <w:rPr>
          <w:lang w:eastAsia="zh-CN"/>
        </w:rPr>
      </w:pPr>
    </w:p>
    <w:p w14:paraId="1984F9B8" w14:textId="7468F349" w:rsidR="001A335A" w:rsidRDefault="001A335A" w:rsidP="001A335A">
      <w:pPr>
        <w:pStyle w:val="TH"/>
      </w:pPr>
      <w:r>
        <w:t>Table 6.33.4-2: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1A335A" w14:paraId="5955487B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CC4C3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53A2A" w14:textId="77777777" w:rsidR="001A335A" w:rsidRPr="00C11F06" w:rsidRDefault="001A335A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1A335A" w14:paraId="28ECF006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6DD3" w14:textId="77777777" w:rsidR="001A335A" w:rsidRDefault="001A335A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41B01" w14:textId="77777777" w:rsidR="001A335A" w:rsidRPr="00C11F06" w:rsidRDefault="001A335A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1A335A" w14:paraId="17B148B0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D6FF" w14:textId="77777777" w:rsidR="001A335A" w:rsidRDefault="001A335A" w:rsidP="00152546">
            <w:pPr>
              <w:pStyle w:val="TAC"/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2</w:t>
            </w:r>
            <w:r w:rsidRPr="009A27B3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n71-n77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4ACB0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18A51" w14:textId="77777777" w:rsidR="001A335A" w:rsidRPr="00C11F06" w:rsidRDefault="001A335A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2FFA" w14:textId="77777777" w:rsidR="001A335A" w:rsidRDefault="001A335A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 w:rsidR="001A335A" w14:paraId="4F7A6CE8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E4AA1" w14:textId="77777777" w:rsidR="001A335A" w:rsidRDefault="001A335A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7BC1A8EC" w14:textId="77777777" w:rsidR="001A335A" w:rsidRDefault="001A335A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26B0CDD5" w14:textId="77777777" w:rsidR="001A335A" w:rsidRPr="00C11F06" w:rsidRDefault="001A335A" w:rsidP="001A335A">
      <w:pPr>
        <w:rPr>
          <w:rFonts w:eastAsia="맑은 고딕"/>
          <w:highlight w:val="yellow"/>
          <w:lang w:eastAsia="ko-KR"/>
        </w:rPr>
      </w:pPr>
    </w:p>
    <w:p w14:paraId="67D53E24" w14:textId="2B01574E" w:rsidR="001A335A" w:rsidRDefault="001A335A" w:rsidP="00147049">
      <w:pPr>
        <w:pStyle w:val="3"/>
        <w:rPr>
          <w:lang w:val="en-US"/>
        </w:rPr>
      </w:pPr>
      <w:bookmarkStart w:id="419" w:name="_Toc135927788"/>
      <w:r>
        <w:rPr>
          <w:lang w:val="en-US"/>
        </w:rPr>
        <w:lastRenderedPageBreak/>
        <w:t>6.33</w:t>
      </w:r>
      <w:r>
        <w:rPr>
          <w:lang w:val="en-US" w:eastAsia="zh-CN"/>
        </w:rPr>
        <w:t>.5</w:t>
      </w:r>
      <w:r>
        <w:rPr>
          <w:lang w:val="en-US" w:eastAsia="sv-SE"/>
        </w:rPr>
        <w:tab/>
      </w:r>
      <w:r>
        <w:rPr>
          <w:lang w:val="en-US"/>
        </w:rPr>
        <w:t>MSD requirements</w:t>
      </w:r>
      <w:bookmarkEnd w:id="419"/>
    </w:p>
    <w:p w14:paraId="7ABDDC24" w14:textId="77777777" w:rsidR="001A335A" w:rsidRDefault="001A335A" w:rsidP="001A335A">
      <w:pPr>
        <w:rPr>
          <w:rFonts w:eastAsia="SimSun"/>
        </w:rPr>
      </w:pPr>
      <w:r>
        <w:rPr>
          <w:rFonts w:cs="Arial"/>
          <w:lang w:eastAsia="ja-JP"/>
        </w:rPr>
        <w:t xml:space="preserve">MSD value band n77 </w:t>
      </w:r>
      <w:r>
        <w:rPr>
          <w:rFonts w:eastAsia="SimSun"/>
        </w:rPr>
        <w:t xml:space="preserve">and testpoints are </w:t>
      </w:r>
      <w:r>
        <w:rPr>
          <w:rFonts w:cs="Arial"/>
          <w:lang w:eastAsia="ja-JP"/>
        </w:rPr>
        <w:t xml:space="preserve">reused from </w:t>
      </w:r>
      <w:r w:rsidRPr="0006210B">
        <w:t>DC_2_n71-n78</w:t>
      </w:r>
      <w:r>
        <w:rPr>
          <w:rFonts w:cs="Arial"/>
        </w:rPr>
        <w:t>.</w:t>
      </w:r>
    </w:p>
    <w:p w14:paraId="60B354F3" w14:textId="3DA0309D" w:rsidR="001A335A" w:rsidRPr="00EF5447" w:rsidRDefault="001A335A" w:rsidP="001A335A">
      <w:pPr>
        <w:pStyle w:val="TH"/>
      </w:pPr>
      <w:r>
        <w:t xml:space="preserve">Table 6.33.5-1: </w:t>
      </w:r>
      <w:r w:rsidRPr="00EF5447">
        <w:t>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1A335A" w:rsidRPr="00EF5447" w14:paraId="4DD3CB0C" w14:textId="77777777" w:rsidTr="0015254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ACEE27D" w14:textId="77777777" w:rsidR="001A335A" w:rsidRPr="00EF5447" w:rsidRDefault="001A335A" w:rsidP="00152546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1A335A" w:rsidRPr="00EF5447" w14:paraId="6CA7468B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51216BF1" w14:textId="77777777" w:rsidR="001A335A" w:rsidRPr="00EF5447" w:rsidRDefault="001A335A" w:rsidP="00152546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0A36DB90" w14:textId="77777777" w:rsidR="001A335A" w:rsidRPr="00EF5447" w:rsidRDefault="001A335A" w:rsidP="00152546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591E313" w14:textId="77777777" w:rsidR="001A335A" w:rsidRPr="00EF5447" w:rsidRDefault="001A335A" w:rsidP="00152546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8C13FD8" w14:textId="77777777" w:rsidR="001A335A" w:rsidRPr="00EF5447" w:rsidRDefault="001A335A" w:rsidP="00152546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28BB29B2" w14:textId="77777777" w:rsidR="001A335A" w:rsidRPr="00EF5447" w:rsidRDefault="001A335A" w:rsidP="00152546">
            <w:pPr>
              <w:pStyle w:val="TAH"/>
            </w:pPr>
            <w:r w:rsidRPr="00EF5447">
              <w:t>UL</w:t>
            </w:r>
          </w:p>
          <w:p w14:paraId="2F3B5E9E" w14:textId="77777777" w:rsidR="001A335A" w:rsidRPr="00EF5447" w:rsidRDefault="001A335A" w:rsidP="00152546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3A99BC8" w14:textId="77777777" w:rsidR="001A335A" w:rsidRPr="00EF5447" w:rsidRDefault="001A335A" w:rsidP="00152546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6CCA0CF6" w14:textId="77777777" w:rsidR="001A335A" w:rsidRPr="00EF5447" w:rsidRDefault="001A335A" w:rsidP="00152546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E603A3F" w14:textId="77777777" w:rsidR="001A335A" w:rsidRPr="00EF5447" w:rsidRDefault="001A335A" w:rsidP="00152546">
            <w:pPr>
              <w:pStyle w:val="TAH"/>
            </w:pPr>
            <w:r w:rsidRPr="00EF5447">
              <w:t>IMD order</w:t>
            </w:r>
          </w:p>
        </w:tc>
      </w:tr>
      <w:tr w:rsidR="001A335A" w:rsidRPr="00EF5447" w14:paraId="1AA46284" w14:textId="77777777" w:rsidTr="00152546">
        <w:trPr>
          <w:trHeight w:val="22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684A4385" w14:textId="77777777" w:rsidR="001A335A" w:rsidRPr="00EF5447" w:rsidRDefault="001A335A" w:rsidP="00152546">
            <w:pPr>
              <w:pStyle w:val="TAC"/>
              <w:rPr>
                <w:lang w:eastAsia="ja-JP"/>
              </w:rPr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2A</w:t>
            </w:r>
            <w:r w:rsidRPr="009A27B3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n71A-n77A</w:t>
            </w:r>
          </w:p>
        </w:tc>
        <w:tc>
          <w:tcPr>
            <w:tcW w:w="867" w:type="dxa"/>
            <w:shd w:val="clear" w:color="auto" w:fill="auto"/>
          </w:tcPr>
          <w:p w14:paraId="040D3D6E" w14:textId="77777777" w:rsidR="001A335A" w:rsidRPr="009C6E22" w:rsidRDefault="001A335A" w:rsidP="00152546">
            <w:pPr>
              <w:pStyle w:val="TAC"/>
              <w:rPr>
                <w:lang w:eastAsia="zh-CN"/>
              </w:rPr>
            </w:pPr>
            <w:r w:rsidRPr="0006210B"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0AFA5EF6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1907.5</w:t>
            </w:r>
          </w:p>
        </w:tc>
        <w:tc>
          <w:tcPr>
            <w:tcW w:w="747" w:type="dxa"/>
            <w:shd w:val="clear" w:color="auto" w:fill="auto"/>
            <w:noWrap/>
          </w:tcPr>
          <w:p w14:paraId="4219A71C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6D2CA94C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567B76D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1987.5</w:t>
            </w:r>
          </w:p>
        </w:tc>
        <w:tc>
          <w:tcPr>
            <w:tcW w:w="752" w:type="dxa"/>
            <w:shd w:val="clear" w:color="auto" w:fill="auto"/>
          </w:tcPr>
          <w:p w14:paraId="56F4C350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N/A</w:t>
            </w:r>
          </w:p>
        </w:tc>
        <w:tc>
          <w:tcPr>
            <w:tcW w:w="1248" w:type="dxa"/>
            <w:shd w:val="clear" w:color="auto" w:fill="auto"/>
          </w:tcPr>
          <w:p w14:paraId="06F5B16D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N/A</w:t>
            </w:r>
          </w:p>
        </w:tc>
      </w:tr>
      <w:tr w:rsidR="001A335A" w:rsidRPr="00EF5447" w14:paraId="6E5884A2" w14:textId="77777777" w:rsidTr="00152546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F64131C" w14:textId="77777777" w:rsidR="001A335A" w:rsidRPr="00EF5447" w:rsidRDefault="001A335A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2D3DD2A5" w14:textId="77777777" w:rsidR="001A335A" w:rsidRPr="009C6E22" w:rsidRDefault="001A335A" w:rsidP="00152546">
            <w:pPr>
              <w:pStyle w:val="TAC"/>
              <w:rPr>
                <w:lang w:eastAsia="zh-CN"/>
              </w:rPr>
            </w:pPr>
            <w:r w:rsidRPr="0006210B">
              <w:t>n71</w:t>
            </w:r>
          </w:p>
        </w:tc>
        <w:tc>
          <w:tcPr>
            <w:tcW w:w="1066" w:type="dxa"/>
            <w:shd w:val="clear" w:color="auto" w:fill="auto"/>
            <w:noWrap/>
          </w:tcPr>
          <w:p w14:paraId="37C6C3A2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695.5</w:t>
            </w:r>
          </w:p>
        </w:tc>
        <w:tc>
          <w:tcPr>
            <w:tcW w:w="747" w:type="dxa"/>
            <w:shd w:val="clear" w:color="auto" w:fill="auto"/>
            <w:noWrap/>
          </w:tcPr>
          <w:p w14:paraId="5F4BE076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7CEEFB0F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72279BD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649.5</w:t>
            </w:r>
          </w:p>
        </w:tc>
        <w:tc>
          <w:tcPr>
            <w:tcW w:w="752" w:type="dxa"/>
            <w:shd w:val="clear" w:color="auto" w:fill="auto"/>
          </w:tcPr>
          <w:p w14:paraId="00A53B47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N/A</w:t>
            </w:r>
          </w:p>
        </w:tc>
        <w:tc>
          <w:tcPr>
            <w:tcW w:w="1248" w:type="dxa"/>
            <w:shd w:val="clear" w:color="auto" w:fill="auto"/>
          </w:tcPr>
          <w:p w14:paraId="5DDFD0C2" w14:textId="77777777" w:rsidR="001A335A" w:rsidRPr="00EF5447" w:rsidRDefault="001A335A" w:rsidP="00152546">
            <w:pPr>
              <w:pStyle w:val="TAC"/>
              <w:rPr>
                <w:lang w:eastAsia="zh-CN"/>
              </w:rPr>
            </w:pPr>
            <w:r w:rsidRPr="0006210B">
              <w:t>N/A</w:t>
            </w:r>
          </w:p>
        </w:tc>
      </w:tr>
      <w:tr w:rsidR="001A335A" w:rsidRPr="00EF5447" w14:paraId="6763699D" w14:textId="77777777" w:rsidTr="00152546">
        <w:trPr>
          <w:trHeight w:val="22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51E35" w14:textId="77777777" w:rsidR="001A335A" w:rsidRPr="00EF5447" w:rsidRDefault="001A335A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shd w:val="clear" w:color="auto" w:fill="auto"/>
          </w:tcPr>
          <w:p w14:paraId="74C4ABB2" w14:textId="77777777" w:rsidR="001A335A" w:rsidRPr="009C6E22" w:rsidRDefault="001A335A" w:rsidP="00152546">
            <w:pPr>
              <w:pStyle w:val="TAC"/>
              <w:rPr>
                <w:lang w:eastAsia="zh-CN"/>
              </w:rPr>
            </w:pPr>
            <w:r w:rsidRPr="0006210B">
              <w:t>n7</w:t>
            </w:r>
            <w:r>
              <w:t>7</w:t>
            </w:r>
          </w:p>
        </w:tc>
        <w:tc>
          <w:tcPr>
            <w:tcW w:w="1066" w:type="dxa"/>
            <w:shd w:val="clear" w:color="auto" w:fill="auto"/>
            <w:noWrap/>
          </w:tcPr>
          <w:p w14:paraId="37FBC0B4" w14:textId="77777777" w:rsidR="001A335A" w:rsidRPr="009C6E22" w:rsidRDefault="001A335A" w:rsidP="00152546">
            <w:pPr>
              <w:pStyle w:val="TAC"/>
              <w:rPr>
                <w:lang w:eastAsia="zh-CN"/>
              </w:rPr>
            </w:pPr>
            <w:r w:rsidRPr="0006210B">
              <w:t>3305</w:t>
            </w:r>
          </w:p>
        </w:tc>
        <w:tc>
          <w:tcPr>
            <w:tcW w:w="747" w:type="dxa"/>
            <w:shd w:val="clear" w:color="auto" w:fill="auto"/>
            <w:noWrap/>
          </w:tcPr>
          <w:p w14:paraId="501C88BD" w14:textId="77777777" w:rsidR="001A335A" w:rsidRPr="009C6E22" w:rsidRDefault="001A335A" w:rsidP="00152546">
            <w:pPr>
              <w:pStyle w:val="TAC"/>
              <w:rPr>
                <w:lang w:eastAsia="zh-CN"/>
              </w:rPr>
            </w:pPr>
            <w:r w:rsidRPr="0006210B"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71B6A235" w14:textId="77777777" w:rsidR="001A335A" w:rsidRPr="009C6E22" w:rsidRDefault="001A335A" w:rsidP="00152546">
            <w:pPr>
              <w:pStyle w:val="TAC"/>
              <w:rPr>
                <w:lang w:eastAsia="zh-CN"/>
              </w:rPr>
            </w:pPr>
            <w:r w:rsidRPr="0006210B"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0679CC82" w14:textId="77777777" w:rsidR="001A335A" w:rsidRPr="009C6E22" w:rsidRDefault="001A335A" w:rsidP="00152546">
            <w:pPr>
              <w:pStyle w:val="TAC"/>
              <w:rPr>
                <w:lang w:eastAsia="zh-CN"/>
              </w:rPr>
            </w:pPr>
            <w:r w:rsidRPr="0006210B">
              <w:t>3305</w:t>
            </w:r>
          </w:p>
        </w:tc>
        <w:tc>
          <w:tcPr>
            <w:tcW w:w="752" w:type="dxa"/>
            <w:shd w:val="clear" w:color="auto" w:fill="auto"/>
          </w:tcPr>
          <w:p w14:paraId="09A75772" w14:textId="77777777" w:rsidR="001A335A" w:rsidRPr="009C6E22" w:rsidRDefault="001A335A" w:rsidP="00152546">
            <w:pPr>
              <w:pStyle w:val="TAC"/>
              <w:rPr>
                <w:lang w:eastAsia="zh-CN"/>
              </w:rPr>
            </w:pPr>
            <w:r w:rsidRPr="0006210B">
              <w:t>8</w:t>
            </w:r>
          </w:p>
        </w:tc>
        <w:tc>
          <w:tcPr>
            <w:tcW w:w="1248" w:type="dxa"/>
            <w:shd w:val="clear" w:color="auto" w:fill="auto"/>
          </w:tcPr>
          <w:p w14:paraId="73D25713" w14:textId="77777777" w:rsidR="001A335A" w:rsidRPr="009C6E22" w:rsidRDefault="001A335A" w:rsidP="00152546">
            <w:pPr>
              <w:pStyle w:val="TAC"/>
              <w:rPr>
                <w:lang w:eastAsia="zh-CN"/>
              </w:rPr>
            </w:pPr>
            <w:r w:rsidRPr="0006210B">
              <w:t>IMD3</w:t>
            </w:r>
          </w:p>
        </w:tc>
      </w:tr>
    </w:tbl>
    <w:p w14:paraId="6BD793A9" w14:textId="77777777" w:rsidR="001A335A" w:rsidRDefault="001A335A" w:rsidP="001A335A">
      <w:pPr>
        <w:rPr>
          <w:rFonts w:ascii="Arial" w:hAnsi="Arial" w:cs="Arial"/>
          <w:color w:val="0000FF"/>
          <w:sz w:val="32"/>
          <w:szCs w:val="32"/>
          <w:lang w:eastAsia="ja-JP"/>
        </w:rPr>
      </w:pPr>
    </w:p>
    <w:p w14:paraId="0E690762" w14:textId="5DD1C602" w:rsidR="008530AD" w:rsidRPr="00216078" w:rsidRDefault="008530AD" w:rsidP="003B1AF3">
      <w:pPr>
        <w:pStyle w:val="2"/>
        <w:rPr>
          <w:lang w:val="en-US" w:eastAsia="ja-JP"/>
        </w:rPr>
      </w:pPr>
      <w:bookmarkStart w:id="420" w:name="_Toc135927789"/>
      <w:r>
        <w:rPr>
          <w:lang w:val="en-US"/>
        </w:rPr>
        <w:t>6.</w:t>
      </w:r>
      <w:r w:rsidR="00200C91">
        <w:rPr>
          <w:lang w:val="en-US"/>
        </w:rPr>
        <w:t>34</w:t>
      </w:r>
      <w:r w:rsidRPr="00216078">
        <w:rPr>
          <w:lang w:val="en-US"/>
        </w:rPr>
        <w:tab/>
      </w:r>
      <w:r w:rsidRPr="00676A4E">
        <w:rPr>
          <w:lang w:val="en-US"/>
        </w:rPr>
        <w:t>DC_3_n3-n7</w:t>
      </w:r>
      <w:bookmarkEnd w:id="420"/>
    </w:p>
    <w:p w14:paraId="6E4CF1AC" w14:textId="77F8179B" w:rsidR="008530AD" w:rsidRPr="00216078" w:rsidRDefault="008530AD" w:rsidP="00147049">
      <w:pPr>
        <w:pStyle w:val="3"/>
        <w:rPr>
          <w:lang w:val="en-US" w:eastAsia="zh-CN"/>
        </w:rPr>
      </w:pPr>
      <w:bookmarkStart w:id="421" w:name="_Toc135927790"/>
      <w:r>
        <w:rPr>
          <w:lang w:val="en-US" w:eastAsia="zh-CN"/>
        </w:rPr>
        <w:t>6.</w:t>
      </w:r>
      <w:r w:rsidR="00200C91">
        <w:rPr>
          <w:lang w:val="en-US" w:eastAsia="zh-CN"/>
        </w:rPr>
        <w:t>34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1</w:t>
      </w:r>
      <w:r w:rsidRPr="00216078">
        <w:rPr>
          <w:lang w:val="en-US" w:eastAsia="zh-CN"/>
        </w:rPr>
        <w:tab/>
        <w:t xml:space="preserve">Configuration for </w:t>
      </w:r>
      <w:r w:rsidRPr="00216078">
        <w:rPr>
          <w:rFonts w:hint="eastAsia"/>
          <w:lang w:val="en-US" w:eastAsia="zh-CN"/>
        </w:rPr>
        <w:t>DC</w:t>
      </w:r>
      <w:bookmarkEnd w:id="421"/>
    </w:p>
    <w:p w14:paraId="18E040BC" w14:textId="7CA01E58" w:rsidR="008530AD" w:rsidRDefault="008530AD" w:rsidP="008530AD">
      <w:pPr>
        <w:pStyle w:val="TH"/>
        <w:rPr>
          <w:lang w:eastAsia="ja-JP"/>
        </w:rPr>
      </w:pPr>
      <w:r>
        <w:t>Table 6.</w:t>
      </w:r>
      <w:r w:rsidR="00200C91">
        <w:t>34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0C0D73A7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197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4B77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1EEAB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F92C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122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138FB7A1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8436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14D0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E3984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16182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88EC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8530AD" w14:paraId="152E48F2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5290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2531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C28E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C83C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6903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8530AD" w14:paraId="2E0E9877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2FE0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E75F22">
              <w:rPr>
                <w:rFonts w:eastAsia="SimSun"/>
                <w:lang w:eastAsia="zh-CN"/>
              </w:rPr>
              <w:t>DC_3_n3-n7</w:t>
            </w:r>
            <w:r w:rsidRPr="00103D5C">
              <w:rPr>
                <w:rFonts w:eastAsia="SimSun"/>
                <w:lang w:eastAsia="zh-CN"/>
              </w:rPr>
              <w:t>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748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0657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52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408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F413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5AD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A19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AE0A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311C8ED6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D71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2AC2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94D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1F3A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CD02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6DF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4720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86B8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107F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3DFCF263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7226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DD7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1663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2500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A1B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BE5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8137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1FF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A38C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2690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F0A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</w:tbl>
    <w:p w14:paraId="2BEB90E4" w14:textId="77777777" w:rsidR="008530AD" w:rsidRDefault="008530AD" w:rsidP="008530AD">
      <w:pPr>
        <w:ind w:left="720"/>
        <w:rPr>
          <w:lang w:eastAsia="zh-CN"/>
        </w:rPr>
      </w:pPr>
    </w:p>
    <w:p w14:paraId="072234E7" w14:textId="2E74B71E" w:rsidR="008530AD" w:rsidRPr="00216078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>
        <w:t>6.</w:t>
      </w:r>
      <w:r w:rsidR="00200C91">
        <w:t>34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</w:tblGrid>
      <w:tr w:rsidR="008530AD" w:rsidRPr="00216078" w14:paraId="2970FB75" w14:textId="77777777" w:rsidTr="0015254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2CA1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2640E47F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A4F8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3BE786DA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3C2D1AFC" w14:textId="77777777" w:rsidR="008530AD" w:rsidRPr="00216078" w:rsidRDefault="008530AD" w:rsidP="0015254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</w:tr>
      <w:tr w:rsidR="008530AD" w:rsidRPr="00216078" w14:paraId="5EB58AAC" w14:textId="77777777" w:rsidTr="0015254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7D09" w14:textId="77777777" w:rsidR="008530AD" w:rsidRPr="00334F6A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676A4E">
              <w:rPr>
                <w:rFonts w:eastAsia="SimSun"/>
                <w:lang w:eastAsia="zh-CN"/>
              </w:rPr>
              <w:t>DC_3A_n3A-n7A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1B0" w14:textId="77777777" w:rsidR="008530AD" w:rsidRPr="00334F6A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676A4E">
              <w:rPr>
                <w:rFonts w:eastAsia="SimSun"/>
                <w:lang w:eastAsia="zh-CN"/>
              </w:rPr>
              <w:t>DC_3A_n3A</w:t>
            </w:r>
            <w:r w:rsidRPr="00877CC8">
              <w:rPr>
                <w:vertAlign w:val="superscript"/>
              </w:rPr>
              <w:t>2</w:t>
            </w:r>
            <w:r>
              <w:rPr>
                <w:rFonts w:eastAsia="SimSun"/>
                <w:lang w:eastAsia="zh-CN"/>
              </w:rPr>
              <w:br/>
            </w:r>
            <w:r w:rsidRPr="00B8216F">
              <w:rPr>
                <w:rFonts w:eastAsia="SimSun"/>
                <w:lang w:eastAsia="zh-CN"/>
              </w:rPr>
              <w:t>DC_3A</w:t>
            </w:r>
            <w:r>
              <w:rPr>
                <w:rFonts w:eastAsia="SimSun"/>
                <w:lang w:eastAsia="zh-CN"/>
              </w:rPr>
              <w:t>_</w:t>
            </w:r>
            <w:r w:rsidRPr="00B8216F">
              <w:rPr>
                <w:rFonts w:eastAsia="SimSun"/>
                <w:lang w:eastAsia="zh-CN"/>
              </w:rPr>
              <w:t>n7A</w:t>
            </w:r>
          </w:p>
        </w:tc>
      </w:tr>
      <w:tr w:rsidR="008530AD" w:rsidRPr="00216078" w14:paraId="0EA2CC70" w14:textId="77777777" w:rsidTr="00152546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CB3D" w14:textId="77777777" w:rsidR="008530AD" w:rsidRPr="00676A4E" w:rsidRDefault="008530AD" w:rsidP="00152546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877CC8">
              <w:rPr>
                <w:rFonts w:eastAsia="PMingLiU"/>
                <w:lang w:eastAsia="zh-TW"/>
              </w:rPr>
              <w:t>NOTE 2:</w:t>
            </w:r>
            <w:r w:rsidRPr="00877CC8">
              <w:tab/>
            </w:r>
            <w:r w:rsidRPr="00877CC8">
              <w:rPr>
                <w:rFonts w:eastAsia="PMingLiU" w:cs="Arial"/>
                <w:lang w:eastAsia="zh-TW"/>
              </w:rPr>
              <w:t>Only single switched UL is supported</w:t>
            </w:r>
          </w:p>
        </w:tc>
      </w:tr>
    </w:tbl>
    <w:p w14:paraId="1689A01C" w14:textId="77777777" w:rsidR="008530AD" w:rsidRPr="00216078" w:rsidRDefault="008530AD" w:rsidP="008530AD">
      <w:pPr>
        <w:ind w:left="720"/>
        <w:rPr>
          <w:b/>
          <w:color w:val="00B050"/>
          <w:lang w:val="en-US" w:eastAsia="zh-CN"/>
        </w:rPr>
      </w:pPr>
    </w:p>
    <w:p w14:paraId="38D00739" w14:textId="36574EBE" w:rsidR="008530AD" w:rsidRPr="00F61207" w:rsidRDefault="008530AD" w:rsidP="00147049">
      <w:pPr>
        <w:pStyle w:val="3"/>
        <w:rPr>
          <w:lang w:val="en-US" w:eastAsia="zh-CN"/>
        </w:rPr>
      </w:pPr>
      <w:bookmarkStart w:id="422" w:name="_Toc135927791"/>
      <w:r>
        <w:rPr>
          <w:lang w:val="en-US" w:eastAsia="zh-CN"/>
        </w:rPr>
        <w:t>6.</w:t>
      </w:r>
      <w:r w:rsidR="00200C91">
        <w:rPr>
          <w:lang w:val="en-US" w:eastAsia="zh-CN"/>
        </w:rPr>
        <w:t>34</w:t>
      </w:r>
      <w:r w:rsidRPr="00464490">
        <w:rPr>
          <w:lang w:val="en-US" w:eastAsia="zh-CN"/>
        </w:rPr>
        <w:t xml:space="preserve">.2 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422"/>
    </w:p>
    <w:p w14:paraId="1FB1E043" w14:textId="7A978658" w:rsidR="008530AD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>
        <w:t>Table 6.</w:t>
      </w:r>
      <w:r w:rsidR="00200C91">
        <w:t>34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3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391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6"/>
        <w:gridCol w:w="595"/>
        <w:gridCol w:w="596"/>
        <w:gridCol w:w="1187"/>
      </w:tblGrid>
      <w:tr w:rsidR="008530AD" w14:paraId="0CAC38B4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39EB" w14:textId="77777777" w:rsidR="008530AD" w:rsidRDefault="008530AD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9C1A" w14:textId="77777777" w:rsidR="008530AD" w:rsidRDefault="008530AD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FF8" w14:textId="77777777" w:rsidR="008530AD" w:rsidRDefault="008530AD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94B9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034CF203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0D68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3B94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6CB7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5B187B0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820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00C949D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738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7C1416D9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8476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668F5FA2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AF9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3CE19A69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8476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864B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ECE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zh-TW"/>
              </w:rPr>
              <w:t>35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0A2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1EF4ECD5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747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52376900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086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25843F3A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50B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387647C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8C75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4C383A1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AF0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61FEE433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57C4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A882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66CE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6C11D608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57DA1427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0F5E" w14:textId="77777777" w:rsidR="008530AD" w:rsidRDefault="008530AD" w:rsidP="00152546">
            <w:pPr>
              <w:pStyle w:val="TAC"/>
            </w:pPr>
            <w:r w:rsidRPr="00676A4E">
              <w:rPr>
                <w:rFonts w:eastAsia="SimSun"/>
                <w:lang w:eastAsia="zh-CN"/>
              </w:rPr>
              <w:t>DC_3A_n3A-n7A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5E6B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147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4B7B" w14:textId="77777777" w:rsidR="008530AD" w:rsidRPr="00463DD3" w:rsidRDefault="008530AD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B29C" w14:textId="77777777" w:rsidR="008530AD" w:rsidRPr="00463DD3" w:rsidRDefault="008530AD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724" w14:textId="77777777" w:rsidR="008530AD" w:rsidRPr="00463DD3" w:rsidRDefault="008530AD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79F5" w14:textId="77777777" w:rsidR="008530AD" w:rsidRPr="00463DD3" w:rsidRDefault="008530AD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899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3AA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C9F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42F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8CA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F1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D5B8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A0B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D1D8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0FE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FE5C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DE2D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</w:tr>
      <w:tr w:rsidR="008530AD" w14:paraId="064E39E6" w14:textId="77777777" w:rsidTr="003B1AF3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F1A9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C3E7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30C9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6DE2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28EE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0448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331F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F47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638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54FC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0A9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BF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1BD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FCE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55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1E1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8C1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DEA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3CEE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6E46A483" w14:textId="77777777" w:rsidTr="003B1AF3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F251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C506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487B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643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2B90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FE2A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7CB4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F184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0C8E" w14:textId="77777777" w:rsidR="008530AD" w:rsidRDefault="008530AD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4E85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2139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0E7" w14:textId="77777777" w:rsidR="008530AD" w:rsidRDefault="008530AD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B7DF" w14:textId="77777777" w:rsidR="008530AD" w:rsidRDefault="008530AD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CA9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D60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476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17D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38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E952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5B619D4F" w14:textId="77777777" w:rsidTr="003B1AF3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187F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90FC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ED02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614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F53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856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269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6F5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A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D58E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AEA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09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04E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E46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FD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8E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28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6F6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4EED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370DE5D8" w14:textId="77777777" w:rsidTr="003B1AF3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B6EA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1956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A20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B433" w14:textId="77777777" w:rsidR="008530AD" w:rsidRDefault="008530AD" w:rsidP="00152546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DC7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EC0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015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576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94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E86B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373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643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78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930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E5F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ACBF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7B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F6B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F07F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2EC321F2" w14:textId="77777777" w:rsidTr="003B1AF3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61AB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9A91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5E0D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D7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418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CEA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F13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4BB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7B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2FC1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029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27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38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B2F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B44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263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10D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96D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DA65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7A601F8E" w14:textId="77777777" w:rsidTr="003B1AF3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FECF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0007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C231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DBD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00A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F99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B7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F9E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D3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0F95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t>35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C7B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8E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11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194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2F1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393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05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22F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55DE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54A778CE" w14:textId="77777777" w:rsidR="008530AD" w:rsidRDefault="008530AD" w:rsidP="008530AD">
      <w:pPr>
        <w:rPr>
          <w:rFonts w:eastAsia="맑은 고딕"/>
          <w:lang w:eastAsia="ko-KR"/>
        </w:rPr>
      </w:pPr>
    </w:p>
    <w:p w14:paraId="37D2582B" w14:textId="0A44A3EE" w:rsidR="008530AD" w:rsidRDefault="008530AD" w:rsidP="00147049">
      <w:pPr>
        <w:pStyle w:val="3"/>
        <w:rPr>
          <w:lang w:val="en-US" w:eastAsia="zh-CN"/>
        </w:rPr>
      </w:pPr>
      <w:bookmarkStart w:id="423" w:name="_Toc135927792"/>
      <w:r>
        <w:rPr>
          <w:lang w:val="en-US" w:eastAsia="zh-CN"/>
        </w:rPr>
        <w:t>6.</w:t>
      </w:r>
      <w:r w:rsidR="00200C91">
        <w:rPr>
          <w:lang w:val="en-US" w:eastAsia="zh-CN"/>
        </w:rPr>
        <w:t>34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3</w:t>
      </w:r>
      <w:r w:rsidRPr="00216078">
        <w:rPr>
          <w:lang w:val="en-US" w:eastAsia="zh-CN"/>
        </w:rPr>
        <w:tab/>
      </w:r>
      <w:r>
        <w:rPr>
          <w:lang w:val="en-US" w:eastAsia="zh-CN"/>
        </w:rPr>
        <w:t>Co-existence studies</w:t>
      </w:r>
      <w:bookmarkEnd w:id="423"/>
    </w:p>
    <w:p w14:paraId="1B8D4197" w14:textId="77777777" w:rsidR="008530AD" w:rsidRPr="00686B07" w:rsidRDefault="008530AD" w:rsidP="008530AD">
      <w:pPr>
        <w:rPr>
          <w:lang w:val="en-US" w:eastAsia="zh-CN"/>
        </w:rPr>
      </w:pPr>
      <w:r>
        <w:rPr>
          <w:color w:val="000000" w:themeColor="text1"/>
          <w:szCs w:val="21"/>
        </w:rPr>
        <w:t>UL DC_3_n7 does not give IMD into DL band n3.</w:t>
      </w:r>
    </w:p>
    <w:p w14:paraId="1519FAC6" w14:textId="2E777FB7" w:rsidR="008530AD" w:rsidRPr="00216078" w:rsidRDefault="008530AD" w:rsidP="003B1AF3">
      <w:pPr>
        <w:pStyle w:val="3"/>
        <w:rPr>
          <w:lang w:val="en-US" w:eastAsia="zh-CN"/>
        </w:rPr>
      </w:pPr>
      <w:bookmarkStart w:id="424" w:name="_Toc135927793"/>
      <w:r>
        <w:rPr>
          <w:lang w:val="en-US"/>
        </w:rPr>
        <w:lastRenderedPageBreak/>
        <w:t>6.</w:t>
      </w:r>
      <w:r w:rsidR="00200C91">
        <w:rPr>
          <w:lang w:val="en-US"/>
        </w:rPr>
        <w:t>34</w:t>
      </w:r>
      <w:r w:rsidRPr="00216078">
        <w:rPr>
          <w:lang w:val="en-US"/>
        </w:rPr>
        <w:t>.</w:t>
      </w:r>
      <w:r>
        <w:rPr>
          <w:lang w:val="en-US" w:eastAsia="zh-CN"/>
        </w:rPr>
        <w:t>4</w:t>
      </w:r>
      <w:r w:rsidRPr="00216078">
        <w:rPr>
          <w:lang w:val="en-US" w:eastAsia="zh-CN"/>
        </w:rPr>
        <w:tab/>
      </w:r>
      <w:r w:rsidRPr="00216078">
        <w:rPr>
          <w:lang w:val="en-US" w:eastAsia="sv-SE"/>
        </w:rPr>
        <w:tab/>
      </w:r>
      <w:r w:rsidRPr="00216078">
        <w:rPr>
          <w:lang w:val="en-US"/>
        </w:rPr>
        <w:t>∆T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and ∆R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values</w:t>
      </w:r>
      <w:bookmarkEnd w:id="424"/>
    </w:p>
    <w:p w14:paraId="20B64B42" w14:textId="77777777" w:rsidR="008530AD" w:rsidRDefault="008530AD" w:rsidP="008530AD">
      <w:pPr>
        <w:spacing w:after="0"/>
      </w:pPr>
      <w:r w:rsidRPr="00216078">
        <w:t xml:space="preserve">For </w:t>
      </w:r>
      <w:r w:rsidRPr="00676A4E">
        <w:rPr>
          <w:rFonts w:ascii="Arial" w:eastAsia="SimSun" w:hAnsi="Arial"/>
          <w:sz w:val="18"/>
          <w:lang w:eastAsia="zh-CN"/>
        </w:rPr>
        <w:t>DC_3_n3-n7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3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n7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0C71E7D7" w14:textId="77777777" w:rsidR="008530AD" w:rsidRPr="00AA0188" w:rsidRDefault="008530AD" w:rsidP="008530AD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08D7D3D0" w14:textId="63BAEA31" w:rsidR="008530AD" w:rsidRDefault="008530AD" w:rsidP="003B1AF3">
      <w:pPr>
        <w:pStyle w:val="TH"/>
      </w:pPr>
      <w:r>
        <w:t>Table 6.</w:t>
      </w:r>
      <w:r w:rsidR="00200C91">
        <w:t>34</w:t>
      </w:r>
      <w:r>
        <w:t>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8530AD" w14:paraId="00D03D03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58896" w14:textId="77777777" w:rsidR="008530AD" w:rsidRDefault="008530AD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5BAE9" w14:textId="77777777" w:rsidR="008530AD" w:rsidRDefault="008530AD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8530AD" w14:paraId="54A9528B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50B0" w14:textId="77777777" w:rsidR="008530AD" w:rsidRDefault="008530AD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15D69" w14:textId="77777777" w:rsidR="008530AD" w:rsidRDefault="008530AD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8530AD" w14:paraId="2728FBBA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090AF" w14:textId="77777777" w:rsidR="008530AD" w:rsidRDefault="008530AD" w:rsidP="00152546">
            <w:pPr>
              <w:pStyle w:val="TAC"/>
            </w:pPr>
            <w:r w:rsidRPr="00676A4E">
              <w:rPr>
                <w:rFonts w:eastAsia="SimSun"/>
                <w:lang w:eastAsia="zh-CN"/>
              </w:rPr>
              <w:t>DC_3_n3-n7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B82E3" w14:textId="77777777" w:rsidR="008530AD" w:rsidRDefault="008530AD" w:rsidP="00152546">
            <w:pPr>
              <w:pStyle w:val="TAC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8F4F0" w14:textId="77777777" w:rsidR="008530AD" w:rsidRDefault="008530AD" w:rsidP="00152546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9770D" w14:textId="77777777" w:rsidR="008530AD" w:rsidRDefault="008530AD" w:rsidP="00152546">
            <w:pPr>
              <w:pStyle w:val="TAC"/>
            </w:pPr>
            <w:r w:rsidRPr="00EF5447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8530AD" w14:paraId="1A796161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DC56A" w14:textId="77777777" w:rsidR="008530AD" w:rsidRDefault="008530AD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449B7236" w14:textId="77777777" w:rsidR="008530AD" w:rsidRDefault="008530AD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3D997EF6" w14:textId="77777777" w:rsidR="008530AD" w:rsidRDefault="008530AD" w:rsidP="008530AD">
      <w:pPr>
        <w:ind w:left="720"/>
        <w:rPr>
          <w:lang w:eastAsia="zh-CN"/>
        </w:rPr>
      </w:pPr>
    </w:p>
    <w:p w14:paraId="44A86A19" w14:textId="18DFE36E" w:rsidR="008530AD" w:rsidRDefault="008530AD" w:rsidP="003B1AF3">
      <w:pPr>
        <w:pStyle w:val="TH"/>
      </w:pPr>
      <w:r>
        <w:t>Table 6.</w:t>
      </w:r>
      <w:r w:rsidR="00200C91">
        <w:t>34</w:t>
      </w:r>
      <w:r>
        <w:t>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8530AD" w14:paraId="34F431EE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B2CE8" w14:textId="77777777" w:rsidR="008530AD" w:rsidRDefault="008530AD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6825E" w14:textId="77777777" w:rsidR="008530AD" w:rsidRPr="00C11F06" w:rsidRDefault="008530AD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8530AD" w14:paraId="74DFEB08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52E0" w14:textId="77777777" w:rsidR="008530AD" w:rsidRDefault="008530AD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425EE" w14:textId="77777777" w:rsidR="008530AD" w:rsidRPr="00C11F06" w:rsidRDefault="008530AD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8530AD" w14:paraId="14BF1B50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8E5D" w14:textId="77777777" w:rsidR="008530AD" w:rsidRDefault="008530AD" w:rsidP="00152546">
            <w:pPr>
              <w:pStyle w:val="TAC"/>
            </w:pPr>
            <w:r w:rsidRPr="00676A4E">
              <w:rPr>
                <w:rFonts w:eastAsia="SimSun"/>
                <w:lang w:eastAsia="zh-CN"/>
              </w:rPr>
              <w:t>DC_3_n3-n7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A5462" w14:textId="77777777" w:rsidR="008530AD" w:rsidRDefault="008530AD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42233" w14:textId="77777777" w:rsidR="008530AD" w:rsidRPr="00C11F06" w:rsidRDefault="008530AD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0B5E7" w14:textId="77777777" w:rsidR="008530AD" w:rsidRDefault="008530AD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8530AD" w14:paraId="71FFC7B4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78EFA" w14:textId="77777777" w:rsidR="008530AD" w:rsidRDefault="008530AD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2584C82A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7C9D2A11" w14:textId="77777777" w:rsidR="008530AD" w:rsidRPr="00C11F06" w:rsidRDefault="008530AD" w:rsidP="008530AD">
      <w:pPr>
        <w:rPr>
          <w:rFonts w:eastAsia="맑은 고딕"/>
          <w:highlight w:val="yellow"/>
          <w:lang w:eastAsia="ko-KR"/>
        </w:rPr>
      </w:pPr>
    </w:p>
    <w:p w14:paraId="3463BABF" w14:textId="1A9D3678" w:rsidR="008530AD" w:rsidRDefault="008530AD" w:rsidP="003B1AF3">
      <w:pPr>
        <w:pStyle w:val="3"/>
        <w:rPr>
          <w:lang w:val="en-US"/>
        </w:rPr>
      </w:pPr>
      <w:bookmarkStart w:id="425" w:name="_Toc135927794"/>
      <w:r>
        <w:rPr>
          <w:lang w:val="en-US"/>
        </w:rPr>
        <w:t>6.</w:t>
      </w:r>
      <w:r w:rsidR="00200C91">
        <w:rPr>
          <w:lang w:val="en-US"/>
        </w:rPr>
        <w:t>34</w:t>
      </w:r>
      <w:r>
        <w:rPr>
          <w:lang w:val="en-US" w:eastAsia="zh-CN"/>
        </w:rPr>
        <w:t>.5</w:t>
      </w:r>
      <w:r>
        <w:rPr>
          <w:lang w:val="en-US" w:eastAsia="sv-SE"/>
        </w:rPr>
        <w:tab/>
      </w:r>
      <w:r>
        <w:rPr>
          <w:lang w:val="en-US"/>
        </w:rPr>
        <w:t>MSD requirements</w:t>
      </w:r>
      <w:bookmarkEnd w:id="425"/>
    </w:p>
    <w:p w14:paraId="710012DE" w14:textId="77777777" w:rsidR="008530AD" w:rsidRDefault="008530AD" w:rsidP="008530AD">
      <w:pPr>
        <w:rPr>
          <w:rFonts w:eastAsia="SimSun"/>
        </w:rPr>
      </w:pPr>
      <w:r>
        <w:rPr>
          <w:rFonts w:cs="Arial"/>
          <w:lang w:eastAsia="ja-JP"/>
        </w:rPr>
        <w:t>MSD value does not need to be defined</w:t>
      </w:r>
      <w:r>
        <w:rPr>
          <w:rFonts w:cs="Arial"/>
        </w:rPr>
        <w:t>.</w:t>
      </w:r>
    </w:p>
    <w:p w14:paraId="64CE463C" w14:textId="77777777" w:rsidR="001A335A" w:rsidRDefault="001A335A" w:rsidP="006202E6">
      <w:pPr>
        <w:rPr>
          <w:rFonts w:eastAsia="DengXian"/>
          <w:lang w:val="en-US" w:eastAsia="zh-CN"/>
        </w:rPr>
      </w:pPr>
    </w:p>
    <w:p w14:paraId="7266177E" w14:textId="0803A6CB" w:rsidR="008530AD" w:rsidRPr="00216078" w:rsidRDefault="008530AD" w:rsidP="003B1AF3">
      <w:pPr>
        <w:pStyle w:val="2"/>
        <w:rPr>
          <w:lang w:val="en-US" w:eastAsia="ja-JP"/>
        </w:rPr>
      </w:pPr>
      <w:bookmarkStart w:id="426" w:name="_Toc135927795"/>
      <w:r>
        <w:rPr>
          <w:lang w:val="en-US"/>
        </w:rPr>
        <w:t>6.</w:t>
      </w:r>
      <w:r w:rsidR="00200C91">
        <w:rPr>
          <w:lang w:val="en-US"/>
        </w:rPr>
        <w:t>35</w:t>
      </w:r>
      <w:r w:rsidRPr="00216078">
        <w:rPr>
          <w:lang w:val="en-US"/>
        </w:rPr>
        <w:tab/>
      </w:r>
      <w:r w:rsidRPr="00B9430B">
        <w:rPr>
          <w:lang w:val="en-US"/>
        </w:rPr>
        <w:t>DC_3_n3-n28</w:t>
      </w:r>
      <w:bookmarkEnd w:id="426"/>
    </w:p>
    <w:p w14:paraId="51A022FA" w14:textId="2F2703D1" w:rsidR="008530AD" w:rsidRPr="00216078" w:rsidRDefault="008530AD" w:rsidP="00147049">
      <w:pPr>
        <w:pStyle w:val="3"/>
        <w:rPr>
          <w:lang w:val="en-US" w:eastAsia="zh-CN"/>
        </w:rPr>
      </w:pPr>
      <w:bookmarkStart w:id="427" w:name="_Toc135927796"/>
      <w:r>
        <w:rPr>
          <w:lang w:val="en-US" w:eastAsia="zh-CN"/>
        </w:rPr>
        <w:t>6.</w:t>
      </w:r>
      <w:r w:rsidR="00200C91">
        <w:rPr>
          <w:lang w:val="en-US" w:eastAsia="zh-CN"/>
        </w:rPr>
        <w:t>35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1</w:t>
      </w:r>
      <w:r w:rsidRPr="00216078">
        <w:rPr>
          <w:lang w:val="en-US" w:eastAsia="zh-CN"/>
        </w:rPr>
        <w:tab/>
        <w:t xml:space="preserve">Configuration for </w:t>
      </w:r>
      <w:r w:rsidRPr="00216078">
        <w:rPr>
          <w:rFonts w:hint="eastAsia"/>
          <w:lang w:val="en-US" w:eastAsia="zh-CN"/>
        </w:rPr>
        <w:t>DC</w:t>
      </w:r>
      <w:bookmarkEnd w:id="427"/>
    </w:p>
    <w:p w14:paraId="076AA15F" w14:textId="2E60FAF7" w:rsidR="008530AD" w:rsidRDefault="008530AD" w:rsidP="008530AD">
      <w:pPr>
        <w:pStyle w:val="TH"/>
        <w:rPr>
          <w:lang w:eastAsia="ja-JP"/>
        </w:rPr>
      </w:pPr>
      <w:r>
        <w:t>Table 6.</w:t>
      </w:r>
      <w:r w:rsidR="00200C91">
        <w:t>35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47A6EF99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771B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0620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ABFC2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B4FE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A710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01E42CC1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91CD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61C8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3F63F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9864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156F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8530AD" w14:paraId="46FE4FB9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8B08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7E1C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DE99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790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25DD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8530AD" w14:paraId="55DE8BFB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4E2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B9430B">
              <w:rPr>
                <w:rFonts w:eastAsia="SimSun"/>
                <w:lang w:eastAsia="zh-CN"/>
              </w:rPr>
              <w:t>DC_3_n3-n28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7E10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147D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CFC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0E38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41E6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004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6B74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271F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773ED8E6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ED1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053D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EC99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719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76AF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06B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9C7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40C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BC55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24F94A4D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EF75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37B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3E8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703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A37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0CCF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748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2F59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758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547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C2C9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803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532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</w:tbl>
    <w:p w14:paraId="0AA42FF0" w14:textId="77777777" w:rsidR="008530AD" w:rsidRDefault="008530AD" w:rsidP="008530AD">
      <w:pPr>
        <w:ind w:left="720"/>
        <w:rPr>
          <w:lang w:eastAsia="zh-CN"/>
        </w:rPr>
      </w:pPr>
    </w:p>
    <w:p w14:paraId="57CFB3FF" w14:textId="38520A96" w:rsidR="008530AD" w:rsidRPr="00216078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>
        <w:t>6.</w:t>
      </w:r>
      <w:r w:rsidR="00200C91">
        <w:t>35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</w:tblGrid>
      <w:tr w:rsidR="008530AD" w:rsidRPr="00216078" w14:paraId="051999AB" w14:textId="77777777" w:rsidTr="0015254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51D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69519D74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55C3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097105E4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4FFBAC9B" w14:textId="77777777" w:rsidR="008530AD" w:rsidRPr="00216078" w:rsidRDefault="008530AD" w:rsidP="0015254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</w:tr>
      <w:tr w:rsidR="008530AD" w:rsidRPr="00216078" w14:paraId="22788619" w14:textId="77777777" w:rsidTr="0015254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E30D" w14:textId="77777777" w:rsidR="008530AD" w:rsidRPr="00334F6A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676A4E">
              <w:rPr>
                <w:rFonts w:eastAsia="SimSun"/>
                <w:lang w:eastAsia="zh-CN"/>
              </w:rPr>
              <w:t>DC_3A_n3A-n</w:t>
            </w:r>
            <w:r>
              <w:rPr>
                <w:rFonts w:eastAsia="SimSun"/>
                <w:lang w:eastAsia="zh-CN"/>
              </w:rPr>
              <w:t>28</w:t>
            </w:r>
            <w:r w:rsidRPr="00676A4E">
              <w:rPr>
                <w:rFonts w:eastAsia="SimSun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50D3" w14:textId="77777777" w:rsidR="008530AD" w:rsidRPr="00334F6A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676A4E">
              <w:rPr>
                <w:rFonts w:eastAsia="SimSun"/>
                <w:lang w:eastAsia="zh-CN"/>
              </w:rPr>
              <w:t>DC_3A_n3A</w:t>
            </w:r>
            <w:r w:rsidRPr="00877CC8">
              <w:rPr>
                <w:vertAlign w:val="superscript"/>
              </w:rPr>
              <w:t>2</w:t>
            </w:r>
            <w:r>
              <w:rPr>
                <w:rFonts w:eastAsia="SimSun"/>
                <w:lang w:eastAsia="zh-CN"/>
              </w:rPr>
              <w:br/>
            </w:r>
            <w:r w:rsidRPr="00B8216F">
              <w:rPr>
                <w:rFonts w:eastAsia="SimSun"/>
                <w:lang w:eastAsia="zh-CN"/>
              </w:rPr>
              <w:t>DC_3A</w:t>
            </w:r>
            <w:r>
              <w:rPr>
                <w:rFonts w:eastAsia="SimSun"/>
                <w:lang w:eastAsia="zh-CN"/>
              </w:rPr>
              <w:t>_</w:t>
            </w:r>
            <w:r w:rsidRPr="00B8216F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28</w:t>
            </w:r>
            <w:r w:rsidRPr="00B8216F">
              <w:rPr>
                <w:rFonts w:eastAsia="SimSun"/>
                <w:lang w:eastAsia="zh-CN"/>
              </w:rPr>
              <w:t>A</w:t>
            </w:r>
          </w:p>
        </w:tc>
      </w:tr>
      <w:tr w:rsidR="008530AD" w:rsidRPr="00216078" w14:paraId="6671814D" w14:textId="77777777" w:rsidTr="00152546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1F96" w14:textId="77777777" w:rsidR="008530AD" w:rsidRPr="00676A4E" w:rsidRDefault="008530AD" w:rsidP="00152546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877CC8">
              <w:rPr>
                <w:rFonts w:eastAsia="PMingLiU"/>
                <w:lang w:eastAsia="zh-TW"/>
              </w:rPr>
              <w:t>NOTE 2:</w:t>
            </w:r>
            <w:r w:rsidRPr="00877CC8">
              <w:tab/>
            </w:r>
            <w:r w:rsidRPr="00877CC8">
              <w:rPr>
                <w:rFonts w:eastAsia="PMingLiU" w:cs="Arial"/>
                <w:lang w:eastAsia="zh-TW"/>
              </w:rPr>
              <w:t>Only single switched UL is supported</w:t>
            </w:r>
          </w:p>
        </w:tc>
      </w:tr>
    </w:tbl>
    <w:p w14:paraId="2B7A4F93" w14:textId="77777777" w:rsidR="008530AD" w:rsidRPr="00216078" w:rsidRDefault="008530AD" w:rsidP="008530AD">
      <w:pPr>
        <w:ind w:left="720"/>
        <w:rPr>
          <w:b/>
          <w:color w:val="00B050"/>
          <w:lang w:val="en-US" w:eastAsia="zh-CN"/>
        </w:rPr>
      </w:pPr>
    </w:p>
    <w:p w14:paraId="0E4B83C3" w14:textId="3544B078" w:rsidR="008530AD" w:rsidRPr="00F61207" w:rsidRDefault="008530AD" w:rsidP="00147049">
      <w:pPr>
        <w:pStyle w:val="3"/>
        <w:rPr>
          <w:lang w:val="en-US" w:eastAsia="zh-CN"/>
        </w:rPr>
      </w:pPr>
      <w:bookmarkStart w:id="428" w:name="_Toc135927797"/>
      <w:r>
        <w:rPr>
          <w:lang w:val="en-US" w:eastAsia="zh-CN"/>
        </w:rPr>
        <w:t>6.</w:t>
      </w:r>
      <w:r w:rsidR="00200C91">
        <w:rPr>
          <w:lang w:val="en-US" w:eastAsia="zh-CN"/>
        </w:rPr>
        <w:t>35</w:t>
      </w:r>
      <w:r w:rsidRPr="00464490">
        <w:rPr>
          <w:lang w:val="en-US" w:eastAsia="zh-CN"/>
        </w:rPr>
        <w:t xml:space="preserve">.2 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428"/>
    </w:p>
    <w:p w14:paraId="020A7CA7" w14:textId="42FBC9FD" w:rsidR="008530AD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>
        <w:t>Table 6.</w:t>
      </w:r>
      <w:r w:rsidR="00200C91">
        <w:t>35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3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391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6"/>
        <w:gridCol w:w="595"/>
        <w:gridCol w:w="596"/>
        <w:gridCol w:w="1187"/>
      </w:tblGrid>
      <w:tr w:rsidR="008530AD" w14:paraId="5E7E7C91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B79B" w14:textId="77777777" w:rsidR="008530AD" w:rsidRDefault="008530AD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434" w14:textId="77777777" w:rsidR="008530AD" w:rsidRDefault="008530AD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4923" w14:textId="77777777" w:rsidR="008530AD" w:rsidRDefault="008530AD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B36E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3C0AA3A9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BF50" w14:textId="77777777" w:rsidR="008530AD" w:rsidRDefault="008530AD" w:rsidP="00152546">
            <w:pPr>
              <w:pStyle w:val="TAH"/>
            </w:pPr>
            <w:r>
              <w:lastRenderedPageBreak/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2479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0993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4F59418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3B3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7E72C99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DE83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6D3E03E8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BD95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58FE0952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62E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50B843FD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2098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3F55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911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zh-TW"/>
              </w:rPr>
              <w:t>35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313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3456E41A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855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44FD813F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2687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5356DE4F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71A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54644EF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1DA6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087925B3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06F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0B1F06E6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53A3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62E4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9407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7196AA28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15A2E811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7038" w14:textId="77777777" w:rsidR="008530AD" w:rsidRDefault="008530AD" w:rsidP="00152546">
            <w:pPr>
              <w:pStyle w:val="TAC"/>
            </w:pPr>
            <w:r w:rsidRPr="00676A4E">
              <w:rPr>
                <w:rFonts w:eastAsia="SimSun"/>
                <w:lang w:eastAsia="zh-CN"/>
              </w:rPr>
              <w:t>DC_3A_n3A-n</w:t>
            </w:r>
            <w:r>
              <w:rPr>
                <w:rFonts w:eastAsia="SimSun"/>
                <w:lang w:eastAsia="zh-CN"/>
              </w:rPr>
              <w:t>28</w:t>
            </w:r>
            <w:r w:rsidRPr="00676A4E">
              <w:rPr>
                <w:rFonts w:eastAsia="SimSun"/>
                <w:lang w:eastAsia="zh-CN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0EC7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BAA5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F0F6" w14:textId="77777777" w:rsidR="008530AD" w:rsidRPr="00463DD3" w:rsidRDefault="008530AD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B681" w14:textId="77777777" w:rsidR="008530AD" w:rsidRPr="00463DD3" w:rsidRDefault="008530AD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58FA" w14:textId="77777777" w:rsidR="008530AD" w:rsidRPr="00463DD3" w:rsidRDefault="008530AD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75D7" w14:textId="77777777" w:rsidR="008530AD" w:rsidRPr="00463DD3" w:rsidRDefault="008530AD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9F3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A60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CF3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8B9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9CC8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3B3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1B3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B0A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9578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C2C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4B19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FE5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</w:tc>
      </w:tr>
      <w:tr w:rsidR="008530AD" w14:paraId="46347F34" w14:textId="77777777" w:rsidTr="003B1AF3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8328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6B1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888F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8DB3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C4E7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8039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F9CB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8BE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EB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8D6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C21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82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577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37F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7F4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EAF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B84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797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21CC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72C562FD" w14:textId="77777777" w:rsidTr="003B1AF3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BD8A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3432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2C91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EA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12E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A5DA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480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6733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1487" w14:textId="77777777" w:rsidR="008530AD" w:rsidRDefault="008530AD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267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4E93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01F" w14:textId="77777777" w:rsidR="008530AD" w:rsidRDefault="008530AD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037B" w14:textId="77777777" w:rsidR="008530AD" w:rsidRDefault="008530AD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6F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FC8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6E5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D2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E88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C00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0F31FE91" w14:textId="77777777" w:rsidTr="003B1AF3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7FB2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85D5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4918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FC5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F25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F82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D65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CB1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E27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EF8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421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09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134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4C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5C7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F1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2F5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EB5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D83A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2D62A408" w14:textId="77777777" w:rsidTr="003B1AF3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BDD2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DD28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2664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A2AB" w14:textId="77777777" w:rsidR="008530AD" w:rsidRDefault="008530AD" w:rsidP="00152546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59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EBD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C46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F6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AA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FD81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74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B3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F65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E62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19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4A8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FBD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EB7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AF3D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52CA9C49" w14:textId="77777777" w:rsidTr="003B1AF3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9DD3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761A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A41B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F6D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943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EF7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C13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14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40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1896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49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40A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13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62F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6A6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796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7E9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467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1460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250945C9" w14:textId="77777777" w:rsidTr="003B1AF3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8E90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EF51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01CC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CE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AFF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82F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C91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751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C4F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BD28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78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5C2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13C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EFE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F0EB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413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64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9E4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B1A7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6FC6FBFF" w14:textId="77777777" w:rsidR="008530AD" w:rsidRDefault="008530AD" w:rsidP="008530AD">
      <w:pPr>
        <w:rPr>
          <w:rFonts w:eastAsia="맑은 고딕"/>
          <w:lang w:eastAsia="ko-KR"/>
        </w:rPr>
      </w:pPr>
    </w:p>
    <w:p w14:paraId="3FBE4685" w14:textId="66DB3B51" w:rsidR="008530AD" w:rsidRDefault="008530AD" w:rsidP="00147049">
      <w:pPr>
        <w:pStyle w:val="3"/>
        <w:rPr>
          <w:lang w:val="en-US" w:eastAsia="zh-CN"/>
        </w:rPr>
      </w:pPr>
      <w:bookmarkStart w:id="429" w:name="_Toc135927798"/>
      <w:r>
        <w:rPr>
          <w:lang w:val="en-US" w:eastAsia="zh-CN"/>
        </w:rPr>
        <w:t>6.</w:t>
      </w:r>
      <w:r w:rsidR="00200C91">
        <w:rPr>
          <w:lang w:val="en-US" w:eastAsia="zh-CN"/>
        </w:rPr>
        <w:t>35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3</w:t>
      </w:r>
      <w:r w:rsidRPr="00216078">
        <w:rPr>
          <w:lang w:val="en-US" w:eastAsia="zh-CN"/>
        </w:rPr>
        <w:tab/>
      </w:r>
      <w:r>
        <w:rPr>
          <w:lang w:val="en-US" w:eastAsia="zh-CN"/>
        </w:rPr>
        <w:t>Co-existence studies</w:t>
      </w:r>
      <w:bookmarkEnd w:id="429"/>
    </w:p>
    <w:p w14:paraId="01A430EA" w14:textId="77777777" w:rsidR="008530AD" w:rsidRPr="00686B07" w:rsidRDefault="008530AD" w:rsidP="008530AD">
      <w:pPr>
        <w:rPr>
          <w:lang w:val="en-US" w:eastAsia="zh-CN"/>
        </w:rPr>
      </w:pPr>
      <w:r>
        <w:rPr>
          <w:color w:val="000000" w:themeColor="text1"/>
          <w:szCs w:val="21"/>
        </w:rPr>
        <w:t>UL DC_3_n28 does not give IMD into DL band n3.</w:t>
      </w:r>
    </w:p>
    <w:p w14:paraId="12F53742" w14:textId="5144BDB7" w:rsidR="008530AD" w:rsidRPr="00216078" w:rsidRDefault="008530AD" w:rsidP="003B1AF3">
      <w:pPr>
        <w:pStyle w:val="3"/>
        <w:rPr>
          <w:lang w:val="en-US" w:eastAsia="zh-CN"/>
        </w:rPr>
      </w:pPr>
      <w:bookmarkStart w:id="430" w:name="_Toc135927799"/>
      <w:r>
        <w:rPr>
          <w:lang w:val="en-US"/>
        </w:rPr>
        <w:t>6.</w:t>
      </w:r>
      <w:r w:rsidR="00200C91">
        <w:rPr>
          <w:lang w:val="en-US"/>
        </w:rPr>
        <w:t>35</w:t>
      </w:r>
      <w:r w:rsidRPr="00216078">
        <w:rPr>
          <w:lang w:val="en-US"/>
        </w:rPr>
        <w:t>.</w:t>
      </w:r>
      <w:r>
        <w:rPr>
          <w:lang w:val="en-US" w:eastAsia="zh-CN"/>
        </w:rPr>
        <w:t>4</w:t>
      </w:r>
      <w:r w:rsidRPr="00216078">
        <w:rPr>
          <w:lang w:val="en-US" w:eastAsia="zh-CN"/>
        </w:rPr>
        <w:tab/>
      </w:r>
      <w:r w:rsidRPr="00216078">
        <w:rPr>
          <w:lang w:val="en-US" w:eastAsia="sv-SE"/>
        </w:rPr>
        <w:tab/>
      </w:r>
      <w:r w:rsidRPr="00216078">
        <w:rPr>
          <w:lang w:val="en-US"/>
        </w:rPr>
        <w:t>∆T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and ∆R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values</w:t>
      </w:r>
      <w:bookmarkEnd w:id="430"/>
    </w:p>
    <w:p w14:paraId="6455A5EF" w14:textId="77777777" w:rsidR="008530AD" w:rsidRDefault="008530AD" w:rsidP="008530AD">
      <w:pPr>
        <w:spacing w:after="0"/>
      </w:pPr>
      <w:r w:rsidRPr="00216078">
        <w:t xml:space="preserve">For </w:t>
      </w:r>
      <w:r w:rsidRPr="00676A4E">
        <w:rPr>
          <w:rFonts w:ascii="Arial" w:eastAsia="SimSun" w:hAnsi="Arial"/>
          <w:sz w:val="18"/>
          <w:lang w:eastAsia="zh-CN"/>
        </w:rPr>
        <w:t>DC_3_n3-n</w:t>
      </w:r>
      <w:r>
        <w:rPr>
          <w:rFonts w:ascii="Arial" w:eastAsia="SimSun" w:hAnsi="Arial"/>
          <w:sz w:val="18"/>
          <w:lang w:eastAsia="zh-CN"/>
        </w:rPr>
        <w:t>28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3</w:t>
      </w:r>
      <w:r w:rsidRPr="009A27B3">
        <w:rPr>
          <w:rFonts w:cs="Arial"/>
          <w:lang w:eastAsia="ja-JP"/>
        </w:rPr>
        <w:t>_</w:t>
      </w:r>
      <w:r>
        <w:rPr>
          <w:rFonts w:cs="Arial"/>
          <w:lang w:eastAsia="ja-JP"/>
        </w:rPr>
        <w:t>n28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44CBA7B0" w14:textId="77777777" w:rsidR="008530AD" w:rsidRPr="00AA0188" w:rsidRDefault="008530AD" w:rsidP="008530AD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53ECF5A2" w14:textId="0F55DEE9" w:rsidR="008530AD" w:rsidRDefault="008530AD" w:rsidP="003B1AF3">
      <w:pPr>
        <w:pStyle w:val="TH"/>
      </w:pPr>
      <w:r>
        <w:t>Table 6.</w:t>
      </w:r>
      <w:r w:rsidR="00200C91">
        <w:t>35</w:t>
      </w:r>
      <w:r>
        <w:t>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8530AD" w14:paraId="56A0A91C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83ADE" w14:textId="77777777" w:rsidR="008530AD" w:rsidRDefault="008530AD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72985" w14:textId="77777777" w:rsidR="008530AD" w:rsidRDefault="008530AD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8530AD" w14:paraId="7476F281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702F" w14:textId="77777777" w:rsidR="008530AD" w:rsidRDefault="008530AD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0B330" w14:textId="77777777" w:rsidR="008530AD" w:rsidRDefault="008530AD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8530AD" w14:paraId="317FD4D0" w14:textId="77777777" w:rsidTr="003B1AF3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2364D" w14:textId="77777777" w:rsidR="008530AD" w:rsidRDefault="008530AD" w:rsidP="00152546">
            <w:pPr>
              <w:pStyle w:val="TAC"/>
            </w:pPr>
            <w:r w:rsidRPr="00676A4E">
              <w:rPr>
                <w:rFonts w:eastAsia="SimSun"/>
                <w:lang w:eastAsia="zh-CN"/>
              </w:rPr>
              <w:t>DC_3_n3-n</w:t>
            </w:r>
            <w:r>
              <w:rPr>
                <w:rFonts w:eastAsia="SimSun"/>
                <w:lang w:eastAsia="zh-CN"/>
              </w:rPr>
              <w:t>28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9F022" w14:textId="77777777" w:rsidR="008530AD" w:rsidRDefault="008530AD" w:rsidP="00152546">
            <w:pPr>
              <w:pStyle w:val="TAC"/>
            </w:pPr>
            <w:r>
              <w:rPr>
                <w:szCs w:val="18"/>
                <w:lang w:eastAsia="ja-JP"/>
              </w:rPr>
              <w:t>0.</w:t>
            </w:r>
            <w:r w:rsidRPr="00D67A9D">
              <w:rPr>
                <w:szCs w:val="18"/>
                <w:lang w:eastAsia="ja-JP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DF8C2" w14:textId="77777777" w:rsidR="008530AD" w:rsidRDefault="008530AD" w:rsidP="00152546">
            <w:pPr>
              <w:pStyle w:val="TAC"/>
            </w:pPr>
            <w:r>
              <w:rPr>
                <w:szCs w:val="18"/>
                <w:lang w:eastAsia="ja-JP"/>
              </w:rPr>
              <w:t>0.</w:t>
            </w:r>
            <w:r w:rsidRPr="00D67A9D">
              <w:rPr>
                <w:szCs w:val="18"/>
                <w:lang w:eastAsia="ja-JP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CEAFE" w14:textId="77777777" w:rsidR="008530AD" w:rsidRDefault="008530AD" w:rsidP="00152546">
            <w:pPr>
              <w:pStyle w:val="TAC"/>
            </w:pPr>
            <w:r w:rsidRPr="00D67A9D">
              <w:rPr>
                <w:szCs w:val="18"/>
                <w:lang w:eastAsia="ja-JP"/>
              </w:rPr>
              <w:t>0.3</w:t>
            </w:r>
          </w:p>
        </w:tc>
      </w:tr>
      <w:tr w:rsidR="008530AD" w14:paraId="3455111B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EE6E" w14:textId="77777777" w:rsidR="008530AD" w:rsidRDefault="008530AD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67AEB4A5" w14:textId="77777777" w:rsidR="008530AD" w:rsidRDefault="008530AD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3E7E199E" w14:textId="77777777" w:rsidR="008530AD" w:rsidRDefault="008530AD" w:rsidP="008530AD">
      <w:pPr>
        <w:ind w:left="720"/>
        <w:rPr>
          <w:lang w:eastAsia="zh-CN"/>
        </w:rPr>
      </w:pPr>
    </w:p>
    <w:p w14:paraId="06A98FF4" w14:textId="20D0CFD2" w:rsidR="008530AD" w:rsidRDefault="008530AD" w:rsidP="003B1AF3">
      <w:pPr>
        <w:pStyle w:val="TH"/>
      </w:pPr>
      <w:r>
        <w:t>Table 6.</w:t>
      </w:r>
      <w:r w:rsidR="00200C91">
        <w:t>35</w:t>
      </w:r>
      <w:r>
        <w:t>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8530AD" w14:paraId="7EF08F89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4370B" w14:textId="77777777" w:rsidR="008530AD" w:rsidRDefault="008530AD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06BB3" w14:textId="77777777" w:rsidR="008530AD" w:rsidRPr="00C11F06" w:rsidRDefault="008530AD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8530AD" w14:paraId="0FBDA0D2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6EFB" w14:textId="77777777" w:rsidR="008530AD" w:rsidRDefault="008530AD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188E5" w14:textId="77777777" w:rsidR="008530AD" w:rsidRPr="00C11F06" w:rsidRDefault="008530AD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8530AD" w14:paraId="170D7417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F53C7" w14:textId="77777777" w:rsidR="008530AD" w:rsidRDefault="008530AD" w:rsidP="00152546">
            <w:pPr>
              <w:pStyle w:val="TAC"/>
            </w:pPr>
            <w:r w:rsidRPr="00676A4E">
              <w:rPr>
                <w:rFonts w:eastAsia="SimSun"/>
                <w:lang w:eastAsia="zh-CN"/>
              </w:rPr>
              <w:t>DC_3_n3-n</w:t>
            </w:r>
            <w:r>
              <w:rPr>
                <w:rFonts w:eastAsia="SimSun"/>
                <w:lang w:eastAsia="zh-CN"/>
              </w:rPr>
              <w:t>28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E020A" w14:textId="77777777" w:rsidR="008530AD" w:rsidRDefault="008530AD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10024" w14:textId="77777777" w:rsidR="008530AD" w:rsidRPr="00C11F06" w:rsidRDefault="008530AD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F3BFF" w14:textId="77777777" w:rsidR="008530AD" w:rsidRDefault="008530AD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8530AD" w14:paraId="29466A3D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B50A5" w14:textId="77777777" w:rsidR="008530AD" w:rsidRDefault="008530AD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6AC1D648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0D667716" w14:textId="77777777" w:rsidR="008530AD" w:rsidRPr="00C11F06" w:rsidRDefault="008530AD" w:rsidP="008530AD">
      <w:pPr>
        <w:rPr>
          <w:rFonts w:eastAsia="맑은 고딕"/>
          <w:highlight w:val="yellow"/>
          <w:lang w:eastAsia="ko-KR"/>
        </w:rPr>
      </w:pPr>
    </w:p>
    <w:p w14:paraId="2EF34110" w14:textId="16628008" w:rsidR="008530AD" w:rsidRDefault="008530AD" w:rsidP="003B1AF3">
      <w:pPr>
        <w:pStyle w:val="3"/>
        <w:rPr>
          <w:lang w:val="en-US"/>
        </w:rPr>
      </w:pPr>
      <w:bookmarkStart w:id="431" w:name="_Toc135927800"/>
      <w:r>
        <w:rPr>
          <w:lang w:val="en-US"/>
        </w:rPr>
        <w:t>6.</w:t>
      </w:r>
      <w:r w:rsidR="00200C91">
        <w:rPr>
          <w:lang w:val="en-US"/>
        </w:rPr>
        <w:t>35</w:t>
      </w:r>
      <w:r>
        <w:rPr>
          <w:lang w:val="en-US" w:eastAsia="zh-CN"/>
        </w:rPr>
        <w:t>.5</w:t>
      </w:r>
      <w:r>
        <w:rPr>
          <w:lang w:val="en-US" w:eastAsia="sv-SE"/>
        </w:rPr>
        <w:tab/>
      </w:r>
      <w:r>
        <w:rPr>
          <w:lang w:val="en-US"/>
        </w:rPr>
        <w:t>MSD requirements</w:t>
      </w:r>
      <w:bookmarkEnd w:id="431"/>
    </w:p>
    <w:p w14:paraId="4513D3E3" w14:textId="77777777" w:rsidR="008530AD" w:rsidRDefault="008530AD" w:rsidP="008530AD">
      <w:pPr>
        <w:rPr>
          <w:rFonts w:eastAsia="SimSun"/>
        </w:rPr>
      </w:pPr>
      <w:r>
        <w:rPr>
          <w:rFonts w:cs="Arial"/>
          <w:lang w:eastAsia="ja-JP"/>
        </w:rPr>
        <w:t>MSD value does not need to be defined</w:t>
      </w:r>
      <w:r>
        <w:rPr>
          <w:rFonts w:cs="Arial"/>
        </w:rPr>
        <w:t>.</w:t>
      </w:r>
    </w:p>
    <w:p w14:paraId="31F031F3" w14:textId="77777777" w:rsidR="008530AD" w:rsidRDefault="008530AD" w:rsidP="006202E6">
      <w:pPr>
        <w:rPr>
          <w:rFonts w:eastAsia="DengXian"/>
          <w:lang w:val="en-US" w:eastAsia="zh-CN"/>
        </w:rPr>
      </w:pPr>
    </w:p>
    <w:p w14:paraId="21FF4582" w14:textId="3D996E55" w:rsidR="008530AD" w:rsidRPr="00216078" w:rsidRDefault="008530AD" w:rsidP="003B1AF3">
      <w:pPr>
        <w:pStyle w:val="2"/>
        <w:rPr>
          <w:lang w:val="en-US" w:eastAsia="ja-JP"/>
        </w:rPr>
      </w:pPr>
      <w:bookmarkStart w:id="432" w:name="_Toc135927801"/>
      <w:r>
        <w:rPr>
          <w:lang w:val="en-US"/>
        </w:rPr>
        <w:t>6.</w:t>
      </w:r>
      <w:r w:rsidR="00200C91">
        <w:rPr>
          <w:lang w:val="en-US"/>
        </w:rPr>
        <w:t>36</w:t>
      </w:r>
      <w:r w:rsidRPr="00216078">
        <w:rPr>
          <w:lang w:val="en-US"/>
        </w:rPr>
        <w:tab/>
      </w:r>
      <w:r w:rsidRPr="00B9430B">
        <w:rPr>
          <w:lang w:val="en-US"/>
        </w:rPr>
        <w:t>DC_3_n3-</w:t>
      </w:r>
      <w:r>
        <w:rPr>
          <w:lang w:val="en-US"/>
        </w:rPr>
        <w:t>n67</w:t>
      </w:r>
      <w:bookmarkEnd w:id="432"/>
    </w:p>
    <w:p w14:paraId="591A45FF" w14:textId="123DB1FA" w:rsidR="008530AD" w:rsidRPr="00216078" w:rsidRDefault="008530AD" w:rsidP="00147049">
      <w:pPr>
        <w:pStyle w:val="3"/>
        <w:rPr>
          <w:lang w:val="en-US" w:eastAsia="zh-CN"/>
        </w:rPr>
      </w:pPr>
      <w:bookmarkStart w:id="433" w:name="_Toc135927802"/>
      <w:r>
        <w:rPr>
          <w:lang w:val="en-US" w:eastAsia="zh-CN"/>
        </w:rPr>
        <w:t>6.</w:t>
      </w:r>
      <w:r w:rsidR="00200C91">
        <w:rPr>
          <w:lang w:val="en-US" w:eastAsia="zh-CN"/>
        </w:rPr>
        <w:t>36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1</w:t>
      </w:r>
      <w:r w:rsidRPr="00216078">
        <w:rPr>
          <w:lang w:val="en-US" w:eastAsia="zh-CN"/>
        </w:rPr>
        <w:tab/>
        <w:t xml:space="preserve">Configuration for </w:t>
      </w:r>
      <w:r w:rsidRPr="00216078">
        <w:rPr>
          <w:rFonts w:hint="eastAsia"/>
          <w:lang w:val="en-US" w:eastAsia="zh-CN"/>
        </w:rPr>
        <w:t>DC</w:t>
      </w:r>
      <w:bookmarkEnd w:id="433"/>
    </w:p>
    <w:p w14:paraId="5FFC2333" w14:textId="798CBC68" w:rsidR="008530AD" w:rsidRDefault="008530AD" w:rsidP="008530AD">
      <w:pPr>
        <w:pStyle w:val="TH"/>
        <w:rPr>
          <w:lang w:eastAsia="ja-JP"/>
        </w:rPr>
      </w:pPr>
      <w:r>
        <w:t>Table 6.</w:t>
      </w:r>
      <w:r w:rsidR="00200C91">
        <w:t>36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11E4B0B7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3404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6B27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A67A5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712C9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8DCD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03256C3B" w14:textId="77777777" w:rsidTr="001525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1BA6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6781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87C2F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0D305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2649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8530AD" w14:paraId="43DBBC81" w14:textId="77777777" w:rsidTr="0015254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BF44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7782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A4F9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A9C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9EB7" w14:textId="77777777" w:rsidR="008530AD" w:rsidRDefault="008530AD" w:rsidP="0015254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8530AD" w14:paraId="2ECFF08D" w14:textId="77777777" w:rsidTr="0015254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7B9A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 w:rsidRPr="00B9430B">
              <w:rPr>
                <w:rFonts w:eastAsia="SimSun"/>
                <w:lang w:eastAsia="zh-CN"/>
              </w:rPr>
              <w:t>DC_3_n3-</w:t>
            </w:r>
            <w:r>
              <w:rPr>
                <w:rFonts w:eastAsia="SimSun"/>
                <w:lang w:eastAsia="zh-CN"/>
              </w:rPr>
              <w:t>n67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9B8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BEE3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038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1716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58D2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421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1380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DB7B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63E68F23" w14:textId="77777777" w:rsidTr="0015254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163A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BA70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2ED5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7A8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062E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EAD4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91D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DD18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CDD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0C0890B8" w14:textId="77777777" w:rsidTr="0015254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3059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78C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8DAE" w14:textId="77777777" w:rsidR="008530AD" w:rsidRDefault="008530AD" w:rsidP="00152546">
            <w:pPr>
              <w:pStyle w:val="TAR"/>
              <w:keepNext w:val="0"/>
              <w:widowControl w:val="0"/>
              <w:jc w:val="center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N/A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38E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F1E1" w14:textId="77777777" w:rsidR="008530AD" w:rsidRDefault="008530AD" w:rsidP="00152546">
            <w:pPr>
              <w:pStyle w:val="TAL"/>
              <w:keepNext w:val="0"/>
              <w:widowControl w:val="0"/>
              <w:jc w:val="center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227A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738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5EB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556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758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BF0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SDL</w:t>
            </w:r>
          </w:p>
        </w:tc>
      </w:tr>
    </w:tbl>
    <w:p w14:paraId="3FA48B28" w14:textId="77777777" w:rsidR="008530AD" w:rsidRDefault="008530AD" w:rsidP="008530AD">
      <w:pPr>
        <w:ind w:left="720"/>
        <w:rPr>
          <w:lang w:eastAsia="zh-CN"/>
        </w:rPr>
      </w:pPr>
    </w:p>
    <w:p w14:paraId="267B4CBB" w14:textId="59D1489C" w:rsidR="008530AD" w:rsidRPr="00216078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>
        <w:t>6.</w:t>
      </w:r>
      <w:r w:rsidR="00200C91">
        <w:t>36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</w:tblGrid>
      <w:tr w:rsidR="008530AD" w:rsidRPr="00216078" w14:paraId="5440FE5F" w14:textId="77777777" w:rsidTr="0015254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7B8C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7BFF8CFC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ABAA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01566603" w14:textId="77777777" w:rsidR="008530AD" w:rsidRPr="00216078" w:rsidRDefault="008530AD" w:rsidP="0015254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6A943EFA" w14:textId="77777777" w:rsidR="008530AD" w:rsidRPr="00216078" w:rsidRDefault="008530AD" w:rsidP="0015254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</w:tr>
      <w:tr w:rsidR="008530AD" w:rsidRPr="00216078" w14:paraId="3883C9A4" w14:textId="77777777" w:rsidTr="0015254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69FC" w14:textId="77777777" w:rsidR="008530AD" w:rsidRPr="00334F6A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676A4E">
              <w:rPr>
                <w:rFonts w:eastAsia="SimSun"/>
                <w:lang w:eastAsia="zh-CN"/>
              </w:rPr>
              <w:t>DC_3A_n3A-</w:t>
            </w:r>
            <w:r>
              <w:rPr>
                <w:rFonts w:eastAsia="SimSun"/>
                <w:lang w:eastAsia="zh-CN"/>
              </w:rPr>
              <w:t>n67</w:t>
            </w:r>
            <w:r w:rsidRPr="00676A4E">
              <w:rPr>
                <w:rFonts w:eastAsia="SimSun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E2D5" w14:textId="77777777" w:rsidR="008530AD" w:rsidRPr="00334F6A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676A4E">
              <w:rPr>
                <w:rFonts w:eastAsia="SimSun"/>
                <w:lang w:eastAsia="zh-CN"/>
              </w:rPr>
              <w:t>DC_3A_n3A</w:t>
            </w:r>
            <w:r w:rsidRPr="00877CC8">
              <w:rPr>
                <w:vertAlign w:val="superscript"/>
              </w:rPr>
              <w:t>2</w:t>
            </w:r>
          </w:p>
        </w:tc>
      </w:tr>
      <w:tr w:rsidR="008530AD" w:rsidRPr="00216078" w14:paraId="24BC0755" w14:textId="77777777" w:rsidTr="00152546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5E43" w14:textId="77777777" w:rsidR="008530AD" w:rsidRPr="00676A4E" w:rsidRDefault="008530AD" w:rsidP="00152546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877CC8">
              <w:rPr>
                <w:rFonts w:eastAsia="PMingLiU"/>
                <w:lang w:eastAsia="zh-TW"/>
              </w:rPr>
              <w:t>NOTE 2:</w:t>
            </w:r>
            <w:r w:rsidRPr="00877CC8">
              <w:tab/>
            </w:r>
            <w:r w:rsidRPr="00877CC8">
              <w:rPr>
                <w:rFonts w:eastAsia="PMingLiU" w:cs="Arial"/>
                <w:lang w:eastAsia="zh-TW"/>
              </w:rPr>
              <w:t>Only single switched UL is supported</w:t>
            </w:r>
          </w:p>
        </w:tc>
      </w:tr>
    </w:tbl>
    <w:p w14:paraId="5C721D4C" w14:textId="77777777" w:rsidR="008530AD" w:rsidRPr="00216078" w:rsidRDefault="008530AD" w:rsidP="008530AD">
      <w:pPr>
        <w:ind w:left="720"/>
        <w:rPr>
          <w:b/>
          <w:color w:val="00B050"/>
          <w:lang w:val="en-US" w:eastAsia="zh-CN"/>
        </w:rPr>
      </w:pPr>
    </w:p>
    <w:p w14:paraId="20DAC926" w14:textId="0B8199CD" w:rsidR="008530AD" w:rsidRPr="00F61207" w:rsidRDefault="008530AD" w:rsidP="00147049">
      <w:pPr>
        <w:pStyle w:val="3"/>
        <w:rPr>
          <w:lang w:val="en-US" w:eastAsia="zh-CN"/>
        </w:rPr>
      </w:pPr>
      <w:bookmarkStart w:id="434" w:name="_Toc135927803"/>
      <w:r>
        <w:rPr>
          <w:lang w:val="en-US" w:eastAsia="zh-CN"/>
        </w:rPr>
        <w:t>6.</w:t>
      </w:r>
      <w:r w:rsidR="00200C91">
        <w:rPr>
          <w:lang w:val="en-US" w:eastAsia="zh-CN"/>
        </w:rPr>
        <w:t>36</w:t>
      </w:r>
      <w:r w:rsidRPr="00464490">
        <w:rPr>
          <w:lang w:val="en-US" w:eastAsia="zh-CN"/>
        </w:rPr>
        <w:t xml:space="preserve">.2 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434"/>
    </w:p>
    <w:p w14:paraId="046376CC" w14:textId="7C479888" w:rsidR="008530AD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>
        <w:t>Table 6.</w:t>
      </w:r>
      <w:r w:rsidR="00200C91">
        <w:t>36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3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6"/>
        <w:gridCol w:w="204"/>
        <w:gridCol w:w="391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6"/>
        <w:gridCol w:w="595"/>
        <w:gridCol w:w="596"/>
        <w:gridCol w:w="1187"/>
      </w:tblGrid>
      <w:tr w:rsidR="008530AD" w14:paraId="2F17DF0A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283A" w14:textId="77777777" w:rsidR="008530AD" w:rsidRDefault="008530AD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3B25" w14:textId="77777777" w:rsidR="008530AD" w:rsidRDefault="008530AD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0DF" w14:textId="77777777" w:rsidR="008530AD" w:rsidRDefault="008530AD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8A1A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257F88F8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4312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EB79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43F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0D3E5D3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4A65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76B1D3B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EBB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00A31D8E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76C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0F276261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E24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17F7182D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25C6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1C4E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D473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zh-TW"/>
              </w:rPr>
              <w:t>35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F9D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0956CAE8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EE4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45</w:t>
            </w:r>
          </w:p>
          <w:p w14:paraId="286C55B7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163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135EE3F3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A73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6929A1F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968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5895FD4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5C3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53DA726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D8DE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BBBA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AACE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013691AF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30C2CCDF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53E2" w14:textId="77777777" w:rsidR="008530AD" w:rsidRDefault="008530AD" w:rsidP="00152546">
            <w:pPr>
              <w:pStyle w:val="TAC"/>
            </w:pPr>
            <w:r w:rsidRPr="00676A4E">
              <w:rPr>
                <w:rFonts w:eastAsia="SimSun"/>
                <w:lang w:eastAsia="zh-CN"/>
              </w:rPr>
              <w:t>DC_3A_n3A-</w:t>
            </w:r>
            <w:r>
              <w:rPr>
                <w:rFonts w:eastAsia="SimSun"/>
                <w:lang w:eastAsia="zh-CN"/>
              </w:rPr>
              <w:t>n67</w:t>
            </w:r>
            <w:r w:rsidRPr="00676A4E">
              <w:rPr>
                <w:rFonts w:eastAsia="SimSun"/>
                <w:lang w:eastAsia="zh-CN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D682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33C5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FC6F" w14:textId="77777777" w:rsidR="008530AD" w:rsidRPr="00463DD3" w:rsidRDefault="008530AD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0F6F" w14:textId="77777777" w:rsidR="008530AD" w:rsidRPr="00463DD3" w:rsidRDefault="008530AD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862" w14:textId="77777777" w:rsidR="008530AD" w:rsidRPr="00463DD3" w:rsidRDefault="008530AD" w:rsidP="00152546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173F" w14:textId="77777777" w:rsidR="008530AD" w:rsidRPr="00463DD3" w:rsidRDefault="008530AD" w:rsidP="00152546">
            <w:pPr>
              <w:pStyle w:val="TAC"/>
              <w:rPr>
                <w:highlight w:val="yellow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983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98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89BE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237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D710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F3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BE2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BBB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89D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CA9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88EC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BAE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</w:tr>
      <w:tr w:rsidR="008530AD" w14:paraId="08068A69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5876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6B5B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3648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5926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DD58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714D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C3D" w14:textId="77777777" w:rsidR="008530AD" w:rsidRPr="00463DD3" w:rsidRDefault="008530AD" w:rsidP="00152546">
            <w:pPr>
              <w:pStyle w:val="TAC"/>
              <w:rPr>
                <w:rFonts w:eastAsia="Yu Mincho"/>
                <w:highlight w:val="yellow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BDF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F40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03C4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51D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849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71E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E8C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257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B2B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871F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811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E8A2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25EFC5DB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A5D9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6F84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F431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27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5022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1A05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FA59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FB94" w14:textId="77777777" w:rsidR="008530AD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2F09" w14:textId="77777777" w:rsidR="008530AD" w:rsidRDefault="008530AD" w:rsidP="00152546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570A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14B1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A018" w14:textId="77777777" w:rsidR="008530AD" w:rsidRDefault="008530AD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91BD" w14:textId="77777777" w:rsidR="008530AD" w:rsidRDefault="008530AD" w:rsidP="00152546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AB0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55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5E2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3D6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C76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695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3FAC6F71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229E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1338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FCB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139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14D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970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C03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A05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1E9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8F45" w14:textId="77777777" w:rsidR="008530AD" w:rsidRDefault="008530AD" w:rsidP="00152546">
            <w:pPr>
              <w:pStyle w:val="TAC"/>
              <w:rPr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27C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C63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885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79A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B64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29E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11E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D78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A6C3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6E3AAF2F" w14:textId="77777777" w:rsidTr="00152546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0B68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67F3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n67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C6F2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FA85" w14:textId="77777777" w:rsidR="008530AD" w:rsidRDefault="008530AD" w:rsidP="00152546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9A8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18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FB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267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CE5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0E5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D55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A8F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3D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680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07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33A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6C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930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A90A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789DD366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9403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0D55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5257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B2FD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769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612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47B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84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6DF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66B7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523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231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B65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2B8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551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8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FE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C4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D9A8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30AD" w14:paraId="4600E6B4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FA4C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1465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37E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E1F3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0E3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B71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B60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587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242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124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C0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B51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51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DB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1A8" w14:textId="77777777" w:rsidR="008530AD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72D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84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60E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8E90" w14:textId="77777777" w:rsidR="008530AD" w:rsidRDefault="008530AD" w:rsidP="0015254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B9F70AB" w14:textId="77777777" w:rsidR="008530AD" w:rsidRDefault="008530AD" w:rsidP="008530AD">
      <w:pPr>
        <w:rPr>
          <w:rFonts w:eastAsia="맑은 고딕"/>
          <w:lang w:eastAsia="ko-KR"/>
        </w:rPr>
      </w:pPr>
    </w:p>
    <w:p w14:paraId="1EB20B77" w14:textId="171A88EB" w:rsidR="008530AD" w:rsidRDefault="008530AD" w:rsidP="00147049">
      <w:pPr>
        <w:pStyle w:val="3"/>
        <w:rPr>
          <w:lang w:val="en-US" w:eastAsia="zh-CN"/>
        </w:rPr>
      </w:pPr>
      <w:bookmarkStart w:id="435" w:name="_Toc135927804"/>
      <w:r>
        <w:rPr>
          <w:lang w:val="en-US" w:eastAsia="zh-CN"/>
        </w:rPr>
        <w:t>6.</w:t>
      </w:r>
      <w:r w:rsidR="00200C91">
        <w:rPr>
          <w:lang w:val="en-US" w:eastAsia="zh-CN"/>
        </w:rPr>
        <w:t>36</w:t>
      </w:r>
      <w:r w:rsidRPr="00216078">
        <w:rPr>
          <w:lang w:val="en-US" w:eastAsia="zh-CN"/>
        </w:rPr>
        <w:t>.</w:t>
      </w:r>
      <w:r>
        <w:rPr>
          <w:lang w:val="en-US" w:eastAsia="zh-CN"/>
        </w:rPr>
        <w:t>3</w:t>
      </w:r>
      <w:r w:rsidRPr="00216078">
        <w:rPr>
          <w:lang w:val="en-US" w:eastAsia="zh-CN"/>
        </w:rPr>
        <w:tab/>
      </w:r>
      <w:r>
        <w:rPr>
          <w:lang w:val="en-US" w:eastAsia="zh-CN"/>
        </w:rPr>
        <w:t>Co-existence studies</w:t>
      </w:r>
      <w:bookmarkEnd w:id="435"/>
    </w:p>
    <w:p w14:paraId="2F6EA8AD" w14:textId="77777777" w:rsidR="008530AD" w:rsidRPr="00686B07" w:rsidRDefault="008530AD" w:rsidP="008530AD">
      <w:pPr>
        <w:rPr>
          <w:lang w:val="en-US" w:eastAsia="zh-CN"/>
        </w:rPr>
      </w:pPr>
      <w:r>
        <w:rPr>
          <w:color w:val="000000" w:themeColor="text1"/>
          <w:szCs w:val="21"/>
        </w:rPr>
        <w:t>There are no co-existence issues.</w:t>
      </w:r>
    </w:p>
    <w:p w14:paraId="4349C386" w14:textId="288F7D38" w:rsidR="008530AD" w:rsidRPr="00216078" w:rsidRDefault="008530AD" w:rsidP="003B1AF3">
      <w:pPr>
        <w:pStyle w:val="3"/>
        <w:rPr>
          <w:lang w:val="en-US" w:eastAsia="zh-CN"/>
        </w:rPr>
      </w:pPr>
      <w:bookmarkStart w:id="436" w:name="_Toc135927805"/>
      <w:r>
        <w:rPr>
          <w:lang w:val="en-US"/>
        </w:rPr>
        <w:t>6.</w:t>
      </w:r>
      <w:r w:rsidR="00200C91">
        <w:rPr>
          <w:lang w:val="en-US"/>
        </w:rPr>
        <w:t>36</w:t>
      </w:r>
      <w:r w:rsidRPr="00216078">
        <w:rPr>
          <w:lang w:val="en-US"/>
        </w:rPr>
        <w:t>.</w:t>
      </w:r>
      <w:r>
        <w:rPr>
          <w:lang w:val="en-US" w:eastAsia="zh-CN"/>
        </w:rPr>
        <w:t>4</w:t>
      </w:r>
      <w:r w:rsidRPr="00216078">
        <w:rPr>
          <w:lang w:val="en-US" w:eastAsia="zh-CN"/>
        </w:rPr>
        <w:tab/>
      </w:r>
      <w:r w:rsidRPr="00216078">
        <w:rPr>
          <w:lang w:val="en-US" w:eastAsia="sv-SE"/>
        </w:rPr>
        <w:tab/>
      </w:r>
      <w:r w:rsidRPr="00216078">
        <w:rPr>
          <w:lang w:val="en-US"/>
        </w:rPr>
        <w:t>∆T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and ∆R</w:t>
      </w:r>
      <w:r w:rsidRPr="00216078">
        <w:rPr>
          <w:vertAlign w:val="subscript"/>
          <w:lang w:val="en-US"/>
        </w:rPr>
        <w:t>IB</w:t>
      </w:r>
      <w:r w:rsidRPr="00216078">
        <w:rPr>
          <w:lang w:val="en-US"/>
        </w:rPr>
        <w:t xml:space="preserve"> values</w:t>
      </w:r>
      <w:bookmarkEnd w:id="436"/>
    </w:p>
    <w:p w14:paraId="7FDEBAE0" w14:textId="77777777" w:rsidR="008530AD" w:rsidRDefault="008530AD" w:rsidP="008530AD">
      <w:pPr>
        <w:spacing w:after="0"/>
      </w:pPr>
      <w:r w:rsidRPr="00216078">
        <w:t xml:space="preserve">For </w:t>
      </w:r>
      <w:r w:rsidRPr="00676A4E">
        <w:rPr>
          <w:rFonts w:ascii="Arial" w:eastAsia="SimSun" w:hAnsi="Arial"/>
          <w:sz w:val="18"/>
          <w:lang w:eastAsia="zh-CN"/>
        </w:rPr>
        <w:t>DC_3_n3-</w:t>
      </w:r>
      <w:r>
        <w:rPr>
          <w:rFonts w:ascii="Arial" w:eastAsia="SimSun" w:hAnsi="Arial"/>
          <w:sz w:val="18"/>
          <w:lang w:eastAsia="zh-CN"/>
        </w:rPr>
        <w:t>n67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172C5B">
        <w:rPr>
          <w:rFonts w:cs="Arial"/>
          <w:lang w:eastAsia="ja-JP"/>
        </w:rPr>
        <w:t>CA_n3-n67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1EB4235B" w14:textId="77777777" w:rsidR="008530AD" w:rsidRPr="00AA0188" w:rsidRDefault="008530AD" w:rsidP="008530AD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7FBD16D2" w14:textId="36337E55" w:rsidR="008530AD" w:rsidRDefault="008530AD" w:rsidP="003B1AF3">
      <w:pPr>
        <w:pStyle w:val="TH"/>
      </w:pPr>
      <w:r>
        <w:t>Table 6.</w:t>
      </w:r>
      <w:r w:rsidR="00200C91">
        <w:t>36</w:t>
      </w:r>
      <w:r>
        <w:t>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8530AD" w14:paraId="34592029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18268" w14:textId="77777777" w:rsidR="008530AD" w:rsidRDefault="008530AD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49D08" w14:textId="77777777" w:rsidR="008530AD" w:rsidRDefault="008530AD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8530AD" w14:paraId="1FC46C84" w14:textId="77777777" w:rsidTr="00152546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A015" w14:textId="77777777" w:rsidR="008530AD" w:rsidRDefault="008530AD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121A5" w14:textId="77777777" w:rsidR="008530AD" w:rsidRDefault="008530AD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8530AD" w14:paraId="6F425F84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3D8EC" w14:textId="77777777" w:rsidR="008530AD" w:rsidRDefault="008530AD" w:rsidP="00152546">
            <w:pPr>
              <w:pStyle w:val="TAC"/>
            </w:pPr>
            <w:r w:rsidRPr="00676A4E">
              <w:rPr>
                <w:rFonts w:eastAsia="SimSun"/>
                <w:lang w:eastAsia="zh-CN"/>
              </w:rPr>
              <w:t>DC_3_n3-</w:t>
            </w:r>
            <w:r>
              <w:rPr>
                <w:rFonts w:eastAsia="SimSun"/>
                <w:lang w:eastAsia="zh-CN"/>
              </w:rPr>
              <w:t>n67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5AED3" w14:textId="77777777" w:rsidR="008530AD" w:rsidRDefault="008530AD" w:rsidP="00152546">
            <w:pPr>
              <w:pStyle w:val="TAC"/>
            </w:pPr>
            <w:r w:rsidRPr="00EF141D">
              <w:rPr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0AD5D" w14:textId="77777777" w:rsidR="008530AD" w:rsidRDefault="008530AD" w:rsidP="00152546">
            <w:pPr>
              <w:pStyle w:val="TAC"/>
            </w:pPr>
            <w:r w:rsidRPr="00EF141D">
              <w:rPr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7CB62" w14:textId="77777777" w:rsidR="008530AD" w:rsidRDefault="008530AD" w:rsidP="00152546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8530AD" w14:paraId="440A2C00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40E3" w14:textId="77777777" w:rsidR="008530AD" w:rsidRDefault="008530AD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0E614113" w14:textId="77777777" w:rsidR="008530AD" w:rsidRDefault="008530AD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5546DB62" w14:textId="77777777" w:rsidR="008530AD" w:rsidRDefault="008530AD" w:rsidP="008530AD">
      <w:pPr>
        <w:ind w:left="720"/>
        <w:rPr>
          <w:lang w:eastAsia="zh-CN"/>
        </w:rPr>
      </w:pPr>
    </w:p>
    <w:p w14:paraId="1A5B2136" w14:textId="31A01DDD" w:rsidR="008530AD" w:rsidRDefault="008530AD" w:rsidP="003B1AF3">
      <w:pPr>
        <w:pStyle w:val="TH"/>
      </w:pPr>
      <w:r>
        <w:t>Table 6.</w:t>
      </w:r>
      <w:r w:rsidR="00200C91">
        <w:t>36</w:t>
      </w:r>
      <w:r>
        <w:t>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8530AD" w14:paraId="7810A587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C998" w14:textId="77777777" w:rsidR="008530AD" w:rsidRDefault="008530AD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38FCE" w14:textId="77777777" w:rsidR="008530AD" w:rsidRPr="00C11F06" w:rsidRDefault="008530AD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8530AD" w14:paraId="41C50D5A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2820" w14:textId="77777777" w:rsidR="008530AD" w:rsidRDefault="008530AD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F25AD" w14:textId="77777777" w:rsidR="008530AD" w:rsidRPr="00C11F06" w:rsidRDefault="008530AD" w:rsidP="00152546">
            <w:pPr>
              <w:pStyle w:val="TAH"/>
              <w:keepNext w:val="0"/>
              <w:rPr>
                <w:rFonts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8530AD" w14:paraId="55C418CD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E15AE" w14:textId="77777777" w:rsidR="008530AD" w:rsidRDefault="008530AD" w:rsidP="00152546">
            <w:pPr>
              <w:pStyle w:val="TAC"/>
            </w:pPr>
            <w:r w:rsidRPr="00676A4E">
              <w:rPr>
                <w:rFonts w:eastAsia="SimSun"/>
                <w:lang w:eastAsia="zh-CN"/>
              </w:rPr>
              <w:t>DC_3_n3-</w:t>
            </w:r>
            <w:r>
              <w:rPr>
                <w:rFonts w:eastAsia="SimSun"/>
                <w:lang w:eastAsia="zh-CN"/>
              </w:rPr>
              <w:t>n67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281D7" w14:textId="77777777" w:rsidR="008530AD" w:rsidRDefault="008530AD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szCs w:val="18"/>
                <w:lang w:eastAsia="ja-JP"/>
              </w:rPr>
              <w:t>0.</w:t>
            </w:r>
            <w:r w:rsidRPr="00D67A9D">
              <w:rPr>
                <w:szCs w:val="18"/>
                <w:lang w:eastAsia="ja-JP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BCF7A" w14:textId="77777777" w:rsidR="008530AD" w:rsidRPr="00C11F06" w:rsidRDefault="008530AD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szCs w:val="18"/>
                <w:lang w:eastAsia="ja-JP"/>
              </w:rPr>
              <w:t>0.</w:t>
            </w:r>
            <w:r w:rsidRPr="00D67A9D">
              <w:rPr>
                <w:szCs w:val="18"/>
                <w:lang w:eastAsia="ja-JP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341E7" w14:textId="77777777" w:rsidR="008530AD" w:rsidRDefault="008530AD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8530AD" w14:paraId="19381E57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8612A" w14:textId="77777777" w:rsidR="008530AD" w:rsidRDefault="008530AD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62223B">
              <w:rPr>
                <w:rFonts w:ascii="Arial" w:hAnsi="Arial" w:cs="Arial"/>
                <w:sz w:val="18"/>
              </w:rPr>
              <w:t xml:space="preserve"> = 0.</w:t>
            </w:r>
          </w:p>
          <w:p w14:paraId="79B46949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18F0BD29" w14:textId="77777777" w:rsidR="008530AD" w:rsidRPr="00C11F06" w:rsidRDefault="008530AD" w:rsidP="008530AD">
      <w:pPr>
        <w:rPr>
          <w:rFonts w:eastAsia="맑은 고딕"/>
          <w:highlight w:val="yellow"/>
          <w:lang w:eastAsia="ko-KR"/>
        </w:rPr>
      </w:pPr>
    </w:p>
    <w:p w14:paraId="6695814B" w14:textId="48A05BAA" w:rsidR="008530AD" w:rsidRDefault="008530AD" w:rsidP="003B1AF3">
      <w:pPr>
        <w:pStyle w:val="3"/>
        <w:rPr>
          <w:lang w:val="en-US"/>
        </w:rPr>
      </w:pPr>
      <w:bookmarkStart w:id="437" w:name="_Toc135927806"/>
      <w:r>
        <w:rPr>
          <w:lang w:val="en-US"/>
        </w:rPr>
        <w:t>6.</w:t>
      </w:r>
      <w:r w:rsidR="00200C91">
        <w:rPr>
          <w:lang w:val="en-US"/>
        </w:rPr>
        <w:t>36</w:t>
      </w:r>
      <w:r>
        <w:rPr>
          <w:lang w:val="en-US" w:eastAsia="zh-CN"/>
        </w:rPr>
        <w:t>.5</w:t>
      </w:r>
      <w:r>
        <w:rPr>
          <w:lang w:val="en-US" w:eastAsia="sv-SE"/>
        </w:rPr>
        <w:tab/>
      </w:r>
      <w:r>
        <w:rPr>
          <w:lang w:val="en-US"/>
        </w:rPr>
        <w:t>MSD requirements</w:t>
      </w:r>
      <w:bookmarkEnd w:id="437"/>
    </w:p>
    <w:p w14:paraId="108E0B51" w14:textId="77777777" w:rsidR="008530AD" w:rsidRDefault="008530AD" w:rsidP="008530AD">
      <w:pPr>
        <w:rPr>
          <w:rFonts w:eastAsia="SimSun"/>
        </w:rPr>
      </w:pPr>
      <w:r>
        <w:rPr>
          <w:rFonts w:cs="Arial"/>
          <w:lang w:eastAsia="ja-JP"/>
        </w:rPr>
        <w:t>MSD value does not need to be defined</w:t>
      </w:r>
      <w:r>
        <w:rPr>
          <w:rFonts w:cs="Arial"/>
        </w:rPr>
        <w:t>.</w:t>
      </w:r>
    </w:p>
    <w:p w14:paraId="2DFB6FDD" w14:textId="77777777" w:rsidR="008530AD" w:rsidRDefault="008530AD" w:rsidP="006202E6">
      <w:pPr>
        <w:rPr>
          <w:rFonts w:eastAsia="DengXian"/>
          <w:lang w:val="en-US" w:eastAsia="zh-CN"/>
        </w:rPr>
      </w:pPr>
    </w:p>
    <w:p w14:paraId="3FC47B80" w14:textId="2F7F1219" w:rsidR="00550743" w:rsidRDefault="00550743" w:rsidP="00550743">
      <w:pPr>
        <w:pStyle w:val="2"/>
      </w:pPr>
      <w:bookmarkStart w:id="438" w:name="_Toc9848477"/>
      <w:bookmarkStart w:id="439" w:name="_Toc129108891"/>
      <w:bookmarkStart w:id="440" w:name="_Toc135927807"/>
      <w:r>
        <w:lastRenderedPageBreak/>
        <w:t>6.37</w:t>
      </w:r>
      <w:r>
        <w:tab/>
      </w:r>
      <w:bookmarkEnd w:id="438"/>
      <w:bookmarkEnd w:id="439"/>
      <w:r>
        <w:rPr>
          <w:rFonts w:eastAsia="SimSun"/>
          <w:lang w:eastAsia="zh-CN"/>
        </w:rPr>
        <w:t>DC_7_n12-n77</w:t>
      </w:r>
      <w:bookmarkEnd w:id="440"/>
    </w:p>
    <w:p w14:paraId="6FC2AC19" w14:textId="62D16E71" w:rsidR="00550743" w:rsidRDefault="00550743" w:rsidP="00550743">
      <w:pPr>
        <w:pStyle w:val="3"/>
      </w:pPr>
      <w:bookmarkStart w:id="441" w:name="_Toc135927808"/>
      <w:bookmarkStart w:id="442" w:name="_Toc9848478"/>
      <w:bookmarkStart w:id="443" w:name="_Toc129108893"/>
      <w:r>
        <w:t>6.37.1</w:t>
      </w:r>
      <w:r>
        <w:tab/>
      </w:r>
      <w:r>
        <w:rPr>
          <w:lang w:val="en-US" w:eastAsia="zh-CN"/>
        </w:rPr>
        <w:t>Operating bands for DC</w:t>
      </w:r>
      <w:bookmarkEnd w:id="441"/>
    </w:p>
    <w:p w14:paraId="1A5129AE" w14:textId="2ACEA767" w:rsidR="00550743" w:rsidRDefault="00550743" w:rsidP="00550743">
      <w:pPr>
        <w:pStyle w:val="TH"/>
        <w:rPr>
          <w:rFonts w:eastAsia="맑은 고딕"/>
          <w:lang w:eastAsia="ja-JP"/>
        </w:rPr>
      </w:pPr>
      <w:r>
        <w:rPr>
          <w:rFonts w:eastAsia="맑은 고딕"/>
        </w:rPr>
        <w:t>Table 6.37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-1: LTE 1 band DL/1UL + NR 2 bands DL/1UL DC operating bands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550743" w14:paraId="3ACDBE14" w14:textId="77777777" w:rsidTr="00550743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AF95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C9E2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1CC61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A6096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0893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Duplex Mode</w:t>
            </w:r>
          </w:p>
        </w:tc>
      </w:tr>
      <w:tr w:rsidR="00550743" w14:paraId="2E0134B9" w14:textId="77777777" w:rsidTr="0055074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D478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B2D9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9EB9B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04957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52A4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550743" w14:paraId="69F0AC56" w14:textId="77777777" w:rsidTr="00550743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5A32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AD2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A177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30A3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D852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550743" w14:paraId="63921740" w14:textId="77777777" w:rsidTr="00550743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4478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</w:rPr>
              <w:t>DC_7_n12-n77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98A4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BEBE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2500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5FE9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1BDF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2570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3CFC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 xml:space="preserve">2620 </w:t>
            </w:r>
            <w:r>
              <w:rPr>
                <w:rFonts w:ascii="Arial" w:eastAsia="맑은 고딕" w:hAnsi="Arial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7CDE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2B04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2690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EE2D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FDD</w:t>
            </w:r>
          </w:p>
        </w:tc>
      </w:tr>
      <w:tr w:rsidR="00550743" w14:paraId="2BFBD845" w14:textId="77777777" w:rsidTr="0055074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E975" w14:textId="77777777" w:rsidR="00550743" w:rsidRDefault="00550743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2D54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EB38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699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F5A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AAC6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716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47EB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729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E1FA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2B55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746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2ADB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F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>DD</w:t>
            </w:r>
          </w:p>
        </w:tc>
      </w:tr>
      <w:tr w:rsidR="00550743" w14:paraId="497FF97F" w14:textId="77777777" w:rsidTr="00550743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9831" w14:textId="77777777" w:rsidR="00550743" w:rsidRDefault="00550743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9ACC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357C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CACA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662D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8811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C518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3083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091A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TDD</w:t>
            </w:r>
          </w:p>
        </w:tc>
      </w:tr>
    </w:tbl>
    <w:p w14:paraId="4D9348D0" w14:textId="77777777" w:rsidR="00550743" w:rsidRDefault="00550743" w:rsidP="006A6329">
      <w:pPr>
        <w:rPr>
          <w:rFonts w:eastAsia="맑은 고딕"/>
          <w:lang w:eastAsia="en-US"/>
        </w:rPr>
      </w:pPr>
    </w:p>
    <w:p w14:paraId="265D3EF0" w14:textId="7ACFC697" w:rsidR="00550743" w:rsidRDefault="00550743" w:rsidP="00550743">
      <w:pPr>
        <w:pStyle w:val="TH"/>
        <w:rPr>
          <w:rFonts w:eastAsia="맑은 고딕"/>
        </w:rPr>
      </w:pPr>
      <w:r>
        <w:rPr>
          <w:rFonts w:eastAsia="맑은 고딕"/>
        </w:rPr>
        <w:t>Table 6.37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50743" w14:paraId="7F778934" w14:textId="77777777" w:rsidTr="00550743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3BD3" w14:textId="77777777" w:rsidR="00550743" w:rsidRDefault="00550743">
            <w:pPr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6EB80828" w14:textId="77777777" w:rsidR="00550743" w:rsidRDefault="0055074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E610" w14:textId="77777777" w:rsidR="00550743" w:rsidRDefault="0055074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14:paraId="070FAD49" w14:textId="77777777" w:rsidR="00550743" w:rsidRDefault="0055074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</w:tc>
      </w:tr>
      <w:tr w:rsidR="00550743" w14:paraId="6F80DB07" w14:textId="77777777" w:rsidTr="00550743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79F3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DC_7A_n12A-n77A </w:t>
            </w:r>
          </w:p>
          <w:p w14:paraId="1604605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D58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 w14:paraId="723B7EE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</w:tbl>
    <w:p w14:paraId="3D5F9DD8" w14:textId="77777777" w:rsidR="00550743" w:rsidRDefault="00550743" w:rsidP="00550743">
      <w:pPr>
        <w:rPr>
          <w:rFonts w:eastAsia="MS Mincho"/>
          <w:lang w:val="en-US" w:eastAsia="en-US"/>
        </w:rPr>
      </w:pPr>
    </w:p>
    <w:p w14:paraId="18373C84" w14:textId="4CC4095E" w:rsidR="00550743" w:rsidRDefault="00550743" w:rsidP="00550743">
      <w:pPr>
        <w:pStyle w:val="3"/>
        <w:rPr>
          <w:rFonts w:cs="Arial"/>
          <w:szCs w:val="28"/>
        </w:rPr>
      </w:pPr>
      <w:bookmarkStart w:id="444" w:name="_Toc46742702"/>
      <w:bookmarkStart w:id="445" w:name="_Toc135927809"/>
      <w:r>
        <w:t>6.37.2</w:t>
      </w:r>
      <w:r>
        <w:tab/>
      </w:r>
      <w:bookmarkEnd w:id="444"/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bookmarkEnd w:id="445"/>
    </w:p>
    <w:p w14:paraId="1A194DA7" w14:textId="0584CC64" w:rsidR="00550743" w:rsidRDefault="00550743" w:rsidP="00550743">
      <w:pPr>
        <w:pStyle w:val="TH"/>
        <w:rPr>
          <w:rFonts w:eastAsia="Yu Mincho"/>
          <w:sz w:val="28"/>
          <w:szCs w:val="28"/>
          <w:lang w:eastAsia="ja-JP"/>
        </w:rPr>
      </w:pPr>
      <w:r>
        <w:rPr>
          <w:rFonts w:eastAsia="맑은 고딕"/>
        </w:rPr>
        <w:t>Table 6.37</w:t>
      </w:r>
      <w:r>
        <w:rPr>
          <w:rFonts w:eastAsia="맑은 고딕"/>
          <w:lang w:val="en-US"/>
        </w:rPr>
        <w:t>.2</w:t>
      </w:r>
      <w:r>
        <w:rPr>
          <w:rFonts w:eastAsia="맑은 고딕"/>
        </w:rPr>
        <w:t>-1: Supported bandwidths per DC band combination of LTE 1DL/1UL + NR 2DL/1UL</w:t>
      </w:r>
    </w:p>
    <w:tbl>
      <w:tblPr>
        <w:tblW w:w="11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801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550743" w14:paraId="31E19194" w14:textId="77777777" w:rsidTr="00550743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DE6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2D2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DC</w:t>
            </w:r>
            <w:r>
              <w:rPr>
                <w:rFonts w:ascii="Arial" w:eastAsia="맑은 고딕" w:hAnsi="Arial"/>
                <w:b/>
                <w:sz w:val="18"/>
              </w:rPr>
              <w:t xml:space="preserve"> operating / channel bandwidth</w:t>
            </w:r>
          </w:p>
        </w:tc>
      </w:tr>
      <w:tr w:rsidR="00550743" w14:paraId="373578A2" w14:textId="77777777" w:rsidTr="00550743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B52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 xml:space="preserve">E-UTRA 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>and NR DC</w:t>
            </w:r>
            <w:r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8F1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E-UTRA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eastAsia="맑은 고딕" w:hAnsi="Arial"/>
                <w:b/>
                <w:sz w:val="18"/>
              </w:rP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AEC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Subcarrier spacing</w:t>
            </w:r>
          </w:p>
          <w:p w14:paraId="76230C0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01E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</w:t>
            </w:r>
          </w:p>
          <w:p w14:paraId="315FB0C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263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</w:t>
            </w:r>
          </w:p>
          <w:p w14:paraId="1CDD47A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920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15</w:t>
            </w:r>
          </w:p>
          <w:p w14:paraId="39D73DF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F19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20</w:t>
            </w:r>
          </w:p>
          <w:p w14:paraId="34F104E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AE2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25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B3A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30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DA9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5D35145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214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50</w:t>
            </w:r>
          </w:p>
          <w:p w14:paraId="3B17A2E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BED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60</w:t>
            </w:r>
          </w:p>
          <w:p w14:paraId="4D9394D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390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70</w:t>
            </w:r>
          </w:p>
          <w:p w14:paraId="03118B9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055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80</w:t>
            </w:r>
          </w:p>
          <w:p w14:paraId="74A7A56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9C1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90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B8A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100</w:t>
            </w:r>
            <w:r>
              <w:rPr>
                <w:rFonts w:ascii="Arial" w:eastAsia="맑은 고딕" w:hAnsi="Arial"/>
                <w:b/>
                <w:sz w:val="18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D58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Maximum aggregated bandwidth</w:t>
            </w:r>
          </w:p>
          <w:p w14:paraId="0E5392D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[MHz]</w:t>
            </w:r>
          </w:p>
        </w:tc>
      </w:tr>
      <w:tr w:rsidR="00550743" w14:paraId="49218DAB" w14:textId="77777777" w:rsidTr="00550743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A49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DC_7A_n12A-n77A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D2A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622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28B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D75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E1F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B82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EB8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B1E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BB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E0F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36B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16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61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82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167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596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135</w:t>
            </w:r>
          </w:p>
        </w:tc>
      </w:tr>
      <w:tr w:rsidR="00550743" w14:paraId="3EF89E7A" w14:textId="77777777" w:rsidTr="00550743">
        <w:trPr>
          <w:trHeight w:val="152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B223" w14:textId="77777777" w:rsidR="00550743" w:rsidRDefault="00550743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BA7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n12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213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782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228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4AA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A7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7A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D8E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004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D47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0BA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326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3AA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848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74C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B774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2428C5C9" w14:textId="77777777" w:rsidTr="00550743">
        <w:trPr>
          <w:trHeight w:val="152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9725" w14:textId="77777777" w:rsidR="00550743" w:rsidRDefault="00550743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44B3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743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50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18D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CE2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36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CFA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329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F82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1C2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AC6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004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A6F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140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A5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AAD6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424C347D" w14:textId="77777777" w:rsidTr="00550743">
        <w:trPr>
          <w:trHeight w:val="173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752E" w14:textId="77777777" w:rsidR="00550743" w:rsidRDefault="00550743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324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n</w:t>
            </w:r>
            <w:r>
              <w:rPr>
                <w:rFonts w:ascii="Arial" w:eastAsia="맑은 고딕" w:hAnsi="Arial"/>
                <w:sz w:val="18"/>
                <w:lang w:eastAsia="zh-TW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0CC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54E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2D7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038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144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B16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2B5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724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631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2E6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0E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9FF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E7E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DA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95D1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5105BE83" w14:textId="77777777" w:rsidTr="00550743">
        <w:trPr>
          <w:trHeight w:val="36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76C8" w14:textId="77777777" w:rsidR="00550743" w:rsidRDefault="00550743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8231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59B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4E9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14F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DE9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096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4CA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630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04D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A61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B53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396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D52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9C6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D83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8EEC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2F15CFF1" w14:textId="77777777" w:rsidTr="00550743">
        <w:trPr>
          <w:trHeight w:val="36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8C11" w14:textId="77777777" w:rsidR="00550743" w:rsidRDefault="00550743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5844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1EB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2F8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B1E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AC8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A1E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A88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71E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42F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09B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D73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515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191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DCC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979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DCD7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</w:tbl>
    <w:p w14:paraId="72D70DFD" w14:textId="77777777" w:rsidR="00550743" w:rsidRDefault="00550743" w:rsidP="00550743">
      <w:pPr>
        <w:rPr>
          <w:rFonts w:eastAsia="맑은 고딕"/>
          <w:lang w:eastAsia="ko-KR"/>
        </w:rPr>
      </w:pPr>
    </w:p>
    <w:p w14:paraId="3F40A104" w14:textId="24426D71" w:rsidR="00550743" w:rsidRDefault="00550743" w:rsidP="00550743">
      <w:pPr>
        <w:pStyle w:val="3"/>
        <w:rPr>
          <w:rFonts w:eastAsia="굴림" w:cs="Arial"/>
          <w:szCs w:val="28"/>
          <w:lang w:eastAsia="en-US"/>
        </w:rPr>
      </w:pPr>
      <w:bookmarkStart w:id="446" w:name="_Toc135927810"/>
      <w:r>
        <w:t>6.37.3</w:t>
      </w:r>
      <w:r>
        <w:tab/>
      </w:r>
      <w:r>
        <w:rPr>
          <w:lang w:val="en-US" w:eastAsia="zh-CN"/>
        </w:rPr>
        <w:t>Co-existence studies</w:t>
      </w:r>
      <w:bookmarkEnd w:id="446"/>
    </w:p>
    <w:p w14:paraId="2D6DE4E8" w14:textId="77777777" w:rsidR="00550743" w:rsidRDefault="00550743" w:rsidP="00550743">
      <w:pPr>
        <w:rPr>
          <w:lang w:eastAsia="ja-JP"/>
        </w:rPr>
      </w:pPr>
      <w:r>
        <w:rPr>
          <w:lang w:eastAsia="ja-JP"/>
        </w:rPr>
        <w:t xml:space="preserve">Based on co-existence studies of </w:t>
      </w:r>
      <w:r>
        <w:t>DC_7_</w:t>
      </w:r>
      <w:r>
        <w:rPr>
          <w:lang w:eastAsia="ja-JP"/>
        </w:rPr>
        <w:t>n77 and DC_7_n12, own Rx impact of the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band is the followings.</w:t>
      </w:r>
    </w:p>
    <w:p w14:paraId="6BF35293" w14:textId="77777777" w:rsidR="00550743" w:rsidRDefault="00550743" w:rsidP="00550743">
      <w:pPr>
        <w:pStyle w:val="B1"/>
        <w:rPr>
          <w:lang w:eastAsia="ja-JP"/>
        </w:rPr>
      </w:pPr>
      <w:r>
        <w:rPr>
          <w:lang w:eastAsia="ja-JP"/>
        </w:rPr>
        <w:t xml:space="preserve">-    </w:t>
      </w:r>
      <w:r>
        <w:rPr>
          <w:lang w:eastAsia="ko-KR"/>
        </w:rPr>
        <w:t>3</w:t>
      </w:r>
      <w:r>
        <w:rPr>
          <w:vertAlign w:val="superscript"/>
          <w:lang w:eastAsia="ko-KR"/>
        </w:rPr>
        <w:t>rd</w:t>
      </w:r>
      <w:r>
        <w:rPr>
          <w:lang w:eastAsia="ja-JP"/>
        </w:rPr>
        <w:t xml:space="preserve"> order IMD products generated by DC_7_n12 uplink may fall into own Rx of band n77.</w:t>
      </w:r>
    </w:p>
    <w:p w14:paraId="70B3B761" w14:textId="77777777" w:rsidR="00550743" w:rsidRDefault="00550743" w:rsidP="00550743">
      <w:pPr>
        <w:pStyle w:val="B1"/>
        <w:rPr>
          <w:rFonts w:eastAsia="맑은 고딕"/>
          <w:lang w:eastAsia="ko-KR"/>
        </w:rPr>
      </w:pPr>
      <w:r>
        <w:rPr>
          <w:lang w:eastAsia="ja-JP"/>
        </w:rPr>
        <w:t xml:space="preserve">-    </w:t>
      </w:r>
      <w:r>
        <w:rPr>
          <w:lang w:eastAsia="ko-KR"/>
        </w:rPr>
        <w:t>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</w:t>
      </w:r>
      <w:r>
        <w:rPr>
          <w:lang w:eastAsia="ja-JP"/>
        </w:rPr>
        <w:t>order IMD products generated by DC_7_n77 uplink may fall into own Rx of band n12.</w:t>
      </w:r>
    </w:p>
    <w:p w14:paraId="398EE652" w14:textId="77777777" w:rsidR="00550743" w:rsidRPr="00152546" w:rsidRDefault="00550743" w:rsidP="006A6329">
      <w:pPr>
        <w:rPr>
          <w:rFonts w:eastAsia="맑은 고딕"/>
          <w:lang w:eastAsia="ko-KR"/>
        </w:rPr>
      </w:pPr>
    </w:p>
    <w:p w14:paraId="3A26A8CA" w14:textId="44A23BE9" w:rsidR="00550743" w:rsidRDefault="00550743" w:rsidP="00550743">
      <w:pPr>
        <w:pStyle w:val="3"/>
        <w:rPr>
          <w:rFonts w:eastAsia="굴림" w:cs="Arial"/>
          <w:szCs w:val="28"/>
          <w:lang w:eastAsia="en-US"/>
        </w:rPr>
      </w:pPr>
      <w:bookmarkStart w:id="447" w:name="_Toc135927811"/>
      <w:r>
        <w:t>6.37.4</w:t>
      </w:r>
      <w:r>
        <w:tab/>
      </w:r>
      <w:r>
        <w:rPr>
          <w:rFonts w:cs="Arial"/>
          <w:szCs w:val="28"/>
        </w:rPr>
        <w:t>∆TIB and ∆RIB values</w:t>
      </w:r>
      <w:bookmarkEnd w:id="447"/>
    </w:p>
    <w:p w14:paraId="78260E6B" w14:textId="77777777" w:rsidR="00550743" w:rsidRDefault="00550743" w:rsidP="00550743">
      <w:r>
        <w:rPr>
          <w:rFonts w:ascii="Arial" w:eastAsia="맑은 고딕" w:hAnsi="Arial"/>
          <w:sz w:val="18"/>
        </w:rPr>
        <w:t>For DC_7_n12-n77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reused from </w:t>
      </w:r>
      <w:r>
        <w:rPr>
          <w:rFonts w:ascii="Arial" w:eastAsia="맑은 고딕" w:hAnsi="Arial"/>
          <w:sz w:val="18"/>
        </w:rPr>
        <w:t xml:space="preserve">DC_7-12_n78 and </w:t>
      </w:r>
      <w:r>
        <w:t>are given in the tables below.</w:t>
      </w:r>
    </w:p>
    <w:p w14:paraId="6704122F" w14:textId="187D0AFA" w:rsidR="00550743" w:rsidRDefault="00550743" w:rsidP="00550743">
      <w:pPr>
        <w:pStyle w:val="TH"/>
      </w:pPr>
      <w:r>
        <w:lastRenderedPageBreak/>
        <w:t xml:space="preserve">Table </w:t>
      </w:r>
      <w:r>
        <w:rPr>
          <w:lang w:eastAsia="ja-JP"/>
        </w:rPr>
        <w:t>6.37</w:t>
      </w:r>
      <w:r>
        <w:t>.</w:t>
      </w:r>
      <w:r>
        <w:rPr>
          <w:rFonts w:cs="Arial"/>
          <w:lang w:eastAsia="ja-JP"/>
        </w:rPr>
        <w:t>4</w:t>
      </w:r>
      <w:r>
        <w:t>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550743" w14:paraId="493235FC" w14:textId="77777777" w:rsidTr="00550743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83E5" w14:textId="77777777" w:rsidR="00550743" w:rsidRDefault="00550743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B478" w14:textId="77777777" w:rsidR="00550743" w:rsidRDefault="00550743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550743" w14:paraId="73CDA970" w14:textId="77777777" w:rsidTr="00550743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EEF2" w14:textId="77777777" w:rsidR="00550743" w:rsidRDefault="00550743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10F" w14:textId="77777777" w:rsidR="00550743" w:rsidRDefault="00550743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550743" w14:paraId="624890BC" w14:textId="77777777" w:rsidTr="00550743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2859" w14:textId="77777777" w:rsidR="00550743" w:rsidRDefault="00550743">
            <w:pPr>
              <w:pStyle w:val="TAC"/>
            </w:pPr>
            <w:r>
              <w:rPr>
                <w:rFonts w:eastAsia="SimSun"/>
                <w:lang w:eastAsia="zh-CN"/>
              </w:rPr>
              <w:t>DC_7_n12-n77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9F25" w14:textId="77777777" w:rsidR="00550743" w:rsidRDefault="00550743">
            <w:pPr>
              <w:pStyle w:val="TAC"/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2CDA" w14:textId="77777777" w:rsidR="00550743" w:rsidRDefault="00550743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7BF0" w14:textId="77777777" w:rsidR="00550743" w:rsidRDefault="00550743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50743" w14:paraId="1EDC10F5" w14:textId="77777777" w:rsidTr="00550743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6161" w14:textId="77777777" w:rsidR="00550743" w:rsidRDefault="00550743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3ED57AFD" w14:textId="77777777" w:rsidR="00550743" w:rsidRDefault="00550743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7B8340B2" w14:textId="77777777" w:rsidR="00550743" w:rsidRDefault="00550743" w:rsidP="00550743">
      <w:pPr>
        <w:rPr>
          <w:rFonts w:eastAsia="MS Mincho"/>
          <w:lang w:val="en-US" w:eastAsia="en-US"/>
        </w:rPr>
      </w:pPr>
    </w:p>
    <w:p w14:paraId="7555E79E" w14:textId="38F0DFEA" w:rsidR="00550743" w:rsidRDefault="00550743" w:rsidP="006A6329">
      <w:pPr>
        <w:pStyle w:val="TH"/>
      </w:pPr>
      <w:r>
        <w:t xml:space="preserve">Table </w:t>
      </w:r>
      <w:r>
        <w:rPr>
          <w:lang w:eastAsia="ja-JP"/>
        </w:rPr>
        <w:t>6.37</w:t>
      </w:r>
      <w:r>
        <w:t>.</w:t>
      </w:r>
      <w:r>
        <w:rPr>
          <w:rFonts w:cs="Arial"/>
          <w:lang w:eastAsia="ja-JP"/>
        </w:rPr>
        <w:t>4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550743" w14:paraId="6C4DA794" w14:textId="77777777" w:rsidTr="00550743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9B7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58C7" w14:textId="77777777" w:rsidR="00550743" w:rsidRDefault="00550743">
            <w:pPr>
              <w:pStyle w:val="TAH"/>
              <w:rPr>
                <w:rFonts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550743" w14:paraId="13A869AB" w14:textId="77777777" w:rsidTr="00550743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B812" w14:textId="77777777" w:rsidR="00550743" w:rsidRDefault="00550743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8C8B" w14:textId="77777777" w:rsidR="00550743" w:rsidRDefault="00550743">
            <w:pPr>
              <w:pStyle w:val="TAH"/>
              <w:rPr>
                <w:rFonts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550743" w14:paraId="64453B69" w14:textId="77777777" w:rsidTr="006A6329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8F4D" w14:textId="77777777" w:rsidR="00550743" w:rsidRDefault="00550743">
            <w:pPr>
              <w:pStyle w:val="TAC"/>
            </w:pPr>
            <w:r>
              <w:rPr>
                <w:rFonts w:eastAsia="맑은 고딕"/>
              </w:rPr>
              <w:t>DC_7_n12-n77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5011" w14:textId="77777777" w:rsidR="00550743" w:rsidRDefault="0055074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86D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0C07" w14:textId="77777777" w:rsidR="00550743" w:rsidRDefault="0055074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50743" w14:paraId="0370F4A9" w14:textId="77777777" w:rsidTr="00550743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274D" w14:textId="77777777" w:rsidR="00550743" w:rsidRDefault="00550743">
            <w:pPr>
              <w:keepNext/>
              <w:keepLines/>
              <w:spacing w:after="0"/>
              <w:ind w:left="851" w:hanging="851"/>
              <w:rPr>
                <w:rFonts w:eastAsia="MS Mincho"/>
                <w:lang w:eastAsia="en-US"/>
              </w:rPr>
            </w:pPr>
            <w:r>
              <w:rPr>
                <w:rFonts w:ascii="Arial" w:hAnsi="Arial" w:cs="Arial"/>
                <w:sz w:val="18"/>
              </w:rPr>
              <w:t>NOTE 7:</w:t>
            </w:r>
            <w:r>
              <w:rPr>
                <w:rFonts w:ascii="Arial" w:hAnsi="Arial" w:cs="Arial"/>
                <w:sz w:val="18"/>
              </w:rPr>
              <w:tab/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13C18DFE" w14:textId="77777777" w:rsidR="00550743" w:rsidRDefault="00550743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1F66B164" w14:textId="77777777" w:rsidR="00550743" w:rsidRDefault="00550743" w:rsidP="00550743">
      <w:pPr>
        <w:rPr>
          <w:rFonts w:eastAsia="MS Mincho"/>
          <w:lang w:val="en-US" w:eastAsia="zh-CN"/>
        </w:rPr>
      </w:pPr>
    </w:p>
    <w:p w14:paraId="41B0136F" w14:textId="330C9830" w:rsidR="00550743" w:rsidRDefault="00550743" w:rsidP="00550743">
      <w:pPr>
        <w:pStyle w:val="3"/>
        <w:rPr>
          <w:lang w:eastAsia="en-US"/>
        </w:rPr>
      </w:pPr>
      <w:bookmarkStart w:id="448" w:name="_Toc135927812"/>
      <w:r>
        <w:t>6.37.5</w:t>
      </w:r>
      <w:r>
        <w:tab/>
      </w:r>
      <w:r>
        <w:rPr>
          <w:lang w:val="en-US" w:eastAsia="zh-CN"/>
        </w:rPr>
        <w:t>MSD requirements</w:t>
      </w:r>
      <w:bookmarkEnd w:id="448"/>
    </w:p>
    <w:p w14:paraId="1AE65574" w14:textId="77777777" w:rsidR="00550743" w:rsidRDefault="00550743" w:rsidP="00550743"/>
    <w:p w14:paraId="11690B99" w14:textId="502B91B8" w:rsidR="00550743" w:rsidRDefault="00550743" w:rsidP="006A6329">
      <w:r>
        <w:t xml:space="preserve">Table </w:t>
      </w:r>
      <w:r>
        <w:rPr>
          <w:rFonts w:eastAsia="SimSun"/>
        </w:rPr>
        <w:t>6.37.5</w:t>
      </w:r>
      <w:r>
        <w:t>-1 lists the MSD required for the dual connectivity configuration for the cases that IMD interference fall into the own 3</w:t>
      </w:r>
      <w:r>
        <w:rPr>
          <w:vertAlign w:val="superscript"/>
        </w:rPr>
        <w:t>rd</w:t>
      </w:r>
      <w:r>
        <w:t xml:space="preserve"> Rx frequency band. The MSD values for </w:t>
      </w:r>
      <w:r>
        <w:rPr>
          <w:lang w:eastAsia="fi-FI"/>
        </w:rPr>
        <w:t xml:space="preserve">DC_7A-12A_n78A and </w:t>
      </w:r>
      <w:r>
        <w:rPr>
          <w:rFonts w:eastAsia="SimSun"/>
          <w:lang w:eastAsia="zh-CN"/>
        </w:rPr>
        <w:t xml:space="preserve">CA_n7-n71-n77 </w:t>
      </w:r>
      <w:r>
        <w:t>are reused.</w:t>
      </w:r>
    </w:p>
    <w:p w14:paraId="05EEB8DD" w14:textId="77777777" w:rsidR="00550743" w:rsidRDefault="00550743" w:rsidP="006A6329"/>
    <w:p w14:paraId="3236A651" w14:textId="643113CC" w:rsidR="00550743" w:rsidRDefault="00550743" w:rsidP="00550743">
      <w:pPr>
        <w:pStyle w:val="TH"/>
        <w:rPr>
          <w:rFonts w:cs="Arial"/>
        </w:rPr>
      </w:pPr>
      <w:r>
        <w:rPr>
          <w:rFonts w:cs="Arial"/>
        </w:rPr>
        <w:t>Table 6.37.5-1: MSD for the DC configuration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6"/>
        <w:gridCol w:w="960"/>
        <w:gridCol w:w="964"/>
        <w:gridCol w:w="960"/>
        <w:gridCol w:w="960"/>
        <w:gridCol w:w="977"/>
        <w:gridCol w:w="1057"/>
      </w:tblGrid>
      <w:tr w:rsidR="00550743" w14:paraId="44EAC702" w14:textId="77777777" w:rsidTr="00550743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3575" w14:textId="77777777" w:rsidR="00550743" w:rsidRDefault="00550743">
            <w:pPr>
              <w:pStyle w:val="TAH"/>
            </w:pPr>
            <w:r>
              <w:t>NR or E-UTRA Band / Channel bandwidth / NRB / MSD</w:t>
            </w:r>
          </w:p>
        </w:tc>
      </w:tr>
      <w:tr w:rsidR="00550743" w14:paraId="62424E8B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7B27" w14:textId="77777777" w:rsidR="00550743" w:rsidRDefault="00550743">
            <w:pPr>
              <w:pStyle w:val="TAH"/>
            </w:pPr>
            <w:r>
              <w:t>EN-DC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88CB" w14:textId="77777777" w:rsidR="00550743" w:rsidRDefault="00550743">
            <w:pPr>
              <w:pStyle w:val="TAH"/>
            </w:pPr>
            <w:r>
              <w:t>EUTRA / 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B6E0" w14:textId="77777777" w:rsidR="00550743" w:rsidRDefault="00550743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9520" w14:textId="77777777" w:rsidR="00550743" w:rsidRDefault="00550743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E017" w14:textId="77777777" w:rsidR="00550743" w:rsidRDefault="00550743">
            <w:pPr>
              <w:pStyle w:val="TAH"/>
            </w:pPr>
            <w:r>
              <w:t>UL</w:t>
            </w:r>
          </w:p>
          <w:p w14:paraId="31C0A8C0" w14:textId="77777777" w:rsidR="00550743" w:rsidRDefault="00550743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91C9" w14:textId="77777777" w:rsidR="00550743" w:rsidRDefault="00550743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A329" w14:textId="77777777" w:rsidR="00550743" w:rsidRDefault="00550743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3F41" w14:textId="77777777" w:rsidR="00550743" w:rsidRDefault="00550743">
            <w:pPr>
              <w:pStyle w:val="TAH"/>
            </w:pPr>
            <w:r>
              <w:t>IMD order</w:t>
            </w:r>
          </w:p>
        </w:tc>
      </w:tr>
      <w:tr w:rsidR="00550743" w14:paraId="60E176BF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C119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DC_7A_n12A-n77A </w:t>
            </w:r>
          </w:p>
          <w:p w14:paraId="43CC0907" w14:textId="77777777" w:rsidR="00550743" w:rsidRDefault="0055074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2158" w14:textId="77777777" w:rsidR="00550743" w:rsidRDefault="00550743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F19B" w14:textId="77777777" w:rsidR="00550743" w:rsidRDefault="00550743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</w:rPr>
              <w:t>2565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8979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A959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6C43" w14:textId="77777777" w:rsidR="00550743" w:rsidRDefault="00550743">
            <w:pPr>
              <w:pStyle w:val="TAC"/>
              <w:rPr>
                <w:lang w:eastAsia="en-US"/>
              </w:rPr>
            </w:pPr>
            <w: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1145" w14:textId="77777777" w:rsidR="00550743" w:rsidRDefault="0055074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501D" w14:textId="77777777" w:rsidR="00550743" w:rsidRDefault="00550743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550743" w14:paraId="5AD229A9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5744C" w14:textId="77777777" w:rsidR="00550743" w:rsidRDefault="00550743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6B91" w14:textId="77777777" w:rsidR="00550743" w:rsidRDefault="00550743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58FD" w14:textId="77777777" w:rsidR="00550743" w:rsidRDefault="00550743">
            <w:pPr>
              <w:pStyle w:val="TAC"/>
              <w:rPr>
                <w:rFonts w:eastAsia="MS Mincho" w:cs="Arial"/>
                <w:lang w:eastAsia="ko-KR"/>
              </w:rPr>
            </w:pPr>
            <w:r>
              <w:t>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CE67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4639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B579" w14:textId="77777777" w:rsidR="00550743" w:rsidRDefault="00550743">
            <w:pPr>
              <w:pStyle w:val="TAC"/>
              <w:rPr>
                <w:lang w:eastAsia="en-US"/>
              </w:rPr>
            </w:pPr>
            <w:r>
              <w:rPr>
                <w:rFonts w:cs="Arial"/>
              </w:rPr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C8B6" w14:textId="77777777" w:rsidR="00550743" w:rsidRDefault="0055074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30.8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BB38" w14:textId="77777777" w:rsidR="00550743" w:rsidRDefault="00550743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IMD2</w:t>
            </w:r>
          </w:p>
        </w:tc>
      </w:tr>
      <w:tr w:rsidR="00550743" w14:paraId="077CC249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51BD3" w14:textId="77777777" w:rsidR="00550743" w:rsidRDefault="00550743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48EB" w14:textId="77777777" w:rsidR="00550743" w:rsidRDefault="00550743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1BFD" w14:textId="77777777" w:rsidR="00550743" w:rsidRDefault="00550743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</w:rPr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90BA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04EA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5A94" w14:textId="77777777" w:rsidR="00550743" w:rsidRDefault="00550743">
            <w:pPr>
              <w:pStyle w:val="TAC"/>
              <w:rPr>
                <w:lang w:eastAsia="en-US"/>
              </w:rPr>
            </w:pPr>
            <w: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A3DF" w14:textId="77777777" w:rsidR="00550743" w:rsidRDefault="0055074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A67C" w14:textId="77777777" w:rsidR="00550743" w:rsidRDefault="00550743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550743" w14:paraId="4EFFD9BF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618D3" w14:textId="77777777" w:rsidR="00550743" w:rsidRDefault="00550743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3A3C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D2A2" w14:textId="77777777" w:rsidR="00550743" w:rsidRDefault="00550743">
            <w:pPr>
              <w:pStyle w:val="TAC"/>
              <w:rPr>
                <w:lang w:eastAsia="en-US"/>
              </w:rPr>
            </w:pPr>
            <w:r>
              <w:t>2505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6B98" w14:textId="77777777" w:rsidR="00550743" w:rsidRDefault="00550743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586C" w14:textId="77777777" w:rsidR="00550743" w:rsidRDefault="00550743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F588" w14:textId="77777777" w:rsidR="00550743" w:rsidRDefault="00550743">
            <w:pPr>
              <w:pStyle w:val="TAC"/>
            </w:pPr>
            <w: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5B7D" w14:textId="77777777" w:rsidR="00550743" w:rsidRDefault="00550743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B8A1" w14:textId="77777777" w:rsidR="00550743" w:rsidRDefault="00550743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550743" w14:paraId="4F8A9DE2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14562" w14:textId="77777777" w:rsidR="00550743" w:rsidRDefault="0055074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A800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FB50" w14:textId="77777777" w:rsidR="00550743" w:rsidRDefault="00550743">
            <w:pPr>
              <w:pStyle w:val="TAC"/>
              <w:rPr>
                <w:lang w:eastAsia="en-US"/>
              </w:rPr>
            </w:pPr>
            <w:r>
              <w:t>702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1AE1" w14:textId="77777777" w:rsidR="00550743" w:rsidRDefault="00550743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1C61" w14:textId="77777777" w:rsidR="00550743" w:rsidRDefault="00550743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8BC7" w14:textId="77777777" w:rsidR="00550743" w:rsidRDefault="00550743">
            <w:pPr>
              <w:pStyle w:val="TAC"/>
            </w:pPr>
            <w:r>
              <w:t>732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49A0" w14:textId="77777777" w:rsidR="00550743" w:rsidRDefault="00550743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748A" w14:textId="77777777" w:rsidR="00550743" w:rsidRDefault="00550743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550743" w14:paraId="54F8FBE1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D972" w14:textId="77777777" w:rsidR="00550743" w:rsidRDefault="0055074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A4EF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3958" w14:textId="77777777" w:rsidR="00550743" w:rsidRDefault="00550743">
            <w:pPr>
              <w:pStyle w:val="TAC"/>
              <w:rPr>
                <w:lang w:eastAsia="en-US"/>
              </w:rPr>
            </w:pPr>
            <w:r>
              <w:t>3909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BA9C" w14:textId="77777777" w:rsidR="00550743" w:rsidRDefault="00550743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E41D" w14:textId="77777777" w:rsidR="00550743" w:rsidRDefault="00550743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0685" w14:textId="77777777" w:rsidR="00550743" w:rsidRDefault="00550743">
            <w:pPr>
              <w:pStyle w:val="TAC"/>
            </w:pPr>
            <w:r>
              <w:t>3909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2249" w14:textId="77777777" w:rsidR="00550743" w:rsidRDefault="00550743">
            <w:pPr>
              <w:pStyle w:val="TAC"/>
            </w:pPr>
            <w:r>
              <w:rPr>
                <w:lang w:eastAsia="ko-KR"/>
              </w:rPr>
              <w:t>16.0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4209" w14:textId="77777777" w:rsidR="00550743" w:rsidRDefault="00550743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</w:tbl>
    <w:p w14:paraId="59135C48" w14:textId="5A954449" w:rsidR="00550743" w:rsidRDefault="00550743" w:rsidP="00550743">
      <w:pPr>
        <w:pStyle w:val="2"/>
      </w:pPr>
      <w:bookmarkStart w:id="449" w:name="_Toc135927813"/>
      <w:bookmarkEnd w:id="442"/>
      <w:bookmarkEnd w:id="443"/>
      <w:r>
        <w:t>6.38</w:t>
      </w:r>
      <w:r>
        <w:tab/>
      </w:r>
      <w:r>
        <w:rPr>
          <w:rFonts w:eastAsia="SimSun"/>
          <w:lang w:eastAsia="zh-CN"/>
        </w:rPr>
        <w:t>DC_66_n12-n77</w:t>
      </w:r>
      <w:bookmarkEnd w:id="449"/>
    </w:p>
    <w:p w14:paraId="56C82BDE" w14:textId="2F74744C" w:rsidR="00550743" w:rsidRDefault="00550743" w:rsidP="00550743">
      <w:pPr>
        <w:pStyle w:val="3"/>
      </w:pPr>
      <w:bookmarkStart w:id="450" w:name="_Toc135927814"/>
      <w:r>
        <w:t>6.38.1</w:t>
      </w:r>
      <w:r>
        <w:tab/>
      </w:r>
      <w:r>
        <w:rPr>
          <w:lang w:val="en-US" w:eastAsia="zh-CN"/>
        </w:rPr>
        <w:t>Operating bands for DC</w:t>
      </w:r>
      <w:bookmarkEnd w:id="450"/>
    </w:p>
    <w:p w14:paraId="5847CB33" w14:textId="31066DF5" w:rsidR="00550743" w:rsidRDefault="00550743" w:rsidP="00550743">
      <w:pPr>
        <w:pStyle w:val="TH"/>
        <w:rPr>
          <w:rFonts w:eastAsia="맑은 고딕"/>
          <w:lang w:eastAsia="ja-JP"/>
        </w:rPr>
      </w:pPr>
      <w:r>
        <w:rPr>
          <w:rFonts w:eastAsia="맑은 고딕"/>
        </w:rPr>
        <w:t>Table 6.38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-1: LTE 1 band DL/1UL + NR 2 bands DL/1UL DC operating bands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550743" w14:paraId="1E908156" w14:textId="77777777" w:rsidTr="00550743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3E6A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4F03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1EC27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D4146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019C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Duplex Mode</w:t>
            </w:r>
          </w:p>
        </w:tc>
      </w:tr>
      <w:tr w:rsidR="00550743" w14:paraId="6E1D1651" w14:textId="77777777" w:rsidTr="0055074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748B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CA18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ACD24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CB06D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10F9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550743" w14:paraId="651E43B6" w14:textId="77777777" w:rsidTr="00550743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16E9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E1A8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AAFE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E9E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A644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550743" w14:paraId="4A52E7CA" w14:textId="77777777" w:rsidTr="00550743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821F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</w:rPr>
              <w:t>DC_66_n12-n77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B368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75F2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1710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A49A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59C6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1780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D2C0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 xml:space="preserve">2110 </w:t>
            </w:r>
            <w:r>
              <w:rPr>
                <w:rFonts w:ascii="Arial" w:eastAsia="맑은 고딕" w:hAnsi="Arial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F713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8040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E3E7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FDD</w:t>
            </w:r>
          </w:p>
        </w:tc>
      </w:tr>
      <w:tr w:rsidR="00550743" w14:paraId="44D208D6" w14:textId="77777777" w:rsidTr="0055074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062C" w14:textId="77777777" w:rsidR="00550743" w:rsidRDefault="00550743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C55D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5288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699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0BC4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284E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716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2AD4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729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CF79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213C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746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D131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F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>DD</w:t>
            </w:r>
          </w:p>
        </w:tc>
      </w:tr>
      <w:tr w:rsidR="00550743" w14:paraId="67E95B50" w14:textId="77777777" w:rsidTr="00550743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D0E2" w14:textId="77777777" w:rsidR="00550743" w:rsidRDefault="00550743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5175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C9CD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7E36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510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D950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BC3D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3265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3C6A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TDD</w:t>
            </w:r>
          </w:p>
        </w:tc>
      </w:tr>
    </w:tbl>
    <w:p w14:paraId="7E60FDBA" w14:textId="77777777" w:rsidR="00550743" w:rsidRDefault="00550743" w:rsidP="006A6329">
      <w:pPr>
        <w:rPr>
          <w:rFonts w:eastAsia="맑은 고딕"/>
          <w:lang w:eastAsia="en-US"/>
        </w:rPr>
      </w:pPr>
    </w:p>
    <w:p w14:paraId="69F2B776" w14:textId="00603E4B" w:rsidR="00550743" w:rsidRDefault="00550743" w:rsidP="00550743">
      <w:pPr>
        <w:pStyle w:val="TH"/>
        <w:rPr>
          <w:rFonts w:eastAsia="맑은 고딕"/>
        </w:rPr>
      </w:pPr>
      <w:r>
        <w:rPr>
          <w:rFonts w:eastAsia="맑은 고딕"/>
        </w:rPr>
        <w:lastRenderedPageBreak/>
        <w:t>Table 6.38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50743" w14:paraId="26E1BCCB" w14:textId="77777777" w:rsidTr="00550743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237A" w14:textId="77777777" w:rsidR="00550743" w:rsidRDefault="00550743">
            <w:pPr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6BDED197" w14:textId="77777777" w:rsidR="00550743" w:rsidRDefault="0055074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78A0" w14:textId="77777777" w:rsidR="00550743" w:rsidRDefault="0055074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14:paraId="5EEF8C2E" w14:textId="77777777" w:rsidR="00550743" w:rsidRDefault="0055074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</w:tc>
      </w:tr>
      <w:tr w:rsidR="00550743" w14:paraId="211B05C9" w14:textId="77777777" w:rsidTr="00550743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1489C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DC_66A_n12A-n77A </w:t>
            </w:r>
          </w:p>
          <w:p w14:paraId="57F7069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950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 w14:paraId="48F2AE7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</w:tbl>
    <w:p w14:paraId="24B9B69B" w14:textId="77777777" w:rsidR="00550743" w:rsidRDefault="00550743" w:rsidP="00550743">
      <w:pPr>
        <w:rPr>
          <w:rFonts w:eastAsia="MS Mincho"/>
          <w:lang w:val="en-US" w:eastAsia="en-US"/>
        </w:rPr>
      </w:pPr>
    </w:p>
    <w:p w14:paraId="039F0FD6" w14:textId="33B8CBB5" w:rsidR="00550743" w:rsidRDefault="00550743" w:rsidP="00550743">
      <w:pPr>
        <w:pStyle w:val="3"/>
        <w:rPr>
          <w:rFonts w:cs="Arial"/>
          <w:szCs w:val="28"/>
        </w:rPr>
      </w:pPr>
      <w:bookmarkStart w:id="451" w:name="_Toc135927815"/>
      <w:r>
        <w:t>6.38.2</w:t>
      </w:r>
      <w: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bookmarkEnd w:id="451"/>
    </w:p>
    <w:p w14:paraId="082F28B6" w14:textId="229113AC" w:rsidR="00550743" w:rsidRDefault="00550743" w:rsidP="00550743">
      <w:pPr>
        <w:pStyle w:val="TH"/>
        <w:rPr>
          <w:rFonts w:eastAsia="Yu Mincho"/>
          <w:sz w:val="28"/>
          <w:szCs w:val="28"/>
          <w:lang w:eastAsia="ja-JP"/>
        </w:rPr>
      </w:pPr>
      <w:r>
        <w:rPr>
          <w:rFonts w:eastAsia="맑은 고딕"/>
        </w:rPr>
        <w:t>Table 6.38</w:t>
      </w:r>
      <w:r>
        <w:rPr>
          <w:rFonts w:eastAsia="맑은 고딕"/>
          <w:lang w:val="en-US"/>
        </w:rPr>
        <w:t>.2</w:t>
      </w:r>
      <w:r>
        <w:rPr>
          <w:rFonts w:eastAsia="맑은 고딕"/>
        </w:rPr>
        <w:t>-1: Supported bandwidths per DC band combination of LTE 1DL/1UL + NR 2DL/1UL</w:t>
      </w:r>
    </w:p>
    <w:tbl>
      <w:tblPr>
        <w:tblW w:w="11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801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550743" w14:paraId="2E783AB9" w14:textId="77777777" w:rsidTr="00550743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8CA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697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DC</w:t>
            </w:r>
            <w:r>
              <w:rPr>
                <w:rFonts w:ascii="Arial" w:eastAsia="맑은 고딕" w:hAnsi="Arial"/>
                <w:b/>
                <w:sz w:val="18"/>
              </w:rPr>
              <w:t xml:space="preserve"> operating / channel bandwidth</w:t>
            </w:r>
          </w:p>
        </w:tc>
      </w:tr>
      <w:tr w:rsidR="00550743" w14:paraId="6917C225" w14:textId="77777777" w:rsidTr="00550743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971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 xml:space="preserve">E-UTRA 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>and NR DC</w:t>
            </w:r>
            <w:r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E71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E-UTRA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eastAsia="맑은 고딕" w:hAnsi="Arial"/>
                <w:b/>
                <w:sz w:val="18"/>
              </w:rP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0FA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Subcarrier spacing</w:t>
            </w:r>
          </w:p>
          <w:p w14:paraId="7DC88F1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7DD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</w:t>
            </w:r>
          </w:p>
          <w:p w14:paraId="10146CD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461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</w:t>
            </w:r>
          </w:p>
          <w:p w14:paraId="4B51F5F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00E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15</w:t>
            </w:r>
          </w:p>
          <w:p w14:paraId="3211974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8EE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20</w:t>
            </w:r>
          </w:p>
          <w:p w14:paraId="464BECA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3C6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25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24E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30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1B9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068A6AD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C74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50</w:t>
            </w:r>
          </w:p>
          <w:p w14:paraId="1BB6840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B6F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60</w:t>
            </w:r>
          </w:p>
          <w:p w14:paraId="5162CA3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BD0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70</w:t>
            </w:r>
          </w:p>
          <w:p w14:paraId="2904AAF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44A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80</w:t>
            </w:r>
          </w:p>
          <w:p w14:paraId="519AB29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E32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90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637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100</w:t>
            </w:r>
            <w:r>
              <w:rPr>
                <w:rFonts w:ascii="Arial" w:eastAsia="맑은 고딕" w:hAnsi="Arial"/>
                <w:b/>
                <w:sz w:val="18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D84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Maximum aggregated bandwidth</w:t>
            </w:r>
          </w:p>
          <w:p w14:paraId="6582E1A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[MHz]</w:t>
            </w:r>
          </w:p>
        </w:tc>
      </w:tr>
      <w:tr w:rsidR="00550743" w14:paraId="036FF3EA" w14:textId="77777777" w:rsidTr="00550743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F6A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DC_66A_n12A-n77A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767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124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975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EB7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7F5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D6A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4DB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448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0F5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753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69D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330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3A5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89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13C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C91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135</w:t>
            </w:r>
          </w:p>
        </w:tc>
      </w:tr>
      <w:tr w:rsidR="00550743" w14:paraId="5D14E73A" w14:textId="77777777" w:rsidTr="00550743">
        <w:trPr>
          <w:trHeight w:val="152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FDD8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3D4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n12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D52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501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75C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15D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4B3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729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3E3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31B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6D9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A08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C1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BA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266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F2D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3599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03A29518" w14:textId="77777777" w:rsidTr="00550743">
        <w:trPr>
          <w:trHeight w:val="152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8234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BF1D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742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EED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8EB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D4F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2E0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259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07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0D9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7CC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CD5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3D9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85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E16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064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09BE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0F251A31" w14:textId="77777777" w:rsidTr="00550743">
        <w:trPr>
          <w:trHeight w:val="173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6FBF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A47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n</w:t>
            </w:r>
            <w:r>
              <w:rPr>
                <w:rFonts w:ascii="Arial" w:eastAsia="맑은 고딕" w:hAnsi="Arial"/>
                <w:sz w:val="18"/>
                <w:lang w:eastAsia="zh-TW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436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147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2D3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66D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AB2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33C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A0F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4D5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CBE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9E0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49B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C80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02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873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3B05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5E76E7DD" w14:textId="77777777" w:rsidTr="00550743">
        <w:trPr>
          <w:trHeight w:val="36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8871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2B33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F65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D43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80A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04C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CB3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02C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35F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AB2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DFD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57E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6C4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4D9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480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70B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A760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5BA95156" w14:textId="77777777" w:rsidTr="00550743">
        <w:trPr>
          <w:trHeight w:val="36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E8E6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6A57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5A9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CAD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633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D96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024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B21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B9F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BBE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986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BC6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B2B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83D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06B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D59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5798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</w:tbl>
    <w:p w14:paraId="09A23865" w14:textId="77777777" w:rsidR="00550743" w:rsidRDefault="00550743" w:rsidP="00550743">
      <w:pPr>
        <w:rPr>
          <w:rFonts w:eastAsia="맑은 고딕"/>
          <w:lang w:eastAsia="ko-KR"/>
        </w:rPr>
      </w:pPr>
    </w:p>
    <w:p w14:paraId="2F5A409A" w14:textId="119E5288" w:rsidR="00550743" w:rsidRDefault="00550743" w:rsidP="00550743">
      <w:pPr>
        <w:pStyle w:val="3"/>
        <w:rPr>
          <w:rFonts w:eastAsia="굴림" w:cs="Arial"/>
          <w:szCs w:val="28"/>
          <w:lang w:eastAsia="en-US"/>
        </w:rPr>
      </w:pPr>
      <w:bookmarkStart w:id="452" w:name="_Toc135927816"/>
      <w:r>
        <w:t>6.38.3</w:t>
      </w:r>
      <w:r>
        <w:tab/>
      </w:r>
      <w:r>
        <w:rPr>
          <w:lang w:val="en-US" w:eastAsia="zh-CN"/>
        </w:rPr>
        <w:t>Co-existence studies</w:t>
      </w:r>
      <w:bookmarkEnd w:id="452"/>
    </w:p>
    <w:p w14:paraId="346D197B" w14:textId="77777777" w:rsidR="00550743" w:rsidRDefault="00550743" w:rsidP="00550743">
      <w:pPr>
        <w:rPr>
          <w:lang w:eastAsia="ja-JP"/>
        </w:rPr>
      </w:pPr>
      <w:r>
        <w:rPr>
          <w:lang w:eastAsia="ja-JP"/>
        </w:rPr>
        <w:t xml:space="preserve">Based on co-existence studies of </w:t>
      </w:r>
      <w:r>
        <w:t>DC_66_</w:t>
      </w:r>
      <w:r>
        <w:rPr>
          <w:lang w:eastAsia="ja-JP"/>
        </w:rPr>
        <w:t>n77 and DC_66_n12, own Rx impact of the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band is the followings.</w:t>
      </w:r>
    </w:p>
    <w:p w14:paraId="58774CBD" w14:textId="77777777" w:rsidR="00550743" w:rsidRDefault="00550743" w:rsidP="00550743">
      <w:pPr>
        <w:pStyle w:val="B1"/>
        <w:rPr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  <w:t>3</w:t>
      </w:r>
      <w:r>
        <w:rPr>
          <w:vertAlign w:val="superscript"/>
          <w:lang w:eastAsia="ko-KR"/>
        </w:rPr>
        <w:t xml:space="preserve">rd </w:t>
      </w:r>
      <w:r>
        <w:rPr>
          <w:lang w:eastAsia="ja-JP"/>
        </w:rPr>
        <w:t>order IMD products generated by DC_66_n77 uplink may fall into own Rx of band n12.</w:t>
      </w:r>
    </w:p>
    <w:p w14:paraId="73C7CC51" w14:textId="77777777" w:rsidR="00550743" w:rsidRDefault="00550743" w:rsidP="00550743">
      <w:pPr>
        <w:pStyle w:val="B1"/>
        <w:rPr>
          <w:rFonts w:eastAsia="맑은 고딕"/>
          <w:lang w:eastAsia="ko-KR"/>
        </w:rPr>
      </w:pPr>
      <w:r>
        <w:rPr>
          <w:lang w:eastAsia="ja-JP"/>
        </w:rPr>
        <w:t xml:space="preserve">-    </w:t>
      </w:r>
      <w:r>
        <w:rPr>
          <w:lang w:eastAsia="ko-KR"/>
        </w:rPr>
        <w:t>3</w:t>
      </w:r>
      <w:r>
        <w:rPr>
          <w:vertAlign w:val="superscript"/>
          <w:lang w:eastAsia="ko-KR"/>
        </w:rPr>
        <w:t>rd</w:t>
      </w:r>
      <w:r>
        <w:rPr>
          <w:lang w:eastAsia="ja-JP"/>
        </w:rPr>
        <w:t>,4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DC_66_n12 uplink may fall into own Rx of band n77.</w:t>
      </w:r>
    </w:p>
    <w:p w14:paraId="52F64193" w14:textId="1947F104" w:rsidR="00550743" w:rsidRDefault="00550743" w:rsidP="00550743">
      <w:pPr>
        <w:pStyle w:val="3"/>
        <w:rPr>
          <w:rFonts w:eastAsia="굴림" w:cs="Arial"/>
          <w:szCs w:val="28"/>
          <w:lang w:eastAsia="en-US"/>
        </w:rPr>
      </w:pPr>
      <w:bookmarkStart w:id="453" w:name="_Toc135927817"/>
      <w:r>
        <w:t>6.38.4</w:t>
      </w:r>
      <w:r>
        <w:tab/>
      </w:r>
      <w:r>
        <w:rPr>
          <w:rFonts w:cs="Arial"/>
          <w:szCs w:val="28"/>
        </w:rPr>
        <w:t>∆TIB and ∆RIB values</w:t>
      </w:r>
      <w:bookmarkEnd w:id="453"/>
    </w:p>
    <w:p w14:paraId="4C3E91DF" w14:textId="77777777" w:rsidR="00550743" w:rsidRDefault="00550743" w:rsidP="00550743">
      <w:r>
        <w:rPr>
          <w:rFonts w:ascii="Arial" w:eastAsia="맑은 고딕" w:hAnsi="Arial"/>
          <w:sz w:val="18"/>
        </w:rPr>
        <w:t>For DC_66_n12-n77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reused from </w:t>
      </w:r>
      <w:r>
        <w:rPr>
          <w:rFonts w:ascii="Arial" w:eastAsia="맑은 고딕" w:hAnsi="Arial"/>
          <w:sz w:val="18"/>
        </w:rPr>
        <w:t xml:space="preserve">DC_12-66_n77 and </w:t>
      </w:r>
      <w:r>
        <w:t>are given in the tables below.</w:t>
      </w:r>
    </w:p>
    <w:p w14:paraId="176F0051" w14:textId="6CEB5D49" w:rsidR="00550743" w:rsidRDefault="00550743" w:rsidP="00550743">
      <w:pPr>
        <w:pStyle w:val="TH"/>
      </w:pPr>
      <w:r>
        <w:t xml:space="preserve">Table </w:t>
      </w:r>
      <w:r>
        <w:rPr>
          <w:lang w:eastAsia="ja-JP"/>
        </w:rPr>
        <w:t>6.38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550743" w14:paraId="0380BBFF" w14:textId="77777777" w:rsidTr="00550743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D0E9" w14:textId="77777777" w:rsidR="00550743" w:rsidRDefault="00550743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37EF" w14:textId="77777777" w:rsidR="00550743" w:rsidRDefault="00550743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550743" w14:paraId="31570E3D" w14:textId="77777777" w:rsidTr="00550743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D5F6" w14:textId="77777777" w:rsidR="00550743" w:rsidRDefault="00550743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44A3" w14:textId="77777777" w:rsidR="00550743" w:rsidRDefault="00550743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550743" w14:paraId="714DFAE7" w14:textId="77777777" w:rsidTr="00550743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8A6" w14:textId="77777777" w:rsidR="00550743" w:rsidRDefault="00550743">
            <w:pPr>
              <w:pStyle w:val="TAC"/>
            </w:pPr>
            <w:r>
              <w:rPr>
                <w:rFonts w:eastAsia="SimSun"/>
                <w:lang w:eastAsia="zh-CN"/>
              </w:rPr>
              <w:t>DC_66_n12-n77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E4E1" w14:textId="77777777" w:rsidR="00550743" w:rsidRDefault="00550743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46DC" w14:textId="77777777" w:rsidR="00550743" w:rsidRDefault="00550743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2576" w14:textId="77777777" w:rsidR="00550743" w:rsidRDefault="00550743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50743" w14:paraId="78C2471E" w14:textId="77777777" w:rsidTr="00550743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645B" w14:textId="77777777" w:rsidR="00550743" w:rsidRDefault="00550743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18D9DB64" w14:textId="77777777" w:rsidR="00550743" w:rsidRDefault="00550743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502F4827" w14:textId="77777777" w:rsidR="00550743" w:rsidRDefault="00550743" w:rsidP="00550743">
      <w:pPr>
        <w:rPr>
          <w:rFonts w:eastAsia="MS Mincho"/>
          <w:lang w:val="en-US" w:eastAsia="en-US"/>
        </w:rPr>
      </w:pPr>
    </w:p>
    <w:p w14:paraId="40EFDC8E" w14:textId="35E2CDD3" w:rsidR="00550743" w:rsidRDefault="00550743" w:rsidP="006A6329">
      <w:pPr>
        <w:pStyle w:val="TH"/>
      </w:pPr>
      <w:r>
        <w:t xml:space="preserve">Table </w:t>
      </w:r>
      <w:r>
        <w:rPr>
          <w:lang w:eastAsia="ja-JP"/>
        </w:rPr>
        <w:t>6.38</w:t>
      </w:r>
      <w:r>
        <w:t>.</w:t>
      </w:r>
      <w:r>
        <w:rPr>
          <w:rFonts w:cs="Arial"/>
          <w:lang w:eastAsia="ja-JP"/>
        </w:rPr>
        <w:t>4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550743" w14:paraId="34F6B489" w14:textId="77777777" w:rsidTr="00550743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0C0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42BA" w14:textId="77777777" w:rsidR="00550743" w:rsidRDefault="00550743">
            <w:pPr>
              <w:pStyle w:val="TAH"/>
              <w:rPr>
                <w:rFonts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550743" w14:paraId="182C77B2" w14:textId="77777777" w:rsidTr="00550743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B2E0" w14:textId="77777777" w:rsidR="00550743" w:rsidRDefault="00550743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23AC" w14:textId="77777777" w:rsidR="00550743" w:rsidRDefault="00550743">
            <w:pPr>
              <w:pStyle w:val="TAH"/>
              <w:rPr>
                <w:rFonts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550743" w14:paraId="4BB25394" w14:textId="77777777" w:rsidTr="006A6329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A507" w14:textId="77777777" w:rsidR="00550743" w:rsidRDefault="00550743">
            <w:pPr>
              <w:pStyle w:val="TAC"/>
            </w:pPr>
            <w:r>
              <w:rPr>
                <w:rFonts w:eastAsia="맑은 고딕"/>
              </w:rPr>
              <w:t>DC_66_n12-n77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F4AD" w14:textId="77777777" w:rsidR="00550743" w:rsidRDefault="0055074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89D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7DCF" w14:textId="77777777" w:rsidR="00550743" w:rsidRDefault="0055074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50743" w14:paraId="6D16B305" w14:textId="77777777" w:rsidTr="00550743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2564" w14:textId="77777777" w:rsidR="00550743" w:rsidRDefault="00550743">
            <w:pPr>
              <w:keepNext/>
              <w:keepLines/>
              <w:spacing w:after="0"/>
              <w:ind w:left="851" w:hanging="851"/>
              <w:rPr>
                <w:rFonts w:eastAsia="MS Mincho"/>
                <w:lang w:eastAsia="en-US"/>
              </w:rPr>
            </w:pPr>
            <w:r>
              <w:rPr>
                <w:rFonts w:ascii="Arial" w:hAnsi="Arial" w:cs="Arial"/>
                <w:sz w:val="18"/>
              </w:rPr>
              <w:t>NOTE 7:</w:t>
            </w:r>
            <w:r>
              <w:rPr>
                <w:rFonts w:ascii="Arial" w:hAnsi="Arial" w:cs="Arial"/>
                <w:sz w:val="18"/>
              </w:rPr>
              <w:tab/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2BD031E4" w14:textId="77777777" w:rsidR="00550743" w:rsidRDefault="00550743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1ADEB3B1" w14:textId="77777777" w:rsidR="00550743" w:rsidRDefault="00550743" w:rsidP="00550743">
      <w:pPr>
        <w:rPr>
          <w:rFonts w:eastAsia="MS Mincho"/>
          <w:lang w:val="en-US" w:eastAsia="zh-CN"/>
        </w:rPr>
      </w:pPr>
    </w:p>
    <w:p w14:paraId="6CA03DED" w14:textId="62CB7BF9" w:rsidR="00550743" w:rsidRDefault="00550743" w:rsidP="00550743">
      <w:pPr>
        <w:pStyle w:val="3"/>
        <w:rPr>
          <w:lang w:eastAsia="en-US"/>
        </w:rPr>
      </w:pPr>
      <w:bookmarkStart w:id="454" w:name="_Toc135927818"/>
      <w:r>
        <w:t>6.38.5</w:t>
      </w:r>
      <w:r>
        <w:tab/>
      </w:r>
      <w:r>
        <w:rPr>
          <w:lang w:val="en-US" w:eastAsia="zh-CN"/>
        </w:rPr>
        <w:t>MSD requirements</w:t>
      </w:r>
      <w:bookmarkEnd w:id="454"/>
    </w:p>
    <w:p w14:paraId="5A74A8E1" w14:textId="77777777" w:rsidR="00550743" w:rsidRDefault="00550743" w:rsidP="00550743"/>
    <w:p w14:paraId="487F9C46" w14:textId="40690BC6" w:rsidR="00550743" w:rsidRDefault="00550743" w:rsidP="006A6329">
      <w:r>
        <w:t xml:space="preserve">Table </w:t>
      </w:r>
      <w:r>
        <w:rPr>
          <w:rFonts w:eastAsia="SimSun"/>
        </w:rPr>
        <w:t>6.38.5</w:t>
      </w:r>
      <w:r>
        <w:t>-1 lists the MSD required for the dual connectivity configuration for the cases that IMD interference fall into the own 3</w:t>
      </w:r>
      <w:r>
        <w:rPr>
          <w:vertAlign w:val="superscript"/>
        </w:rPr>
        <w:t>rd</w:t>
      </w:r>
      <w:r>
        <w:t xml:space="preserve"> Rx frequency band. The MSD values for </w:t>
      </w:r>
      <w:r>
        <w:rPr>
          <w:lang w:eastAsia="fi-FI"/>
        </w:rPr>
        <w:t xml:space="preserve">CA_n12-n66-n77 </w:t>
      </w:r>
      <w:r>
        <w:t>are reused.</w:t>
      </w:r>
    </w:p>
    <w:p w14:paraId="629B0FC8" w14:textId="77777777" w:rsidR="00550743" w:rsidRDefault="00550743" w:rsidP="006A6329"/>
    <w:p w14:paraId="71B94A23" w14:textId="6352749E" w:rsidR="00550743" w:rsidRDefault="00550743" w:rsidP="00550743">
      <w:pPr>
        <w:pStyle w:val="TH"/>
        <w:rPr>
          <w:rFonts w:cs="Arial"/>
        </w:rPr>
      </w:pPr>
      <w:r>
        <w:rPr>
          <w:rFonts w:cs="Arial"/>
        </w:rPr>
        <w:t>Table 6.38.5-1: MSD for the DC configuration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6"/>
        <w:gridCol w:w="960"/>
        <w:gridCol w:w="964"/>
        <w:gridCol w:w="960"/>
        <w:gridCol w:w="960"/>
        <w:gridCol w:w="977"/>
        <w:gridCol w:w="1057"/>
      </w:tblGrid>
      <w:tr w:rsidR="00550743" w14:paraId="726985CF" w14:textId="77777777" w:rsidTr="00550743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22CA" w14:textId="77777777" w:rsidR="00550743" w:rsidRDefault="00550743">
            <w:pPr>
              <w:pStyle w:val="TAH"/>
            </w:pPr>
            <w:r>
              <w:t>NR or E-UTRA Band / Channel bandwidth / NRB / MSD</w:t>
            </w:r>
          </w:p>
        </w:tc>
      </w:tr>
      <w:tr w:rsidR="00550743" w14:paraId="0CE3B9D5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3BBA" w14:textId="77777777" w:rsidR="00550743" w:rsidRDefault="00550743">
            <w:pPr>
              <w:pStyle w:val="TAH"/>
            </w:pPr>
            <w:r>
              <w:t>EN-DC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2D34" w14:textId="77777777" w:rsidR="00550743" w:rsidRDefault="00550743">
            <w:pPr>
              <w:pStyle w:val="TAH"/>
            </w:pPr>
            <w:r>
              <w:t>EUTRA / 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0D8B" w14:textId="77777777" w:rsidR="00550743" w:rsidRDefault="00550743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4577" w14:textId="77777777" w:rsidR="00550743" w:rsidRDefault="00550743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DA5F" w14:textId="77777777" w:rsidR="00550743" w:rsidRDefault="00550743">
            <w:pPr>
              <w:pStyle w:val="TAH"/>
            </w:pPr>
            <w:r>
              <w:t>UL</w:t>
            </w:r>
          </w:p>
          <w:p w14:paraId="626D36D1" w14:textId="77777777" w:rsidR="00550743" w:rsidRDefault="00550743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D4A2" w14:textId="77777777" w:rsidR="00550743" w:rsidRDefault="00550743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0320" w14:textId="77777777" w:rsidR="00550743" w:rsidRDefault="00550743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A5E8" w14:textId="77777777" w:rsidR="00550743" w:rsidRDefault="00550743">
            <w:pPr>
              <w:pStyle w:val="TAH"/>
            </w:pPr>
            <w:r>
              <w:t>IMD order</w:t>
            </w:r>
          </w:p>
        </w:tc>
      </w:tr>
      <w:tr w:rsidR="00550743" w14:paraId="6A8CCB98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CE04C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DC_66A_n12A-n77A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74C3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3CAD" w14:textId="77777777" w:rsidR="00550743" w:rsidRDefault="00550743">
            <w:pPr>
              <w:pStyle w:val="TAC"/>
              <w:rPr>
                <w:lang w:eastAsia="zh-CN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7889" w14:textId="77777777" w:rsidR="00550743" w:rsidRDefault="0055074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08BE" w14:textId="77777777" w:rsidR="00550743" w:rsidRDefault="00550743">
            <w:pPr>
              <w:pStyle w:val="TAC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4D39" w14:textId="77777777" w:rsidR="00550743" w:rsidRDefault="00550743">
            <w:pPr>
              <w:pStyle w:val="TAC"/>
              <w:rPr>
                <w:lang w:eastAsia="zh-CN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4246" w14:textId="77777777" w:rsidR="00550743" w:rsidRDefault="00550743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449C" w14:textId="77777777" w:rsidR="00550743" w:rsidRDefault="00550743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</w:tr>
      <w:tr w:rsidR="00550743" w14:paraId="69535D19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B6587" w14:textId="77777777" w:rsidR="00550743" w:rsidRDefault="0055074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C7AE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3DAC" w14:textId="77777777" w:rsidR="00550743" w:rsidRDefault="00550743">
            <w:pPr>
              <w:pStyle w:val="TAC"/>
              <w:rPr>
                <w:lang w:eastAsia="zh-CN"/>
              </w:rPr>
            </w:pPr>
            <w:r>
              <w:t>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B2B3" w14:textId="77777777" w:rsidR="00550743" w:rsidRDefault="0055074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2DE2" w14:textId="77777777" w:rsidR="00550743" w:rsidRDefault="00550743">
            <w:pPr>
              <w:pStyle w:val="TAC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FB0F" w14:textId="77777777" w:rsidR="00550743" w:rsidRDefault="00550743">
            <w:pPr>
              <w:pStyle w:val="TAC"/>
              <w:rPr>
                <w:lang w:eastAsia="zh-CN"/>
              </w:rPr>
            </w:pPr>
            <w:r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64FD" w14:textId="77777777" w:rsidR="00550743" w:rsidRDefault="00550743">
            <w:pPr>
              <w:pStyle w:val="TAC"/>
              <w:rPr>
                <w:lang w:eastAsia="zh-CN"/>
              </w:rPr>
            </w:pPr>
            <w:r>
              <w:t>15.2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FF06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IMD3</w:t>
            </w:r>
            <w:r>
              <w:rPr>
                <w:rFonts w:cs="Arial"/>
                <w:vertAlign w:val="superscript"/>
                <w:lang w:eastAsia="ko-KR"/>
              </w:rPr>
              <w:t>11</w:t>
            </w:r>
          </w:p>
        </w:tc>
      </w:tr>
      <w:tr w:rsidR="00550743" w14:paraId="330FDCC3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772B5" w14:textId="77777777" w:rsidR="00550743" w:rsidRDefault="0055074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4F71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52AD" w14:textId="77777777" w:rsidR="00550743" w:rsidRDefault="00550743">
            <w:pPr>
              <w:pStyle w:val="TAC"/>
              <w:rPr>
                <w:lang w:eastAsia="zh-CN"/>
              </w:rPr>
            </w:pPr>
            <w:r>
              <w:t>4180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B2A0" w14:textId="77777777" w:rsidR="00550743" w:rsidRDefault="00550743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A706" w14:textId="77777777" w:rsidR="00550743" w:rsidRDefault="00550743">
            <w:pPr>
              <w:pStyle w:val="TAC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779C" w14:textId="77777777" w:rsidR="00550743" w:rsidRDefault="00550743">
            <w:pPr>
              <w:pStyle w:val="TAC"/>
              <w:rPr>
                <w:lang w:eastAsia="zh-CN"/>
              </w:rPr>
            </w:pPr>
            <w:r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5AC3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C26E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</w:tr>
      <w:tr w:rsidR="00550743" w14:paraId="6939582F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506C6" w14:textId="77777777" w:rsidR="00550743" w:rsidRDefault="0055074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9CEB" w14:textId="77777777" w:rsidR="00550743" w:rsidRDefault="00550743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A5AF" w14:textId="77777777" w:rsidR="00550743" w:rsidRDefault="00550743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1723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11E7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90E6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BA6C" w14:textId="77777777" w:rsidR="00550743" w:rsidRDefault="00550743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2123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863E" w14:textId="77777777" w:rsidR="00550743" w:rsidRDefault="00550743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DD86" w14:textId="77777777" w:rsidR="00550743" w:rsidRDefault="00550743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550743" w14:paraId="7C45A454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9029A" w14:textId="77777777" w:rsidR="00550743" w:rsidRDefault="00550743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ADA2" w14:textId="77777777" w:rsidR="00550743" w:rsidRDefault="00550743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D19B" w14:textId="77777777" w:rsidR="00550743" w:rsidRDefault="00550743">
            <w:pPr>
              <w:pStyle w:val="TAC"/>
              <w:rPr>
                <w:rFonts w:eastAsia="MS Mincho" w:cs="Arial"/>
                <w:lang w:eastAsia="ko-KR"/>
              </w:rPr>
            </w:pPr>
            <w:r>
              <w:t>704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F22B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FA58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C794" w14:textId="77777777" w:rsidR="00550743" w:rsidRDefault="00550743">
            <w:pPr>
              <w:pStyle w:val="TAC"/>
              <w:rPr>
                <w:lang w:eastAsia="en-US"/>
              </w:rPr>
            </w:pPr>
            <w:r>
              <w:t>734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5FCC" w14:textId="77777777" w:rsidR="00550743" w:rsidRDefault="0055074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BF38" w14:textId="77777777" w:rsidR="00550743" w:rsidRDefault="00550743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550743" w14:paraId="5D267CAA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1451" w14:textId="77777777" w:rsidR="00550743" w:rsidRDefault="00550743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2D30" w14:textId="77777777" w:rsidR="00550743" w:rsidRDefault="00550743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4209" w14:textId="77777777" w:rsidR="00550743" w:rsidRDefault="00550743">
            <w:pPr>
              <w:pStyle w:val="TAC"/>
              <w:rPr>
                <w:rFonts w:eastAsia="MS Mincho" w:cs="Arial"/>
                <w:lang w:eastAsia="ko-KR"/>
              </w:rPr>
            </w:pPr>
            <w:r>
              <w:t>4150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2491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AB96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7C53" w14:textId="77777777" w:rsidR="00550743" w:rsidRDefault="00550743">
            <w:pPr>
              <w:pStyle w:val="TAC"/>
              <w:rPr>
                <w:lang w:eastAsia="en-US"/>
              </w:rPr>
            </w:pPr>
            <w:r>
              <w:t>4150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4607" w14:textId="77777777" w:rsidR="00550743" w:rsidRDefault="00550743">
            <w:pPr>
              <w:pStyle w:val="TAC"/>
              <w:rPr>
                <w:rFonts w:cs="Arial"/>
              </w:rPr>
            </w:pPr>
            <w:r>
              <w:t>16.0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7E7F" w14:textId="77777777" w:rsidR="00550743" w:rsidRDefault="00550743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t>IMD3</w:t>
            </w:r>
            <w:r>
              <w:rPr>
                <w:vertAlign w:val="superscript"/>
              </w:rPr>
              <w:t>4,9,11</w:t>
            </w:r>
          </w:p>
        </w:tc>
      </w:tr>
      <w:tr w:rsidR="00550743" w14:paraId="2C89FF87" w14:textId="77777777" w:rsidTr="00550743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7E3F" w14:textId="77777777" w:rsidR="00550743" w:rsidRDefault="00550743">
            <w:pPr>
              <w:pStyle w:val="TAN"/>
              <w:rPr>
                <w:rFonts w:eastAsia="MS Mincho"/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3DBCED5C" w14:textId="77777777" w:rsidR="00550743" w:rsidRDefault="00550743">
            <w:pPr>
              <w:pStyle w:val="TAN"/>
              <w:rPr>
                <w:lang w:eastAsia="ja-JP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IMD4 also which MSD is not specified.</w:t>
            </w:r>
          </w:p>
          <w:p w14:paraId="13EABE49" w14:textId="77777777" w:rsidR="00550743" w:rsidRDefault="00550743">
            <w:pPr>
              <w:pStyle w:val="TAN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11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szCs w:val="18"/>
                <w:lang w:eastAsia="ja-JP"/>
              </w:rP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 w14:paraId="2F92C485" w14:textId="77777777" w:rsidR="00550743" w:rsidRDefault="00550743">
            <w:pPr>
              <w:pStyle w:val="TAN"/>
              <w:rPr>
                <w:lang w:eastAsia="ja-JP"/>
              </w:rPr>
            </w:pPr>
          </w:p>
        </w:tc>
      </w:tr>
    </w:tbl>
    <w:p w14:paraId="1B8AFDB4" w14:textId="3CE1E4C9" w:rsidR="00550743" w:rsidRDefault="00550743" w:rsidP="00550743">
      <w:pPr>
        <w:pStyle w:val="2"/>
      </w:pPr>
      <w:bookmarkStart w:id="455" w:name="_Toc135927819"/>
      <w:r>
        <w:t>6.39</w:t>
      </w:r>
      <w:r>
        <w:tab/>
      </w:r>
      <w:r>
        <w:rPr>
          <w:rFonts w:eastAsia="SimSun"/>
          <w:lang w:eastAsia="zh-CN"/>
        </w:rPr>
        <w:t>DC_71_n2-n77</w:t>
      </w:r>
      <w:bookmarkEnd w:id="455"/>
    </w:p>
    <w:p w14:paraId="3E33B38A" w14:textId="5FA17A05" w:rsidR="00550743" w:rsidRDefault="00550743" w:rsidP="00550743">
      <w:pPr>
        <w:pStyle w:val="3"/>
      </w:pPr>
      <w:bookmarkStart w:id="456" w:name="_Toc135927820"/>
      <w:r>
        <w:t>6.39.1</w:t>
      </w:r>
      <w:r>
        <w:tab/>
      </w:r>
      <w:r>
        <w:rPr>
          <w:lang w:val="en-US" w:eastAsia="zh-CN"/>
        </w:rPr>
        <w:t>Operating bands for DC</w:t>
      </w:r>
      <w:bookmarkEnd w:id="456"/>
    </w:p>
    <w:p w14:paraId="607B841B" w14:textId="6FDDFD27" w:rsidR="00550743" w:rsidRDefault="00550743" w:rsidP="00550743">
      <w:pPr>
        <w:pStyle w:val="TH"/>
        <w:rPr>
          <w:rFonts w:eastAsia="맑은 고딕"/>
          <w:lang w:eastAsia="ja-JP"/>
        </w:rPr>
      </w:pPr>
      <w:r>
        <w:rPr>
          <w:rFonts w:eastAsia="맑은 고딕"/>
        </w:rPr>
        <w:t>Table 6.39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-1: LTE 1 band DL/1UL + NR 2 bands DL/1UL DC operating bands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550743" w14:paraId="78AA782A" w14:textId="77777777" w:rsidTr="00550743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EAE1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A93B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B210F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03A7B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4817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Duplex Mode</w:t>
            </w:r>
          </w:p>
        </w:tc>
      </w:tr>
      <w:tr w:rsidR="00550743" w14:paraId="07547478" w14:textId="77777777" w:rsidTr="0055074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CCFB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9E69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E0B32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4A1D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2947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550743" w14:paraId="7F0F31BB" w14:textId="77777777" w:rsidTr="00550743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D3D1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E9EB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B2EA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8CFC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4816" w14:textId="77777777" w:rsidR="00550743" w:rsidRDefault="00550743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550743" w14:paraId="2668EAB2" w14:textId="77777777" w:rsidTr="00550743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C68D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</w:rPr>
              <w:t>DC_71_n2-n77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CD31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8C99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663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7B1C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BD7C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698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0F7E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 xml:space="preserve">617 </w:t>
            </w:r>
            <w:r>
              <w:rPr>
                <w:rFonts w:ascii="Arial" w:eastAsia="맑은 고딕" w:hAnsi="Arial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3F9F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9159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652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F453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FDD</w:t>
            </w:r>
          </w:p>
        </w:tc>
      </w:tr>
      <w:tr w:rsidR="00550743" w14:paraId="5B91B5E5" w14:textId="77777777" w:rsidTr="0055074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80A3" w14:textId="77777777" w:rsidR="00550743" w:rsidRDefault="00550743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BC1E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88A5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1850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C8D5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5145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1910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9F42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 xml:space="preserve">1930 </w:t>
            </w:r>
            <w:r>
              <w:rPr>
                <w:rFonts w:ascii="Arial" w:eastAsia="맑은 고딕" w:hAnsi="Arial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5CA1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420F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1990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34C8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F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>DD</w:t>
            </w:r>
          </w:p>
        </w:tc>
      </w:tr>
      <w:tr w:rsidR="00550743" w14:paraId="369C9EF3" w14:textId="77777777" w:rsidTr="00550743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F8D7" w14:textId="77777777" w:rsidR="00550743" w:rsidRDefault="00550743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4A78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8289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8A4D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8AAF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25D4" w14:textId="77777777" w:rsidR="00550743" w:rsidRDefault="00550743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1015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B5D8" w14:textId="77777777" w:rsidR="00550743" w:rsidRDefault="00550743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EC7F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TDD</w:t>
            </w:r>
          </w:p>
        </w:tc>
      </w:tr>
    </w:tbl>
    <w:p w14:paraId="318AAFD0" w14:textId="77777777" w:rsidR="00550743" w:rsidRDefault="00550743" w:rsidP="006A6329">
      <w:pPr>
        <w:rPr>
          <w:rFonts w:eastAsia="맑은 고딕"/>
          <w:lang w:eastAsia="en-US"/>
        </w:rPr>
      </w:pPr>
    </w:p>
    <w:p w14:paraId="308788BE" w14:textId="0564B71B" w:rsidR="00550743" w:rsidRDefault="00550743" w:rsidP="00550743">
      <w:pPr>
        <w:pStyle w:val="TH"/>
        <w:rPr>
          <w:rFonts w:eastAsia="맑은 고딕"/>
        </w:rPr>
      </w:pPr>
      <w:r>
        <w:rPr>
          <w:rFonts w:eastAsia="맑은 고딕"/>
        </w:rPr>
        <w:t>Table 6.39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50743" w14:paraId="00551111" w14:textId="77777777" w:rsidTr="00550743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B41E" w14:textId="77777777" w:rsidR="00550743" w:rsidRDefault="00550743">
            <w:pPr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3C2BCD99" w14:textId="77777777" w:rsidR="00550743" w:rsidRDefault="0055074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333B" w14:textId="77777777" w:rsidR="00550743" w:rsidRDefault="0055074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14:paraId="4C6957AB" w14:textId="77777777" w:rsidR="00550743" w:rsidRDefault="0055074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</w:tc>
      </w:tr>
      <w:tr w:rsidR="00550743" w14:paraId="5CC2D8B1" w14:textId="77777777" w:rsidTr="00550743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7C79C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DC_71A_n2A-n77A </w:t>
            </w:r>
          </w:p>
          <w:p w14:paraId="74581DB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983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  <w:p w14:paraId="74758D8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</w:tbl>
    <w:p w14:paraId="39FFF31D" w14:textId="77777777" w:rsidR="00550743" w:rsidRDefault="00550743" w:rsidP="00550743">
      <w:pPr>
        <w:rPr>
          <w:rFonts w:eastAsia="MS Mincho"/>
          <w:lang w:val="en-US" w:eastAsia="en-US"/>
        </w:rPr>
      </w:pPr>
    </w:p>
    <w:p w14:paraId="2B1E8032" w14:textId="0A6EC8ED" w:rsidR="00550743" w:rsidRDefault="00550743" w:rsidP="00550743">
      <w:pPr>
        <w:pStyle w:val="3"/>
        <w:rPr>
          <w:rFonts w:cs="Arial"/>
          <w:szCs w:val="28"/>
        </w:rPr>
      </w:pPr>
      <w:bookmarkStart w:id="457" w:name="_Toc135927821"/>
      <w:r>
        <w:t>6.39.2</w:t>
      </w:r>
      <w: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bookmarkEnd w:id="457"/>
    </w:p>
    <w:p w14:paraId="4C28BDC7" w14:textId="0299ACBB" w:rsidR="00550743" w:rsidRDefault="00550743" w:rsidP="00550743">
      <w:pPr>
        <w:pStyle w:val="TH"/>
        <w:rPr>
          <w:rFonts w:eastAsia="Yu Mincho"/>
          <w:sz w:val="28"/>
          <w:szCs w:val="28"/>
          <w:lang w:eastAsia="ja-JP"/>
        </w:rPr>
      </w:pPr>
      <w:r>
        <w:rPr>
          <w:rFonts w:eastAsia="맑은 고딕"/>
        </w:rPr>
        <w:t>Table 6.39</w:t>
      </w:r>
      <w:r>
        <w:rPr>
          <w:rFonts w:eastAsia="맑은 고딕"/>
          <w:lang w:val="en-US"/>
        </w:rPr>
        <w:t>.2</w:t>
      </w:r>
      <w:r>
        <w:rPr>
          <w:rFonts w:eastAsia="맑은 고딕"/>
        </w:rPr>
        <w:t>-1: Supported bandwidths per DC band combination of LTE 1DL/1UL + NR 2DL/1UL</w:t>
      </w:r>
    </w:p>
    <w:tbl>
      <w:tblPr>
        <w:tblW w:w="12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596"/>
        <w:gridCol w:w="206"/>
        <w:gridCol w:w="717"/>
        <w:gridCol w:w="779"/>
        <w:gridCol w:w="596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8"/>
      </w:tblGrid>
      <w:tr w:rsidR="00550743" w14:paraId="454E9B5E" w14:textId="77777777" w:rsidTr="00550743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5D4C" w14:textId="77777777" w:rsidR="00550743" w:rsidRDefault="00550743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1CE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94A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DC</w:t>
            </w:r>
            <w:r>
              <w:rPr>
                <w:rFonts w:ascii="Arial" w:eastAsia="맑은 고딕" w:hAnsi="Arial"/>
                <w:b/>
                <w:sz w:val="18"/>
              </w:rPr>
              <w:t xml:space="preserve"> operating / channel bandwidth</w:t>
            </w:r>
          </w:p>
        </w:tc>
      </w:tr>
      <w:tr w:rsidR="00550743" w14:paraId="4499FD92" w14:textId="77777777" w:rsidTr="00550743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30A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 xml:space="preserve">E-UTRA 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>and NR DC</w:t>
            </w:r>
            <w:r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3A4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E-UTRA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eastAsia="맑은 고딕" w:hAnsi="Arial"/>
                <w:b/>
                <w:sz w:val="18"/>
              </w:rP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C97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Subcarrier spacing</w:t>
            </w:r>
          </w:p>
          <w:p w14:paraId="325527A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40A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</w:t>
            </w:r>
          </w:p>
          <w:p w14:paraId="411D764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38D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</w:t>
            </w:r>
          </w:p>
          <w:p w14:paraId="7AA0A9C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265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15</w:t>
            </w:r>
          </w:p>
          <w:p w14:paraId="27D36C6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A51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20</w:t>
            </w:r>
          </w:p>
          <w:p w14:paraId="1BB4BB3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EF7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25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5A1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30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E98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35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398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1C53E25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CA9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50</w:t>
            </w:r>
          </w:p>
          <w:p w14:paraId="66F2CD2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1B4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60</w:t>
            </w:r>
          </w:p>
          <w:p w14:paraId="64423EA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52C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70</w:t>
            </w:r>
          </w:p>
          <w:p w14:paraId="75F75CE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39B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80</w:t>
            </w:r>
          </w:p>
          <w:p w14:paraId="761666F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CA8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90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6AE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100</w:t>
            </w:r>
            <w:r>
              <w:rPr>
                <w:rFonts w:ascii="Arial" w:eastAsia="맑은 고딕" w:hAnsi="Arial"/>
                <w:b/>
                <w:sz w:val="18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A27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Maximum aggregated bandwidth</w:t>
            </w:r>
          </w:p>
          <w:p w14:paraId="24008FD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[MHz]</w:t>
            </w:r>
          </w:p>
        </w:tc>
      </w:tr>
      <w:tr w:rsidR="00550743" w14:paraId="79CD8842" w14:textId="77777777" w:rsidTr="00550743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B02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DC_71A_n2A-n77A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2B3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2B9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985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78D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0EB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ACA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FCD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FE0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2A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672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1A6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0BE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534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658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596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222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380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160</w:t>
            </w:r>
          </w:p>
        </w:tc>
      </w:tr>
      <w:tr w:rsidR="00550743" w14:paraId="39498E55" w14:textId="77777777" w:rsidTr="00550743">
        <w:trPr>
          <w:trHeight w:val="152"/>
          <w:jc w:val="center"/>
        </w:trPr>
        <w:tc>
          <w:tcPr>
            <w:tcW w:w="132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47C2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BA0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n2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EB7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2C8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5F7A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  <w:highlight w:val="yellow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D81C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  <w:highlight w:val="yellow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8FB4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  <w:highlight w:val="yellow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A497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F12C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074A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35</w:t>
            </w:r>
            <w:r>
              <w:rPr>
                <w:rFonts w:asciiTheme="minorBidi" w:hAnsiTheme="minorBidi" w:cs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87B6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252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74A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EB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3AA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963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D63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55A6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40A28F5D" w14:textId="77777777" w:rsidTr="00550743">
        <w:trPr>
          <w:trHeight w:val="152"/>
          <w:jc w:val="center"/>
        </w:trPr>
        <w:tc>
          <w:tcPr>
            <w:tcW w:w="132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223A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F29E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98A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EE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F120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4E56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20DF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C681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253E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A852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35</w:t>
            </w:r>
            <w:r>
              <w:rPr>
                <w:rFonts w:asciiTheme="minorBidi" w:hAnsiTheme="minorBidi" w:cs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21BE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223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11B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82F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A76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56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069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46C4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11B91CDB" w14:textId="77777777" w:rsidTr="00550743">
        <w:trPr>
          <w:trHeight w:val="152"/>
          <w:jc w:val="center"/>
        </w:trPr>
        <w:tc>
          <w:tcPr>
            <w:tcW w:w="132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CB89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2986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E2F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C5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6C7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맑은 고딕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CF0B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맑은 고딕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AF2A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B3C1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B041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8FD9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35</w:t>
            </w:r>
            <w:r>
              <w:rPr>
                <w:rFonts w:asciiTheme="minorBidi" w:hAnsiTheme="minorBidi" w:cs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3054" w14:textId="77777777" w:rsidR="00550743" w:rsidRDefault="00550743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DEB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AE9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420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CD5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C21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39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9A17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56D19660" w14:textId="77777777" w:rsidTr="00550743">
        <w:trPr>
          <w:trHeight w:val="173"/>
          <w:jc w:val="center"/>
        </w:trPr>
        <w:tc>
          <w:tcPr>
            <w:tcW w:w="132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AF64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3AC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n</w:t>
            </w:r>
            <w:r>
              <w:rPr>
                <w:rFonts w:ascii="Arial" w:eastAsia="맑은 고딕" w:hAnsi="Arial"/>
                <w:sz w:val="18"/>
                <w:lang w:eastAsia="zh-TW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185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D451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F3E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B66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1EB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9DD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F38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B9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CC6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07B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082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00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32B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EB4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EE3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8622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2AE185D8" w14:textId="77777777" w:rsidTr="00550743">
        <w:trPr>
          <w:trHeight w:val="36"/>
          <w:jc w:val="center"/>
        </w:trPr>
        <w:tc>
          <w:tcPr>
            <w:tcW w:w="132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BA6A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50AB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99F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985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019F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28C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F3A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037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D61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968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DF9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355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4A8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396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74D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28D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4D38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2F03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50743" w14:paraId="2ECF2106" w14:textId="77777777" w:rsidTr="00550743">
        <w:trPr>
          <w:trHeight w:val="36"/>
          <w:jc w:val="center"/>
        </w:trPr>
        <w:tc>
          <w:tcPr>
            <w:tcW w:w="132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7DC5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C14A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FBBD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62E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A28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974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DCF5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6C23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38FC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CDA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8E9B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87C2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E0D7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56E4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7146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5B6E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4C0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68F4" w14:textId="77777777" w:rsidR="00550743" w:rsidRDefault="00550743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</w:tbl>
    <w:p w14:paraId="5B32A87D" w14:textId="77777777" w:rsidR="00550743" w:rsidRDefault="00550743" w:rsidP="00550743">
      <w:pPr>
        <w:rPr>
          <w:rFonts w:eastAsia="맑은 고딕"/>
          <w:lang w:eastAsia="ko-KR"/>
        </w:rPr>
      </w:pPr>
    </w:p>
    <w:p w14:paraId="41769DEC" w14:textId="0AF61C89" w:rsidR="00550743" w:rsidRDefault="00550743" w:rsidP="00550743">
      <w:pPr>
        <w:pStyle w:val="3"/>
        <w:rPr>
          <w:rFonts w:eastAsia="굴림" w:cs="Arial"/>
          <w:szCs w:val="28"/>
          <w:lang w:eastAsia="en-US"/>
        </w:rPr>
      </w:pPr>
      <w:bookmarkStart w:id="458" w:name="_Toc135927822"/>
      <w:r>
        <w:lastRenderedPageBreak/>
        <w:t>6.39.3</w:t>
      </w:r>
      <w:r>
        <w:tab/>
      </w:r>
      <w:r>
        <w:rPr>
          <w:lang w:val="en-US" w:eastAsia="zh-CN"/>
        </w:rPr>
        <w:t>Co-existence studies</w:t>
      </w:r>
      <w:bookmarkEnd w:id="458"/>
    </w:p>
    <w:p w14:paraId="7E9550C1" w14:textId="77777777" w:rsidR="00550743" w:rsidRDefault="00550743" w:rsidP="00550743">
      <w:pPr>
        <w:rPr>
          <w:lang w:eastAsia="ja-JP"/>
        </w:rPr>
      </w:pPr>
      <w:r>
        <w:rPr>
          <w:lang w:eastAsia="ja-JP"/>
        </w:rPr>
        <w:t xml:space="preserve">Based on co-existence studies of </w:t>
      </w:r>
      <w:r>
        <w:t>DC_71_</w:t>
      </w:r>
      <w:r>
        <w:rPr>
          <w:lang w:eastAsia="ja-JP"/>
        </w:rPr>
        <w:t>n77 and DC_71_n2, own Rx impact of the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band is the followings.</w:t>
      </w:r>
    </w:p>
    <w:p w14:paraId="4147FD24" w14:textId="77777777" w:rsidR="00550743" w:rsidRDefault="00550743" w:rsidP="00550743">
      <w:pPr>
        <w:pStyle w:val="B1"/>
        <w:rPr>
          <w:lang w:eastAsia="ja-JP"/>
        </w:rPr>
      </w:pPr>
      <w:r>
        <w:rPr>
          <w:lang w:eastAsia="ja-JP"/>
        </w:rPr>
        <w:t xml:space="preserve">-    </w:t>
      </w:r>
      <w:r>
        <w:rPr>
          <w:lang w:eastAsia="ko-KR"/>
        </w:rPr>
        <w:t>3</w:t>
      </w:r>
      <w:r>
        <w:rPr>
          <w:vertAlign w:val="superscript"/>
          <w:lang w:eastAsia="ko-KR"/>
        </w:rPr>
        <w:t>rd</w:t>
      </w:r>
      <w:r>
        <w:rPr>
          <w:lang w:eastAsia="ja-JP"/>
        </w:rPr>
        <w:t xml:space="preserve"> and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DC_71_n77 uplink may fall into own Rx of band n2.</w:t>
      </w:r>
    </w:p>
    <w:p w14:paraId="01C71FD4" w14:textId="77777777" w:rsidR="00550743" w:rsidRDefault="00550743" w:rsidP="00550743">
      <w:pPr>
        <w:pStyle w:val="B1"/>
        <w:rPr>
          <w:lang w:eastAsia="ja-JP"/>
        </w:rPr>
      </w:pPr>
      <w:r>
        <w:rPr>
          <w:lang w:eastAsia="ja-JP"/>
        </w:rPr>
        <w:t xml:space="preserve">-    </w:t>
      </w:r>
      <w:r>
        <w:rPr>
          <w:lang w:eastAsia="ko-KR"/>
        </w:rPr>
        <w:t>3</w:t>
      </w:r>
      <w:r>
        <w:rPr>
          <w:vertAlign w:val="superscript"/>
          <w:lang w:eastAsia="ko-KR"/>
        </w:rPr>
        <w:t>rd</w:t>
      </w:r>
      <w:r>
        <w:rPr>
          <w:lang w:eastAsia="ja-JP"/>
        </w:rPr>
        <w:t>,4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DC_71_n2 uplink may fall into own Rx of band n77.</w:t>
      </w:r>
    </w:p>
    <w:p w14:paraId="4F1CC202" w14:textId="32A479EE" w:rsidR="00550743" w:rsidRDefault="00550743" w:rsidP="00550743">
      <w:pPr>
        <w:pStyle w:val="3"/>
        <w:rPr>
          <w:rFonts w:cs="Arial"/>
          <w:szCs w:val="28"/>
          <w:lang w:eastAsia="en-US"/>
        </w:rPr>
      </w:pPr>
      <w:bookmarkStart w:id="459" w:name="_Toc135927823"/>
      <w:r>
        <w:t>6.39.4</w:t>
      </w:r>
      <w:r>
        <w:tab/>
      </w:r>
      <w:r>
        <w:rPr>
          <w:rFonts w:cs="Arial"/>
          <w:szCs w:val="28"/>
        </w:rPr>
        <w:t>∆TIB and ∆RIB values</w:t>
      </w:r>
      <w:bookmarkEnd w:id="459"/>
    </w:p>
    <w:p w14:paraId="1D4BB733" w14:textId="77777777" w:rsidR="00550743" w:rsidRDefault="00550743" w:rsidP="00550743">
      <w:r>
        <w:rPr>
          <w:rFonts w:ascii="Arial" w:eastAsia="맑은 고딕" w:hAnsi="Arial"/>
          <w:sz w:val="18"/>
        </w:rPr>
        <w:t>For DC_71_n2-n77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reused from </w:t>
      </w:r>
      <w:r>
        <w:rPr>
          <w:rFonts w:ascii="Arial" w:hAnsi="Arial"/>
          <w:sz w:val="18"/>
          <w:lang w:val="x-none"/>
        </w:rPr>
        <w:t>DC_2_n71-n77</w:t>
      </w:r>
      <w:r>
        <w:rPr>
          <w:rFonts w:ascii="Arial" w:hAnsi="Arial"/>
          <w:sz w:val="18"/>
          <w:lang w:val="en-US"/>
        </w:rPr>
        <w:t xml:space="preserve"> and  </w:t>
      </w:r>
      <w:r>
        <w:t>are given in the tables below.</w:t>
      </w:r>
    </w:p>
    <w:p w14:paraId="7CBFDC4A" w14:textId="33F8A18E" w:rsidR="00550743" w:rsidRDefault="00550743" w:rsidP="00550743">
      <w:pPr>
        <w:pStyle w:val="TH"/>
      </w:pPr>
      <w:r>
        <w:t xml:space="preserve">Table </w:t>
      </w:r>
      <w:r>
        <w:rPr>
          <w:lang w:eastAsia="ja-JP"/>
        </w:rPr>
        <w:t>6.39</w:t>
      </w:r>
      <w:r>
        <w:t>.</w:t>
      </w:r>
      <w:r>
        <w:rPr>
          <w:rFonts w:cs="Arial"/>
          <w:lang w:eastAsia="ja-JP"/>
        </w:rPr>
        <w:t>4</w:t>
      </w:r>
      <w:r>
        <w:t>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550743" w14:paraId="3194BB81" w14:textId="77777777" w:rsidTr="00550743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0EFF" w14:textId="77777777" w:rsidR="00550743" w:rsidRDefault="00550743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4040" w14:textId="77777777" w:rsidR="00550743" w:rsidRDefault="00550743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550743" w14:paraId="4CD3353C" w14:textId="77777777" w:rsidTr="00550743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1F0D" w14:textId="77777777" w:rsidR="00550743" w:rsidRDefault="00550743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11BB" w14:textId="77777777" w:rsidR="00550743" w:rsidRDefault="00550743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550743" w14:paraId="2D0D0907" w14:textId="77777777" w:rsidTr="00550743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13D7" w14:textId="77777777" w:rsidR="00550743" w:rsidRDefault="00550743">
            <w:pPr>
              <w:pStyle w:val="TAC"/>
            </w:pPr>
            <w:r>
              <w:rPr>
                <w:rFonts w:eastAsia="SimSun"/>
                <w:lang w:eastAsia="zh-CN"/>
              </w:rPr>
              <w:t>DC_71_n2-n77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FF29" w14:textId="77777777" w:rsidR="00550743" w:rsidRDefault="00550743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C2D9" w14:textId="77777777" w:rsidR="00550743" w:rsidRDefault="00550743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01E2" w14:textId="77777777" w:rsidR="00550743" w:rsidRDefault="00550743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50743" w14:paraId="72081C11" w14:textId="77777777" w:rsidTr="00550743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27C9" w14:textId="77777777" w:rsidR="00550743" w:rsidRDefault="00550743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34A3267B" w14:textId="77777777" w:rsidR="00550743" w:rsidRDefault="00550743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3C299AC8" w14:textId="77777777" w:rsidR="00550743" w:rsidRDefault="00550743" w:rsidP="00550743">
      <w:pPr>
        <w:rPr>
          <w:rFonts w:eastAsia="MS Mincho"/>
          <w:lang w:val="en-US" w:eastAsia="en-US"/>
        </w:rPr>
      </w:pPr>
    </w:p>
    <w:p w14:paraId="2323C5FF" w14:textId="35F0A739" w:rsidR="00550743" w:rsidRDefault="00550743" w:rsidP="006A6329">
      <w:pPr>
        <w:pStyle w:val="TH"/>
      </w:pPr>
      <w:r>
        <w:t xml:space="preserve">Table </w:t>
      </w:r>
      <w:r>
        <w:rPr>
          <w:lang w:eastAsia="ja-JP"/>
        </w:rPr>
        <w:t>6.39</w:t>
      </w:r>
      <w:r>
        <w:t>.</w:t>
      </w:r>
      <w:r>
        <w:rPr>
          <w:rFonts w:cs="Arial"/>
          <w:lang w:eastAsia="ja-JP"/>
        </w:rPr>
        <w:t>4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550743" w14:paraId="22068E23" w14:textId="77777777" w:rsidTr="00550743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8B3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DD68" w14:textId="77777777" w:rsidR="00550743" w:rsidRDefault="00550743">
            <w:pPr>
              <w:pStyle w:val="TAH"/>
              <w:rPr>
                <w:rFonts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550743" w14:paraId="11926BE4" w14:textId="77777777" w:rsidTr="00550743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A6C2" w14:textId="77777777" w:rsidR="00550743" w:rsidRDefault="00550743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5CB6" w14:textId="77777777" w:rsidR="00550743" w:rsidRDefault="00550743">
            <w:pPr>
              <w:pStyle w:val="TAH"/>
              <w:rPr>
                <w:rFonts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550743" w14:paraId="0B5D96F1" w14:textId="77777777" w:rsidTr="006A6329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BF07" w14:textId="77777777" w:rsidR="00550743" w:rsidRDefault="00550743">
            <w:pPr>
              <w:pStyle w:val="TAC"/>
            </w:pPr>
            <w:r>
              <w:rPr>
                <w:rFonts w:eastAsia="맑은 고딕"/>
              </w:rPr>
              <w:t>DC_71_n2-n77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4809" w14:textId="77777777" w:rsidR="00550743" w:rsidRDefault="0055074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4899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12C9" w14:textId="77777777" w:rsidR="00550743" w:rsidRDefault="0055074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50743" w14:paraId="3C74A03D" w14:textId="77777777" w:rsidTr="00550743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60F0" w14:textId="77777777" w:rsidR="00550743" w:rsidRDefault="00550743">
            <w:pPr>
              <w:keepNext/>
              <w:keepLines/>
              <w:spacing w:after="0"/>
              <w:ind w:left="851" w:hanging="851"/>
              <w:rPr>
                <w:rFonts w:eastAsia="MS Mincho"/>
                <w:lang w:eastAsia="en-US"/>
              </w:rPr>
            </w:pPr>
            <w:r>
              <w:rPr>
                <w:rFonts w:ascii="Arial" w:hAnsi="Arial" w:cs="Arial"/>
                <w:sz w:val="18"/>
              </w:rPr>
              <w:t>NOTE 7:</w:t>
            </w:r>
            <w:r>
              <w:rPr>
                <w:rFonts w:ascii="Arial" w:hAnsi="Arial" w:cs="Arial"/>
                <w:sz w:val="18"/>
              </w:rPr>
              <w:tab/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2BB7924F" w14:textId="77777777" w:rsidR="00550743" w:rsidRDefault="00550743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61341F32" w14:textId="77777777" w:rsidR="00550743" w:rsidRDefault="00550743" w:rsidP="00550743">
      <w:pPr>
        <w:rPr>
          <w:rFonts w:eastAsia="MS Mincho"/>
          <w:lang w:val="en-US" w:eastAsia="zh-CN"/>
        </w:rPr>
      </w:pPr>
    </w:p>
    <w:p w14:paraId="279DB59B" w14:textId="39BB7A56" w:rsidR="00550743" w:rsidRDefault="00550743" w:rsidP="00550743">
      <w:pPr>
        <w:pStyle w:val="3"/>
        <w:rPr>
          <w:lang w:eastAsia="en-US"/>
        </w:rPr>
      </w:pPr>
      <w:bookmarkStart w:id="460" w:name="_Toc135927824"/>
      <w:r>
        <w:t>6.39.5</w:t>
      </w:r>
      <w:r>
        <w:tab/>
      </w:r>
      <w:r>
        <w:rPr>
          <w:lang w:val="en-US" w:eastAsia="zh-CN"/>
        </w:rPr>
        <w:t>MSD requirements</w:t>
      </w:r>
      <w:bookmarkEnd w:id="460"/>
    </w:p>
    <w:p w14:paraId="684CB91F" w14:textId="77777777" w:rsidR="00550743" w:rsidRDefault="00550743" w:rsidP="00550743"/>
    <w:p w14:paraId="6266D4D8" w14:textId="4CAF73DD" w:rsidR="00550743" w:rsidRDefault="00550743" w:rsidP="006A6329">
      <w:r>
        <w:t xml:space="preserve">Table </w:t>
      </w:r>
      <w:r>
        <w:rPr>
          <w:rFonts w:eastAsia="SimSun"/>
        </w:rPr>
        <w:t>6.39.5</w:t>
      </w:r>
      <w:r>
        <w:t>-1 lists the MSD required for the dual connectivity configuration for the cases that IMD interference fall into the own 3</w:t>
      </w:r>
      <w:r>
        <w:rPr>
          <w:vertAlign w:val="superscript"/>
        </w:rPr>
        <w:t>rd</w:t>
      </w:r>
      <w:r>
        <w:t xml:space="preserve"> Rx frequency band. The MSD values for </w:t>
      </w:r>
      <w:r>
        <w:rPr>
          <w:lang w:eastAsia="fi-FI"/>
        </w:rPr>
        <w:t xml:space="preserve">CA_n25-n71-n77 </w:t>
      </w:r>
      <w:r>
        <w:t>are reused.</w:t>
      </w:r>
    </w:p>
    <w:p w14:paraId="1E00429B" w14:textId="77777777" w:rsidR="00550743" w:rsidRDefault="00550743" w:rsidP="006A6329"/>
    <w:p w14:paraId="0B07E983" w14:textId="5845A4EE" w:rsidR="00550743" w:rsidRDefault="00550743" w:rsidP="00550743">
      <w:pPr>
        <w:pStyle w:val="TH"/>
        <w:rPr>
          <w:rFonts w:cs="Arial"/>
        </w:rPr>
      </w:pPr>
      <w:r>
        <w:rPr>
          <w:rFonts w:cs="Arial"/>
        </w:rPr>
        <w:t>Table 6.39.5-1: MSD for the DC configuration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6"/>
        <w:gridCol w:w="960"/>
        <w:gridCol w:w="964"/>
        <w:gridCol w:w="960"/>
        <w:gridCol w:w="960"/>
        <w:gridCol w:w="977"/>
        <w:gridCol w:w="1057"/>
      </w:tblGrid>
      <w:tr w:rsidR="00550743" w14:paraId="1973722E" w14:textId="77777777" w:rsidTr="00550743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F8B7" w14:textId="77777777" w:rsidR="00550743" w:rsidRDefault="00550743">
            <w:pPr>
              <w:pStyle w:val="TAH"/>
            </w:pPr>
            <w:r>
              <w:t>NR or E-UTRA Band / Channel bandwidth / NRB / MSD</w:t>
            </w:r>
          </w:p>
        </w:tc>
      </w:tr>
      <w:tr w:rsidR="00550743" w14:paraId="293FD2C2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FF30" w14:textId="77777777" w:rsidR="00550743" w:rsidRDefault="00550743">
            <w:pPr>
              <w:pStyle w:val="TAH"/>
            </w:pPr>
            <w:r>
              <w:t>EN-DC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C249" w14:textId="77777777" w:rsidR="00550743" w:rsidRDefault="00550743">
            <w:pPr>
              <w:pStyle w:val="TAH"/>
            </w:pPr>
            <w:r>
              <w:t>EUTRA / 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2915" w14:textId="77777777" w:rsidR="00550743" w:rsidRDefault="00550743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FE2B" w14:textId="77777777" w:rsidR="00550743" w:rsidRDefault="00550743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950E" w14:textId="77777777" w:rsidR="00550743" w:rsidRDefault="00550743">
            <w:pPr>
              <w:pStyle w:val="TAH"/>
            </w:pPr>
            <w:r>
              <w:t>UL</w:t>
            </w:r>
          </w:p>
          <w:p w14:paraId="2C6D2755" w14:textId="77777777" w:rsidR="00550743" w:rsidRDefault="00550743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BB45" w14:textId="77777777" w:rsidR="00550743" w:rsidRDefault="00550743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4CA3" w14:textId="77777777" w:rsidR="00550743" w:rsidRDefault="00550743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EBBF" w14:textId="77777777" w:rsidR="00550743" w:rsidRDefault="00550743">
            <w:pPr>
              <w:pStyle w:val="TAH"/>
            </w:pPr>
            <w:r>
              <w:t>IMD order</w:t>
            </w:r>
          </w:p>
        </w:tc>
      </w:tr>
      <w:tr w:rsidR="00550743" w14:paraId="0CE366FF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2430" w14:textId="77777777" w:rsidR="00550743" w:rsidRDefault="00550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DC_71A_n2A-n77A </w:t>
            </w:r>
          </w:p>
          <w:p w14:paraId="5EC9F265" w14:textId="77777777" w:rsidR="00550743" w:rsidRDefault="0055074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E5EF" w14:textId="77777777" w:rsidR="00550743" w:rsidRDefault="00550743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C21D" w14:textId="77777777" w:rsidR="00550743" w:rsidRDefault="00550743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695.5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A687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7AA3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80C6" w14:textId="77777777" w:rsidR="00550743" w:rsidRDefault="00550743">
            <w:pPr>
              <w:pStyle w:val="TAC"/>
              <w:rPr>
                <w:lang w:eastAsia="en-US"/>
              </w:rPr>
            </w:pPr>
            <w:r>
              <w:rPr>
                <w:color w:val="000000"/>
                <w:lang w:val="en-US" w:eastAsia="zh-CN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A8" w14:textId="77777777" w:rsidR="00550743" w:rsidRDefault="0055074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A70" w14:textId="77777777" w:rsidR="00550743" w:rsidRDefault="00550743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550743" w14:paraId="4565BD6E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3053A" w14:textId="77777777" w:rsidR="00550743" w:rsidRDefault="00550743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4B94" w14:textId="77777777" w:rsidR="00550743" w:rsidRDefault="00550743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2782" w14:textId="77777777" w:rsidR="00550743" w:rsidRDefault="00550743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1907.5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8FA6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C2F3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B0A0" w14:textId="77777777" w:rsidR="00550743" w:rsidRDefault="00550743">
            <w:pPr>
              <w:pStyle w:val="TAC"/>
              <w:rPr>
                <w:lang w:eastAsia="en-US"/>
              </w:rPr>
            </w:pPr>
            <w:r>
              <w:rPr>
                <w:color w:val="000000"/>
                <w:lang w:val="en-US" w:eastAsia="zh-CN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EDD9" w14:textId="77777777" w:rsidR="00550743" w:rsidRDefault="0055074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8443" w14:textId="77777777" w:rsidR="00550743" w:rsidRDefault="00550743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550743" w14:paraId="048337A4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0FC8D" w14:textId="77777777" w:rsidR="00550743" w:rsidRDefault="00550743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9406" w14:textId="77777777" w:rsidR="00550743" w:rsidRDefault="00550743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8C1C" w14:textId="77777777" w:rsidR="00550743" w:rsidRDefault="00550743">
            <w:pPr>
              <w:pStyle w:val="TAC"/>
              <w:rPr>
                <w:rFonts w:eastAsia="MS Mincho" w:cs="Arial"/>
                <w:lang w:eastAsia="ko-KR"/>
              </w:rPr>
            </w:pPr>
            <w:r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F798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71F1" w14:textId="77777777" w:rsidR="00550743" w:rsidRDefault="00550743">
            <w:pPr>
              <w:pStyle w:val="TAC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D76E" w14:textId="77777777" w:rsidR="00550743" w:rsidRDefault="00550743">
            <w:pPr>
              <w:pStyle w:val="TAC"/>
              <w:rPr>
                <w:lang w:eastAsia="en-US"/>
              </w:rPr>
            </w:pPr>
            <w: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8F99" w14:textId="77777777" w:rsidR="00550743" w:rsidRDefault="00550743">
            <w:pPr>
              <w:pStyle w:val="TAC"/>
              <w:rPr>
                <w:rFonts w:cs="Arial"/>
              </w:rPr>
            </w:pPr>
            <w:r>
              <w:t>8.0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A524" w14:textId="77777777" w:rsidR="00550743" w:rsidRDefault="00550743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t>IMD3</w:t>
            </w:r>
            <w:r>
              <w:rPr>
                <w:vertAlign w:val="superscript"/>
              </w:rPr>
              <w:t>4,9,11</w:t>
            </w:r>
          </w:p>
        </w:tc>
      </w:tr>
      <w:tr w:rsidR="00550743" w14:paraId="4ECECA4C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A2EB9" w14:textId="77777777" w:rsidR="00550743" w:rsidRDefault="00550743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461F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0813" w14:textId="77777777" w:rsidR="00550743" w:rsidRDefault="00550743">
            <w:pPr>
              <w:pStyle w:val="TAC"/>
              <w:rPr>
                <w:lang w:eastAsia="en-US"/>
              </w:rPr>
            </w:pPr>
            <w:r>
              <w:rPr>
                <w:rFonts w:eastAsia="맑은 고딕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A1A3" w14:textId="77777777" w:rsidR="00550743" w:rsidRDefault="00550743">
            <w:pPr>
              <w:pStyle w:val="TAC"/>
            </w:pPr>
            <w:r>
              <w:rPr>
                <w:rFonts w:eastAsia="맑은 고딕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B0CC" w14:textId="77777777" w:rsidR="00550743" w:rsidRDefault="00550743">
            <w:pPr>
              <w:pStyle w:val="TAC"/>
            </w:pPr>
            <w:r>
              <w:rPr>
                <w:rFonts w:eastAsia="맑은 고딕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5FFE" w14:textId="77777777" w:rsidR="00550743" w:rsidRDefault="00550743">
            <w:pPr>
              <w:pStyle w:val="TAC"/>
            </w:pPr>
            <w:r>
              <w:rPr>
                <w:rFonts w:cs="Arial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83F8" w14:textId="77777777" w:rsidR="00550743" w:rsidRDefault="00550743">
            <w:pPr>
              <w:pStyle w:val="TAC"/>
            </w:pPr>
            <w:r>
              <w:rPr>
                <w:rFonts w:eastAsia="맑은 고딕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7BC3" w14:textId="77777777" w:rsidR="00550743" w:rsidRDefault="00550743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550743" w14:paraId="5FD00D98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39302" w14:textId="77777777" w:rsidR="00550743" w:rsidRDefault="0055074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A5EB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FB51" w14:textId="77777777" w:rsidR="00550743" w:rsidRDefault="00550743">
            <w:pPr>
              <w:pStyle w:val="TAC"/>
              <w:rPr>
                <w:lang w:eastAsia="en-US"/>
              </w:rPr>
            </w:pPr>
            <w:r>
              <w:rPr>
                <w:rFonts w:cs="Arial"/>
              </w:rPr>
              <w:t>1874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2F2F" w14:textId="77777777" w:rsidR="00550743" w:rsidRDefault="00550743">
            <w:pPr>
              <w:pStyle w:val="TAC"/>
            </w:pPr>
            <w:r>
              <w:rPr>
                <w:rFonts w:eastAsia="맑은 고딕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1956" w14:textId="77777777" w:rsidR="00550743" w:rsidRDefault="00550743">
            <w:pPr>
              <w:pStyle w:val="TAC"/>
            </w:pPr>
            <w:r>
              <w:rPr>
                <w:rFonts w:eastAsia="맑은 고딕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A413" w14:textId="77777777" w:rsidR="00550743" w:rsidRDefault="00550743">
            <w:pPr>
              <w:pStyle w:val="TAC"/>
            </w:pPr>
            <w:r>
              <w:rPr>
                <w:rFonts w:cs="Arial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50B6" w14:textId="77777777" w:rsidR="00550743" w:rsidRDefault="00550743">
            <w:pPr>
              <w:pStyle w:val="TAC"/>
            </w:pPr>
            <w:r>
              <w:rPr>
                <w:rFonts w:cs="Arial"/>
              </w:rPr>
              <w:t>16.5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1309" w14:textId="77777777" w:rsidR="00550743" w:rsidRDefault="00550743">
            <w:pPr>
              <w:pStyle w:val="TAC"/>
            </w:pPr>
            <w:r>
              <w:t>IMD3</w:t>
            </w:r>
            <w:r>
              <w:rPr>
                <w:vertAlign w:val="superscript"/>
              </w:rPr>
              <w:t>9,11</w:t>
            </w:r>
          </w:p>
        </w:tc>
      </w:tr>
      <w:tr w:rsidR="00550743" w14:paraId="120D50F5" w14:textId="77777777" w:rsidTr="005507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6B71" w14:textId="77777777" w:rsidR="00550743" w:rsidRDefault="0055074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A51E" w14:textId="77777777" w:rsidR="00550743" w:rsidRDefault="00550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C48" w14:textId="77777777" w:rsidR="00550743" w:rsidRDefault="00550743">
            <w:pPr>
              <w:pStyle w:val="TAC"/>
              <w:rPr>
                <w:lang w:eastAsia="en-US"/>
              </w:rPr>
            </w:pPr>
            <w:r>
              <w:rPr>
                <w:rFonts w:eastAsia="맑은 고딕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64F0" w14:textId="77777777" w:rsidR="00550743" w:rsidRDefault="00550743">
            <w:pPr>
              <w:pStyle w:val="TAC"/>
            </w:pPr>
            <w:r>
              <w:rPr>
                <w:rFonts w:eastAsia="맑은 고딕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0B8E" w14:textId="77777777" w:rsidR="00550743" w:rsidRDefault="00550743">
            <w:pPr>
              <w:pStyle w:val="TAC"/>
            </w:pPr>
            <w:r>
              <w:rPr>
                <w:rFonts w:eastAsia="맑은 고딕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FB30" w14:textId="77777777" w:rsidR="00550743" w:rsidRDefault="00550743">
            <w:pPr>
              <w:pStyle w:val="TAC"/>
            </w:pPr>
            <w:r>
              <w:rPr>
                <w:rFonts w:eastAsia="맑은 고딕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278C" w14:textId="77777777" w:rsidR="00550743" w:rsidRDefault="00550743">
            <w:pPr>
              <w:pStyle w:val="TAC"/>
            </w:pPr>
            <w:r>
              <w:rPr>
                <w:rFonts w:eastAsia="맑은 고딕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E7CC" w14:textId="77777777" w:rsidR="00550743" w:rsidRDefault="00550743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550743" w14:paraId="01E5B6EA" w14:textId="77777777" w:rsidTr="00550743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8FC3" w14:textId="77777777" w:rsidR="00550743" w:rsidRDefault="00550743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0582EDA1" w14:textId="77777777" w:rsidR="00550743" w:rsidRDefault="00550743">
            <w:pPr>
              <w:pStyle w:val="TAN"/>
              <w:rPr>
                <w:lang w:eastAsia="ja-JP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IMD4 also which MSD is not specified.</w:t>
            </w:r>
          </w:p>
          <w:p w14:paraId="0AE2FF66" w14:textId="77777777" w:rsidR="00550743" w:rsidRDefault="00550743">
            <w:pPr>
              <w:pStyle w:val="TAN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11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szCs w:val="18"/>
                <w:lang w:eastAsia="ja-JP"/>
              </w:rP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 w14:paraId="416CB197" w14:textId="77777777" w:rsidR="00550743" w:rsidRDefault="00550743">
            <w:pPr>
              <w:pStyle w:val="TAN"/>
              <w:rPr>
                <w:lang w:eastAsia="ja-JP"/>
              </w:rPr>
            </w:pPr>
          </w:p>
        </w:tc>
      </w:tr>
    </w:tbl>
    <w:p w14:paraId="62DDE9AD" w14:textId="18CE4C92" w:rsidR="0026778B" w:rsidRDefault="0026778B" w:rsidP="0026778B">
      <w:pPr>
        <w:pStyle w:val="2"/>
      </w:pPr>
      <w:bookmarkStart w:id="461" w:name="_Toc135927825"/>
      <w:r>
        <w:t>6.40</w:t>
      </w:r>
      <w:r>
        <w:tab/>
      </w:r>
      <w:r>
        <w:rPr>
          <w:rFonts w:eastAsia="SimSun"/>
          <w:lang w:eastAsia="zh-CN"/>
        </w:rPr>
        <w:t>DC_71_n66-n77</w:t>
      </w:r>
      <w:bookmarkEnd w:id="461"/>
    </w:p>
    <w:p w14:paraId="765A6AD7" w14:textId="77D828B7" w:rsidR="0026778B" w:rsidRDefault="0026778B" w:rsidP="0026778B">
      <w:pPr>
        <w:pStyle w:val="3"/>
      </w:pPr>
      <w:bookmarkStart w:id="462" w:name="_Toc135927826"/>
      <w:r>
        <w:t>6.40.1</w:t>
      </w:r>
      <w:r>
        <w:tab/>
      </w:r>
      <w:r>
        <w:rPr>
          <w:lang w:val="en-US" w:eastAsia="zh-CN"/>
        </w:rPr>
        <w:t>Operating bands for DC</w:t>
      </w:r>
      <w:bookmarkEnd w:id="462"/>
    </w:p>
    <w:p w14:paraId="05C1BA16" w14:textId="4799DEFF" w:rsidR="0026778B" w:rsidRDefault="0026778B" w:rsidP="0026778B">
      <w:pPr>
        <w:pStyle w:val="TH"/>
        <w:rPr>
          <w:rFonts w:eastAsia="맑은 고딕"/>
          <w:lang w:eastAsia="ja-JP"/>
        </w:rPr>
      </w:pPr>
      <w:r>
        <w:rPr>
          <w:rFonts w:eastAsia="맑은 고딕"/>
        </w:rPr>
        <w:t>Table 6.40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-1: LTE 1 band DL/1UL + NR 2 bands DL/1UL DC operating bands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26778B" w14:paraId="7783C9E6" w14:textId="77777777" w:rsidTr="0026778B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9AC2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EA3B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A6B0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66BD5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F34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Duplex Mode</w:t>
            </w:r>
          </w:p>
        </w:tc>
      </w:tr>
      <w:tr w:rsidR="0026778B" w14:paraId="2A1B155B" w14:textId="77777777" w:rsidTr="0026778B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7EDC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6C9B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33000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56AF5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159E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26778B" w14:paraId="37BBAF7C" w14:textId="77777777" w:rsidTr="0026778B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1E6B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153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B9C5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9262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8EF2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26778B" w14:paraId="21890F59" w14:textId="77777777" w:rsidTr="0026778B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EC28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</w:rPr>
              <w:t>DC_71_n66-n77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98A5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AAD1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663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C23C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4364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698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287B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 xml:space="preserve">617 </w:t>
            </w:r>
            <w:r>
              <w:rPr>
                <w:rFonts w:ascii="Arial" w:eastAsia="맑은 고딕" w:hAnsi="Arial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F46B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5869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652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55B5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FDD</w:t>
            </w:r>
          </w:p>
        </w:tc>
      </w:tr>
      <w:tr w:rsidR="0026778B" w14:paraId="4553F532" w14:textId="77777777" w:rsidTr="0026778B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86DA" w14:textId="77777777" w:rsidR="0026778B" w:rsidRDefault="0026778B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118C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CBC1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1710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5ED1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3824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1780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8A1B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 xml:space="preserve">2110 </w:t>
            </w:r>
            <w:r>
              <w:rPr>
                <w:rFonts w:ascii="Arial" w:eastAsia="맑은 고딕" w:hAnsi="Arial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FD27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CF14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33AA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F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>DD</w:t>
            </w:r>
          </w:p>
        </w:tc>
      </w:tr>
      <w:tr w:rsidR="0026778B" w14:paraId="6A939BC5" w14:textId="77777777" w:rsidTr="0026778B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6358" w14:textId="77777777" w:rsidR="0026778B" w:rsidRDefault="0026778B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FB31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4093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FC9B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786F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2805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1EA8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00E1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7627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TDD</w:t>
            </w:r>
          </w:p>
        </w:tc>
      </w:tr>
    </w:tbl>
    <w:p w14:paraId="3BCBBA18" w14:textId="77777777" w:rsidR="0026778B" w:rsidRDefault="0026778B" w:rsidP="006A6329">
      <w:pPr>
        <w:rPr>
          <w:rFonts w:eastAsia="맑은 고딕"/>
          <w:lang w:eastAsia="en-US"/>
        </w:rPr>
      </w:pPr>
    </w:p>
    <w:p w14:paraId="11AF0948" w14:textId="4F3EC302" w:rsidR="0026778B" w:rsidRDefault="0026778B" w:rsidP="0026778B">
      <w:pPr>
        <w:pStyle w:val="TH"/>
        <w:rPr>
          <w:rFonts w:eastAsia="맑은 고딕"/>
        </w:rPr>
      </w:pPr>
      <w:r>
        <w:rPr>
          <w:rFonts w:eastAsia="맑은 고딕"/>
        </w:rPr>
        <w:t>Table 6.40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6778B" w14:paraId="008B20CC" w14:textId="77777777" w:rsidTr="0026778B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CB7A" w14:textId="77777777" w:rsidR="0026778B" w:rsidRDefault="0026778B">
            <w:pPr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43A1C343" w14:textId="77777777" w:rsidR="0026778B" w:rsidRDefault="0026778B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C72C" w14:textId="77777777" w:rsidR="0026778B" w:rsidRDefault="0026778B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14:paraId="5E01A7B1" w14:textId="77777777" w:rsidR="0026778B" w:rsidRDefault="0026778B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</w:tc>
      </w:tr>
      <w:tr w:rsidR="0026778B" w14:paraId="428BD054" w14:textId="77777777" w:rsidTr="0026778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5F05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DC_71A_n66A-n77A </w:t>
            </w:r>
          </w:p>
          <w:p w14:paraId="6B936A8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297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DC_71A_n66A </w:t>
            </w:r>
          </w:p>
          <w:p w14:paraId="5721B0E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</w:tbl>
    <w:p w14:paraId="08C3F485" w14:textId="77777777" w:rsidR="0026778B" w:rsidRDefault="0026778B" w:rsidP="0026778B">
      <w:pPr>
        <w:rPr>
          <w:rFonts w:eastAsia="MS Mincho"/>
          <w:lang w:val="en-US" w:eastAsia="en-US"/>
        </w:rPr>
      </w:pPr>
    </w:p>
    <w:p w14:paraId="6088492A" w14:textId="1C575766" w:rsidR="0026778B" w:rsidRDefault="0026778B" w:rsidP="0026778B">
      <w:pPr>
        <w:pStyle w:val="3"/>
        <w:rPr>
          <w:rFonts w:cs="Arial"/>
          <w:szCs w:val="28"/>
        </w:rPr>
      </w:pPr>
      <w:bookmarkStart w:id="463" w:name="_Toc135927827"/>
      <w:r>
        <w:t>6.40.2</w:t>
      </w:r>
      <w: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bookmarkEnd w:id="463"/>
    </w:p>
    <w:p w14:paraId="676BA899" w14:textId="5C5E5D37" w:rsidR="0026778B" w:rsidRDefault="0026778B" w:rsidP="0026778B">
      <w:pPr>
        <w:pStyle w:val="TH"/>
        <w:rPr>
          <w:rFonts w:eastAsia="Yu Mincho"/>
          <w:sz w:val="28"/>
          <w:szCs w:val="28"/>
          <w:lang w:eastAsia="ja-JP"/>
        </w:rPr>
      </w:pPr>
      <w:r>
        <w:rPr>
          <w:rFonts w:eastAsia="맑은 고딕"/>
        </w:rPr>
        <w:t>Table 6.40</w:t>
      </w:r>
      <w:r>
        <w:rPr>
          <w:rFonts w:eastAsia="맑은 고딕"/>
          <w:lang w:val="en-US"/>
        </w:rPr>
        <w:t>.2</w:t>
      </w:r>
      <w:r>
        <w:rPr>
          <w:rFonts w:eastAsia="맑은 고딕"/>
        </w:rPr>
        <w:t>-1: Supported bandwidths per DC band combination of LTE 1DL/1UL + NR 2DL/1UL</w:t>
      </w:r>
    </w:p>
    <w:tbl>
      <w:tblPr>
        <w:tblW w:w="13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94"/>
        <w:gridCol w:w="204"/>
        <w:gridCol w:w="390"/>
        <w:gridCol w:w="325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6"/>
        <w:gridCol w:w="595"/>
        <w:gridCol w:w="596"/>
        <w:gridCol w:w="596"/>
        <w:gridCol w:w="595"/>
        <w:gridCol w:w="596"/>
        <w:gridCol w:w="1187"/>
      </w:tblGrid>
      <w:tr w:rsidR="0026778B" w14:paraId="7AF39004" w14:textId="77777777" w:rsidTr="0026778B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D558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49B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D20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68B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DC</w:t>
            </w:r>
            <w:r>
              <w:rPr>
                <w:rFonts w:ascii="Arial" w:eastAsia="맑은 고딕" w:hAnsi="Arial"/>
                <w:b/>
                <w:sz w:val="18"/>
              </w:rPr>
              <w:t xml:space="preserve"> operating / channel bandwidth</w:t>
            </w:r>
          </w:p>
        </w:tc>
      </w:tr>
      <w:tr w:rsidR="0026778B" w14:paraId="76DDD79B" w14:textId="77777777" w:rsidTr="0026778B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F19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 xml:space="preserve">E-UTRA 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>and NR DC</w:t>
            </w:r>
            <w:r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561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E-UTRA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eastAsia="맑은 고딕" w:hAnsi="Arial"/>
                <w:b/>
                <w:sz w:val="18"/>
              </w:rP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22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Subcarrier spacing</w:t>
            </w:r>
          </w:p>
          <w:p w14:paraId="2E9F8B2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901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</w:t>
            </w:r>
          </w:p>
          <w:p w14:paraId="3908813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044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</w:t>
            </w:r>
          </w:p>
          <w:p w14:paraId="3D1ECD1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0AB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15</w:t>
            </w:r>
          </w:p>
          <w:p w14:paraId="133B68D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25A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20</w:t>
            </w:r>
          </w:p>
          <w:p w14:paraId="1D7EE1B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20F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25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C57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30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797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35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A12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4079FD4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875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405627E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19E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50</w:t>
            </w:r>
          </w:p>
          <w:p w14:paraId="505C308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3F5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60</w:t>
            </w:r>
          </w:p>
          <w:p w14:paraId="4C911BC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E1E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70</w:t>
            </w:r>
          </w:p>
          <w:p w14:paraId="425F679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D6B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80</w:t>
            </w:r>
          </w:p>
          <w:p w14:paraId="1DDAC93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957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90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1F8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100</w:t>
            </w:r>
            <w:r>
              <w:rPr>
                <w:rFonts w:ascii="Arial" w:eastAsia="맑은 고딕" w:hAnsi="Arial"/>
                <w:b/>
                <w:sz w:val="18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313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Maximum aggregated bandwidth</w:t>
            </w:r>
          </w:p>
          <w:p w14:paraId="14680D9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[MHz]</w:t>
            </w:r>
          </w:p>
        </w:tc>
      </w:tr>
      <w:tr w:rsidR="0026778B" w14:paraId="4F7AE28B" w14:textId="77777777" w:rsidTr="0026778B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444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DC_71A_n66A-n77A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321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4B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9A6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A4F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0E2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16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01F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4B4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EDF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5A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924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F8D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A0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417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4F4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BAA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65D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7CC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165</w:t>
            </w:r>
          </w:p>
        </w:tc>
      </w:tr>
      <w:tr w:rsidR="0026778B" w14:paraId="2DD59953" w14:textId="77777777" w:rsidTr="0026778B">
        <w:trPr>
          <w:trHeight w:val="152"/>
          <w:jc w:val="center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CFD4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CFF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n66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B37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A98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97CF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  <w:highlight w:val="yellow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B744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  <w:highlight w:val="yellow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8817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  <w:highlight w:val="yellow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B2C5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164A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1649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35</w:t>
            </w:r>
            <w:r>
              <w:rPr>
                <w:rFonts w:asciiTheme="minorBidi" w:hAnsiTheme="minorBidi" w:cs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BCAB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D74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45</w:t>
            </w:r>
            <w:r>
              <w:rPr>
                <w:rFonts w:asciiTheme="minorBidi" w:hAnsiTheme="minorBidi" w:cs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422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25C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83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CC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412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10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3DB1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26778B" w14:paraId="3FAB6F33" w14:textId="77777777" w:rsidTr="0026778B">
        <w:trPr>
          <w:trHeight w:val="152"/>
          <w:jc w:val="center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DFD0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1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2687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B52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58A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3903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1E53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4845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4B1E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A5C0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8726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35</w:t>
            </w:r>
            <w:r>
              <w:rPr>
                <w:rFonts w:asciiTheme="minorBidi" w:hAnsiTheme="minorBidi" w:cs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92D2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703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45</w:t>
            </w:r>
            <w:r>
              <w:rPr>
                <w:rFonts w:asciiTheme="minorBidi" w:hAnsiTheme="minorBidi" w:cs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8D0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1A7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C69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438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868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0B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5C65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26778B" w14:paraId="162326F4" w14:textId="77777777" w:rsidTr="0026778B">
        <w:trPr>
          <w:trHeight w:val="152"/>
          <w:jc w:val="center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CF92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1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D7EC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684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D9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DD95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맑은 고딕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8B5A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맑은 고딕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B6AB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6FB9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EF7D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5BBD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35</w:t>
            </w:r>
            <w:r>
              <w:rPr>
                <w:rFonts w:asciiTheme="minorBidi" w:hAnsiTheme="minorBidi" w:cs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2685" w14:textId="77777777" w:rsidR="0026778B" w:rsidRDefault="0026778B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936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45</w:t>
            </w:r>
            <w:r>
              <w:rPr>
                <w:rFonts w:asciiTheme="minorBidi" w:hAnsiTheme="minorBidi" w:cs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F2F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AC5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2E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DCB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AC7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C8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B866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26778B" w14:paraId="6B157BA5" w14:textId="77777777" w:rsidTr="0026778B">
        <w:trPr>
          <w:trHeight w:val="173"/>
          <w:jc w:val="center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28E5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B34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n</w:t>
            </w:r>
            <w:r>
              <w:rPr>
                <w:rFonts w:ascii="Arial" w:eastAsia="맑은 고딕" w:hAnsi="Arial"/>
                <w:sz w:val="18"/>
                <w:lang w:eastAsia="zh-TW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AB3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43E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CB3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A03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AC5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1BD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AD3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550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66D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B92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8A0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C9E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153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62E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164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32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8F47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26778B" w14:paraId="0F0A64EE" w14:textId="77777777" w:rsidTr="0026778B">
        <w:trPr>
          <w:trHeight w:val="36"/>
          <w:jc w:val="center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5584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1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6412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EC7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61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EE8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B61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410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B8D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C22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5F4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41F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8D2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BE8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C40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DDE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158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6BA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F70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B012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26778B" w14:paraId="706FEBAF" w14:textId="77777777" w:rsidTr="0026778B">
        <w:trPr>
          <w:trHeight w:val="36"/>
          <w:jc w:val="center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AF64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1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5A42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620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8E6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891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0D6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E36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DEB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A73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EC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23E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82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E1A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D48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F0C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D32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9F5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E02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4B48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</w:tbl>
    <w:p w14:paraId="10B1934F" w14:textId="77777777" w:rsidR="0026778B" w:rsidRDefault="0026778B" w:rsidP="0026778B">
      <w:pPr>
        <w:rPr>
          <w:rFonts w:eastAsia="맑은 고딕"/>
          <w:lang w:eastAsia="ko-KR"/>
        </w:rPr>
      </w:pPr>
    </w:p>
    <w:p w14:paraId="076D058F" w14:textId="2CD68E2C" w:rsidR="0026778B" w:rsidRDefault="0026778B" w:rsidP="0026778B">
      <w:pPr>
        <w:pStyle w:val="3"/>
        <w:rPr>
          <w:rFonts w:eastAsia="굴림" w:cs="Arial"/>
          <w:szCs w:val="28"/>
          <w:lang w:eastAsia="en-US"/>
        </w:rPr>
      </w:pPr>
      <w:bookmarkStart w:id="464" w:name="_Toc135927828"/>
      <w:r>
        <w:t>6.40.3</w:t>
      </w:r>
      <w:r>
        <w:tab/>
      </w:r>
      <w:r>
        <w:rPr>
          <w:lang w:val="en-US" w:eastAsia="zh-CN"/>
        </w:rPr>
        <w:t>Co-existence studies</w:t>
      </w:r>
      <w:bookmarkEnd w:id="464"/>
    </w:p>
    <w:p w14:paraId="7C7AF9D7" w14:textId="77777777" w:rsidR="0026778B" w:rsidRDefault="0026778B" w:rsidP="0026778B">
      <w:pPr>
        <w:rPr>
          <w:lang w:eastAsia="ja-JP"/>
        </w:rPr>
      </w:pPr>
      <w:r>
        <w:rPr>
          <w:lang w:eastAsia="ja-JP"/>
        </w:rPr>
        <w:t xml:space="preserve">Based on co-existence studies of </w:t>
      </w:r>
      <w:r>
        <w:t>DC_71_</w:t>
      </w:r>
      <w:r>
        <w:rPr>
          <w:lang w:eastAsia="ja-JP"/>
        </w:rPr>
        <w:t>n77 and DC_71_n66, own Rx impact of the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band is the followings.</w:t>
      </w:r>
    </w:p>
    <w:p w14:paraId="14CFA478" w14:textId="77777777" w:rsidR="0026778B" w:rsidRDefault="0026778B" w:rsidP="0026778B">
      <w:pPr>
        <w:pStyle w:val="B1"/>
        <w:rPr>
          <w:lang w:eastAsia="ja-JP"/>
        </w:rPr>
      </w:pPr>
      <w:r>
        <w:rPr>
          <w:lang w:eastAsia="ja-JP"/>
        </w:rPr>
        <w:t xml:space="preserve">-    </w:t>
      </w:r>
      <w:r>
        <w:rPr>
          <w:lang w:eastAsia="ko-KR"/>
        </w:rPr>
        <w:t>3</w:t>
      </w:r>
      <w:r>
        <w:rPr>
          <w:vertAlign w:val="superscript"/>
          <w:lang w:eastAsia="ko-KR"/>
        </w:rPr>
        <w:t>rd</w:t>
      </w:r>
      <w:r>
        <w:rPr>
          <w:lang w:eastAsia="ja-JP"/>
        </w:rPr>
        <w:t xml:space="preserve"> and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DC_71_n77 uplink may fall into own Rx of band n66.</w:t>
      </w:r>
    </w:p>
    <w:p w14:paraId="7CE550B4" w14:textId="77777777" w:rsidR="0026778B" w:rsidRDefault="0026778B" w:rsidP="0026778B">
      <w:pPr>
        <w:pStyle w:val="B1"/>
        <w:rPr>
          <w:lang w:eastAsia="ja-JP"/>
        </w:rPr>
      </w:pPr>
      <w:r>
        <w:rPr>
          <w:lang w:eastAsia="ja-JP"/>
        </w:rPr>
        <w:t xml:space="preserve">-    </w:t>
      </w:r>
      <w:r>
        <w:rPr>
          <w:lang w:eastAsia="ko-KR"/>
        </w:rPr>
        <w:t>3</w:t>
      </w:r>
      <w:r>
        <w:rPr>
          <w:vertAlign w:val="superscript"/>
          <w:lang w:eastAsia="ko-KR"/>
        </w:rPr>
        <w:t>rd</w:t>
      </w:r>
      <w:r>
        <w:rPr>
          <w:lang w:eastAsia="ja-JP"/>
        </w:rPr>
        <w:t>,4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DC_71_n66 uplink may fall into own Rx of band n77.</w:t>
      </w:r>
    </w:p>
    <w:p w14:paraId="045603AD" w14:textId="4E0928DA" w:rsidR="0026778B" w:rsidRDefault="0026778B" w:rsidP="0026778B">
      <w:pPr>
        <w:pStyle w:val="3"/>
        <w:rPr>
          <w:rFonts w:cs="Arial"/>
          <w:szCs w:val="28"/>
          <w:lang w:eastAsia="en-US"/>
        </w:rPr>
      </w:pPr>
      <w:bookmarkStart w:id="465" w:name="_Toc135927829"/>
      <w:r>
        <w:t>6.40.4</w:t>
      </w:r>
      <w:r>
        <w:tab/>
      </w:r>
      <w:r>
        <w:rPr>
          <w:rFonts w:cs="Arial"/>
          <w:szCs w:val="28"/>
        </w:rPr>
        <w:t>∆TIB and ∆RIB values</w:t>
      </w:r>
      <w:bookmarkEnd w:id="465"/>
    </w:p>
    <w:p w14:paraId="72D7C81B" w14:textId="77777777" w:rsidR="0026778B" w:rsidRDefault="0026778B" w:rsidP="0026778B">
      <w:r>
        <w:rPr>
          <w:rFonts w:ascii="Arial" w:eastAsia="맑은 고딕" w:hAnsi="Arial"/>
          <w:sz w:val="18"/>
        </w:rPr>
        <w:t>For DC_71_n66-n77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reused from </w:t>
      </w:r>
      <w:r>
        <w:rPr>
          <w:rFonts w:ascii="Arial" w:hAnsi="Arial"/>
          <w:sz w:val="18"/>
          <w:lang w:val="x-none"/>
        </w:rPr>
        <w:t>DC_66_n71-n77</w:t>
      </w:r>
      <w:r>
        <w:rPr>
          <w:rFonts w:ascii="Arial" w:hAnsi="Arial"/>
          <w:sz w:val="18"/>
          <w:lang w:val="en-US"/>
        </w:rPr>
        <w:t xml:space="preserve"> and </w:t>
      </w:r>
      <w:r>
        <w:t>are given in the tables below.</w:t>
      </w:r>
    </w:p>
    <w:p w14:paraId="5B249FDB" w14:textId="6EB27327" w:rsidR="0026778B" w:rsidRDefault="0026778B" w:rsidP="0026778B">
      <w:pPr>
        <w:pStyle w:val="TH"/>
      </w:pPr>
      <w:r>
        <w:lastRenderedPageBreak/>
        <w:t xml:space="preserve">Table </w:t>
      </w:r>
      <w:r>
        <w:rPr>
          <w:lang w:eastAsia="ja-JP"/>
        </w:rPr>
        <w:t>6.40</w:t>
      </w:r>
      <w:r>
        <w:t>.</w:t>
      </w:r>
      <w:r>
        <w:rPr>
          <w:rFonts w:cs="Arial"/>
          <w:lang w:eastAsia="ja-JP"/>
        </w:rPr>
        <w:t>4</w:t>
      </w:r>
      <w:r>
        <w:t>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6778B" w14:paraId="325CA4E6" w14:textId="77777777" w:rsidTr="0026778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6BB4" w14:textId="77777777" w:rsidR="0026778B" w:rsidRDefault="0026778B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9561" w14:textId="77777777" w:rsidR="0026778B" w:rsidRDefault="0026778B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26778B" w14:paraId="787F12B1" w14:textId="77777777" w:rsidTr="0026778B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CC5F" w14:textId="77777777" w:rsidR="0026778B" w:rsidRDefault="0026778B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108F" w14:textId="77777777" w:rsidR="0026778B" w:rsidRDefault="0026778B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26778B" w14:paraId="01382DC9" w14:textId="77777777" w:rsidTr="0026778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FAD9" w14:textId="77777777" w:rsidR="0026778B" w:rsidRDefault="0026778B">
            <w:pPr>
              <w:pStyle w:val="TAC"/>
            </w:pPr>
            <w:r>
              <w:rPr>
                <w:rFonts w:eastAsia="SimSun"/>
                <w:lang w:eastAsia="zh-CN"/>
              </w:rPr>
              <w:t>DC_71_n66-n77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3C10" w14:textId="77777777" w:rsidR="0026778B" w:rsidRDefault="0026778B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F480" w14:textId="77777777" w:rsidR="0026778B" w:rsidRDefault="0026778B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9F4E" w14:textId="77777777" w:rsidR="0026778B" w:rsidRDefault="0026778B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26778B" w14:paraId="2AC1ABFC" w14:textId="77777777" w:rsidTr="0026778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1F35" w14:textId="77777777" w:rsidR="0026778B" w:rsidRDefault="0026778B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54570E05" w14:textId="77777777" w:rsidR="0026778B" w:rsidRDefault="0026778B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62EFB80A" w14:textId="77777777" w:rsidR="0026778B" w:rsidRDefault="0026778B" w:rsidP="0026778B">
      <w:pPr>
        <w:rPr>
          <w:rFonts w:eastAsia="MS Mincho"/>
          <w:lang w:val="en-US" w:eastAsia="en-US"/>
        </w:rPr>
      </w:pPr>
    </w:p>
    <w:p w14:paraId="21743B24" w14:textId="647AAFA2" w:rsidR="0026778B" w:rsidRDefault="0026778B" w:rsidP="006A6329">
      <w:pPr>
        <w:pStyle w:val="TH"/>
      </w:pPr>
      <w:r>
        <w:t xml:space="preserve">Table </w:t>
      </w:r>
      <w:r>
        <w:rPr>
          <w:lang w:eastAsia="ja-JP"/>
        </w:rPr>
        <w:t>6.40</w:t>
      </w:r>
      <w:r>
        <w:t>.</w:t>
      </w:r>
      <w:r>
        <w:rPr>
          <w:rFonts w:cs="Arial"/>
          <w:lang w:eastAsia="ja-JP"/>
        </w:rPr>
        <w:t>4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6778B" w14:paraId="6048251F" w14:textId="77777777" w:rsidTr="0026778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8FF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15C6" w14:textId="77777777" w:rsidR="0026778B" w:rsidRDefault="0026778B">
            <w:pPr>
              <w:pStyle w:val="TAH"/>
              <w:rPr>
                <w:rFonts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26778B" w14:paraId="3C20FD6C" w14:textId="77777777" w:rsidTr="0026778B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FF16" w14:textId="77777777" w:rsidR="0026778B" w:rsidRDefault="0026778B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CD42" w14:textId="77777777" w:rsidR="0026778B" w:rsidRDefault="0026778B">
            <w:pPr>
              <w:pStyle w:val="TAH"/>
              <w:rPr>
                <w:rFonts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26778B" w14:paraId="11F32C69" w14:textId="77777777" w:rsidTr="006A6329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E4AA" w14:textId="77777777" w:rsidR="0026778B" w:rsidRDefault="0026778B">
            <w:pPr>
              <w:pStyle w:val="TAC"/>
            </w:pPr>
            <w:r>
              <w:rPr>
                <w:rFonts w:eastAsia="맑은 고딕"/>
              </w:rPr>
              <w:t>DC_71_n66-n77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22BB" w14:textId="77777777" w:rsidR="0026778B" w:rsidRDefault="0026778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12A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B61C" w14:textId="77777777" w:rsidR="0026778B" w:rsidRDefault="002677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6778B" w14:paraId="56C26C25" w14:textId="77777777" w:rsidTr="0026778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82A0" w14:textId="77777777" w:rsidR="0026778B" w:rsidRDefault="0026778B">
            <w:pPr>
              <w:keepNext/>
              <w:keepLines/>
              <w:spacing w:after="0"/>
              <w:ind w:left="851" w:hanging="851"/>
              <w:rPr>
                <w:rFonts w:eastAsia="MS Mincho"/>
                <w:lang w:eastAsia="en-US"/>
              </w:rPr>
            </w:pPr>
            <w:r>
              <w:rPr>
                <w:rFonts w:ascii="Arial" w:hAnsi="Arial" w:cs="Arial"/>
                <w:sz w:val="18"/>
              </w:rPr>
              <w:t>NOTE 7:</w:t>
            </w:r>
            <w:r>
              <w:rPr>
                <w:rFonts w:ascii="Arial" w:hAnsi="Arial" w:cs="Arial"/>
                <w:sz w:val="18"/>
              </w:rPr>
              <w:tab/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23CEFCBC" w14:textId="77777777" w:rsidR="0026778B" w:rsidRDefault="0026778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7BBBBBF4" w14:textId="77777777" w:rsidR="0026778B" w:rsidRDefault="0026778B" w:rsidP="0026778B">
      <w:pPr>
        <w:rPr>
          <w:rFonts w:eastAsia="MS Mincho"/>
          <w:lang w:val="en-US" w:eastAsia="zh-CN"/>
        </w:rPr>
      </w:pPr>
    </w:p>
    <w:p w14:paraId="6C266AC9" w14:textId="50AD0FB0" w:rsidR="0026778B" w:rsidRDefault="0026778B" w:rsidP="0026778B">
      <w:pPr>
        <w:pStyle w:val="3"/>
        <w:rPr>
          <w:lang w:eastAsia="en-US"/>
        </w:rPr>
      </w:pPr>
      <w:bookmarkStart w:id="466" w:name="_Toc135927830"/>
      <w:r>
        <w:t>6.40.5</w:t>
      </w:r>
      <w:r>
        <w:tab/>
      </w:r>
      <w:r>
        <w:rPr>
          <w:lang w:val="en-US" w:eastAsia="zh-CN"/>
        </w:rPr>
        <w:t>MSD requirements</w:t>
      </w:r>
      <w:bookmarkEnd w:id="466"/>
    </w:p>
    <w:p w14:paraId="18DB97A2" w14:textId="77777777" w:rsidR="0026778B" w:rsidRDefault="0026778B" w:rsidP="0026778B"/>
    <w:p w14:paraId="3B54EA02" w14:textId="3AFBBC3C" w:rsidR="0026778B" w:rsidRDefault="0026778B" w:rsidP="006A6329">
      <w:r>
        <w:t xml:space="preserve">Table </w:t>
      </w:r>
      <w:r>
        <w:rPr>
          <w:rFonts w:eastAsia="SimSun"/>
        </w:rPr>
        <w:t>6.40.5</w:t>
      </w:r>
      <w:r>
        <w:t>-1 lists the MSD required for the dual connectivity configuration for the cases that IMD interference fall into the own 3</w:t>
      </w:r>
      <w:r>
        <w:rPr>
          <w:vertAlign w:val="superscript"/>
        </w:rPr>
        <w:t>rd</w:t>
      </w:r>
      <w:r>
        <w:t xml:space="preserve"> Rx frequency band. The MSD values for </w:t>
      </w:r>
      <w:r>
        <w:rPr>
          <w:lang w:eastAsia="fi-FI"/>
        </w:rPr>
        <w:t xml:space="preserve">CA_n66-n71-n77 </w:t>
      </w:r>
      <w:r>
        <w:t>are reused.</w:t>
      </w:r>
    </w:p>
    <w:p w14:paraId="43A2257E" w14:textId="77777777" w:rsidR="0026778B" w:rsidRDefault="0026778B" w:rsidP="006A6329"/>
    <w:p w14:paraId="3E8539A7" w14:textId="2D0442F6" w:rsidR="0026778B" w:rsidRDefault="0026778B" w:rsidP="0026778B">
      <w:pPr>
        <w:pStyle w:val="TH"/>
        <w:rPr>
          <w:rFonts w:cs="Arial"/>
        </w:rPr>
      </w:pPr>
      <w:r>
        <w:rPr>
          <w:rFonts w:cs="Arial"/>
        </w:rPr>
        <w:t>Table 6.40.5-1: MSD for the DC configuration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6"/>
        <w:gridCol w:w="960"/>
        <w:gridCol w:w="964"/>
        <w:gridCol w:w="960"/>
        <w:gridCol w:w="960"/>
        <w:gridCol w:w="977"/>
        <w:gridCol w:w="1057"/>
      </w:tblGrid>
      <w:tr w:rsidR="0026778B" w14:paraId="0C53761F" w14:textId="77777777" w:rsidTr="0026778B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7E35" w14:textId="77777777" w:rsidR="0026778B" w:rsidRDefault="0026778B">
            <w:pPr>
              <w:pStyle w:val="TAH"/>
            </w:pPr>
            <w:r>
              <w:t>NR or E-UTRA Band / Channel bandwidth / NRB / MSD</w:t>
            </w:r>
          </w:p>
        </w:tc>
      </w:tr>
      <w:tr w:rsidR="0026778B" w14:paraId="40AB56F8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45F2" w14:textId="77777777" w:rsidR="0026778B" w:rsidRDefault="0026778B">
            <w:pPr>
              <w:pStyle w:val="TAH"/>
            </w:pPr>
            <w:r>
              <w:t>EN-DC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4814" w14:textId="77777777" w:rsidR="0026778B" w:rsidRDefault="0026778B">
            <w:pPr>
              <w:pStyle w:val="TAH"/>
            </w:pPr>
            <w:r>
              <w:t>EUTRA / 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0825" w14:textId="77777777" w:rsidR="0026778B" w:rsidRDefault="0026778B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6E52" w14:textId="77777777" w:rsidR="0026778B" w:rsidRDefault="0026778B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3BCB" w14:textId="77777777" w:rsidR="0026778B" w:rsidRDefault="0026778B">
            <w:pPr>
              <w:pStyle w:val="TAH"/>
            </w:pPr>
            <w:r>
              <w:t>UL</w:t>
            </w:r>
          </w:p>
          <w:p w14:paraId="3575CC43" w14:textId="77777777" w:rsidR="0026778B" w:rsidRDefault="0026778B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0760" w14:textId="77777777" w:rsidR="0026778B" w:rsidRDefault="0026778B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A9F7" w14:textId="77777777" w:rsidR="0026778B" w:rsidRDefault="0026778B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5C7F" w14:textId="77777777" w:rsidR="0026778B" w:rsidRDefault="0026778B">
            <w:pPr>
              <w:pStyle w:val="TAH"/>
            </w:pPr>
            <w:r>
              <w:t>IMD order</w:t>
            </w:r>
          </w:p>
        </w:tc>
      </w:tr>
      <w:tr w:rsidR="0026778B" w14:paraId="2F6B3080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431F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DC_71A_n66A-n77A </w:t>
            </w:r>
          </w:p>
          <w:p w14:paraId="556DFB0B" w14:textId="77777777" w:rsidR="0026778B" w:rsidRDefault="0026778B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A9D0" w14:textId="77777777" w:rsidR="0026778B" w:rsidRDefault="0026778B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8215" w14:textId="77777777" w:rsidR="0026778B" w:rsidRDefault="0026778B">
            <w:pPr>
              <w:pStyle w:val="TAC"/>
              <w:rPr>
                <w:rFonts w:eastAsia="MS Mincho" w:cs="Arial"/>
                <w:lang w:eastAsia="ko-KR"/>
              </w:rPr>
            </w:pPr>
            <w:r>
              <w:t>668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1A4C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B811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31BA" w14:textId="77777777" w:rsidR="0026778B" w:rsidRDefault="0026778B">
            <w:pPr>
              <w:pStyle w:val="TAC"/>
              <w:rPr>
                <w:lang w:eastAsia="en-US"/>
              </w:rPr>
            </w:pPr>
            <w:r>
              <w:rPr>
                <w:color w:val="000000"/>
                <w:lang w:val="en-US" w:eastAsia="zh-CN"/>
              </w:rPr>
              <w:t>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8655" w14:textId="77777777" w:rsidR="0026778B" w:rsidRDefault="0026778B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5BF3" w14:textId="77777777" w:rsidR="0026778B" w:rsidRDefault="0026778B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26778B" w14:paraId="6F04766C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07352" w14:textId="77777777" w:rsidR="0026778B" w:rsidRDefault="0026778B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DBF1" w14:textId="77777777" w:rsidR="0026778B" w:rsidRDefault="0026778B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8D83" w14:textId="77777777" w:rsidR="0026778B" w:rsidRDefault="0026778B">
            <w:pPr>
              <w:pStyle w:val="TAC"/>
              <w:rPr>
                <w:rFonts w:eastAsia="MS Mincho" w:cs="Arial"/>
                <w:lang w:eastAsia="ko-KR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8FB7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3102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BED0" w14:textId="77777777" w:rsidR="0026778B" w:rsidRDefault="0026778B">
            <w:pPr>
              <w:pStyle w:val="TAC"/>
              <w:rPr>
                <w:lang w:eastAsia="en-US"/>
              </w:rPr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2E65" w14:textId="77777777" w:rsidR="0026778B" w:rsidRDefault="0026778B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A3D8" w14:textId="77777777" w:rsidR="0026778B" w:rsidRDefault="0026778B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26778B" w14:paraId="67EB8E3A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00F16" w14:textId="77777777" w:rsidR="0026778B" w:rsidRDefault="0026778B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9097" w14:textId="77777777" w:rsidR="0026778B" w:rsidRDefault="0026778B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C347" w14:textId="77777777" w:rsidR="0026778B" w:rsidRDefault="0026778B">
            <w:pPr>
              <w:pStyle w:val="TAC"/>
              <w:rPr>
                <w:rFonts w:eastAsia="MS Mincho" w:cs="Arial"/>
                <w:lang w:eastAsia="ko-KR"/>
              </w:rPr>
            </w:pPr>
            <w:r>
              <w:t>4108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4D23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2974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3D01" w14:textId="77777777" w:rsidR="0026778B" w:rsidRDefault="0026778B">
            <w:pPr>
              <w:pStyle w:val="TAC"/>
              <w:rPr>
                <w:lang w:eastAsia="en-US"/>
              </w:rPr>
            </w:pPr>
            <w:r>
              <w:t>4108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1E90" w14:textId="77777777" w:rsidR="0026778B" w:rsidRDefault="0026778B">
            <w:pPr>
              <w:pStyle w:val="TAC"/>
              <w:rPr>
                <w:rFonts w:cs="Arial"/>
              </w:rPr>
            </w:pPr>
            <w:r>
              <w:t>15.9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53ED" w14:textId="77777777" w:rsidR="0026778B" w:rsidRDefault="0026778B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t>IMD3</w:t>
            </w:r>
            <w:r>
              <w:rPr>
                <w:vertAlign w:val="superscript"/>
              </w:rPr>
              <w:t>4,9,11</w:t>
            </w:r>
          </w:p>
        </w:tc>
      </w:tr>
      <w:tr w:rsidR="0026778B" w14:paraId="7BD3C8D0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C2CD2" w14:textId="77777777" w:rsidR="0026778B" w:rsidRDefault="0026778B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67C2" w14:textId="77777777" w:rsidR="0026778B" w:rsidRDefault="002677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2D6E" w14:textId="77777777" w:rsidR="0026778B" w:rsidRDefault="0026778B">
            <w:pPr>
              <w:pStyle w:val="TAC"/>
              <w:rPr>
                <w:lang w:eastAsia="en-US"/>
              </w:rPr>
            </w:pPr>
            <w:r>
              <w:rPr>
                <w:color w:val="000000"/>
                <w:lang w:val="en-US"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B865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AF97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16D7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E78F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E4C" w14:textId="77777777" w:rsidR="0026778B" w:rsidRDefault="0026778B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26778B" w14:paraId="3BDFAE3F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BBE0A" w14:textId="77777777" w:rsidR="0026778B" w:rsidRDefault="0026778B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3D74" w14:textId="77777777" w:rsidR="0026778B" w:rsidRDefault="002677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7159" w14:textId="77777777" w:rsidR="0026778B" w:rsidRDefault="0026778B">
            <w:pPr>
              <w:pStyle w:val="TAC"/>
              <w:rPr>
                <w:lang w:eastAsia="en-US"/>
              </w:rPr>
            </w:pPr>
            <w:r>
              <w:rPr>
                <w:color w:val="000000"/>
                <w:lang w:val="en-US" w:eastAsia="zh-CN"/>
              </w:rPr>
              <w:t>1750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0D85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64E8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FDF6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8C81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15.5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E4F1" w14:textId="77777777" w:rsidR="0026778B" w:rsidRDefault="0026778B">
            <w:pPr>
              <w:pStyle w:val="TAC"/>
            </w:pPr>
            <w:r>
              <w:t>IMD3</w:t>
            </w:r>
            <w:r>
              <w:rPr>
                <w:vertAlign w:val="superscript"/>
              </w:rPr>
              <w:t>9,11</w:t>
            </w:r>
          </w:p>
        </w:tc>
      </w:tr>
      <w:tr w:rsidR="0026778B" w14:paraId="5BB1F025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6AD0" w14:textId="77777777" w:rsidR="0026778B" w:rsidRDefault="0026778B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671C" w14:textId="77777777" w:rsidR="0026778B" w:rsidRDefault="002677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63D4" w14:textId="77777777" w:rsidR="0026778B" w:rsidRDefault="0026778B">
            <w:pPr>
              <w:pStyle w:val="TAC"/>
              <w:rPr>
                <w:lang w:eastAsia="en-US"/>
              </w:rPr>
            </w:pPr>
            <w:r>
              <w:rPr>
                <w:color w:val="000000"/>
                <w:lang w:val="en-US"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A0DE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5137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B2C1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3530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4EAF" w14:textId="77777777" w:rsidR="0026778B" w:rsidRDefault="0026778B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6EBC" w14:textId="77777777" w:rsidR="0026778B" w:rsidRDefault="0026778B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26778B" w14:paraId="792C4460" w14:textId="77777777" w:rsidTr="0026778B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B114" w14:textId="77777777" w:rsidR="0026778B" w:rsidRDefault="0026778B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1CD42CDA" w14:textId="77777777" w:rsidR="0026778B" w:rsidRDefault="0026778B">
            <w:pPr>
              <w:pStyle w:val="TAN"/>
              <w:rPr>
                <w:lang w:eastAsia="ja-JP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IMD4 also which MSD is not specified.</w:t>
            </w:r>
          </w:p>
          <w:p w14:paraId="12C95FD8" w14:textId="77777777" w:rsidR="0026778B" w:rsidRDefault="0026778B">
            <w:pPr>
              <w:pStyle w:val="TAN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11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szCs w:val="18"/>
                <w:lang w:eastAsia="ja-JP"/>
              </w:rP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 w14:paraId="526EA13B" w14:textId="77777777" w:rsidR="0026778B" w:rsidRDefault="0026778B">
            <w:pPr>
              <w:pStyle w:val="TAN"/>
              <w:rPr>
                <w:lang w:eastAsia="ja-JP"/>
              </w:rPr>
            </w:pPr>
          </w:p>
        </w:tc>
      </w:tr>
    </w:tbl>
    <w:p w14:paraId="77748ED0" w14:textId="15411D81" w:rsidR="0026778B" w:rsidRDefault="0026778B" w:rsidP="0026778B">
      <w:pPr>
        <w:pStyle w:val="2"/>
      </w:pPr>
      <w:bookmarkStart w:id="467" w:name="_Toc135927831"/>
      <w:r>
        <w:t>6.41</w:t>
      </w:r>
      <w:r>
        <w:tab/>
      </w:r>
      <w:r>
        <w:rPr>
          <w:rFonts w:eastAsia="SimSun"/>
          <w:lang w:eastAsia="zh-CN"/>
        </w:rPr>
        <w:t>DC_2_n12-n77</w:t>
      </w:r>
      <w:bookmarkEnd w:id="467"/>
    </w:p>
    <w:p w14:paraId="4D97C86F" w14:textId="420FD257" w:rsidR="0026778B" w:rsidRDefault="0026778B" w:rsidP="0026778B">
      <w:pPr>
        <w:pStyle w:val="3"/>
      </w:pPr>
      <w:bookmarkStart w:id="468" w:name="_Toc135927832"/>
      <w:r>
        <w:t>6.41.1</w:t>
      </w:r>
      <w:r>
        <w:tab/>
      </w:r>
      <w:r>
        <w:rPr>
          <w:lang w:val="en-US" w:eastAsia="zh-CN"/>
        </w:rPr>
        <w:t>Operating bands for DC</w:t>
      </w:r>
      <w:bookmarkEnd w:id="468"/>
    </w:p>
    <w:p w14:paraId="52F1225D" w14:textId="03D46567" w:rsidR="0026778B" w:rsidRDefault="0026778B" w:rsidP="0026778B">
      <w:pPr>
        <w:pStyle w:val="TH"/>
        <w:rPr>
          <w:rFonts w:eastAsia="맑은 고딕"/>
          <w:lang w:eastAsia="ja-JP"/>
        </w:rPr>
      </w:pPr>
      <w:r>
        <w:rPr>
          <w:rFonts w:eastAsia="맑은 고딕"/>
        </w:rPr>
        <w:t>Table 6.41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-1: LTE 1 band DL/1UL + NR 2 bands DL/1UL DC operating bands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26778B" w14:paraId="6AA1ACA3" w14:textId="77777777" w:rsidTr="0026778B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340A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0679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A3B8E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B8A21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0222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Duplex Mode</w:t>
            </w:r>
          </w:p>
        </w:tc>
      </w:tr>
      <w:tr w:rsidR="0026778B" w14:paraId="3202FDBD" w14:textId="77777777" w:rsidTr="0026778B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E4B2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67B0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C1C7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A611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AB8B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26778B" w14:paraId="69601C54" w14:textId="77777777" w:rsidTr="0026778B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1A72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58A3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3B29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547C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>
              <w:rPr>
                <w:rFonts w:ascii="Arial" w:eastAsia="맑은 고딕" w:hAnsi="Arial" w:cs="Arial"/>
                <w:b/>
                <w:sz w:val="18"/>
              </w:rPr>
              <w:t>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DL_low</w:t>
            </w:r>
            <w:r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>
              <w:rPr>
                <w:rFonts w:ascii="Arial" w:eastAsia="맑은 고딕" w:hAnsi="Arial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E28D" w14:textId="77777777" w:rsidR="0026778B" w:rsidRDefault="0026778B">
            <w:pPr>
              <w:spacing w:after="0"/>
              <w:rPr>
                <w:rFonts w:ascii="Arial" w:eastAsia="맑은 고딕" w:hAnsi="Arial" w:cs="Arial"/>
                <w:b/>
                <w:sz w:val="18"/>
                <w:lang w:eastAsia="en-US"/>
              </w:rPr>
            </w:pPr>
          </w:p>
        </w:tc>
      </w:tr>
      <w:tr w:rsidR="0026778B" w14:paraId="1B9FAF5E" w14:textId="77777777" w:rsidTr="0026778B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ABF1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</w:rPr>
              <w:t>DC_2_n12-n77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05D4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8895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1850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8B8D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8EBE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1910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E5DD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 xml:space="preserve">1930 </w:t>
            </w:r>
            <w:r>
              <w:rPr>
                <w:rFonts w:ascii="Arial" w:eastAsia="맑은 고딕" w:hAnsi="Arial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3D22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FFC5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1990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E7CF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FDD</w:t>
            </w:r>
          </w:p>
        </w:tc>
      </w:tr>
      <w:tr w:rsidR="0026778B" w14:paraId="75514995" w14:textId="77777777" w:rsidTr="0026778B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6158" w14:textId="77777777" w:rsidR="0026778B" w:rsidRDefault="0026778B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4FA7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759D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699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C77F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4D91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716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AC62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729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1D6B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686B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746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7C7C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F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>DD</w:t>
            </w:r>
          </w:p>
        </w:tc>
      </w:tr>
      <w:tr w:rsidR="0026778B" w14:paraId="4C8444C5" w14:textId="77777777" w:rsidTr="0026778B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BD3C" w14:textId="77777777" w:rsidR="0026778B" w:rsidRDefault="0026778B">
            <w:pPr>
              <w:spacing w:after="0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740C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D49D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6639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74B8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92C8" w14:textId="77777777" w:rsidR="0026778B" w:rsidRDefault="0026778B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D79F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EE38" w14:textId="77777777" w:rsidR="0026778B" w:rsidRDefault="0026778B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CC6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ko-KR"/>
              </w:rPr>
              <w:t>TDD</w:t>
            </w:r>
          </w:p>
        </w:tc>
      </w:tr>
    </w:tbl>
    <w:p w14:paraId="094F264B" w14:textId="77777777" w:rsidR="0026778B" w:rsidRDefault="0026778B" w:rsidP="006A6329">
      <w:pPr>
        <w:rPr>
          <w:rFonts w:eastAsia="맑은 고딕"/>
          <w:lang w:eastAsia="en-US"/>
        </w:rPr>
      </w:pPr>
    </w:p>
    <w:p w14:paraId="3C7CADDD" w14:textId="2B5178E7" w:rsidR="0026778B" w:rsidRDefault="0026778B" w:rsidP="0026778B">
      <w:pPr>
        <w:pStyle w:val="TH"/>
        <w:rPr>
          <w:rFonts w:eastAsia="맑은 고딕"/>
        </w:rPr>
      </w:pPr>
      <w:r>
        <w:rPr>
          <w:rFonts w:eastAsia="맑은 고딕"/>
        </w:rPr>
        <w:t>Table 6.41</w:t>
      </w:r>
      <w:r>
        <w:rPr>
          <w:rFonts w:eastAsia="맑은 고딕"/>
          <w:lang w:val="en-US"/>
        </w:rPr>
        <w:t>.1</w:t>
      </w:r>
      <w:r>
        <w:rPr>
          <w:rFonts w:eastAsia="맑은 고딕"/>
        </w:rPr>
        <w:t>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6778B" w14:paraId="71C59479" w14:textId="77777777" w:rsidTr="0026778B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CDFB" w14:textId="77777777" w:rsidR="0026778B" w:rsidRDefault="0026778B">
            <w:pPr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69B8CFBA" w14:textId="77777777" w:rsidR="0026778B" w:rsidRDefault="0026778B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FF97" w14:textId="77777777" w:rsidR="0026778B" w:rsidRDefault="0026778B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14:paraId="6B2B28B5" w14:textId="77777777" w:rsidR="0026778B" w:rsidRDefault="0026778B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</w:tc>
      </w:tr>
      <w:tr w:rsidR="0026778B" w14:paraId="384792CB" w14:textId="77777777" w:rsidTr="0026778B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DDD56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DC_2A_n12A-n77A </w:t>
            </w:r>
          </w:p>
          <w:p w14:paraId="304FA19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C06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 w14:paraId="309DFEE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DC_2A_n12A</w:t>
            </w:r>
          </w:p>
        </w:tc>
      </w:tr>
    </w:tbl>
    <w:p w14:paraId="2CD75129" w14:textId="77777777" w:rsidR="0026778B" w:rsidRDefault="0026778B" w:rsidP="0026778B">
      <w:pPr>
        <w:rPr>
          <w:rFonts w:eastAsia="MS Mincho"/>
          <w:lang w:val="en-US" w:eastAsia="en-US"/>
        </w:rPr>
      </w:pPr>
    </w:p>
    <w:p w14:paraId="5B515C72" w14:textId="36E22FC0" w:rsidR="0026778B" w:rsidRDefault="0026778B" w:rsidP="0026778B">
      <w:pPr>
        <w:pStyle w:val="3"/>
        <w:rPr>
          <w:rFonts w:cs="Arial"/>
          <w:szCs w:val="28"/>
        </w:rPr>
      </w:pPr>
      <w:bookmarkStart w:id="469" w:name="_Toc135927833"/>
      <w:r>
        <w:t>6.41.2</w:t>
      </w:r>
      <w:r>
        <w:tab/>
      </w:r>
      <w:r>
        <w:rPr>
          <w:lang w:eastAsia="zh-CN"/>
        </w:rPr>
        <w:t xml:space="preserve">Channel bandwidths per operating band for </w:t>
      </w:r>
      <w:r>
        <w:rPr>
          <w:lang w:eastAsia="ja-JP"/>
        </w:rPr>
        <w:t>DC</w:t>
      </w:r>
      <w:bookmarkEnd w:id="469"/>
    </w:p>
    <w:p w14:paraId="5B54775A" w14:textId="4CD55DCC" w:rsidR="0026778B" w:rsidRDefault="0026778B" w:rsidP="0026778B">
      <w:pPr>
        <w:pStyle w:val="TH"/>
        <w:rPr>
          <w:rFonts w:eastAsia="Yu Mincho"/>
          <w:sz w:val="28"/>
          <w:szCs w:val="28"/>
          <w:lang w:eastAsia="ja-JP"/>
        </w:rPr>
      </w:pPr>
      <w:r>
        <w:rPr>
          <w:rFonts w:eastAsia="맑은 고딕"/>
        </w:rPr>
        <w:t>Table 6.41</w:t>
      </w:r>
      <w:r>
        <w:rPr>
          <w:rFonts w:eastAsia="맑은 고딕"/>
          <w:lang w:val="en-US"/>
        </w:rPr>
        <w:t>.2</w:t>
      </w:r>
      <w:r>
        <w:rPr>
          <w:rFonts w:eastAsia="맑은 고딕"/>
        </w:rPr>
        <w:t>-1: Supported bandwidths per DC band combination of LTE 1DL/1UL + NR 2DL/1UL</w:t>
      </w:r>
    </w:p>
    <w:tbl>
      <w:tblPr>
        <w:tblW w:w="11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801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26778B" w14:paraId="1D7A47E9" w14:textId="77777777" w:rsidTr="0026778B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DCA" w14:textId="77777777" w:rsidR="0026778B" w:rsidRDefault="0026778B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4CE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DC</w:t>
            </w:r>
            <w:r>
              <w:rPr>
                <w:rFonts w:ascii="Arial" w:eastAsia="맑은 고딕" w:hAnsi="Arial"/>
                <w:b/>
                <w:sz w:val="18"/>
              </w:rPr>
              <w:t xml:space="preserve"> operating / channel bandwidth</w:t>
            </w:r>
          </w:p>
        </w:tc>
      </w:tr>
      <w:tr w:rsidR="0026778B" w14:paraId="40AC9007" w14:textId="77777777" w:rsidTr="0026778B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712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 xml:space="preserve">E-UTRA 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>and NR DC</w:t>
            </w:r>
            <w:r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2E1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E-UTRA</w:t>
            </w:r>
            <w:r>
              <w:rPr>
                <w:rFonts w:ascii="Arial" w:eastAsia="맑은 고딕" w:hAnsi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eastAsia="맑은 고딕" w:hAnsi="Arial"/>
                <w:b/>
                <w:sz w:val="18"/>
              </w:rP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3B9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Subcarrier spacing</w:t>
            </w:r>
          </w:p>
          <w:p w14:paraId="5D7DE6D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E84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</w:t>
            </w:r>
          </w:p>
          <w:p w14:paraId="2A93BBC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F46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</w:t>
            </w:r>
          </w:p>
          <w:p w14:paraId="6086BEF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185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15</w:t>
            </w:r>
          </w:p>
          <w:p w14:paraId="1765003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682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20</w:t>
            </w:r>
          </w:p>
          <w:p w14:paraId="0E961A5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B58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25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9C1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30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1AB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7532661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A15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50</w:t>
            </w:r>
          </w:p>
          <w:p w14:paraId="602E0D4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16A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60</w:t>
            </w:r>
          </w:p>
          <w:p w14:paraId="21314DB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6CC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70</w:t>
            </w:r>
          </w:p>
          <w:p w14:paraId="08D9163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DC7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80</w:t>
            </w:r>
          </w:p>
          <w:p w14:paraId="05FAC7C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E60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>
              <w:rPr>
                <w:rFonts w:ascii="Arial" w:eastAsia="맑은 고딕" w:hAnsi="Arial"/>
                <w:b/>
                <w:sz w:val="18"/>
                <w:lang w:eastAsia="zh-TW"/>
              </w:rPr>
              <w:t>90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88B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en-US"/>
              </w:rPr>
            </w:pPr>
            <w:r>
              <w:rPr>
                <w:rFonts w:ascii="Arial" w:eastAsia="맑은 고딕" w:hAnsi="Arial"/>
                <w:b/>
                <w:sz w:val="18"/>
                <w:lang w:eastAsia="ja-JP"/>
              </w:rPr>
              <w:t>100</w:t>
            </w:r>
            <w:r>
              <w:rPr>
                <w:rFonts w:ascii="Arial" w:eastAsia="맑은 고딕" w:hAnsi="Arial"/>
                <w:b/>
                <w:sz w:val="18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5C0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Maximum aggregated bandwidth</w:t>
            </w:r>
          </w:p>
          <w:p w14:paraId="66A7712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>
              <w:rPr>
                <w:rFonts w:ascii="Arial" w:eastAsia="맑은 고딕" w:hAnsi="Arial"/>
                <w:b/>
                <w:sz w:val="18"/>
              </w:rPr>
              <w:t>[MHz]</w:t>
            </w:r>
          </w:p>
        </w:tc>
      </w:tr>
      <w:tr w:rsidR="0026778B" w14:paraId="11C6D547" w14:textId="77777777" w:rsidTr="0026778B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327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DC_2A_n12A-n77A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60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178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90F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638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BA1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BBF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AB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9A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212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F14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78D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1C4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53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DB0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B2C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385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135</w:t>
            </w:r>
          </w:p>
        </w:tc>
      </w:tr>
      <w:tr w:rsidR="0026778B" w14:paraId="652D5F70" w14:textId="77777777" w:rsidTr="0026778B">
        <w:trPr>
          <w:trHeight w:val="152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AC95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94E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n12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A51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DD5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en-US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447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737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FEE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361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D75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AC3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12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6E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A9E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425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A0C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EE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EE57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26778B" w14:paraId="1D504FC6" w14:textId="77777777" w:rsidTr="0026778B">
        <w:trPr>
          <w:trHeight w:val="152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31BE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08A3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1B0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04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640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70B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B9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4F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976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011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803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5B9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0CF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3AA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5FC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3A5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0387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26778B" w14:paraId="2BDA30A8" w14:textId="77777777" w:rsidTr="0026778B">
        <w:trPr>
          <w:trHeight w:val="173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30FA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BCB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n</w:t>
            </w:r>
            <w:r>
              <w:rPr>
                <w:rFonts w:ascii="Arial" w:eastAsia="맑은 고딕" w:hAnsi="Arial"/>
                <w:sz w:val="18"/>
                <w:lang w:eastAsia="zh-TW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8BEB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AA5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6C28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011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936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60A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353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5D5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BA4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051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3DC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A8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CD0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AD2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DC60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26778B" w14:paraId="7E6BC4B8" w14:textId="77777777" w:rsidTr="0026778B">
        <w:trPr>
          <w:trHeight w:val="36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7871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77F7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34B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A2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084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FC9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BED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085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8B7C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FA9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992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3C8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7B9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BEA0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BC24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9DD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6A54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26778B" w14:paraId="06A6A903" w14:textId="77777777" w:rsidTr="0026778B">
        <w:trPr>
          <w:trHeight w:val="36"/>
          <w:jc w:val="center"/>
        </w:trPr>
        <w:tc>
          <w:tcPr>
            <w:tcW w:w="12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CD7E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1DFD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3C3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DA2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4D6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5C9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C85A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0B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92E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F676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C7D7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34B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E70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1199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DF71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C91D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6049" w14:textId="77777777" w:rsidR="0026778B" w:rsidRDefault="0026778B">
            <w:pPr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</w:tbl>
    <w:p w14:paraId="42AE9F6C" w14:textId="77777777" w:rsidR="0026778B" w:rsidRDefault="0026778B" w:rsidP="0026778B">
      <w:pPr>
        <w:rPr>
          <w:rFonts w:eastAsia="맑은 고딕"/>
          <w:lang w:eastAsia="ko-KR"/>
        </w:rPr>
      </w:pPr>
    </w:p>
    <w:p w14:paraId="4026C914" w14:textId="276FC6CE" w:rsidR="0026778B" w:rsidRDefault="0026778B" w:rsidP="0026778B">
      <w:pPr>
        <w:pStyle w:val="3"/>
        <w:rPr>
          <w:rFonts w:eastAsia="굴림" w:cs="Arial"/>
          <w:szCs w:val="28"/>
          <w:lang w:eastAsia="en-US"/>
        </w:rPr>
      </w:pPr>
      <w:bookmarkStart w:id="470" w:name="_Toc135927834"/>
      <w:r>
        <w:t>6.41.3</w:t>
      </w:r>
      <w:r>
        <w:tab/>
      </w:r>
      <w:r>
        <w:rPr>
          <w:lang w:val="en-US" w:eastAsia="zh-CN"/>
        </w:rPr>
        <w:t>Co-existence studies</w:t>
      </w:r>
      <w:bookmarkEnd w:id="470"/>
    </w:p>
    <w:p w14:paraId="2AFCCBC0" w14:textId="77777777" w:rsidR="0026778B" w:rsidRDefault="0026778B" w:rsidP="0026778B">
      <w:pPr>
        <w:rPr>
          <w:lang w:eastAsia="ja-JP"/>
        </w:rPr>
      </w:pPr>
      <w:r>
        <w:rPr>
          <w:lang w:eastAsia="ja-JP"/>
        </w:rPr>
        <w:t xml:space="preserve">Based on co-existence studies of </w:t>
      </w:r>
      <w:r>
        <w:t>DC_2_</w:t>
      </w:r>
      <w:r>
        <w:rPr>
          <w:lang w:eastAsia="ja-JP"/>
        </w:rPr>
        <w:t>n77 and DC_2_n12, own Rx impact of the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band is the followings.</w:t>
      </w:r>
    </w:p>
    <w:p w14:paraId="3F21432A" w14:textId="77777777" w:rsidR="0026778B" w:rsidRDefault="0026778B" w:rsidP="0026778B">
      <w:pPr>
        <w:pStyle w:val="B1"/>
        <w:rPr>
          <w:rFonts w:eastAsia="맑은 고딕"/>
          <w:lang w:eastAsia="ko-KR"/>
        </w:rPr>
      </w:pPr>
      <w:r>
        <w:rPr>
          <w:lang w:eastAsia="ja-JP"/>
        </w:rPr>
        <w:t xml:space="preserve">-    </w:t>
      </w:r>
      <w:r>
        <w:rPr>
          <w:lang w:eastAsia="ko-KR"/>
        </w:rPr>
        <w:t>3</w:t>
      </w:r>
      <w:r>
        <w:rPr>
          <w:vertAlign w:val="superscript"/>
          <w:lang w:eastAsia="ko-KR"/>
        </w:rPr>
        <w:t>rd</w:t>
      </w:r>
      <w:r>
        <w:rPr>
          <w:lang w:eastAsia="ja-JP"/>
        </w:rPr>
        <w:t>,4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DC_2_n12 uplink may fall into own Rx of band n77.</w:t>
      </w:r>
    </w:p>
    <w:p w14:paraId="7A1A87DB" w14:textId="6A0CD2AD" w:rsidR="0026778B" w:rsidRDefault="0026778B" w:rsidP="0026778B">
      <w:pPr>
        <w:pStyle w:val="3"/>
        <w:rPr>
          <w:rFonts w:eastAsia="굴림" w:cs="Arial"/>
          <w:szCs w:val="28"/>
          <w:lang w:eastAsia="en-US"/>
        </w:rPr>
      </w:pPr>
      <w:bookmarkStart w:id="471" w:name="_Toc135927835"/>
      <w:r>
        <w:t>6.41.4</w:t>
      </w:r>
      <w:r>
        <w:tab/>
      </w:r>
      <w:r>
        <w:rPr>
          <w:rFonts w:cs="Arial"/>
          <w:szCs w:val="28"/>
        </w:rPr>
        <w:t>∆TIB and ∆RIB values</w:t>
      </w:r>
      <w:bookmarkEnd w:id="471"/>
    </w:p>
    <w:p w14:paraId="66DAE873" w14:textId="77777777" w:rsidR="0026778B" w:rsidRDefault="0026778B" w:rsidP="0026778B">
      <w:r>
        <w:rPr>
          <w:rFonts w:ascii="Arial" w:eastAsia="맑은 고딕" w:hAnsi="Arial"/>
          <w:sz w:val="18"/>
        </w:rPr>
        <w:t>For DC_2_n12-n77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reused from </w:t>
      </w:r>
      <w:r>
        <w:rPr>
          <w:rFonts w:ascii="Arial" w:eastAsia="맑은 고딕" w:hAnsi="Arial"/>
          <w:sz w:val="18"/>
        </w:rPr>
        <w:t xml:space="preserve">DC_2-12_n77 and </w:t>
      </w:r>
      <w:r>
        <w:t>are given in the tables below.</w:t>
      </w:r>
    </w:p>
    <w:p w14:paraId="77146269" w14:textId="7A8F57DC" w:rsidR="0026778B" w:rsidRDefault="0026778B" w:rsidP="0026778B">
      <w:pPr>
        <w:pStyle w:val="TH"/>
      </w:pPr>
      <w:r>
        <w:t xml:space="preserve">Table </w:t>
      </w:r>
      <w:r>
        <w:rPr>
          <w:lang w:eastAsia="ja-JP"/>
        </w:rPr>
        <w:t>6.41</w:t>
      </w:r>
      <w:r>
        <w:t>.</w:t>
      </w:r>
      <w:r>
        <w:rPr>
          <w:rFonts w:cs="Arial"/>
          <w:lang w:eastAsia="ja-JP"/>
        </w:rPr>
        <w:t>4</w:t>
      </w:r>
      <w:r>
        <w:t>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6778B" w14:paraId="770A4C67" w14:textId="77777777" w:rsidTr="0026778B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3FCB" w14:textId="77777777" w:rsidR="0026778B" w:rsidRDefault="0026778B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2D14" w14:textId="77777777" w:rsidR="0026778B" w:rsidRDefault="0026778B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26778B" w14:paraId="366B252C" w14:textId="77777777" w:rsidTr="0026778B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FA16" w14:textId="77777777" w:rsidR="0026778B" w:rsidRDefault="0026778B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02C5" w14:textId="77777777" w:rsidR="0026778B" w:rsidRDefault="0026778B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26778B" w14:paraId="7891E298" w14:textId="77777777" w:rsidTr="0026778B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C826" w14:textId="77777777" w:rsidR="0026778B" w:rsidRDefault="0026778B">
            <w:pPr>
              <w:pStyle w:val="TAC"/>
            </w:pPr>
            <w:r>
              <w:rPr>
                <w:rFonts w:eastAsia="SimSun"/>
                <w:lang w:eastAsia="zh-CN"/>
              </w:rPr>
              <w:t>DC_2_n12-n77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385D" w14:textId="77777777" w:rsidR="0026778B" w:rsidRDefault="0026778B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2A77" w14:textId="77777777" w:rsidR="0026778B" w:rsidRDefault="0026778B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F989" w14:textId="77777777" w:rsidR="0026778B" w:rsidRDefault="0026778B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26778B" w14:paraId="62FC2CD4" w14:textId="77777777" w:rsidTr="0026778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DBA8" w14:textId="77777777" w:rsidR="0026778B" w:rsidRDefault="0026778B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422D6804" w14:textId="77777777" w:rsidR="0026778B" w:rsidRDefault="0026778B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7F50B6E0" w14:textId="77777777" w:rsidR="0026778B" w:rsidRDefault="0026778B" w:rsidP="0026778B">
      <w:pPr>
        <w:rPr>
          <w:rFonts w:eastAsia="MS Mincho"/>
          <w:lang w:val="en-US" w:eastAsia="en-US"/>
        </w:rPr>
      </w:pPr>
    </w:p>
    <w:p w14:paraId="5684A4DD" w14:textId="6AB1444F" w:rsidR="0026778B" w:rsidRDefault="0026778B" w:rsidP="006A6329">
      <w:pPr>
        <w:pStyle w:val="TH"/>
      </w:pPr>
      <w:r>
        <w:t xml:space="preserve">Table </w:t>
      </w:r>
      <w:r>
        <w:rPr>
          <w:lang w:eastAsia="ja-JP"/>
        </w:rPr>
        <w:t>6.41</w:t>
      </w:r>
      <w:r>
        <w:t>.</w:t>
      </w:r>
      <w:r>
        <w:rPr>
          <w:rFonts w:cs="Arial"/>
          <w:lang w:eastAsia="ja-JP"/>
        </w:rPr>
        <w:t>4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6778B" w14:paraId="7F4B7C7E" w14:textId="77777777" w:rsidTr="0026778B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84EF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85B7" w14:textId="77777777" w:rsidR="0026778B" w:rsidRDefault="0026778B">
            <w:pPr>
              <w:pStyle w:val="TAH"/>
              <w:rPr>
                <w:rFonts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26778B" w14:paraId="54BD179C" w14:textId="77777777" w:rsidTr="0026778B">
        <w:trPr>
          <w:trHeight w:val="187"/>
          <w:tblHeader/>
          <w:jc w:val="center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E4C3" w14:textId="77777777" w:rsidR="0026778B" w:rsidRDefault="0026778B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D166" w14:textId="77777777" w:rsidR="0026778B" w:rsidRDefault="0026778B">
            <w:pPr>
              <w:pStyle w:val="TAH"/>
              <w:rPr>
                <w:rFonts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26778B" w14:paraId="3BDAC35F" w14:textId="77777777" w:rsidTr="006A6329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A88A" w14:textId="77777777" w:rsidR="0026778B" w:rsidRDefault="0026778B">
            <w:pPr>
              <w:pStyle w:val="TAC"/>
            </w:pPr>
            <w:r>
              <w:rPr>
                <w:rFonts w:eastAsia="맑은 고딕"/>
              </w:rPr>
              <w:t>DC_2_n12-n77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B36A" w14:textId="77777777" w:rsidR="0026778B" w:rsidRDefault="0026778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B7F5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12A9" w14:textId="77777777" w:rsidR="0026778B" w:rsidRDefault="002677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6778B" w14:paraId="3B9EDA83" w14:textId="77777777" w:rsidTr="0026778B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F598" w14:textId="77777777" w:rsidR="0026778B" w:rsidRDefault="0026778B">
            <w:pPr>
              <w:keepNext/>
              <w:keepLines/>
              <w:spacing w:after="0"/>
              <w:ind w:left="851" w:hanging="851"/>
              <w:rPr>
                <w:rFonts w:eastAsia="MS Mincho"/>
                <w:lang w:eastAsia="en-US"/>
              </w:rPr>
            </w:pPr>
            <w:r>
              <w:rPr>
                <w:rFonts w:ascii="Arial" w:hAnsi="Arial" w:cs="Arial"/>
                <w:sz w:val="18"/>
              </w:rPr>
              <w:t>NOTE 7:</w:t>
            </w:r>
            <w:r>
              <w:rPr>
                <w:rFonts w:ascii="Arial" w:hAnsi="Arial" w:cs="Arial"/>
                <w:sz w:val="18"/>
              </w:rPr>
              <w:tab/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782B9923" w14:textId="77777777" w:rsidR="0026778B" w:rsidRDefault="0026778B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5831A4BC" w14:textId="77777777" w:rsidR="0026778B" w:rsidRDefault="0026778B" w:rsidP="0026778B">
      <w:pPr>
        <w:rPr>
          <w:rFonts w:eastAsia="MS Mincho"/>
          <w:lang w:val="en-US" w:eastAsia="zh-CN"/>
        </w:rPr>
      </w:pPr>
    </w:p>
    <w:p w14:paraId="0389B5A3" w14:textId="2FC5BB34" w:rsidR="0026778B" w:rsidRDefault="0026778B" w:rsidP="0026778B">
      <w:pPr>
        <w:pStyle w:val="3"/>
        <w:rPr>
          <w:lang w:eastAsia="en-US"/>
        </w:rPr>
      </w:pPr>
      <w:bookmarkStart w:id="472" w:name="_Toc135927836"/>
      <w:r>
        <w:t>6.41.5</w:t>
      </w:r>
      <w:r>
        <w:tab/>
      </w:r>
      <w:r>
        <w:rPr>
          <w:lang w:val="en-US" w:eastAsia="zh-CN"/>
        </w:rPr>
        <w:t>MSD requirements</w:t>
      </w:r>
      <w:bookmarkEnd w:id="472"/>
    </w:p>
    <w:p w14:paraId="5509F2EC" w14:textId="77777777" w:rsidR="0026778B" w:rsidRDefault="0026778B" w:rsidP="0026778B"/>
    <w:p w14:paraId="79B93739" w14:textId="5F66063B" w:rsidR="0026778B" w:rsidRDefault="0026778B" w:rsidP="006A6329">
      <w:r>
        <w:lastRenderedPageBreak/>
        <w:t xml:space="preserve">Table </w:t>
      </w:r>
      <w:r>
        <w:rPr>
          <w:rFonts w:eastAsia="SimSun"/>
        </w:rPr>
        <w:t>6.41.5</w:t>
      </w:r>
      <w:r>
        <w:t>-1 lists the MSD required for the dual connectivity configuration for the cases that IMD interference fall into the own 3</w:t>
      </w:r>
      <w:r>
        <w:rPr>
          <w:vertAlign w:val="superscript"/>
        </w:rPr>
        <w:t>rd</w:t>
      </w:r>
      <w:r>
        <w:t xml:space="preserve"> Rx frequency band. The MSD values for </w:t>
      </w:r>
      <w:r>
        <w:rPr>
          <w:lang w:eastAsia="fi-FI"/>
        </w:rPr>
        <w:t xml:space="preserve">CA_n2-n12-n77 </w:t>
      </w:r>
      <w:r>
        <w:t>are reused.</w:t>
      </w:r>
    </w:p>
    <w:p w14:paraId="518890B3" w14:textId="77777777" w:rsidR="0026778B" w:rsidRDefault="0026778B" w:rsidP="006A6329"/>
    <w:p w14:paraId="7F23FAC4" w14:textId="1FE0EA1C" w:rsidR="0026778B" w:rsidRDefault="0026778B" w:rsidP="0026778B">
      <w:pPr>
        <w:pStyle w:val="TH"/>
        <w:rPr>
          <w:rFonts w:cs="Arial"/>
        </w:rPr>
      </w:pPr>
      <w:r>
        <w:rPr>
          <w:rFonts w:cs="Arial"/>
        </w:rPr>
        <w:t>Table 6.41.5-1: MSD for the DC configuration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6"/>
        <w:gridCol w:w="960"/>
        <w:gridCol w:w="964"/>
        <w:gridCol w:w="960"/>
        <w:gridCol w:w="960"/>
        <w:gridCol w:w="977"/>
        <w:gridCol w:w="1057"/>
      </w:tblGrid>
      <w:tr w:rsidR="0026778B" w14:paraId="2AB46864" w14:textId="77777777" w:rsidTr="0026778B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25F2" w14:textId="77777777" w:rsidR="0026778B" w:rsidRDefault="0026778B">
            <w:pPr>
              <w:pStyle w:val="TAH"/>
            </w:pPr>
            <w:r>
              <w:t>NR or E-UTRA Band / Channel bandwidth / NRB / MSD</w:t>
            </w:r>
          </w:p>
        </w:tc>
      </w:tr>
      <w:tr w:rsidR="0026778B" w14:paraId="171907DB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95FF" w14:textId="77777777" w:rsidR="0026778B" w:rsidRDefault="0026778B">
            <w:pPr>
              <w:pStyle w:val="TAH"/>
            </w:pPr>
            <w:r>
              <w:t>EN-DC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5763" w14:textId="77777777" w:rsidR="0026778B" w:rsidRDefault="0026778B">
            <w:pPr>
              <w:pStyle w:val="TAH"/>
            </w:pPr>
            <w:r>
              <w:t>EUTRA / 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658D" w14:textId="77777777" w:rsidR="0026778B" w:rsidRDefault="0026778B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C457" w14:textId="77777777" w:rsidR="0026778B" w:rsidRDefault="0026778B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0995" w14:textId="77777777" w:rsidR="0026778B" w:rsidRDefault="0026778B">
            <w:pPr>
              <w:pStyle w:val="TAH"/>
            </w:pPr>
            <w:r>
              <w:t>UL</w:t>
            </w:r>
          </w:p>
          <w:p w14:paraId="58367A03" w14:textId="77777777" w:rsidR="0026778B" w:rsidRDefault="0026778B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999C" w14:textId="77777777" w:rsidR="0026778B" w:rsidRDefault="0026778B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CB50" w14:textId="77777777" w:rsidR="0026778B" w:rsidRDefault="0026778B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AD81" w14:textId="77777777" w:rsidR="0026778B" w:rsidRDefault="0026778B">
            <w:pPr>
              <w:pStyle w:val="TAH"/>
            </w:pPr>
            <w:r>
              <w:t>IMD order</w:t>
            </w:r>
          </w:p>
        </w:tc>
      </w:tr>
      <w:tr w:rsidR="0026778B" w14:paraId="257E01AE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F15CE" w14:textId="77777777" w:rsidR="0026778B" w:rsidRDefault="002677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DC_2A_n12A-n77A </w:t>
            </w:r>
          </w:p>
          <w:p w14:paraId="130450FD" w14:textId="77777777" w:rsidR="0026778B" w:rsidRDefault="0026778B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A286" w14:textId="77777777" w:rsidR="0026778B" w:rsidRDefault="0026778B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B363" w14:textId="77777777" w:rsidR="0026778B" w:rsidRDefault="0026778B">
            <w:pPr>
              <w:pStyle w:val="TAC"/>
              <w:rPr>
                <w:rFonts w:eastAsia="MS Mincho" w:cs="Arial"/>
                <w:lang w:eastAsia="ko-KR"/>
              </w:rPr>
            </w:pPr>
            <w: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CC76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8922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B505" w14:textId="77777777" w:rsidR="0026778B" w:rsidRDefault="0026778B">
            <w:pPr>
              <w:pStyle w:val="TAC"/>
              <w:rPr>
                <w:lang w:eastAsia="en-US"/>
              </w:rPr>
            </w:pPr>
            <w: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4839" w14:textId="77777777" w:rsidR="0026778B" w:rsidRDefault="0026778B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9084" w14:textId="77777777" w:rsidR="0026778B" w:rsidRDefault="0026778B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26778B" w14:paraId="062CA300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32F00" w14:textId="77777777" w:rsidR="0026778B" w:rsidRDefault="0026778B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F514" w14:textId="77777777" w:rsidR="0026778B" w:rsidRDefault="0026778B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F7A1" w14:textId="77777777" w:rsidR="0026778B" w:rsidRDefault="0026778B">
            <w:pPr>
              <w:pStyle w:val="TAC"/>
              <w:rPr>
                <w:rFonts w:eastAsia="MS Mincho" w:cs="Arial"/>
                <w:lang w:eastAsia="ko-KR"/>
              </w:rPr>
            </w:pPr>
            <w:r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9C9B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93DE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7D90" w14:textId="77777777" w:rsidR="0026778B" w:rsidRDefault="0026778B">
            <w:pPr>
              <w:pStyle w:val="TAC"/>
              <w:rPr>
                <w:lang w:eastAsia="en-US"/>
              </w:rPr>
            </w:pPr>
            <w:r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E3BD" w14:textId="77777777" w:rsidR="0026778B" w:rsidRDefault="0026778B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AF30" w14:textId="77777777" w:rsidR="0026778B" w:rsidRDefault="0026778B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26778B" w14:paraId="5446174B" w14:textId="77777777" w:rsidTr="0026778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F350" w14:textId="77777777" w:rsidR="0026778B" w:rsidRDefault="0026778B">
            <w:pPr>
              <w:pStyle w:val="TAC"/>
              <w:rPr>
                <w:rFonts w:eastAsia="MS Mincho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4CBB" w14:textId="77777777" w:rsidR="0026778B" w:rsidRDefault="0026778B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87C2" w14:textId="77777777" w:rsidR="0026778B" w:rsidRDefault="0026778B">
            <w:pPr>
              <w:pStyle w:val="TAC"/>
              <w:rPr>
                <w:rFonts w:eastAsia="MS Mincho" w:cs="Arial"/>
                <w:lang w:eastAsia="ko-KR"/>
              </w:rPr>
            </w:pPr>
            <w:r>
              <w:t>3315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17E9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17D7" w14:textId="77777777" w:rsidR="0026778B" w:rsidRDefault="0026778B">
            <w:pPr>
              <w:pStyle w:val="TAC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76EA" w14:textId="77777777" w:rsidR="0026778B" w:rsidRDefault="0026778B">
            <w:pPr>
              <w:pStyle w:val="TAC"/>
              <w:rPr>
                <w:lang w:eastAsia="en-US"/>
              </w:rPr>
            </w:pPr>
            <w:r>
              <w:t>3315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A063" w14:textId="77777777" w:rsidR="0026778B" w:rsidRDefault="0026778B">
            <w:pPr>
              <w:pStyle w:val="TAC"/>
              <w:rPr>
                <w:rFonts w:cs="Arial"/>
              </w:rPr>
            </w:pPr>
            <w:r>
              <w:t>16.0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C458" w14:textId="77777777" w:rsidR="0026778B" w:rsidRDefault="0026778B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t>IMD3</w:t>
            </w:r>
            <w:r>
              <w:rPr>
                <w:vertAlign w:val="superscript"/>
              </w:rPr>
              <w:t>4,9,11</w:t>
            </w:r>
          </w:p>
        </w:tc>
      </w:tr>
      <w:tr w:rsidR="0026778B" w14:paraId="2C26DBBB" w14:textId="77777777" w:rsidTr="0026778B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259" w14:textId="77777777" w:rsidR="0026778B" w:rsidRDefault="0026778B">
            <w:pPr>
              <w:pStyle w:val="TAN"/>
              <w:rPr>
                <w:rFonts w:eastAsia="MS Mincho"/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1BAD4B9A" w14:textId="77777777" w:rsidR="0026778B" w:rsidRDefault="0026778B">
            <w:pPr>
              <w:pStyle w:val="TAN"/>
              <w:rPr>
                <w:lang w:eastAsia="ja-JP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IMD4 also which MSD is not specified.</w:t>
            </w:r>
          </w:p>
          <w:p w14:paraId="623A206B" w14:textId="77777777" w:rsidR="0026778B" w:rsidRDefault="0026778B">
            <w:pPr>
              <w:pStyle w:val="TAN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11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szCs w:val="18"/>
                <w:lang w:eastAsia="ja-JP"/>
              </w:rP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 w14:paraId="6AFAA207" w14:textId="77777777" w:rsidR="0026778B" w:rsidRDefault="0026778B">
            <w:pPr>
              <w:pStyle w:val="TAN"/>
              <w:rPr>
                <w:lang w:eastAsia="ja-JP"/>
              </w:rPr>
            </w:pPr>
          </w:p>
        </w:tc>
      </w:tr>
    </w:tbl>
    <w:p w14:paraId="2BE4AF5F" w14:textId="78A4B22A" w:rsidR="00EC6D5F" w:rsidRPr="00A61CAD" w:rsidRDefault="00EC6D5F" w:rsidP="00EC6D5F">
      <w:pPr>
        <w:pStyle w:val="2"/>
        <w:ind w:left="0" w:firstLine="0"/>
        <w:rPr>
          <w:lang w:eastAsia="ja-JP"/>
        </w:rPr>
      </w:pPr>
      <w:bookmarkStart w:id="473" w:name="_Toc117277503"/>
      <w:bookmarkStart w:id="474" w:name="_Toc135927837"/>
      <w:bookmarkStart w:id="475" w:name="_Toc47701881"/>
      <w:bookmarkStart w:id="476" w:name="_Toc20147878"/>
      <w:r>
        <w:rPr>
          <w:lang w:eastAsia="ja-JP"/>
        </w:rPr>
        <w:t>6.42</w:t>
      </w:r>
      <w:r w:rsidRPr="00697599">
        <w:rPr>
          <w:lang w:eastAsia="ja-JP"/>
        </w:rPr>
        <w:tab/>
      </w:r>
      <w:r w:rsidRPr="00FB5216">
        <w:rPr>
          <w:rFonts w:hint="eastAsia"/>
          <w:lang w:eastAsia="ja-JP"/>
        </w:rPr>
        <w:t>DC</w:t>
      </w:r>
      <w:r w:rsidRPr="00697599">
        <w:rPr>
          <w:lang w:eastAsia="ja-JP"/>
        </w:rPr>
        <w:t>_</w:t>
      </w:r>
      <w:r>
        <w:rPr>
          <w:lang w:eastAsia="ja-JP"/>
        </w:rPr>
        <w:t>1_n78-</w:t>
      </w:r>
      <w:r w:rsidRPr="00FB5216">
        <w:rPr>
          <w:rFonts w:hint="eastAsia"/>
          <w:lang w:eastAsia="ja-JP"/>
        </w:rPr>
        <w:t>n</w:t>
      </w:r>
      <w:bookmarkEnd w:id="473"/>
      <w:r>
        <w:rPr>
          <w:lang w:eastAsia="ja-JP"/>
        </w:rPr>
        <w:t>105</w:t>
      </w:r>
      <w:bookmarkEnd w:id="474"/>
    </w:p>
    <w:p w14:paraId="7F2891F8" w14:textId="357A9F23" w:rsidR="00EC6D5F" w:rsidRDefault="00EC6D5F" w:rsidP="00EC6D5F">
      <w:pPr>
        <w:pStyle w:val="3"/>
      </w:pPr>
      <w:bookmarkStart w:id="477" w:name="_Toc135927838"/>
      <w:bookmarkEnd w:id="475"/>
      <w:r>
        <w:t>6.42.1</w:t>
      </w:r>
      <w:r w:rsidRPr="00697599">
        <w:tab/>
      </w:r>
      <w:r w:rsidRPr="00FB5216">
        <w:t xml:space="preserve">Operating bands for </w:t>
      </w:r>
      <w:r w:rsidRPr="00FB5216">
        <w:rPr>
          <w:rFonts w:hint="eastAsia"/>
        </w:rPr>
        <w:t>DC</w:t>
      </w:r>
      <w:bookmarkEnd w:id="477"/>
    </w:p>
    <w:p w14:paraId="5274DBB7" w14:textId="22A65743" w:rsidR="00EC6D5F" w:rsidRPr="00216078" w:rsidRDefault="00EC6D5F" w:rsidP="00EC6D5F">
      <w:pPr>
        <w:pStyle w:val="TH"/>
        <w:rPr>
          <w:lang w:eastAsia="ja-JP"/>
        </w:rPr>
      </w:pPr>
      <w:r w:rsidRPr="00216078">
        <w:t xml:space="preserve">Table </w:t>
      </w:r>
      <w:r>
        <w:t>6.42</w:t>
      </w:r>
      <w:r w:rsidRPr="00216078">
        <w:t>.</w:t>
      </w:r>
      <w:r>
        <w:t>1</w:t>
      </w:r>
      <w:r w:rsidRPr="00216078">
        <w:t xml:space="preserve">-1: </w:t>
      </w:r>
      <w:r>
        <w:t>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EC6D5F" w14:paraId="013A9D99" w14:textId="77777777" w:rsidTr="00152546">
        <w:trPr>
          <w:trHeight w:val="22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8C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E-UTRA and NR DC Band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DAD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01FD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1EAE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3095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>
              <w:rPr>
                <w:rFonts w:ascii="Arial" w:eastAsia="DengXian" w:hAnsi="Arial" w:cs="Arial"/>
                <w:b/>
                <w:sz w:val="18"/>
                <w:lang w:eastAsia="en-US"/>
              </w:rPr>
              <w:t>Duplex Mode</w:t>
            </w:r>
          </w:p>
        </w:tc>
      </w:tr>
      <w:tr w:rsidR="00EC6D5F" w14:paraId="2DF223B7" w14:textId="77777777" w:rsidTr="00152546">
        <w:trPr>
          <w:trHeight w:val="22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A56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9B2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68BE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1A58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4E56" w14:textId="77777777" w:rsidR="00EC6D5F" w:rsidRDefault="00EC6D5F" w:rsidP="00152546">
            <w:pPr>
              <w:spacing w:after="0"/>
              <w:rPr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EC6D5F" w14:paraId="39E27775" w14:textId="77777777" w:rsidTr="00152546">
        <w:trPr>
          <w:trHeight w:val="189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019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D1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00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UL_low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– 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9C3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DL_low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– 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10C0" w14:textId="77777777" w:rsidR="00EC6D5F" w:rsidRDefault="00EC6D5F" w:rsidP="00152546">
            <w:pPr>
              <w:spacing w:after="0"/>
              <w:rPr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EC6D5F" w14:paraId="5126E67D" w14:textId="77777777" w:rsidTr="00152546">
        <w:trPr>
          <w:trHeight w:val="22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97F3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lang w:eastAsia="zh-TW"/>
              </w:rPr>
              <w:t>DC_1_n78-n105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3F3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46D7" w14:textId="77777777" w:rsidR="00EC6D5F" w:rsidRDefault="00EC6D5F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7FB9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98FA" w14:textId="77777777" w:rsidR="00EC6D5F" w:rsidRDefault="00EC6D5F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6E36" w14:textId="77777777" w:rsidR="00EC6D5F" w:rsidRDefault="00EC6D5F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DAB8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B28" w14:textId="77777777" w:rsidR="00EC6D5F" w:rsidRDefault="00EC6D5F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5753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DengXian" w:hAnsi="Arial" w:cs="Arial"/>
                <w:sz w:val="18"/>
                <w:lang w:val="sv-SE" w:eastAsia="en-US"/>
              </w:rPr>
              <w:t>FDD</w:t>
            </w:r>
          </w:p>
        </w:tc>
      </w:tr>
      <w:tr w:rsidR="00EC6D5F" w14:paraId="3708F3E1" w14:textId="77777777" w:rsidTr="00152546">
        <w:trPr>
          <w:trHeight w:val="22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335B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241E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89E" w14:textId="77777777" w:rsidR="00EC6D5F" w:rsidRDefault="00EC6D5F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4771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B648" w14:textId="77777777" w:rsidR="00EC6D5F" w:rsidRDefault="00EC6D5F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C84A" w14:textId="77777777" w:rsidR="00EC6D5F" w:rsidRDefault="00EC6D5F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9A73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DFE7" w14:textId="77777777" w:rsidR="00EC6D5F" w:rsidRDefault="00EC6D5F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8E9D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lang w:val="sv-SE" w:eastAsia="en-US"/>
              </w:rPr>
              <w:t>TDD</w:t>
            </w:r>
          </w:p>
        </w:tc>
      </w:tr>
      <w:tr w:rsidR="00EC6D5F" w14:paraId="2506D6BE" w14:textId="77777777" w:rsidTr="00152546">
        <w:trPr>
          <w:trHeight w:val="128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C638" w14:textId="77777777" w:rsidR="00EC6D5F" w:rsidRDefault="00EC6D5F" w:rsidP="00152546">
            <w:pPr>
              <w:spacing w:after="0"/>
              <w:rPr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3720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n105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5F0" w14:textId="77777777" w:rsidR="00EC6D5F" w:rsidRDefault="00EC6D5F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34AF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666" w14:textId="77777777" w:rsidR="00EC6D5F" w:rsidRDefault="00EC6D5F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563" w14:textId="77777777" w:rsidR="00EC6D5F" w:rsidRDefault="00EC6D5F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612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AB1A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F31D" w14:textId="77777777" w:rsidR="00EC6D5F" w:rsidRDefault="00EC6D5F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8450" w14:textId="77777777" w:rsidR="00EC6D5F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FDD</w:t>
            </w:r>
          </w:p>
        </w:tc>
      </w:tr>
    </w:tbl>
    <w:p w14:paraId="1268FD29" w14:textId="77777777" w:rsidR="00EC6D5F" w:rsidRDefault="00EC6D5F" w:rsidP="006A6329">
      <w:pPr>
        <w:rPr>
          <w:rFonts w:eastAsia="DengXian"/>
        </w:rPr>
      </w:pPr>
    </w:p>
    <w:p w14:paraId="60C4C1F8" w14:textId="2D635A14" w:rsidR="00EC6D5F" w:rsidRDefault="00EC6D5F" w:rsidP="00EC6D5F">
      <w:pPr>
        <w:pStyle w:val="TH"/>
        <w:rPr>
          <w:rFonts w:eastAsia="DengXian"/>
          <w:b w:val="0"/>
        </w:rPr>
      </w:pPr>
      <w:r>
        <w:rPr>
          <w:rFonts w:eastAsia="DengXian"/>
        </w:rPr>
        <w:t xml:space="preserve">Table </w:t>
      </w:r>
      <w:r>
        <w:rPr>
          <w:rFonts w:eastAsia="DengXian" w:hint="eastAsia"/>
          <w:lang w:eastAsia="zh-CN"/>
        </w:rPr>
        <w:t>6.42</w:t>
      </w:r>
      <w:r>
        <w:rPr>
          <w:rFonts w:eastAsia="DengXian"/>
          <w:lang w:val="en-US"/>
        </w:rPr>
        <w:t>.2</w:t>
      </w:r>
      <w:r>
        <w:rPr>
          <w:rFonts w:eastAsia="DengXian"/>
        </w:rPr>
        <w:t>-1: Inter-band EN-DC configurations within FR1 (three bands)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EC6D5F" w14:paraId="02746BF7" w14:textId="77777777" w:rsidTr="00152546">
        <w:trPr>
          <w:trHeight w:val="187"/>
          <w:tblHeader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A2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fi-FI"/>
              </w:rPr>
            </w:pPr>
            <w:r>
              <w:rPr>
                <w:rFonts w:ascii="Arial" w:eastAsia="DengXian" w:hAnsi="Arial"/>
                <w:b/>
                <w:sz w:val="18"/>
                <w:lang w:eastAsia="fi-FI"/>
              </w:rPr>
              <w:t>EN-DC</w:t>
            </w:r>
          </w:p>
          <w:p w14:paraId="2627D29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fi-FI"/>
              </w:rPr>
            </w:pPr>
            <w:r>
              <w:rPr>
                <w:rFonts w:ascii="Arial" w:eastAsia="DengXia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BC2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Uplink EN-DC</w:t>
            </w:r>
          </w:p>
          <w:p w14:paraId="432D011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configuration</w:t>
            </w:r>
          </w:p>
          <w:p w14:paraId="308F3F1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EC6D5F" w14:paraId="1268B513" w14:textId="77777777" w:rsidTr="00152546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E99F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DC_1A_n78A-n105A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FA77" w14:textId="77777777" w:rsidR="00EC6D5F" w:rsidRPr="00DF270D" w:rsidRDefault="00EC6D5F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 w14:paraId="5849630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DC_1A_n105A</w:t>
            </w:r>
          </w:p>
        </w:tc>
      </w:tr>
    </w:tbl>
    <w:p w14:paraId="55F74FDA" w14:textId="77777777" w:rsidR="00EC6D5F" w:rsidRDefault="00EC6D5F" w:rsidP="00EC6D5F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BBF2FA5" w14:textId="0CF5BEF1" w:rsidR="00EC6D5F" w:rsidRPr="00FB5216" w:rsidRDefault="00EC6D5F" w:rsidP="00EC6D5F">
      <w:pPr>
        <w:pStyle w:val="3"/>
      </w:pPr>
      <w:bookmarkStart w:id="478" w:name="_Toc135927839"/>
      <w:r>
        <w:t>6.42.2</w:t>
      </w:r>
      <w: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478"/>
    </w:p>
    <w:p w14:paraId="4093916D" w14:textId="0A69F494" w:rsidR="00EC6D5F" w:rsidRDefault="00EC6D5F" w:rsidP="00EC6D5F">
      <w:pPr>
        <w:pStyle w:val="TH"/>
        <w:rPr>
          <w:rFonts w:eastAsia="Yu Mincho"/>
          <w:sz w:val="28"/>
          <w:szCs w:val="28"/>
          <w:lang w:eastAsia="ja-JP"/>
        </w:rPr>
      </w:pPr>
      <w:r>
        <w:t>Table 6.42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402"/>
        <w:gridCol w:w="18"/>
        <w:gridCol w:w="556"/>
        <w:gridCol w:w="284"/>
        <w:gridCol w:w="743"/>
        <w:gridCol w:w="429"/>
        <w:gridCol w:w="429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776"/>
      </w:tblGrid>
      <w:tr w:rsidR="00EC6D5F" w14:paraId="1E9FBFD4" w14:textId="77777777" w:rsidTr="00152546">
        <w:trPr>
          <w:trHeight w:val="162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DD2F" w14:textId="77777777" w:rsidR="00EC6D5F" w:rsidRPr="00DF172E" w:rsidRDefault="00EC6D5F" w:rsidP="00152546">
            <w:pPr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4512" w14:textId="77777777" w:rsidR="00EC6D5F" w:rsidRPr="00DF172E" w:rsidRDefault="00EC6D5F" w:rsidP="00152546">
            <w:pPr>
              <w:pStyle w:val="TAH"/>
              <w:rPr>
                <w:lang w:val="en-US" w:eastAsia="ja-JP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73B8" w14:textId="77777777" w:rsidR="00EC6D5F" w:rsidRPr="00DF172E" w:rsidRDefault="00EC6D5F" w:rsidP="00152546">
            <w:pPr>
              <w:pStyle w:val="TAH"/>
              <w:rPr>
                <w:lang w:val="en-US" w:eastAsia="ja-JP"/>
              </w:rPr>
            </w:pPr>
          </w:p>
        </w:tc>
        <w:tc>
          <w:tcPr>
            <w:tcW w:w="428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2BD0" w14:textId="77777777" w:rsidR="00EC6D5F" w:rsidRDefault="00EC6D5F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 w:eastAsia="ja-JP"/>
              </w:rPr>
              <w:t>DC</w:t>
            </w:r>
            <w:r>
              <w:rPr>
                <w:lang w:val="sv-SE"/>
              </w:rPr>
              <w:t xml:space="preserve"> operating / channel bandwidth</w:t>
            </w:r>
          </w:p>
        </w:tc>
      </w:tr>
      <w:tr w:rsidR="00EC6D5F" w14:paraId="1F74AF7B" w14:textId="77777777" w:rsidTr="00152546">
        <w:trPr>
          <w:trHeight w:val="586"/>
          <w:jc w:val="center"/>
        </w:trPr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E5C1" w14:textId="77777777" w:rsidR="00EC6D5F" w:rsidRPr="006A6329" w:rsidRDefault="00EC6D5F" w:rsidP="00152546">
            <w:pPr>
              <w:pStyle w:val="TAH"/>
              <w:rPr>
                <w:lang w:val="en-US"/>
              </w:rPr>
            </w:pPr>
            <w:r w:rsidRPr="006A6329">
              <w:rPr>
                <w:lang w:val="en-US"/>
              </w:rPr>
              <w:t xml:space="preserve">E-UTRA </w:t>
            </w:r>
            <w:r w:rsidRPr="006A6329">
              <w:rPr>
                <w:lang w:val="en-US" w:eastAsia="ja-JP"/>
              </w:rPr>
              <w:t>and NR DC</w:t>
            </w:r>
            <w:r w:rsidRPr="006A6329">
              <w:rPr>
                <w:lang w:val="en-US"/>
              </w:rPr>
              <w:t xml:space="preserve"> Configuration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10BB" w14:textId="77777777" w:rsidR="00EC6D5F" w:rsidRDefault="00EC6D5F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E-UTRA</w:t>
            </w:r>
            <w:r>
              <w:rPr>
                <w:lang w:val="sv-SE" w:eastAsia="ja-JP"/>
              </w:rPr>
              <w:t xml:space="preserve"> and NR</w:t>
            </w:r>
            <w:r>
              <w:rPr>
                <w:lang w:val="sv-SE"/>
              </w:rPr>
              <w:t xml:space="preserve">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93E6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Subcarrier spacing</w:t>
            </w:r>
          </w:p>
          <w:p w14:paraId="3E25C0B6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[kHz]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E02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5</w:t>
            </w:r>
          </w:p>
          <w:p w14:paraId="5777CF0A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8415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10</w:t>
            </w:r>
          </w:p>
          <w:p w14:paraId="212DDE1E" w14:textId="77777777" w:rsidR="00EC6D5F" w:rsidRDefault="00EC6D5F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D91F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  <w:p w14:paraId="09CC6B42" w14:textId="77777777" w:rsidR="00EC6D5F" w:rsidRDefault="00EC6D5F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7329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20</w:t>
            </w:r>
          </w:p>
          <w:p w14:paraId="3DBD9781" w14:textId="77777777" w:rsidR="00EC6D5F" w:rsidRDefault="00EC6D5F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FEC4" w14:textId="77777777" w:rsidR="00EC6D5F" w:rsidRDefault="00EC6D5F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 w:eastAsia="zh-TW"/>
              </w:rPr>
              <w:t>25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79F2" w14:textId="77777777" w:rsidR="00EC6D5F" w:rsidRDefault="00EC6D5F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 w:eastAsia="zh-TW"/>
              </w:rPr>
              <w:t>30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2377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zh-TW"/>
              </w:rPr>
              <w:t>35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4AF2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40</w:t>
            </w:r>
          </w:p>
          <w:p w14:paraId="7B170106" w14:textId="77777777" w:rsidR="00EC6D5F" w:rsidRDefault="00EC6D5F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3E96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45</w:t>
            </w:r>
          </w:p>
          <w:p w14:paraId="5E60E0A0" w14:textId="77777777" w:rsidR="00EC6D5F" w:rsidRDefault="00EC6D5F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35B0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50</w:t>
            </w:r>
          </w:p>
          <w:p w14:paraId="2E96796E" w14:textId="77777777" w:rsidR="00EC6D5F" w:rsidRDefault="00EC6D5F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384B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60</w:t>
            </w:r>
          </w:p>
          <w:p w14:paraId="3F256C17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75D7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70</w:t>
            </w:r>
          </w:p>
          <w:p w14:paraId="21A57786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0EEB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80</w:t>
            </w:r>
          </w:p>
          <w:p w14:paraId="323432E6" w14:textId="77777777" w:rsidR="00EC6D5F" w:rsidRDefault="00EC6D5F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801E" w14:textId="77777777" w:rsidR="00EC6D5F" w:rsidRDefault="00EC6D5F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 w:eastAsia="zh-TW"/>
              </w:rPr>
              <w:t>90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BB37" w14:textId="77777777" w:rsidR="00EC6D5F" w:rsidRDefault="00EC6D5F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 w:eastAsia="ja-JP"/>
              </w:rPr>
              <w:t>100</w:t>
            </w:r>
            <w:r>
              <w:rPr>
                <w:lang w:val="sv-SE"/>
              </w:rPr>
              <w:t xml:space="preserve"> MHz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0F49" w14:textId="77777777" w:rsidR="00EC6D5F" w:rsidRDefault="00EC6D5F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Maximum aggregated bandwidth</w:t>
            </w:r>
          </w:p>
          <w:p w14:paraId="34724959" w14:textId="77777777" w:rsidR="00EC6D5F" w:rsidRDefault="00EC6D5F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[MHz]</w:t>
            </w:r>
          </w:p>
        </w:tc>
      </w:tr>
      <w:tr w:rsidR="00EC6D5F" w14:paraId="6F604378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B47C" w14:textId="77777777" w:rsidR="00EC6D5F" w:rsidRDefault="00EC6D5F" w:rsidP="00152546">
            <w:pPr>
              <w:pStyle w:val="TAC"/>
              <w:rPr>
                <w:lang w:val="sv-SE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DC_1A_n78A-n105A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D8BA" w14:textId="77777777" w:rsidR="00EC6D5F" w:rsidRDefault="00EC6D5F" w:rsidP="00152546">
            <w:pPr>
              <w:pStyle w:val="TAC"/>
              <w:rPr>
                <w:lang w:val="sv-SE" w:eastAsia="zh-TW"/>
              </w:rPr>
            </w:pPr>
            <w:r>
              <w:rPr>
                <w:lang w:val="sv-SE" w:eastAsia="zh-TW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560E" w14:textId="77777777" w:rsidR="00EC6D5F" w:rsidRDefault="00EC6D5F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FB94" w14:textId="77777777" w:rsidR="00EC6D5F" w:rsidRDefault="00EC6D5F" w:rsidP="00152546">
            <w:pPr>
              <w:pStyle w:val="TAC"/>
              <w:rPr>
                <w:highlight w:val="yellow"/>
                <w:lang w:val="sv-SE" w:eastAsia="ja-JP"/>
              </w:rPr>
            </w:pPr>
            <w:r>
              <w:rPr>
                <w:lang w:val="sv-SE" w:eastAsia="ja-JP"/>
              </w:rPr>
              <w:t>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21DB" w14:textId="77777777" w:rsidR="00EC6D5F" w:rsidRDefault="00EC6D5F" w:rsidP="00152546">
            <w:pPr>
              <w:pStyle w:val="TAC"/>
              <w:rPr>
                <w:highlight w:val="yellow"/>
                <w:lang w:val="sv-SE" w:eastAsia="en-US"/>
              </w:rPr>
            </w:pPr>
            <w:r>
              <w:rPr>
                <w:lang w:val="sv-SE" w:eastAsia="ja-JP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6DCE" w14:textId="77777777" w:rsidR="00EC6D5F" w:rsidRDefault="00EC6D5F" w:rsidP="00152546">
            <w:pPr>
              <w:pStyle w:val="TAC"/>
              <w:rPr>
                <w:highlight w:val="yellow"/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47DC" w14:textId="77777777" w:rsidR="00EC6D5F" w:rsidRDefault="00EC6D5F" w:rsidP="00152546">
            <w:pPr>
              <w:pStyle w:val="TAC"/>
              <w:rPr>
                <w:highlight w:val="yellow"/>
                <w:lang w:val="sv-SE" w:eastAsia="en-US"/>
              </w:rPr>
            </w:pPr>
            <w:r>
              <w:rPr>
                <w:lang w:val="sv-SE" w:eastAsia="ja-JP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B377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F54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EDDA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90D9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A7B5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7A2F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616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21B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DFCD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ABF0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08AD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C3AC" w14:textId="77777777" w:rsidR="00EC6D5F" w:rsidRDefault="00EC6D5F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155</w:t>
            </w:r>
          </w:p>
        </w:tc>
      </w:tr>
      <w:tr w:rsidR="00EC6D5F" w14:paraId="001BFFC4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5651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533F" w14:textId="77777777" w:rsidR="00EC6D5F" w:rsidRDefault="00EC6D5F" w:rsidP="00152546">
            <w:pPr>
              <w:pStyle w:val="TAC"/>
              <w:rPr>
                <w:lang w:val="sv-SE" w:eastAsia="zh-TW"/>
              </w:rPr>
            </w:pPr>
            <w:r>
              <w:rPr>
                <w:lang w:val="sv-SE" w:eastAsia="zh-TW"/>
              </w:rPr>
              <w:t>n78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47FE" w14:textId="77777777" w:rsidR="00EC6D5F" w:rsidRDefault="00EC6D5F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A647" w14:textId="77777777" w:rsidR="00EC6D5F" w:rsidRDefault="00EC6D5F" w:rsidP="00152546">
            <w:pPr>
              <w:pStyle w:val="TAC"/>
              <w:rPr>
                <w:rFonts w:eastAsia="Yu Mincho"/>
                <w:highlight w:val="yellow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C4D0" w14:textId="77777777" w:rsidR="00EC6D5F" w:rsidRDefault="00EC6D5F" w:rsidP="00152546">
            <w:pPr>
              <w:pStyle w:val="TAC"/>
              <w:rPr>
                <w:rFonts w:eastAsia="Yu Mincho"/>
                <w:highlight w:val="yellow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434A" w14:textId="77777777" w:rsidR="00EC6D5F" w:rsidRDefault="00EC6D5F" w:rsidP="00152546">
            <w:pPr>
              <w:pStyle w:val="TAC"/>
              <w:rPr>
                <w:rFonts w:eastAsia="Yu Mincho"/>
                <w:highlight w:val="yellow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6504" w14:textId="77777777" w:rsidR="00EC6D5F" w:rsidRDefault="00EC6D5F" w:rsidP="00152546">
            <w:pPr>
              <w:pStyle w:val="TAC"/>
              <w:rPr>
                <w:rFonts w:eastAsia="Yu Mincho"/>
                <w:highlight w:val="yellow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4351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2D61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A97E" w14:textId="77777777" w:rsidR="00EC6D5F" w:rsidRDefault="00EC6D5F" w:rsidP="00152546">
            <w:pPr>
              <w:pStyle w:val="TAC"/>
              <w:rPr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3D02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67D8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9571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174D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9334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0E80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31D1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1FA7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25E9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EC6D5F" w14:paraId="2ADACB6E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A472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83A1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9407" w14:textId="77777777" w:rsidR="00EC6D5F" w:rsidRDefault="00EC6D5F" w:rsidP="00152546">
            <w:pPr>
              <w:pStyle w:val="TAC"/>
              <w:rPr>
                <w:rFonts w:eastAsia="MS Mincho"/>
                <w:lang w:val="sv-SE" w:eastAsia="zh-TW"/>
              </w:rPr>
            </w:pPr>
            <w:r>
              <w:rPr>
                <w:lang w:val="sv-SE" w:eastAsia="zh-TW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089" w14:textId="77777777" w:rsidR="00EC6D5F" w:rsidRDefault="00EC6D5F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8FE3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F98A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098F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9879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5EE1" w14:textId="77777777" w:rsidR="00EC6D5F" w:rsidRDefault="00EC6D5F" w:rsidP="00152546">
            <w:pPr>
              <w:pStyle w:val="TAC"/>
              <w:rPr>
                <w:rFonts w:eastAsia="MS Mincho"/>
                <w:szCs w:val="18"/>
                <w:lang w:val="sv-SE"/>
              </w:rPr>
            </w:pPr>
            <w:r>
              <w:rPr>
                <w:rFonts w:eastAsia="Yu Mincho"/>
                <w:lang w:val="sv-SE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093" w14:textId="77777777" w:rsidR="00EC6D5F" w:rsidRDefault="00EC6D5F" w:rsidP="00152546">
            <w:pPr>
              <w:pStyle w:val="TAC"/>
              <w:rPr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6AEC" w14:textId="77777777" w:rsidR="00EC6D5F" w:rsidRDefault="00EC6D5F" w:rsidP="00152546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96F5" w14:textId="77777777" w:rsidR="00EC6D5F" w:rsidRDefault="00EC6D5F" w:rsidP="00152546">
            <w:pPr>
              <w:pStyle w:val="TAC"/>
              <w:rPr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09D4" w14:textId="77777777" w:rsidR="00EC6D5F" w:rsidRDefault="00EC6D5F" w:rsidP="00152546">
            <w:pPr>
              <w:pStyle w:val="TAC"/>
              <w:rPr>
                <w:rFonts w:eastAsia="Yu Mincho" w:cs="Arial"/>
                <w:lang w:val="sv-SE"/>
              </w:rPr>
            </w:pPr>
            <w:r>
              <w:rPr>
                <w:rFonts w:eastAsia="Yu Mincho" w:cs="Arial"/>
                <w:lang w:val="sv-SE"/>
              </w:rPr>
              <w:t>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AECE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F5CB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70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483B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80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752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90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03D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B0FD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EC6D5F" w14:paraId="018F500B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F58F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2412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BE6D" w14:textId="77777777" w:rsidR="00EC6D5F" w:rsidRDefault="00EC6D5F" w:rsidP="00152546">
            <w:pPr>
              <w:pStyle w:val="TAC"/>
              <w:rPr>
                <w:rFonts w:eastAsia="MS Mincho"/>
                <w:lang w:val="sv-SE" w:eastAsia="zh-TW"/>
              </w:rPr>
            </w:pPr>
            <w:r>
              <w:rPr>
                <w:lang w:val="sv-SE" w:eastAsia="zh-TW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270D" w14:textId="77777777" w:rsidR="00EC6D5F" w:rsidRDefault="00EC6D5F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30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C6CD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9FEF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5829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E98B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2BA" w14:textId="77777777" w:rsidR="00EC6D5F" w:rsidRDefault="00EC6D5F" w:rsidP="00152546">
            <w:pPr>
              <w:pStyle w:val="TAC"/>
              <w:rPr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45E0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8953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2505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1201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5407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70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7C11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80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7BC0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90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844F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CBCC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EC6D5F" w14:paraId="7593C921" w14:textId="77777777" w:rsidTr="00152546">
        <w:trPr>
          <w:trHeight w:val="173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5E14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2C4A" w14:textId="77777777" w:rsidR="00EC6D5F" w:rsidRDefault="00EC6D5F" w:rsidP="00152546">
            <w:pPr>
              <w:pStyle w:val="TAC"/>
              <w:rPr>
                <w:rFonts w:eastAsia="MS Mincho"/>
                <w:lang w:val="sv-SE" w:eastAsia="zh-TW"/>
              </w:rPr>
            </w:pPr>
            <w:r>
              <w:rPr>
                <w:lang w:val="sv-SE" w:eastAsia="ja-JP"/>
              </w:rPr>
              <w:t>n</w:t>
            </w:r>
            <w:r>
              <w:rPr>
                <w:lang w:val="sv-SE" w:eastAsia="zh-TW"/>
              </w:rPr>
              <w:t>105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DE09" w14:textId="77777777" w:rsidR="00EC6D5F" w:rsidRDefault="00EC6D5F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E039" w14:textId="77777777" w:rsidR="00EC6D5F" w:rsidRDefault="00EC6D5F" w:rsidP="00152546">
            <w:pPr>
              <w:pStyle w:val="TAC"/>
              <w:rPr>
                <w:lang w:val="sv-SE" w:eastAsia="en-US"/>
              </w:rPr>
            </w:pPr>
            <w:r>
              <w:rPr>
                <w:rFonts w:eastAsia="Yu Mincho"/>
                <w:lang w:val="sv-SE"/>
              </w:rPr>
              <w:t>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EC8F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FB8C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FC48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2881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25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A83E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30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205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35</w:t>
            </w:r>
            <w:r w:rsidRPr="00BB5A40">
              <w:rPr>
                <w:rFonts w:eastAsia="Yu Mincho"/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F4D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F5FB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8570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D8B4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4203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5803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4CA6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42D0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FC7B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EC6D5F" w14:paraId="760B8046" w14:textId="77777777" w:rsidTr="00152546">
        <w:trPr>
          <w:trHeight w:val="36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FE02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78DA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3324" w14:textId="77777777" w:rsidR="00EC6D5F" w:rsidRDefault="00EC6D5F" w:rsidP="00152546">
            <w:pPr>
              <w:pStyle w:val="TAC"/>
              <w:rPr>
                <w:rFonts w:eastAsia="MS Mincho"/>
                <w:lang w:val="sv-SE"/>
              </w:rPr>
            </w:pPr>
            <w:r>
              <w:rPr>
                <w:lang w:val="sv-SE" w:eastAsia="ja-JP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DF0" w14:textId="77777777" w:rsidR="00EC6D5F" w:rsidRDefault="00EC6D5F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C36D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145F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704E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3A7A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25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2181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30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AC5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35</w:t>
            </w:r>
            <w:r w:rsidRPr="00BB5A40">
              <w:rPr>
                <w:rFonts w:eastAsia="Yu Mincho"/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C74B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5EA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E84A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4743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9CA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E9EC" w14:textId="77777777" w:rsidR="00EC6D5F" w:rsidRDefault="00EC6D5F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68E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4252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0820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EC6D5F" w14:paraId="66E8C72F" w14:textId="77777777" w:rsidTr="00152546">
        <w:trPr>
          <w:trHeight w:val="36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F6AA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ADB4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92FB" w14:textId="77777777" w:rsidR="00EC6D5F" w:rsidRDefault="00EC6D5F" w:rsidP="00152546">
            <w:pPr>
              <w:pStyle w:val="TAC"/>
              <w:rPr>
                <w:rFonts w:eastAsia="MS Mincho"/>
                <w:lang w:val="sv-SE" w:eastAsia="ja-JP"/>
              </w:rPr>
            </w:pPr>
            <w:r>
              <w:rPr>
                <w:lang w:val="sv-SE" w:eastAsia="ja-JP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70B1" w14:textId="77777777" w:rsidR="00EC6D5F" w:rsidRDefault="00EC6D5F" w:rsidP="00152546">
            <w:pPr>
              <w:pStyle w:val="TAC"/>
              <w:rPr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F10B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1C6B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2483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A828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5F4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E02A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BA9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4946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C4F8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1CF6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C0D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01E4" w14:textId="77777777" w:rsidR="00EC6D5F" w:rsidRDefault="00EC6D5F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4258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24DB" w14:textId="77777777" w:rsidR="00EC6D5F" w:rsidRDefault="00EC6D5F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94D6" w14:textId="77777777" w:rsidR="00EC6D5F" w:rsidRDefault="00EC6D5F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EC6D5F" w14:paraId="09692DB9" w14:textId="77777777" w:rsidTr="00152546">
        <w:trPr>
          <w:trHeight w:val="36"/>
          <w:jc w:val="center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4712" w14:textId="77777777" w:rsidR="00EC6D5F" w:rsidRPr="00BB5A40" w:rsidRDefault="00EC6D5F" w:rsidP="00152546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 3:</w:t>
            </w:r>
            <w:r w:rsidRPr="00A1115A">
              <w:rPr>
                <w:rFonts w:eastAsia="Yu Mincho"/>
              </w:rPr>
              <w:tab/>
              <w:t>This UE channel bandwidth is applicable only to downlink.</w:t>
            </w:r>
          </w:p>
        </w:tc>
      </w:tr>
    </w:tbl>
    <w:p w14:paraId="230BBDD1" w14:textId="77777777" w:rsidR="00EC6D5F" w:rsidRDefault="00EC6D5F" w:rsidP="00EC6D5F">
      <w:pPr>
        <w:rPr>
          <w:rFonts w:eastAsia="MS Mincho"/>
          <w:lang w:val="en-US" w:eastAsia="ja-JP"/>
        </w:rPr>
      </w:pPr>
    </w:p>
    <w:p w14:paraId="147DC9D4" w14:textId="39ED78DE" w:rsidR="00EC6D5F" w:rsidRDefault="00EC6D5F" w:rsidP="006A6329">
      <w:pPr>
        <w:pStyle w:val="3"/>
      </w:pPr>
      <w:bookmarkStart w:id="479" w:name="_Toc135927840"/>
      <w:r>
        <w:t>6.42.3</w:t>
      </w:r>
      <w:r>
        <w:tab/>
      </w:r>
      <w:r>
        <w:tab/>
      </w:r>
      <w:r>
        <w:tab/>
        <w:t>Co-existence studies</w:t>
      </w:r>
      <w:bookmarkEnd w:id="479"/>
    </w:p>
    <w:p w14:paraId="38B487C2" w14:textId="77777777" w:rsidR="00EC6D5F" w:rsidRDefault="00EC6D5F" w:rsidP="006A6329">
      <w:r>
        <w:t>This is a 3-band combination, so uplink harmonic and harmonic mixing analysis is already done in the fallbacks. Only IMD for two uplink configurations is analysed.</w:t>
      </w:r>
    </w:p>
    <w:p w14:paraId="00C8EABB" w14:textId="0D75A81C" w:rsidR="00EC6D5F" w:rsidRPr="00EF576B" w:rsidRDefault="00EC6D5F" w:rsidP="006A6329">
      <w:r>
        <w:t xml:space="preserve">A study of the uplink combination affecting the downlink of the third band is shown in </w:t>
      </w:r>
      <w:r w:rsidRPr="00802E82">
        <w:rPr>
          <w:lang w:eastAsia="zh-CN"/>
        </w:rPr>
        <w:t xml:space="preserve">Table </w:t>
      </w:r>
      <w:r>
        <w:t>6.42.3-1 for DC_1A_n78A into band n105 downlink.</w:t>
      </w:r>
    </w:p>
    <w:p w14:paraId="36E1C5D3" w14:textId="60AE8E5C" w:rsidR="00EC6D5F" w:rsidRDefault="00EC6D5F" w:rsidP="00EC6D5F">
      <w:pPr>
        <w:pStyle w:val="TH"/>
        <w:keepNext w:val="0"/>
        <w:keepLines w:val="0"/>
      </w:pPr>
      <w:r w:rsidRPr="00802E82">
        <w:rPr>
          <w:lang w:eastAsia="zh-CN"/>
        </w:rPr>
        <w:t xml:space="preserve">Table </w:t>
      </w:r>
      <w:r>
        <w:rPr>
          <w:lang w:eastAsia="zh-CN"/>
        </w:rPr>
        <w:t>6.42</w:t>
      </w:r>
      <w:r>
        <w:t>.3-1</w:t>
      </w:r>
      <w:r w:rsidRPr="00802E82">
        <w:rPr>
          <w:lang w:eastAsia="zh-CN"/>
        </w:rPr>
        <w:t xml:space="preserve">: IMD </w:t>
      </w:r>
      <w:r w:rsidRPr="00802E82">
        <w:rPr>
          <w:rFonts w:hint="eastAsia"/>
          <w:lang w:eastAsia="zh-CN"/>
        </w:rPr>
        <w:t>analysis</w:t>
      </w:r>
      <w:r>
        <w:rPr>
          <w:lang w:eastAsia="zh-CN"/>
        </w:rPr>
        <w:t xml:space="preserve"> for DC</w:t>
      </w:r>
      <w:r w:rsidRPr="00DF1910">
        <w:t>_</w:t>
      </w:r>
      <w:r>
        <w:t>1</w:t>
      </w:r>
      <w:r w:rsidRPr="00DF1910">
        <w:t>A_n7</w:t>
      </w:r>
      <w:r>
        <w:t>8</w:t>
      </w:r>
      <w:r w:rsidRPr="00DF1910">
        <w:t>A</w:t>
      </w:r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C6D5F" w:rsidRPr="00CD1BB9" w14:paraId="4418924C" w14:textId="77777777" w:rsidTr="00152546">
        <w:trPr>
          <w:trHeight w:val="270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F0AD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FC19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2450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FC7F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77D44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EC6D5F" w:rsidRPr="00CD1BB9" w14:paraId="7093C32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B13EE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C7273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3765A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42C1B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E0F008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EC6D5F" w:rsidRPr="00CD1BB9" w14:paraId="6D2EB11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B1E0D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0C85A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7146B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B3BB6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F28D98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EC6D5F" w:rsidRPr="00CD1BB9" w14:paraId="2CEC114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D9CE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8E4A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9480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D924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B0B3B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EC6D5F" w:rsidRPr="00CD1BB9" w14:paraId="0231092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EE24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B745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B106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2629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4C324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5780</w:t>
            </w:r>
          </w:p>
        </w:tc>
      </w:tr>
      <w:tr w:rsidR="00EC6D5F" w:rsidRPr="00CD1BB9" w14:paraId="021EAEA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39350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B4EE5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278BE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2F7ED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21574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EC6D5F" w:rsidRPr="00CD1BB9" w14:paraId="35BBF38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1E8D9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B972E" w14:textId="77777777" w:rsidR="00EC6D5F" w:rsidRPr="0048573D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48573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5393B5" w14:textId="77777777" w:rsidR="00EC6D5F" w:rsidRPr="0048573D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48573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5651F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B93F21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5680</w:t>
            </w:r>
          </w:p>
        </w:tc>
      </w:tr>
      <w:tr w:rsidR="00EC6D5F" w:rsidRPr="00CD1BB9" w14:paraId="78F2B970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7AC70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3245D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AE0AF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E798F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E449D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EC6D5F" w:rsidRPr="00CD1BB9" w14:paraId="11AC541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C0FE3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E46510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5C05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AFFBC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259FF8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9580</w:t>
            </w:r>
          </w:p>
        </w:tc>
      </w:tr>
      <w:tr w:rsidR="00EC6D5F" w:rsidRPr="00CD1BB9" w14:paraId="738ACF9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2570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1D0F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A14E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1C4B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D409D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EC6D5F" w:rsidRPr="00CD1BB9" w14:paraId="6F377E6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A435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F076ED9" w14:textId="77777777" w:rsidR="00EC6D5F" w:rsidRPr="00192128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B3464C7" w14:textId="77777777" w:rsidR="00EC6D5F" w:rsidRPr="00192128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B205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E4F27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9480</w:t>
            </w:r>
          </w:p>
        </w:tc>
      </w:tr>
      <w:tr w:rsidR="00EC6D5F" w:rsidRPr="00CD1BB9" w14:paraId="789F0B2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9ED5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3296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8257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31AC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97337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EC6D5F" w:rsidRPr="00CD1BB9" w14:paraId="5657560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C326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6AC3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91A5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5229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6D25F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11560</w:t>
            </w:r>
          </w:p>
        </w:tc>
      </w:tr>
      <w:tr w:rsidR="00EC6D5F" w:rsidRPr="00CD1BB9" w14:paraId="583CC3C7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BC200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E5F1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25D7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8072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F73F1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EC6D5F" w:rsidRPr="00CD1BB9" w14:paraId="71D5A61E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F828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F820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D4D7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30D9B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31D305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13380</w:t>
            </w:r>
          </w:p>
        </w:tc>
      </w:tr>
      <w:tr w:rsidR="00EC6D5F" w:rsidRPr="00CD1BB9" w14:paraId="0FC50B0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52C58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70DD5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E7C11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E6BC8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9DC9EC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EC6D5F" w:rsidRPr="00CD1BB9" w14:paraId="33A3EEA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45866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41FC5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7AE7D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1D8A4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74DEDA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3880</w:t>
            </w:r>
          </w:p>
        </w:tc>
      </w:tr>
      <w:tr w:rsidR="00EC6D5F" w:rsidRPr="00CD1BB9" w14:paraId="7B38FF5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081AB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F6D83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D0C29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5FF2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DDB903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EC6D5F" w:rsidRPr="00CD1BB9" w14:paraId="76AF8410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A7EF7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9A79A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3ACCB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CBA340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42BF3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1840</w:t>
            </w:r>
          </w:p>
        </w:tc>
      </w:tr>
      <w:tr w:rsidR="00EC6D5F" w:rsidRPr="00CD1BB9" w14:paraId="12814C0E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6A522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DE4AD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EA7F3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200C5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85725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EC6D5F" w:rsidRPr="00CD1BB9" w14:paraId="02EFC53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F68A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E0DD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165FD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67169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9DB73A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11720</w:t>
            </w:r>
          </w:p>
        </w:tc>
      </w:tr>
      <w:tr w:rsidR="00EC6D5F" w:rsidRPr="00CD1BB9" w14:paraId="05F6C9A0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6DFE7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C7DE2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A203C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7827D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59D133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EC6D5F" w:rsidRPr="00CD1BB9" w14:paraId="4F899D17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A1ABC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47FB6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83D5B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AB862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F4685D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13540</w:t>
            </w:r>
          </w:p>
        </w:tc>
      </w:tr>
    </w:tbl>
    <w:p w14:paraId="6D5C4B4D" w14:textId="77777777" w:rsidR="00EC6D5F" w:rsidRDefault="00EC6D5F" w:rsidP="006A6329">
      <w:pPr>
        <w:rPr>
          <w:lang w:eastAsia="zh-CN"/>
        </w:rPr>
      </w:pPr>
    </w:p>
    <w:p w14:paraId="08C1C1E9" w14:textId="77777777" w:rsidR="00EC6D5F" w:rsidRPr="00004C28" w:rsidRDefault="00EC6D5F" w:rsidP="006A6329">
      <w:r w:rsidRPr="00004C28">
        <w:t xml:space="preserve">The </w:t>
      </w:r>
      <w:r>
        <w:t>analysis shows the 3</w:t>
      </w:r>
      <w:r w:rsidRPr="0048573D">
        <w:rPr>
          <w:vertAlign w:val="superscript"/>
        </w:rPr>
        <w:t>rd</w:t>
      </w:r>
      <w:r>
        <w:t xml:space="preserve"> order IMD product falls inside band n105 downlink</w:t>
      </w:r>
    </w:p>
    <w:p w14:paraId="0C38C1B8" w14:textId="0A5EE60A" w:rsidR="00EC6D5F" w:rsidRPr="00EF576B" w:rsidRDefault="00EC6D5F" w:rsidP="006A6329">
      <w:r>
        <w:t xml:space="preserve">A study of the uplink combination affecting the downlink of the third band is shown in </w:t>
      </w:r>
      <w:r w:rsidRPr="00802E82">
        <w:rPr>
          <w:lang w:eastAsia="zh-CN"/>
        </w:rPr>
        <w:t xml:space="preserve">Table </w:t>
      </w:r>
      <w:r>
        <w:t>6.42.3-2 for DC_1A_n105A into band n78 downlink.</w:t>
      </w:r>
    </w:p>
    <w:p w14:paraId="786C5A8D" w14:textId="316E8775" w:rsidR="00EC6D5F" w:rsidRDefault="00EC6D5F" w:rsidP="00EC6D5F">
      <w:pPr>
        <w:pStyle w:val="TH"/>
        <w:keepNext w:val="0"/>
        <w:keepLines w:val="0"/>
      </w:pPr>
      <w:r w:rsidRPr="00802E82">
        <w:rPr>
          <w:lang w:eastAsia="zh-CN"/>
        </w:rPr>
        <w:t xml:space="preserve">Table </w:t>
      </w:r>
      <w:r>
        <w:t>6.42.3-2</w:t>
      </w:r>
      <w:r w:rsidRPr="00802E82">
        <w:rPr>
          <w:lang w:eastAsia="zh-CN"/>
        </w:rPr>
        <w:t xml:space="preserve">: IMD </w:t>
      </w:r>
      <w:r w:rsidRPr="00802E82">
        <w:rPr>
          <w:rFonts w:hint="eastAsia"/>
          <w:lang w:eastAsia="zh-CN"/>
        </w:rPr>
        <w:t>analysis</w:t>
      </w:r>
      <w:r>
        <w:rPr>
          <w:lang w:eastAsia="zh-CN"/>
        </w:rPr>
        <w:t xml:space="preserve"> for DC</w:t>
      </w:r>
      <w:r w:rsidRPr="00DF1910">
        <w:t>_</w:t>
      </w:r>
      <w:r>
        <w:t>1</w:t>
      </w:r>
      <w:r w:rsidRPr="00DF1910">
        <w:t>A_n</w:t>
      </w:r>
      <w:r>
        <w:t>105</w:t>
      </w:r>
      <w:r w:rsidRPr="00DF1910">
        <w:t>A</w:t>
      </w:r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C6D5F" w:rsidRPr="00CD1BB9" w14:paraId="3A26B0C1" w14:textId="77777777" w:rsidTr="00152546">
        <w:trPr>
          <w:trHeight w:val="270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AC19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1AD20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B746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E3E3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3645F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EC6D5F" w:rsidRPr="00CD1BB9" w14:paraId="1F71B51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57B36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8A67B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B97D2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03C27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2486C5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703</w:t>
            </w:r>
          </w:p>
        </w:tc>
      </w:tr>
      <w:tr w:rsidR="00EC6D5F" w:rsidRPr="00CD1BB9" w14:paraId="64CB18B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3C87D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336F0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378DC0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45E4B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364959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652</w:t>
            </w:r>
          </w:p>
        </w:tc>
      </w:tr>
      <w:tr w:rsidR="00EC6D5F" w:rsidRPr="00CD1BB9" w14:paraId="43FFCEA3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02F6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2CC0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CB3A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4780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ECF85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EC6D5F" w:rsidRPr="00CD1BB9" w14:paraId="206D2DF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236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6C8C3" w14:textId="77777777" w:rsidR="00EC6D5F" w:rsidRPr="000E7FF7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0DB93" w14:textId="77777777" w:rsidR="00EC6D5F" w:rsidRPr="000E7FF7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45E4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A0EB3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2683</w:t>
            </w:r>
          </w:p>
        </w:tc>
      </w:tr>
      <w:tr w:rsidR="00EC6D5F" w:rsidRPr="00CD1BB9" w14:paraId="142C9C3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886BE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9FCE8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C34D4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77E7F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0AECD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EC6D5F" w:rsidRPr="00CD1BB9" w14:paraId="246F5E5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70E47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F9427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784AB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D6324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52CC2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514</w:t>
            </w:r>
          </w:p>
        </w:tc>
      </w:tr>
      <w:tr w:rsidR="00EC6D5F" w:rsidRPr="00CD1BB9" w14:paraId="5F2E6FE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823B5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2A6FD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12382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019D0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FF182A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EC6D5F" w:rsidRPr="00CD1BB9" w14:paraId="62CEEF0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88AB7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26E24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C4774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21517D" w14:textId="77777777" w:rsidR="00EC6D5F" w:rsidRPr="0048573D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48573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3246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43FE8B3" w14:textId="77777777" w:rsidR="00EC6D5F" w:rsidRPr="0048573D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48573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3386</w:t>
            </w:r>
          </w:p>
        </w:tc>
      </w:tr>
      <w:tr w:rsidR="00EC6D5F" w:rsidRPr="00CD1BB9" w14:paraId="1800C5E1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4846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871B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F041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EB2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834BD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EC6D5F" w:rsidRPr="00CD1BB9" w14:paraId="284DC17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4159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AE0FD0" w14:textId="77777777" w:rsidR="00EC6D5F" w:rsidRPr="00AD6C2E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BA16810" w14:textId="77777777" w:rsidR="00EC6D5F" w:rsidRPr="00AD6C2E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2354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62F49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</w:tr>
      <w:tr w:rsidR="00EC6D5F" w:rsidRPr="00CD1BB9" w14:paraId="4608E77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48538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780A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F28D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E6CF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47F82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EC6D5F" w:rsidRPr="00CD1BB9" w14:paraId="2C980ECB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53A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795E0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D622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C5435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37327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5366</w:t>
            </w:r>
          </w:p>
        </w:tc>
      </w:tr>
      <w:tr w:rsidR="00EC6D5F" w:rsidRPr="00CD1BB9" w14:paraId="3E7E09C0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C5C7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4D99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D2A5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DF7F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FE869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EC6D5F" w:rsidRPr="00CD1BB9" w14:paraId="217C0BBB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8DBC0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315C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7B35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77B2B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C0F494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4089</w:t>
            </w:r>
          </w:p>
        </w:tc>
      </w:tr>
      <w:tr w:rsidR="00EC6D5F" w:rsidRPr="00CD1BB9" w14:paraId="2651CF7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DAC90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5F891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BB00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3D6AA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31DF5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EC6D5F" w:rsidRPr="00CD1BB9" w14:paraId="6C66B9F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8FFCC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E1A9F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419D9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47097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D43C84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6977</w:t>
            </w:r>
          </w:p>
        </w:tc>
      </w:tr>
      <w:tr w:rsidR="00EC6D5F" w:rsidRPr="00CD1BB9" w14:paraId="58C98E7B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F8E35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374E4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C2344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5BB29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DF83A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EC6D5F" w:rsidRPr="00CD1BB9" w14:paraId="4925F39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6BDA1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9AF3F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8ECA8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FCC840" w14:textId="77777777" w:rsidR="00EC6D5F" w:rsidRPr="000E7FF7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9B4153" w14:textId="77777777" w:rsidR="00EC6D5F" w:rsidRPr="000E7FF7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4354</w:t>
            </w:r>
          </w:p>
        </w:tc>
      </w:tr>
      <w:tr w:rsidR="00EC6D5F" w:rsidRPr="00CD1BB9" w14:paraId="0275BDC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FE5A4B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DACDC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163A8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CFBC56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378F5A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EC6D5F" w:rsidRPr="00CD1BB9" w14:paraId="6386357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FF0DC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BF8C5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78C83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A6C10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B48D0FC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8623</w:t>
            </w:r>
          </w:p>
        </w:tc>
      </w:tr>
      <w:tr w:rsidR="00EC6D5F" w:rsidRPr="00CD1BB9" w14:paraId="16643A81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BE72BF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44D2AA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52B652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295D93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F7BEED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EC6D5F" w:rsidRPr="00CD1BB9" w14:paraId="38B0B55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252761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6476C7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2D6F29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0E3A94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9EA32EE" w14:textId="77777777" w:rsidR="00EC6D5F" w:rsidRPr="00CD1BB9" w:rsidRDefault="00EC6D5F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7346</w:t>
            </w:r>
          </w:p>
        </w:tc>
      </w:tr>
    </w:tbl>
    <w:p w14:paraId="6E29C57C" w14:textId="77777777" w:rsidR="00EC6D5F" w:rsidRDefault="00EC6D5F" w:rsidP="00EC6D5F">
      <w:pPr>
        <w:pStyle w:val="TH"/>
        <w:keepNext w:val="0"/>
        <w:keepLines w:val="0"/>
        <w:rPr>
          <w:lang w:eastAsia="zh-CN"/>
        </w:rPr>
      </w:pPr>
    </w:p>
    <w:p w14:paraId="538A220D" w14:textId="77777777" w:rsidR="00EC6D5F" w:rsidRPr="00004C28" w:rsidRDefault="00EC6D5F" w:rsidP="00EC6D5F">
      <w:pPr>
        <w:pStyle w:val="TH"/>
        <w:keepNext w:val="0"/>
        <w:keepLines w:val="0"/>
        <w:jc w:val="left"/>
        <w:rPr>
          <w:rFonts w:ascii="Times New Roman" w:hAnsi="Times New Roman"/>
          <w:b w:val="0"/>
        </w:rPr>
      </w:pPr>
      <w:r w:rsidRPr="00004C28">
        <w:rPr>
          <w:rFonts w:ascii="Times New Roman" w:hAnsi="Times New Roman"/>
          <w:b w:val="0"/>
        </w:rPr>
        <w:t xml:space="preserve">The </w:t>
      </w:r>
      <w:r>
        <w:rPr>
          <w:rFonts w:ascii="Times New Roman" w:hAnsi="Times New Roman"/>
          <w:b w:val="0"/>
        </w:rPr>
        <w:t>analysis shows the 3</w:t>
      </w:r>
      <w:r w:rsidRPr="0048573D">
        <w:rPr>
          <w:rFonts w:ascii="Times New Roman" w:hAnsi="Times New Roman"/>
          <w:b w:val="0"/>
          <w:vertAlign w:val="superscript"/>
        </w:rPr>
        <w:t>rd</w:t>
      </w:r>
      <w:r>
        <w:rPr>
          <w:rFonts w:ascii="Times New Roman" w:hAnsi="Times New Roman"/>
          <w:b w:val="0"/>
        </w:rPr>
        <w:t xml:space="preserve"> order IMD product falls inside band n78 downlink.</w:t>
      </w:r>
    </w:p>
    <w:p w14:paraId="75493E3C" w14:textId="2FBDF108" w:rsidR="00EC6D5F" w:rsidRDefault="00EC6D5F" w:rsidP="00EC6D5F">
      <w:pPr>
        <w:keepNext/>
        <w:keepLines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  <w:lang w:eastAsia="ko-KR"/>
        </w:rPr>
        <w:t>B</w:t>
      </w:r>
      <w:r w:rsidRPr="00587D79">
        <w:rPr>
          <w:rFonts w:ascii="Arial" w:hAnsi="Arial" w:cs="Arial"/>
          <w:sz w:val="18"/>
          <w:szCs w:val="18"/>
          <w:lang w:eastAsia="ko-KR"/>
        </w:rPr>
        <w:t xml:space="preserve">ased on Table </w:t>
      </w:r>
      <w:r>
        <w:rPr>
          <w:rFonts w:ascii="Arial" w:hAnsi="Arial" w:cs="Arial"/>
          <w:sz w:val="18"/>
          <w:szCs w:val="18"/>
          <w:lang w:eastAsia="ko-KR"/>
        </w:rPr>
        <w:t>6.42.3</w:t>
      </w:r>
      <w:r w:rsidRPr="00587D79">
        <w:rPr>
          <w:rFonts w:ascii="Arial" w:hAnsi="Arial" w:cs="Arial"/>
          <w:sz w:val="18"/>
          <w:szCs w:val="18"/>
          <w:lang w:eastAsia="ko-KR"/>
        </w:rPr>
        <w:t>-</w:t>
      </w:r>
      <w:r>
        <w:rPr>
          <w:rFonts w:ascii="Arial" w:hAnsi="Arial" w:cs="Arial"/>
          <w:sz w:val="18"/>
          <w:szCs w:val="18"/>
          <w:lang w:eastAsia="ko-KR"/>
        </w:rPr>
        <w:t xml:space="preserve">1 and </w:t>
      </w:r>
      <w:r w:rsidRPr="00587D79">
        <w:rPr>
          <w:rFonts w:ascii="Arial" w:hAnsi="Arial" w:cs="Arial"/>
          <w:sz w:val="18"/>
          <w:szCs w:val="18"/>
          <w:lang w:eastAsia="ko-KR"/>
        </w:rPr>
        <w:t xml:space="preserve">Table </w:t>
      </w:r>
      <w:r>
        <w:rPr>
          <w:rFonts w:ascii="Arial" w:hAnsi="Arial" w:cs="Arial"/>
          <w:sz w:val="18"/>
          <w:szCs w:val="18"/>
          <w:lang w:eastAsia="ja-JP"/>
        </w:rPr>
        <w:t>6.42</w:t>
      </w:r>
      <w:r>
        <w:rPr>
          <w:rFonts w:ascii="Arial" w:hAnsi="Arial" w:cs="Arial"/>
          <w:sz w:val="18"/>
          <w:szCs w:val="18"/>
          <w:lang w:eastAsia="ko-KR"/>
        </w:rPr>
        <w:t>.3</w:t>
      </w:r>
      <w:r w:rsidRPr="00587D79">
        <w:rPr>
          <w:rFonts w:ascii="Arial" w:hAnsi="Arial" w:cs="Arial"/>
          <w:sz w:val="18"/>
          <w:szCs w:val="18"/>
          <w:lang w:eastAsia="ko-KR"/>
        </w:rPr>
        <w:t>-</w:t>
      </w:r>
      <w:r>
        <w:rPr>
          <w:rFonts w:ascii="Arial" w:hAnsi="Arial" w:cs="Arial"/>
          <w:sz w:val="18"/>
          <w:szCs w:val="18"/>
          <w:lang w:eastAsia="ko-KR"/>
        </w:rPr>
        <w:t>2:</w:t>
      </w:r>
    </w:p>
    <w:p w14:paraId="15E58B1F" w14:textId="77777777" w:rsidR="00EC6D5F" w:rsidRPr="006126A6" w:rsidRDefault="00EC6D5F" w:rsidP="006A6329">
      <w:pPr>
        <w:pStyle w:val="B1"/>
        <w:numPr>
          <w:ilvl w:val="0"/>
          <w:numId w:val="9"/>
        </w:numPr>
        <w:rPr>
          <w:rFonts w:ascii="Arial" w:hAnsi="Arial" w:cs="Arial"/>
          <w:sz w:val="18"/>
          <w:szCs w:val="18"/>
          <w:lang w:eastAsia="ko-KR"/>
        </w:rPr>
      </w:pPr>
      <w:r>
        <w:t>T</w:t>
      </w:r>
      <w:r w:rsidRPr="006126A6">
        <w:t xml:space="preserve">he </w:t>
      </w:r>
      <w:r>
        <w:t>3</w:t>
      </w:r>
      <w:r w:rsidRPr="0048573D">
        <w:rPr>
          <w:vertAlign w:val="superscript"/>
        </w:rPr>
        <w:t>rd</w:t>
      </w:r>
      <w:r>
        <w:t xml:space="preserve"> </w:t>
      </w:r>
      <w:r w:rsidRPr="006126A6">
        <w:t>order IMD product</w:t>
      </w:r>
      <w:r>
        <w:t xml:space="preserve"> of DC_1_n78</w:t>
      </w:r>
      <w:r w:rsidRPr="006126A6">
        <w:t xml:space="preserve"> falls inside band </w:t>
      </w:r>
      <w:r>
        <w:t>n105</w:t>
      </w:r>
      <w:r w:rsidRPr="006126A6">
        <w:t xml:space="preserve"> downlink</w:t>
      </w:r>
    </w:p>
    <w:p w14:paraId="2216D98A" w14:textId="77777777" w:rsidR="00EC6D5F" w:rsidRPr="006126A6" w:rsidRDefault="00EC6D5F" w:rsidP="006A6329">
      <w:pPr>
        <w:pStyle w:val="B1"/>
        <w:numPr>
          <w:ilvl w:val="0"/>
          <w:numId w:val="9"/>
        </w:numPr>
        <w:rPr>
          <w:rFonts w:ascii="Arial" w:hAnsi="Arial" w:cs="Arial"/>
          <w:sz w:val="18"/>
          <w:szCs w:val="18"/>
          <w:lang w:eastAsia="ko-KR"/>
        </w:rPr>
      </w:pPr>
      <w:r>
        <w:t>T</w:t>
      </w:r>
      <w:r w:rsidRPr="006126A6">
        <w:t xml:space="preserve">he </w:t>
      </w:r>
      <w:r>
        <w:t>3</w:t>
      </w:r>
      <w:r w:rsidRPr="00E34C3A">
        <w:rPr>
          <w:vertAlign w:val="superscript"/>
        </w:rPr>
        <w:t>rd</w:t>
      </w:r>
      <w:r>
        <w:t xml:space="preserve"> </w:t>
      </w:r>
      <w:r w:rsidRPr="006126A6">
        <w:t>order IMD product</w:t>
      </w:r>
      <w:r>
        <w:t xml:space="preserve"> of DC_1_n105</w:t>
      </w:r>
      <w:r w:rsidRPr="006126A6">
        <w:t xml:space="preserve"> falls inside band </w:t>
      </w:r>
      <w:r>
        <w:t>n78</w:t>
      </w:r>
      <w:r w:rsidRPr="006126A6">
        <w:t xml:space="preserve"> downlink</w:t>
      </w:r>
    </w:p>
    <w:p w14:paraId="61A43C3A" w14:textId="77777777" w:rsidR="00EC6D5F" w:rsidRDefault="00EC6D5F" w:rsidP="00EC6D5F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74A766A4" w14:textId="427CC5B2" w:rsidR="00EC6D5F" w:rsidRPr="00EA06CC" w:rsidRDefault="00EC6D5F" w:rsidP="006A6329">
      <w:pPr>
        <w:pStyle w:val="3"/>
      </w:pPr>
      <w:bookmarkStart w:id="480" w:name="_Toc135927841"/>
      <w:r>
        <w:t>6.42</w:t>
      </w:r>
      <w:r w:rsidRPr="00EA06CC">
        <w:t>.</w:t>
      </w:r>
      <w:r>
        <w:t>4</w:t>
      </w:r>
      <w:r w:rsidRPr="00EA06CC">
        <w:tab/>
      </w:r>
      <w:r w:rsidRPr="00EA06CC">
        <w:tab/>
        <w:t>∆TIB and ∆RIB values</w:t>
      </w:r>
      <w:bookmarkEnd w:id="480"/>
    </w:p>
    <w:p w14:paraId="55199F28" w14:textId="77777777" w:rsidR="00EC6D5F" w:rsidRDefault="00EC6D5F" w:rsidP="00EC6D5F">
      <w:pPr>
        <w:spacing w:after="0"/>
      </w:pPr>
      <w:r>
        <w:t xml:space="preserve">For DC_1_n78-n105,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taken from fallbacks.</w:t>
      </w:r>
    </w:p>
    <w:p w14:paraId="52FBABDB" w14:textId="77777777" w:rsidR="00EC6D5F" w:rsidRDefault="00EC6D5F" w:rsidP="00EC6D5F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1BFCC0BC" w14:textId="02A533EA" w:rsidR="00EC6D5F" w:rsidRDefault="00EC6D5F" w:rsidP="006A6329">
      <w:pPr>
        <w:pStyle w:val="TH"/>
      </w:pPr>
      <w:r>
        <w:t>Table 6.42.4-1: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C6D5F" w14:paraId="50DA756F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AAD69" w14:textId="77777777" w:rsidR="00EC6D5F" w:rsidRDefault="00EC6D5F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B6910" w14:textId="77777777" w:rsidR="00EC6D5F" w:rsidRDefault="00EC6D5F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EC6D5F" w14:paraId="357ED848" w14:textId="77777777" w:rsidTr="00152546">
        <w:trPr>
          <w:trHeight w:val="187"/>
          <w:tblHeader/>
          <w:jc w:val="center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0F5E" w14:textId="77777777" w:rsidR="00EC6D5F" w:rsidRDefault="00EC6D5F" w:rsidP="00152546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28680" w14:textId="77777777" w:rsidR="00EC6D5F" w:rsidRDefault="00EC6D5F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lastRenderedPageBreak/>
              <w:t>7</w:t>
            </w:r>
          </w:p>
        </w:tc>
      </w:tr>
      <w:tr w:rsidR="00EC6D5F" w14:paraId="14A90C2B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C1EB1" w14:textId="77777777" w:rsidR="00EC6D5F" w:rsidRDefault="00EC6D5F" w:rsidP="00152546">
            <w:pPr>
              <w:pStyle w:val="TAC"/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1_n78-</w:t>
            </w:r>
            <w:r>
              <w:rPr>
                <w:lang w:eastAsia="fi-FI"/>
              </w:rPr>
              <w:t>n105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252A7" w14:textId="77777777" w:rsidR="00EC6D5F" w:rsidRDefault="00EC6D5F" w:rsidP="00152546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9AF28" w14:textId="77777777" w:rsidR="00EC6D5F" w:rsidRDefault="00EC6D5F" w:rsidP="00152546">
            <w:pPr>
              <w:pStyle w:val="TAC"/>
            </w:pPr>
            <w:r>
              <w:t>0.8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146E2" w14:textId="77777777" w:rsidR="00EC6D5F" w:rsidRDefault="00EC6D5F" w:rsidP="00152546">
            <w:pPr>
              <w:pStyle w:val="TAC"/>
            </w:pPr>
            <w:r>
              <w:t>0.6</w:t>
            </w:r>
          </w:p>
        </w:tc>
      </w:tr>
      <w:tr w:rsidR="00EC6D5F" w14:paraId="06367B8F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48CB6" w14:textId="77777777" w:rsidR="00EC6D5F" w:rsidRDefault="00EC6D5F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  <w:lang w:eastAsia="en-US"/>
              </w:rPr>
              <w:t>IB,c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 xml:space="preserve"> = 0.</w:t>
            </w:r>
          </w:p>
          <w:p w14:paraId="44D6F9B5" w14:textId="77777777" w:rsidR="00EC6D5F" w:rsidRDefault="00EC6D5F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732ED884" w14:textId="77777777" w:rsidR="00EC6D5F" w:rsidRDefault="00EC6D5F" w:rsidP="00EC6D5F">
      <w:pPr>
        <w:ind w:left="720"/>
        <w:rPr>
          <w:lang w:eastAsia="zh-CN"/>
        </w:rPr>
      </w:pPr>
    </w:p>
    <w:p w14:paraId="6735294D" w14:textId="284EDE1A" w:rsidR="00EC6D5F" w:rsidRDefault="00EC6D5F" w:rsidP="006A6329">
      <w:pPr>
        <w:pStyle w:val="TH"/>
      </w:pPr>
      <w:r>
        <w:t>Table 6.42.4-2: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C6D5F" w14:paraId="23F00279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E57C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B0B5E" w14:textId="77777777" w:rsidR="00EC6D5F" w:rsidRPr="00C11F06" w:rsidRDefault="00EC6D5F" w:rsidP="00152546">
            <w:pPr>
              <w:pStyle w:val="TAH"/>
              <w:keepNext w:val="0"/>
              <w:rPr>
                <w:rFonts w:eastAsia="MS Mincho"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EC6D5F" w14:paraId="1AE16D27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9008" w14:textId="77777777" w:rsidR="00EC6D5F" w:rsidRDefault="00EC6D5F" w:rsidP="00152546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165F5" w14:textId="77777777" w:rsidR="00EC6D5F" w:rsidRPr="00C11F06" w:rsidRDefault="00EC6D5F" w:rsidP="00152546">
            <w:pPr>
              <w:pStyle w:val="TAH"/>
              <w:keepNext w:val="0"/>
              <w:rPr>
                <w:rFonts w:eastAsia="MS Mincho"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EC6D5F" w14:paraId="42947144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5427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33B0C">
              <w:rPr>
                <w:rFonts w:ascii="Arial" w:hAnsi="Arial" w:cs="Arial"/>
                <w:sz w:val="18"/>
                <w:szCs w:val="18"/>
                <w:lang w:val="sv-SE" w:eastAsia="ja-JP"/>
              </w:rPr>
              <w:t>DC_1_n78-n105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3AC2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color w:val="000000" w:themeColor="text1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FC3E9" w14:textId="77777777" w:rsidR="00EC6D5F" w:rsidRPr="00C11F06" w:rsidRDefault="00EC6D5F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color w:val="000000" w:themeColor="text1"/>
                <w:sz w:val="18"/>
                <w:lang w:eastAsia="zh-CN"/>
              </w:rPr>
              <w:t>0.5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B8B8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color w:val="000000" w:themeColor="text1"/>
                <w:sz w:val="18"/>
                <w:lang w:eastAsia="zh-CN"/>
              </w:rPr>
              <w:t>0.3</w:t>
            </w:r>
          </w:p>
        </w:tc>
      </w:tr>
      <w:tr w:rsidR="00EC6D5F" w14:paraId="3E29F156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A1285" w14:textId="77777777" w:rsidR="00EC6D5F" w:rsidRDefault="00EC6D5F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  <w:lang w:eastAsia="en-US"/>
              </w:rPr>
              <w:t>IB,c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 xml:space="preserve"> = 0.</w:t>
            </w:r>
          </w:p>
          <w:p w14:paraId="0A3569D6" w14:textId="77777777" w:rsidR="00EC6D5F" w:rsidRDefault="00EC6D5F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6A1C4BBA" w14:textId="77777777" w:rsidR="00EC6D5F" w:rsidRDefault="00EC6D5F" w:rsidP="00EC6D5F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5A921674" w14:textId="0286CFCB" w:rsidR="00EC6D5F" w:rsidRDefault="00EC6D5F" w:rsidP="006A6329">
      <w:pPr>
        <w:pStyle w:val="3"/>
      </w:pPr>
      <w:bookmarkStart w:id="481" w:name="_Toc135927842"/>
      <w:r>
        <w:t>6.42</w:t>
      </w:r>
      <w:r w:rsidRPr="00EA06CC">
        <w:t>.</w:t>
      </w:r>
      <w:r>
        <w:t>5</w:t>
      </w:r>
      <w:r w:rsidRPr="00EA06CC">
        <w:tab/>
        <w:t>REFSENS requirements</w:t>
      </w:r>
      <w:bookmarkEnd w:id="481"/>
    </w:p>
    <w:p w14:paraId="317451F5" w14:textId="77777777" w:rsidR="00EC6D5F" w:rsidRPr="00EF3500" w:rsidRDefault="00EC6D5F" w:rsidP="00EC6D5F">
      <w:pPr>
        <w:rPr>
          <w:color w:val="0070C0"/>
        </w:rPr>
      </w:pPr>
      <w:r>
        <w:t>MSD values are reused from DC_1A_n28A-n78A and DC_1A-28A_n79A.</w:t>
      </w:r>
    </w:p>
    <w:bookmarkEnd w:id="476"/>
    <w:p w14:paraId="5678FA78" w14:textId="55135A39" w:rsidR="00EC6D5F" w:rsidRDefault="00EC6D5F" w:rsidP="00EC6D5F">
      <w:pPr>
        <w:pStyle w:val="TH"/>
        <w:rPr>
          <w:lang w:eastAsia="zh-CN"/>
        </w:rPr>
      </w:pPr>
      <w:r>
        <w:lastRenderedPageBreak/>
        <w:t xml:space="preserve">Table 6.42.5-1: </w:t>
      </w:r>
      <w:r>
        <w:rPr>
          <w:lang w:eastAsia="zh-CN"/>
        </w:rPr>
        <w:t>: 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C6D5F" w14:paraId="4803B663" w14:textId="77777777" w:rsidTr="0015254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EF5" w14:textId="77777777" w:rsidR="00EC6D5F" w:rsidRDefault="00EC6D5F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or E-UTRA Band / Channel bandwidth / NRB / MSD</w:t>
            </w:r>
          </w:p>
        </w:tc>
      </w:tr>
      <w:tr w:rsidR="00EC6D5F" w14:paraId="3DFC9104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D7B2" w14:textId="77777777" w:rsidR="00EC6D5F" w:rsidRDefault="00EC6D5F" w:rsidP="00152546">
            <w:pPr>
              <w:pStyle w:val="TAH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EN-DC </w:t>
            </w:r>
            <w:r>
              <w:rPr>
                <w:lang w:val="en-US"/>
              </w:rP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9870" w14:textId="77777777" w:rsidR="00EC6D5F" w:rsidRDefault="00EC6D5F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EUTRA </w:t>
            </w:r>
            <w:r>
              <w:rPr>
                <w:rFonts w:eastAsia="MS Mincho"/>
                <w:lang w:val="en-US"/>
              </w:rPr>
              <w:t>/ NR</w:t>
            </w:r>
            <w:r>
              <w:rPr>
                <w:lang w:val="en-US"/>
              </w:rPr>
              <w:t xml:space="preserve"> band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32E" w14:textId="77777777" w:rsidR="00EC6D5F" w:rsidRDefault="00EC6D5F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UL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  <w:t>(MHz)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8B63" w14:textId="77777777" w:rsidR="00EC6D5F" w:rsidRDefault="00EC6D5F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UL/DL BW </w:t>
            </w:r>
            <w:r>
              <w:rPr>
                <w:lang w:val="en-US"/>
              </w:rPr>
              <w:br/>
              <w:t>(MHz)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4296" w14:textId="77777777" w:rsidR="00EC6D5F" w:rsidRDefault="00EC6D5F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UL</w:t>
            </w:r>
          </w:p>
          <w:p w14:paraId="0614445F" w14:textId="77777777" w:rsidR="00EC6D5F" w:rsidRDefault="00EC6D5F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95C0" w14:textId="77777777" w:rsidR="00EC6D5F" w:rsidRDefault="00EC6D5F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DL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(MHz)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CB27" w14:textId="77777777" w:rsidR="00EC6D5F" w:rsidRDefault="00EC6D5F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MSD </w:t>
            </w:r>
            <w:r>
              <w:rPr>
                <w:lang w:val="en-US"/>
              </w:rP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804B" w14:textId="77777777" w:rsidR="00EC6D5F" w:rsidRDefault="00EC6D5F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IMD order</w:t>
            </w:r>
          </w:p>
        </w:tc>
      </w:tr>
      <w:tr w:rsidR="00EC6D5F" w:rsidRPr="0073594C" w14:paraId="480F77E9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42324" w14:textId="77777777" w:rsidR="00EC6D5F" w:rsidRPr="00EF3500" w:rsidRDefault="00EC6D5F" w:rsidP="00152546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DC</w:t>
            </w:r>
            <w:r w:rsidRPr="00EF3500">
              <w:rPr>
                <w:rFonts w:eastAsia="MS Mincho"/>
                <w:lang w:val="en-US"/>
              </w:rPr>
              <w:t>_1</w:t>
            </w:r>
            <w:r>
              <w:rPr>
                <w:rFonts w:eastAsia="MS Mincho"/>
                <w:lang w:val="en-US"/>
              </w:rPr>
              <w:t>_</w:t>
            </w:r>
            <w:r w:rsidRPr="00EF3500">
              <w:rPr>
                <w:rFonts w:eastAsia="MS Mincho"/>
                <w:lang w:val="en-US"/>
              </w:rPr>
              <w:t>n78-n105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EA01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1FE9B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1970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315CC5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0D0F4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CDCE3" w14:textId="77777777" w:rsidR="00EC6D5F" w:rsidRPr="00EF3500" w:rsidRDefault="00EC6D5F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 w:rsidRPr="00EF3500">
              <w:rPr>
                <w:rFonts w:cs="Arial"/>
                <w:kern w:val="2"/>
                <w:szCs w:val="24"/>
                <w:lang w:eastAsia="zh-CN"/>
              </w:rPr>
              <w:t>2160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571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3A4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  <w:tr w:rsidR="00EC6D5F" w:rsidRPr="0073594C" w14:paraId="15801C6C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7FB5E" w14:textId="77777777" w:rsidR="00EC6D5F" w:rsidRPr="00EF3500" w:rsidRDefault="00EC6D5F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F0D5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DF13F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3305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ECDDDF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881A2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22AF4" w14:textId="77777777" w:rsidR="00EC6D5F" w:rsidRPr="00EF3500" w:rsidRDefault="00EC6D5F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 w:rsidRPr="00EF3500">
              <w:rPr>
                <w:rFonts w:cs="Arial"/>
                <w:kern w:val="2"/>
                <w:szCs w:val="24"/>
                <w:lang w:eastAsia="zh-CN"/>
              </w:rPr>
              <w:t>3305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2EF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1FAE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  <w:tr w:rsidR="00EC6D5F" w:rsidRPr="0073594C" w14:paraId="11ADFEC6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F1646" w14:textId="77777777" w:rsidR="00EC6D5F" w:rsidRPr="00EF3500" w:rsidRDefault="00EC6D5F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80BB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n105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53ECE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686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73981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5ED72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32F140" w14:textId="77777777" w:rsidR="00EC6D5F" w:rsidRPr="00EF3500" w:rsidRDefault="00EC6D5F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 w:rsidRPr="00EF3500">
              <w:rPr>
                <w:rFonts w:cs="Arial"/>
                <w:kern w:val="2"/>
                <w:szCs w:val="24"/>
                <w:lang w:eastAsia="zh-CN"/>
              </w:rPr>
              <w:t>635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EFC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15.2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87A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IMD3</w:t>
            </w:r>
          </w:p>
        </w:tc>
      </w:tr>
      <w:tr w:rsidR="00EC6D5F" w14:paraId="11C411CE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3AC39" w14:textId="77777777" w:rsidR="00EC6D5F" w:rsidRPr="00EF3500" w:rsidRDefault="00EC6D5F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ECB0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ED794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1970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13915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17BF42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111EA5" w14:textId="77777777" w:rsidR="00EC6D5F" w:rsidRPr="00EF3500" w:rsidRDefault="00EC6D5F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 w:rsidRPr="00EF3500">
              <w:rPr>
                <w:rFonts w:cs="Arial"/>
                <w:kern w:val="2"/>
                <w:szCs w:val="24"/>
                <w:lang w:eastAsia="zh-CN"/>
              </w:rPr>
              <w:t>2160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675A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F24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  <w:tr w:rsidR="00EC6D5F" w14:paraId="5EB20701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BCAB4" w14:textId="77777777" w:rsidR="00EC6D5F" w:rsidRPr="00EF3500" w:rsidRDefault="00EC6D5F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E13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AAB212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3342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7E16FC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48F19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328BD9" w14:textId="77777777" w:rsidR="00EC6D5F" w:rsidRPr="00EF3500" w:rsidRDefault="00EC6D5F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 w:rsidRPr="00EF3500">
              <w:rPr>
                <w:rFonts w:cs="Arial"/>
                <w:kern w:val="2"/>
                <w:szCs w:val="24"/>
                <w:lang w:eastAsia="zh-CN"/>
              </w:rPr>
              <w:t>3342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CE8A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15.7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B48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IMD3</w:t>
            </w:r>
          </w:p>
        </w:tc>
      </w:tr>
      <w:tr w:rsidR="00EC6D5F" w14:paraId="0F42F748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A700" w14:textId="77777777" w:rsidR="00EC6D5F" w:rsidRPr="00EF3500" w:rsidRDefault="00EC6D5F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8B95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n105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F9B236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686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36AEB7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D967F1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54AA3" w14:textId="77777777" w:rsidR="00EC6D5F" w:rsidRPr="00EF3500" w:rsidRDefault="00EC6D5F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 w:rsidRPr="00EF3500">
              <w:rPr>
                <w:rFonts w:cs="Arial"/>
                <w:kern w:val="2"/>
                <w:szCs w:val="24"/>
                <w:lang w:eastAsia="zh-CN"/>
              </w:rPr>
              <w:t>635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100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20D" w14:textId="77777777" w:rsidR="00EC6D5F" w:rsidRPr="00EF3500" w:rsidRDefault="00EC6D5F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</w:tbl>
    <w:p w14:paraId="17152E5F" w14:textId="77777777" w:rsidR="00EC6D5F" w:rsidRDefault="00EC6D5F" w:rsidP="00EC6D5F">
      <w:pPr>
        <w:rPr>
          <w:snapToGrid w:val="0"/>
          <w:lang w:eastAsia="ja-JP"/>
        </w:rPr>
      </w:pPr>
    </w:p>
    <w:p w14:paraId="463C511B" w14:textId="670C2614" w:rsidR="00CE2EDC" w:rsidRPr="00A61CAD" w:rsidRDefault="00CE2EDC" w:rsidP="00CE2EDC">
      <w:pPr>
        <w:pStyle w:val="2"/>
        <w:ind w:left="0" w:firstLine="0"/>
        <w:rPr>
          <w:lang w:eastAsia="ja-JP"/>
        </w:rPr>
      </w:pPr>
      <w:bookmarkStart w:id="482" w:name="_Toc135927843"/>
      <w:r>
        <w:rPr>
          <w:lang w:eastAsia="ja-JP"/>
        </w:rPr>
        <w:t>6.43</w:t>
      </w:r>
      <w:r w:rsidRPr="00697599">
        <w:rPr>
          <w:lang w:eastAsia="ja-JP"/>
        </w:rPr>
        <w:tab/>
      </w:r>
      <w:r w:rsidRPr="00FB5216">
        <w:rPr>
          <w:rFonts w:hint="eastAsia"/>
          <w:lang w:eastAsia="ja-JP"/>
        </w:rPr>
        <w:t>DC</w:t>
      </w:r>
      <w:r w:rsidRPr="00697599">
        <w:rPr>
          <w:lang w:eastAsia="ja-JP"/>
        </w:rPr>
        <w:t>_</w:t>
      </w:r>
      <w:r>
        <w:rPr>
          <w:lang w:eastAsia="ja-JP"/>
        </w:rPr>
        <w:t>3_n78-</w:t>
      </w:r>
      <w:r w:rsidRPr="00FB5216">
        <w:rPr>
          <w:rFonts w:hint="eastAsia"/>
          <w:lang w:eastAsia="ja-JP"/>
        </w:rPr>
        <w:t>n</w:t>
      </w:r>
      <w:r>
        <w:rPr>
          <w:lang w:eastAsia="ja-JP"/>
        </w:rPr>
        <w:t>105</w:t>
      </w:r>
      <w:bookmarkEnd w:id="482"/>
    </w:p>
    <w:p w14:paraId="1300630F" w14:textId="310EB8AC" w:rsidR="00CE2EDC" w:rsidRDefault="00CE2EDC" w:rsidP="00CE2EDC">
      <w:pPr>
        <w:pStyle w:val="3"/>
      </w:pPr>
      <w:bookmarkStart w:id="483" w:name="_Toc135927844"/>
      <w:r>
        <w:t>6.43.1</w:t>
      </w:r>
      <w:r w:rsidRPr="00697599">
        <w:tab/>
      </w:r>
      <w:r w:rsidRPr="00FB5216">
        <w:t xml:space="preserve">Operating bands for </w:t>
      </w:r>
      <w:r w:rsidRPr="00FB5216">
        <w:rPr>
          <w:rFonts w:hint="eastAsia"/>
        </w:rPr>
        <w:t>DC</w:t>
      </w:r>
      <w:bookmarkEnd w:id="483"/>
    </w:p>
    <w:p w14:paraId="10E4FFA8" w14:textId="2CF3BB3A" w:rsidR="00CE2EDC" w:rsidRPr="00216078" w:rsidRDefault="00CE2EDC" w:rsidP="00CE2EDC">
      <w:pPr>
        <w:pStyle w:val="TH"/>
        <w:rPr>
          <w:lang w:eastAsia="ja-JP"/>
        </w:rPr>
      </w:pPr>
      <w:r w:rsidRPr="00216078">
        <w:t xml:space="preserve">Table </w:t>
      </w:r>
      <w:r>
        <w:t>6.43</w:t>
      </w:r>
      <w:r w:rsidRPr="00216078">
        <w:t>.</w:t>
      </w:r>
      <w:r>
        <w:t>1</w:t>
      </w:r>
      <w:r w:rsidRPr="00216078">
        <w:t xml:space="preserve">-1: </w:t>
      </w:r>
      <w:r>
        <w:t>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CE2EDC" w14:paraId="21E11D2F" w14:textId="77777777" w:rsidTr="00152546">
        <w:trPr>
          <w:trHeight w:val="22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544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E-UTRA and NR DC Band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2540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0D008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99D31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5C48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>
              <w:rPr>
                <w:rFonts w:ascii="Arial" w:eastAsia="DengXian" w:hAnsi="Arial" w:cs="Arial"/>
                <w:b/>
                <w:sz w:val="18"/>
                <w:lang w:eastAsia="en-US"/>
              </w:rPr>
              <w:t>Duplex Mode</w:t>
            </w:r>
          </w:p>
        </w:tc>
      </w:tr>
      <w:tr w:rsidR="00CE2EDC" w14:paraId="798BE354" w14:textId="77777777" w:rsidTr="00152546">
        <w:trPr>
          <w:trHeight w:val="22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648C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2BD8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5E745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607D3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079C" w14:textId="77777777" w:rsidR="00CE2EDC" w:rsidRDefault="00CE2EDC" w:rsidP="00152546">
            <w:pPr>
              <w:spacing w:after="0"/>
              <w:rPr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CE2EDC" w14:paraId="76485F61" w14:textId="77777777" w:rsidTr="00152546">
        <w:trPr>
          <w:trHeight w:val="189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0CB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F836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FDB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UL_low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– 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882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DL_low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– 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081F" w14:textId="77777777" w:rsidR="00CE2EDC" w:rsidRDefault="00CE2EDC" w:rsidP="00152546">
            <w:pPr>
              <w:spacing w:after="0"/>
              <w:rPr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CE2EDC" w14:paraId="3A5758AB" w14:textId="77777777" w:rsidTr="00152546">
        <w:trPr>
          <w:trHeight w:val="22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0F70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lang w:eastAsia="zh-TW"/>
              </w:rPr>
              <w:t>DC_3_n78-n105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17A0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2A19" w14:textId="77777777" w:rsidR="00CE2EDC" w:rsidRDefault="00CE2EDC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3CE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E4EB" w14:textId="77777777" w:rsidR="00CE2EDC" w:rsidRDefault="00CE2EDC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13E" w14:textId="77777777" w:rsidR="00CE2EDC" w:rsidRDefault="00CE2EDC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585E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D6C2" w14:textId="77777777" w:rsidR="00CE2EDC" w:rsidRDefault="00CE2EDC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8453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CE2EDC" w14:paraId="7E7B9859" w14:textId="77777777" w:rsidTr="00152546">
        <w:trPr>
          <w:trHeight w:val="22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CE8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0062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69BF" w14:textId="77777777" w:rsidR="00CE2EDC" w:rsidRDefault="00CE2EDC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9C6E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EBD9" w14:textId="77777777" w:rsidR="00CE2EDC" w:rsidRDefault="00CE2EDC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AD0A" w14:textId="77777777" w:rsidR="00CE2EDC" w:rsidRDefault="00CE2EDC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1DDE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A131" w14:textId="77777777" w:rsidR="00CE2EDC" w:rsidRDefault="00CE2EDC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C2F3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lang w:val="sv-SE" w:eastAsia="en-US"/>
              </w:rPr>
              <w:t>TDD</w:t>
            </w:r>
          </w:p>
        </w:tc>
      </w:tr>
      <w:tr w:rsidR="00CE2EDC" w14:paraId="66DA236C" w14:textId="77777777" w:rsidTr="00152546">
        <w:trPr>
          <w:trHeight w:val="128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7C0" w14:textId="77777777" w:rsidR="00CE2EDC" w:rsidRDefault="00CE2EDC" w:rsidP="00152546">
            <w:pPr>
              <w:spacing w:after="0"/>
              <w:rPr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7FAF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n105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3BBC" w14:textId="77777777" w:rsidR="00CE2EDC" w:rsidRDefault="00CE2EDC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6900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E657" w14:textId="77777777" w:rsidR="00CE2EDC" w:rsidRDefault="00CE2EDC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5A10" w14:textId="77777777" w:rsidR="00CE2EDC" w:rsidRDefault="00CE2EDC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612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1C70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BA6" w14:textId="77777777" w:rsidR="00CE2EDC" w:rsidRDefault="00CE2EDC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834E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FDD</w:t>
            </w:r>
          </w:p>
        </w:tc>
      </w:tr>
    </w:tbl>
    <w:p w14:paraId="598DC923" w14:textId="77777777" w:rsidR="00CE2EDC" w:rsidRDefault="00CE2EDC" w:rsidP="006A6329">
      <w:pPr>
        <w:rPr>
          <w:rFonts w:eastAsia="DengXian"/>
        </w:rPr>
      </w:pPr>
    </w:p>
    <w:p w14:paraId="2F6A3AED" w14:textId="5DE4A393" w:rsidR="00CE2EDC" w:rsidRDefault="00CE2EDC" w:rsidP="00CE2EDC">
      <w:pPr>
        <w:pStyle w:val="TH"/>
        <w:rPr>
          <w:rFonts w:eastAsia="DengXian"/>
          <w:b w:val="0"/>
        </w:rPr>
      </w:pPr>
      <w:r>
        <w:rPr>
          <w:rFonts w:eastAsia="DengXian"/>
        </w:rPr>
        <w:t xml:space="preserve">Table </w:t>
      </w:r>
      <w:r>
        <w:rPr>
          <w:rFonts w:eastAsia="DengXian" w:hint="eastAsia"/>
          <w:lang w:eastAsia="zh-CN"/>
        </w:rPr>
        <w:t>6.43</w:t>
      </w:r>
      <w:r>
        <w:rPr>
          <w:rFonts w:eastAsia="DengXian"/>
          <w:lang w:val="en-US"/>
        </w:rPr>
        <w:t>.2</w:t>
      </w:r>
      <w:r>
        <w:rPr>
          <w:rFonts w:eastAsia="DengXian"/>
        </w:rPr>
        <w:t>-1: Inter-band EN-DC configurations within FR1 (three bands)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CE2EDC" w14:paraId="7FBF87CE" w14:textId="77777777" w:rsidTr="00152546">
        <w:trPr>
          <w:trHeight w:val="187"/>
          <w:tblHeader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F91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fi-FI"/>
              </w:rPr>
            </w:pPr>
            <w:r>
              <w:rPr>
                <w:rFonts w:ascii="Arial" w:eastAsia="DengXian" w:hAnsi="Arial"/>
                <w:b/>
                <w:sz w:val="18"/>
                <w:lang w:eastAsia="fi-FI"/>
              </w:rPr>
              <w:t>EN-DC</w:t>
            </w:r>
          </w:p>
          <w:p w14:paraId="16BBBC82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fi-FI"/>
              </w:rPr>
            </w:pPr>
            <w:r>
              <w:rPr>
                <w:rFonts w:ascii="Arial" w:eastAsia="DengXia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8EDC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Uplink EN-DC</w:t>
            </w:r>
          </w:p>
          <w:p w14:paraId="76E45A45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configuration</w:t>
            </w:r>
          </w:p>
          <w:p w14:paraId="31680CCB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CE2EDC" w14:paraId="07F8E0F4" w14:textId="77777777" w:rsidTr="00152546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C9F5A6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DC_3A_n78A-n105A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F68" w14:textId="77777777" w:rsidR="00CE2EDC" w:rsidRPr="00DF270D" w:rsidRDefault="00CE2EDC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</w:t>
            </w: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A_n78A</w:t>
            </w:r>
          </w:p>
          <w:p w14:paraId="53448D98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</w:t>
            </w: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A_n105A</w:t>
            </w:r>
          </w:p>
        </w:tc>
      </w:tr>
    </w:tbl>
    <w:p w14:paraId="71DAB738" w14:textId="77777777" w:rsidR="00CE2EDC" w:rsidRDefault="00CE2EDC" w:rsidP="00CE2ED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6EB3E397" w14:textId="0758CF72" w:rsidR="00CE2EDC" w:rsidRPr="00FB5216" w:rsidRDefault="00CE2EDC" w:rsidP="00CE2EDC">
      <w:pPr>
        <w:pStyle w:val="3"/>
      </w:pPr>
      <w:bookmarkStart w:id="484" w:name="_Toc135927845"/>
      <w:r>
        <w:t>6.43.2</w:t>
      </w:r>
      <w: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484"/>
    </w:p>
    <w:p w14:paraId="062F08A0" w14:textId="43F36C2A" w:rsidR="00CE2EDC" w:rsidRDefault="00CE2EDC" w:rsidP="00CE2EDC">
      <w:pPr>
        <w:pStyle w:val="TH"/>
        <w:rPr>
          <w:rFonts w:eastAsia="Yu Mincho"/>
          <w:sz w:val="28"/>
          <w:szCs w:val="28"/>
          <w:lang w:eastAsia="ja-JP"/>
        </w:rPr>
      </w:pPr>
      <w:r>
        <w:t>Table 6.43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402"/>
        <w:gridCol w:w="18"/>
        <w:gridCol w:w="556"/>
        <w:gridCol w:w="284"/>
        <w:gridCol w:w="743"/>
        <w:gridCol w:w="429"/>
        <w:gridCol w:w="429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776"/>
      </w:tblGrid>
      <w:tr w:rsidR="00CE2EDC" w14:paraId="1A2C1F68" w14:textId="77777777" w:rsidTr="00152546">
        <w:trPr>
          <w:trHeight w:val="162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A3D6" w14:textId="77777777" w:rsidR="00CE2EDC" w:rsidRDefault="00CE2EDC" w:rsidP="00152546">
            <w:pPr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2E0B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4C04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</w:p>
        </w:tc>
        <w:tc>
          <w:tcPr>
            <w:tcW w:w="428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FE35" w14:textId="77777777" w:rsidR="00CE2EDC" w:rsidRDefault="00CE2EDC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 w:eastAsia="ja-JP"/>
              </w:rPr>
              <w:t>DC</w:t>
            </w:r>
            <w:r>
              <w:rPr>
                <w:lang w:val="sv-SE"/>
              </w:rPr>
              <w:t xml:space="preserve"> operating / channel bandwidth</w:t>
            </w:r>
          </w:p>
        </w:tc>
      </w:tr>
      <w:tr w:rsidR="00CE2EDC" w14:paraId="17833939" w14:textId="77777777" w:rsidTr="00152546">
        <w:trPr>
          <w:trHeight w:val="586"/>
          <w:jc w:val="center"/>
        </w:trPr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9EB1" w14:textId="77777777" w:rsidR="00CE2EDC" w:rsidRDefault="00CE2EDC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 xml:space="preserve">E-UTRA </w:t>
            </w:r>
            <w:r>
              <w:rPr>
                <w:lang w:val="sv-SE" w:eastAsia="ja-JP"/>
              </w:rPr>
              <w:t>and NR DC</w:t>
            </w:r>
            <w:r>
              <w:rPr>
                <w:lang w:val="sv-SE"/>
              </w:rPr>
              <w:t xml:space="preserve"> Configuration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B1D5" w14:textId="77777777" w:rsidR="00CE2EDC" w:rsidRDefault="00CE2EDC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E-UTRA</w:t>
            </w:r>
            <w:r>
              <w:rPr>
                <w:lang w:val="sv-SE" w:eastAsia="ja-JP"/>
              </w:rPr>
              <w:t xml:space="preserve"> and NR</w:t>
            </w:r>
            <w:r>
              <w:rPr>
                <w:lang w:val="sv-SE"/>
              </w:rPr>
              <w:t xml:space="preserve">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27CB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Subcarrier spacing</w:t>
            </w:r>
          </w:p>
          <w:p w14:paraId="1A2F9AC6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[kHz]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5381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5</w:t>
            </w:r>
          </w:p>
          <w:p w14:paraId="5DFD50D5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D478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10</w:t>
            </w:r>
          </w:p>
          <w:p w14:paraId="1F6DD850" w14:textId="77777777" w:rsidR="00CE2EDC" w:rsidRDefault="00CE2EDC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2AEF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  <w:p w14:paraId="0B4C03AB" w14:textId="77777777" w:rsidR="00CE2EDC" w:rsidRDefault="00CE2EDC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7FB9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20</w:t>
            </w:r>
          </w:p>
          <w:p w14:paraId="6571DCC8" w14:textId="77777777" w:rsidR="00CE2EDC" w:rsidRDefault="00CE2EDC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D92B" w14:textId="77777777" w:rsidR="00CE2EDC" w:rsidRDefault="00CE2EDC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 w:eastAsia="zh-TW"/>
              </w:rPr>
              <w:t>25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31C5" w14:textId="77777777" w:rsidR="00CE2EDC" w:rsidRDefault="00CE2EDC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 w:eastAsia="zh-TW"/>
              </w:rPr>
              <w:t>30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22AA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zh-TW"/>
              </w:rPr>
              <w:t>35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B443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40</w:t>
            </w:r>
          </w:p>
          <w:p w14:paraId="47FF6CBE" w14:textId="77777777" w:rsidR="00CE2EDC" w:rsidRDefault="00CE2EDC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9F59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45</w:t>
            </w:r>
          </w:p>
          <w:p w14:paraId="4C1CE981" w14:textId="77777777" w:rsidR="00CE2EDC" w:rsidRDefault="00CE2EDC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E158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50</w:t>
            </w:r>
          </w:p>
          <w:p w14:paraId="306F9A87" w14:textId="77777777" w:rsidR="00CE2EDC" w:rsidRDefault="00CE2EDC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F14D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60</w:t>
            </w:r>
          </w:p>
          <w:p w14:paraId="2E410305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ADD0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70</w:t>
            </w:r>
          </w:p>
          <w:p w14:paraId="00A1B39F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90EF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80</w:t>
            </w:r>
          </w:p>
          <w:p w14:paraId="50E9072D" w14:textId="77777777" w:rsidR="00CE2EDC" w:rsidRDefault="00CE2EDC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334D" w14:textId="77777777" w:rsidR="00CE2EDC" w:rsidRDefault="00CE2EDC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 w:eastAsia="zh-TW"/>
              </w:rPr>
              <w:t>90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BE4E" w14:textId="77777777" w:rsidR="00CE2EDC" w:rsidRDefault="00CE2EDC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 w:eastAsia="ja-JP"/>
              </w:rPr>
              <w:t>100</w:t>
            </w:r>
            <w:r>
              <w:rPr>
                <w:lang w:val="sv-SE"/>
              </w:rPr>
              <w:t xml:space="preserve"> MHz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8C0F" w14:textId="77777777" w:rsidR="00CE2EDC" w:rsidRDefault="00CE2EDC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Maximum aggregated bandwidth</w:t>
            </w:r>
          </w:p>
          <w:p w14:paraId="512BC722" w14:textId="77777777" w:rsidR="00CE2EDC" w:rsidRDefault="00CE2EDC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[MHz]</w:t>
            </w:r>
          </w:p>
        </w:tc>
      </w:tr>
      <w:tr w:rsidR="00CE2EDC" w14:paraId="38C5690C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F954" w14:textId="77777777" w:rsidR="00CE2EDC" w:rsidRDefault="00CE2EDC" w:rsidP="00152546">
            <w:pPr>
              <w:pStyle w:val="TAC"/>
              <w:rPr>
                <w:lang w:val="sv-SE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DC_3A_n78A-n105A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D923" w14:textId="77777777" w:rsidR="00CE2EDC" w:rsidRDefault="00CE2EDC" w:rsidP="00152546">
            <w:pPr>
              <w:pStyle w:val="TAC"/>
              <w:rPr>
                <w:lang w:val="sv-SE" w:eastAsia="zh-TW"/>
              </w:rPr>
            </w:pPr>
            <w:r>
              <w:rPr>
                <w:lang w:val="sv-SE" w:eastAsia="zh-TW"/>
              </w:rPr>
              <w:t>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1ACF" w14:textId="77777777" w:rsidR="00CE2EDC" w:rsidRDefault="00CE2EDC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6439" w14:textId="77777777" w:rsidR="00CE2EDC" w:rsidRDefault="00CE2EDC" w:rsidP="00152546">
            <w:pPr>
              <w:pStyle w:val="TAC"/>
              <w:rPr>
                <w:highlight w:val="yellow"/>
                <w:lang w:val="sv-SE" w:eastAsia="ja-JP"/>
              </w:rPr>
            </w:pPr>
            <w:r>
              <w:rPr>
                <w:lang w:val="sv-SE" w:eastAsia="ja-JP"/>
              </w:rPr>
              <w:t>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9D33" w14:textId="77777777" w:rsidR="00CE2EDC" w:rsidRDefault="00CE2EDC" w:rsidP="00152546">
            <w:pPr>
              <w:pStyle w:val="TAC"/>
              <w:rPr>
                <w:highlight w:val="yellow"/>
                <w:lang w:val="sv-SE" w:eastAsia="en-US"/>
              </w:rPr>
            </w:pPr>
            <w:r>
              <w:rPr>
                <w:lang w:val="sv-SE" w:eastAsia="ja-JP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73BC" w14:textId="77777777" w:rsidR="00CE2EDC" w:rsidRDefault="00CE2EDC" w:rsidP="00152546">
            <w:pPr>
              <w:pStyle w:val="TAC"/>
              <w:rPr>
                <w:highlight w:val="yellow"/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D4B4" w14:textId="77777777" w:rsidR="00CE2EDC" w:rsidRDefault="00CE2EDC" w:rsidP="00152546">
            <w:pPr>
              <w:pStyle w:val="TAC"/>
              <w:rPr>
                <w:highlight w:val="yellow"/>
                <w:lang w:val="sv-SE" w:eastAsia="en-US"/>
              </w:rPr>
            </w:pPr>
            <w:r>
              <w:rPr>
                <w:lang w:val="sv-SE" w:eastAsia="ja-JP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C54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3B4F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39C3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58B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F7F4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044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07A9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B8C2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C690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6538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E630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F43" w14:textId="77777777" w:rsidR="00CE2EDC" w:rsidRDefault="00CE2EDC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155</w:t>
            </w:r>
          </w:p>
        </w:tc>
      </w:tr>
      <w:tr w:rsidR="00CE2EDC" w14:paraId="1CD41245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C702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3C71" w14:textId="77777777" w:rsidR="00CE2EDC" w:rsidRDefault="00CE2EDC" w:rsidP="00152546">
            <w:pPr>
              <w:pStyle w:val="TAC"/>
              <w:rPr>
                <w:lang w:val="sv-SE" w:eastAsia="zh-TW"/>
              </w:rPr>
            </w:pPr>
            <w:r>
              <w:rPr>
                <w:lang w:val="sv-SE" w:eastAsia="zh-TW"/>
              </w:rPr>
              <w:t>n78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950B" w14:textId="77777777" w:rsidR="00CE2EDC" w:rsidRDefault="00CE2EDC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803D" w14:textId="77777777" w:rsidR="00CE2EDC" w:rsidRDefault="00CE2EDC" w:rsidP="00152546">
            <w:pPr>
              <w:pStyle w:val="TAC"/>
              <w:rPr>
                <w:rFonts w:eastAsia="Yu Mincho"/>
                <w:highlight w:val="yellow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9BAC" w14:textId="77777777" w:rsidR="00CE2EDC" w:rsidRDefault="00CE2EDC" w:rsidP="00152546">
            <w:pPr>
              <w:pStyle w:val="TAC"/>
              <w:rPr>
                <w:rFonts w:eastAsia="Yu Mincho"/>
                <w:highlight w:val="yellow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E476" w14:textId="77777777" w:rsidR="00CE2EDC" w:rsidRDefault="00CE2EDC" w:rsidP="00152546">
            <w:pPr>
              <w:pStyle w:val="TAC"/>
              <w:rPr>
                <w:rFonts w:eastAsia="Yu Mincho"/>
                <w:highlight w:val="yellow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4793" w14:textId="77777777" w:rsidR="00CE2EDC" w:rsidRDefault="00CE2EDC" w:rsidP="00152546">
            <w:pPr>
              <w:pStyle w:val="TAC"/>
              <w:rPr>
                <w:rFonts w:eastAsia="Yu Mincho"/>
                <w:highlight w:val="yellow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C1E6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52D3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19F4" w14:textId="77777777" w:rsidR="00CE2EDC" w:rsidRDefault="00CE2EDC" w:rsidP="00152546">
            <w:pPr>
              <w:pStyle w:val="TAC"/>
              <w:rPr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9368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00F5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7A5E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26F0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A744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D2FD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1458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50A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7F00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CE2EDC" w14:paraId="5ED8C5DE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B0CB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196B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BDCB" w14:textId="77777777" w:rsidR="00CE2EDC" w:rsidRDefault="00CE2EDC" w:rsidP="00152546">
            <w:pPr>
              <w:pStyle w:val="TAC"/>
              <w:rPr>
                <w:rFonts w:eastAsia="MS Mincho"/>
                <w:lang w:val="sv-SE" w:eastAsia="zh-TW"/>
              </w:rPr>
            </w:pPr>
            <w:r>
              <w:rPr>
                <w:lang w:val="sv-SE" w:eastAsia="zh-TW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D6C3" w14:textId="77777777" w:rsidR="00CE2EDC" w:rsidRDefault="00CE2EDC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AB4B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156A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740D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E9F9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A15E" w14:textId="77777777" w:rsidR="00CE2EDC" w:rsidRDefault="00CE2EDC" w:rsidP="00152546">
            <w:pPr>
              <w:pStyle w:val="TAC"/>
              <w:rPr>
                <w:rFonts w:eastAsia="MS Mincho"/>
                <w:szCs w:val="18"/>
                <w:lang w:val="sv-SE"/>
              </w:rPr>
            </w:pPr>
            <w:r>
              <w:rPr>
                <w:rFonts w:eastAsia="Yu Mincho"/>
                <w:lang w:val="sv-SE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578E" w14:textId="77777777" w:rsidR="00CE2EDC" w:rsidRDefault="00CE2EDC" w:rsidP="00152546">
            <w:pPr>
              <w:pStyle w:val="TAC"/>
              <w:rPr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DC91" w14:textId="77777777" w:rsidR="00CE2EDC" w:rsidRDefault="00CE2EDC" w:rsidP="00152546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BCB" w14:textId="77777777" w:rsidR="00CE2EDC" w:rsidRDefault="00CE2EDC" w:rsidP="00152546">
            <w:pPr>
              <w:pStyle w:val="TAC"/>
              <w:rPr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6A8D" w14:textId="77777777" w:rsidR="00CE2EDC" w:rsidRDefault="00CE2EDC" w:rsidP="00152546">
            <w:pPr>
              <w:pStyle w:val="TAC"/>
              <w:rPr>
                <w:rFonts w:eastAsia="Yu Mincho" w:cs="Arial"/>
                <w:lang w:val="sv-SE"/>
              </w:rPr>
            </w:pPr>
            <w:r>
              <w:rPr>
                <w:rFonts w:eastAsia="Yu Mincho" w:cs="Arial"/>
                <w:lang w:val="sv-SE"/>
              </w:rPr>
              <w:t>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78B8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E7FC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70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90C7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80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0139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90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ED3A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BE49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CE2EDC" w14:paraId="47AEA70D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BD33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286A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102" w14:textId="77777777" w:rsidR="00CE2EDC" w:rsidRDefault="00CE2EDC" w:rsidP="00152546">
            <w:pPr>
              <w:pStyle w:val="TAC"/>
              <w:rPr>
                <w:rFonts w:eastAsia="MS Mincho"/>
                <w:lang w:val="sv-SE" w:eastAsia="zh-TW"/>
              </w:rPr>
            </w:pPr>
            <w:r>
              <w:rPr>
                <w:lang w:val="sv-SE" w:eastAsia="zh-TW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627" w14:textId="77777777" w:rsidR="00CE2EDC" w:rsidRDefault="00CE2EDC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D346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0B9B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17B7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C296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DF0A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67B7" w14:textId="77777777" w:rsidR="00CE2EDC" w:rsidRDefault="00CE2EDC" w:rsidP="00152546">
            <w:pPr>
              <w:pStyle w:val="TAC"/>
              <w:rPr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C3A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887B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9074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8DB3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0AE2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70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76F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80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42A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90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ED1B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E361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CE2EDC" w14:paraId="61FD3493" w14:textId="77777777" w:rsidTr="00152546">
        <w:trPr>
          <w:trHeight w:val="173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7B03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DB08" w14:textId="77777777" w:rsidR="00CE2EDC" w:rsidRDefault="00CE2EDC" w:rsidP="00152546">
            <w:pPr>
              <w:pStyle w:val="TAC"/>
              <w:rPr>
                <w:rFonts w:eastAsia="MS Mincho"/>
                <w:lang w:val="sv-SE" w:eastAsia="zh-TW"/>
              </w:rPr>
            </w:pPr>
            <w:r>
              <w:rPr>
                <w:lang w:val="sv-SE" w:eastAsia="ja-JP"/>
              </w:rPr>
              <w:t>n</w:t>
            </w:r>
            <w:r>
              <w:rPr>
                <w:lang w:val="sv-SE" w:eastAsia="zh-TW"/>
              </w:rPr>
              <w:t>105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3E8" w14:textId="77777777" w:rsidR="00CE2EDC" w:rsidRDefault="00CE2EDC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7AD2" w14:textId="77777777" w:rsidR="00CE2EDC" w:rsidRDefault="00CE2EDC" w:rsidP="00152546">
            <w:pPr>
              <w:pStyle w:val="TAC"/>
              <w:rPr>
                <w:lang w:val="sv-SE" w:eastAsia="en-US"/>
              </w:rPr>
            </w:pPr>
            <w:r>
              <w:rPr>
                <w:rFonts w:eastAsia="Yu Mincho"/>
                <w:lang w:val="sv-SE"/>
              </w:rPr>
              <w:t>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6E1B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D4E7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8C9E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560C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25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0398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30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42A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35</w:t>
            </w:r>
            <w:r w:rsidRPr="00BB5A40">
              <w:rPr>
                <w:rFonts w:eastAsia="Yu Mincho"/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FD9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A157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4159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DCC3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7D5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098D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187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D093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6AA6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CE2EDC" w14:paraId="3CB74ACC" w14:textId="77777777" w:rsidTr="00152546">
        <w:trPr>
          <w:trHeight w:val="36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D62D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4FF8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ABD9" w14:textId="77777777" w:rsidR="00CE2EDC" w:rsidRDefault="00CE2EDC" w:rsidP="00152546">
            <w:pPr>
              <w:pStyle w:val="TAC"/>
              <w:rPr>
                <w:rFonts w:eastAsia="MS Mincho"/>
                <w:lang w:val="sv-SE"/>
              </w:rPr>
            </w:pPr>
            <w:r>
              <w:rPr>
                <w:lang w:val="sv-SE" w:eastAsia="ja-JP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53A2" w14:textId="77777777" w:rsidR="00CE2EDC" w:rsidRDefault="00CE2EDC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69B5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2856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2E13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9000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25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4F01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30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AEB5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35</w:t>
            </w:r>
            <w:r w:rsidRPr="00BB5A40">
              <w:rPr>
                <w:rFonts w:eastAsia="Yu Mincho"/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B52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D342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8F73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0E03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5DC3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BF0E" w14:textId="77777777" w:rsidR="00CE2EDC" w:rsidRDefault="00CE2EDC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6549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7C43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C88A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CE2EDC" w14:paraId="5C3A23BA" w14:textId="77777777" w:rsidTr="00152546">
        <w:trPr>
          <w:trHeight w:val="36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46E7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011C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5F1" w14:textId="77777777" w:rsidR="00CE2EDC" w:rsidRDefault="00CE2EDC" w:rsidP="00152546">
            <w:pPr>
              <w:pStyle w:val="TAC"/>
              <w:rPr>
                <w:rFonts w:eastAsia="MS Mincho"/>
                <w:lang w:val="sv-SE" w:eastAsia="ja-JP"/>
              </w:rPr>
            </w:pPr>
            <w:r>
              <w:rPr>
                <w:lang w:val="sv-SE" w:eastAsia="ja-JP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264A" w14:textId="77777777" w:rsidR="00CE2EDC" w:rsidRDefault="00CE2EDC" w:rsidP="00152546">
            <w:pPr>
              <w:pStyle w:val="TAC"/>
              <w:rPr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A266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01C5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9D76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8DD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6DB1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C5E4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8435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0ED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EAF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A091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137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8350" w14:textId="77777777" w:rsidR="00CE2EDC" w:rsidRDefault="00CE2EDC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97A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D8FF" w14:textId="77777777" w:rsidR="00CE2EDC" w:rsidRDefault="00CE2EDC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9A02" w14:textId="77777777" w:rsidR="00CE2EDC" w:rsidRDefault="00CE2EDC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CE2EDC" w14:paraId="7BBF856D" w14:textId="77777777" w:rsidTr="00152546">
        <w:trPr>
          <w:trHeight w:val="36"/>
          <w:jc w:val="center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9114" w14:textId="77777777" w:rsidR="00CE2EDC" w:rsidRPr="00BB5A40" w:rsidRDefault="00CE2EDC" w:rsidP="00152546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 3:</w:t>
            </w:r>
            <w:r w:rsidRPr="00A1115A">
              <w:rPr>
                <w:rFonts w:eastAsia="Yu Mincho"/>
              </w:rPr>
              <w:tab/>
              <w:t>This UE channel bandwidth is applicable only to downlink.</w:t>
            </w:r>
          </w:p>
        </w:tc>
      </w:tr>
    </w:tbl>
    <w:p w14:paraId="7D6EACA4" w14:textId="77777777" w:rsidR="00CE2EDC" w:rsidRDefault="00CE2EDC" w:rsidP="00CE2EDC">
      <w:pPr>
        <w:rPr>
          <w:rFonts w:eastAsia="MS Mincho"/>
          <w:lang w:val="en-US" w:eastAsia="ja-JP"/>
        </w:rPr>
      </w:pPr>
    </w:p>
    <w:p w14:paraId="19E20E22" w14:textId="75E30275" w:rsidR="00CE2EDC" w:rsidRDefault="00CE2EDC" w:rsidP="006A6329">
      <w:pPr>
        <w:pStyle w:val="3"/>
      </w:pPr>
      <w:bookmarkStart w:id="485" w:name="_Toc135927846"/>
      <w:r>
        <w:lastRenderedPageBreak/>
        <w:t>6.43.3</w:t>
      </w:r>
      <w:r>
        <w:tab/>
      </w:r>
      <w:r>
        <w:tab/>
      </w:r>
      <w:r>
        <w:tab/>
        <w:t>Co-existence studies</w:t>
      </w:r>
      <w:bookmarkEnd w:id="485"/>
    </w:p>
    <w:p w14:paraId="10450040" w14:textId="77777777" w:rsidR="00CE2EDC" w:rsidRDefault="00CE2EDC" w:rsidP="006A6329">
      <w:r>
        <w:t>This is a 3-band combination, so uplink harmonic and harmonic mixing analysis is already done in the fallbacks. Only IMD for two uplink configurations is analysed.</w:t>
      </w:r>
    </w:p>
    <w:p w14:paraId="42275F2E" w14:textId="3150E920" w:rsidR="00CE2EDC" w:rsidRPr="00EF576B" w:rsidRDefault="00CE2EDC" w:rsidP="006A6329">
      <w:r>
        <w:t xml:space="preserve">A study of the uplink combination affecting the downlink of the third band is shown in </w:t>
      </w:r>
      <w:r w:rsidRPr="00802E82">
        <w:rPr>
          <w:lang w:eastAsia="zh-CN"/>
        </w:rPr>
        <w:t xml:space="preserve">Table </w:t>
      </w:r>
      <w:r>
        <w:t>6.43.3-1 for DC_3A_n78A into band n105 downlink.</w:t>
      </w:r>
    </w:p>
    <w:p w14:paraId="7B7B4FEF" w14:textId="747BE336" w:rsidR="00CE2EDC" w:rsidRDefault="00CE2EDC" w:rsidP="00CE2EDC">
      <w:pPr>
        <w:pStyle w:val="TH"/>
        <w:keepNext w:val="0"/>
        <w:keepLines w:val="0"/>
      </w:pPr>
      <w:r w:rsidRPr="00802E82">
        <w:rPr>
          <w:lang w:eastAsia="zh-CN"/>
        </w:rPr>
        <w:t xml:space="preserve">Table </w:t>
      </w:r>
      <w:r>
        <w:rPr>
          <w:lang w:eastAsia="zh-CN"/>
        </w:rPr>
        <w:t>6.43</w:t>
      </w:r>
      <w:r>
        <w:t>.3-1</w:t>
      </w:r>
      <w:r w:rsidRPr="00802E82">
        <w:rPr>
          <w:lang w:eastAsia="zh-CN"/>
        </w:rPr>
        <w:t xml:space="preserve">: IMD </w:t>
      </w:r>
      <w:r w:rsidRPr="00802E82">
        <w:rPr>
          <w:rFonts w:hint="eastAsia"/>
          <w:lang w:eastAsia="zh-CN"/>
        </w:rPr>
        <w:t>analysis</w:t>
      </w:r>
      <w:r>
        <w:rPr>
          <w:lang w:eastAsia="zh-CN"/>
        </w:rPr>
        <w:t xml:space="preserve"> for DC</w:t>
      </w:r>
      <w:r w:rsidRPr="00DF1910">
        <w:t>_</w:t>
      </w:r>
      <w:r>
        <w:t>3</w:t>
      </w:r>
      <w:r w:rsidRPr="00DF1910">
        <w:t>A_n7</w:t>
      </w:r>
      <w:r>
        <w:t>8</w:t>
      </w:r>
      <w:r w:rsidRPr="00DF1910">
        <w:t>A</w:t>
      </w:r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CE2EDC" w:rsidRPr="00CD1BB9" w14:paraId="2731CB69" w14:textId="77777777" w:rsidTr="00152546">
        <w:trPr>
          <w:trHeight w:val="270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6771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288B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4920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2E87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BFEFB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CE2EDC" w:rsidRPr="00CD1BB9" w14:paraId="34F1927E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55480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B8CF98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00C3A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5E917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9FE8998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CE2EDC" w:rsidRPr="00CD1BB9" w14:paraId="10E8F76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8DB26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030AD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C2BA2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6B8BC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9DD7BF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CE2EDC" w:rsidRPr="00CD1BB9" w14:paraId="364FEEFB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7703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8293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146B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3D03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B7F57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CE2EDC" w:rsidRPr="00CD1BB9" w14:paraId="5E3A8C0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FE17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A24C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1616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34D7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30ABC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5585</w:t>
            </w:r>
          </w:p>
        </w:tc>
      </w:tr>
      <w:tr w:rsidR="00CE2EDC" w:rsidRPr="00CD1BB9" w14:paraId="73067C83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1B55EB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BBDCA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BF88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4A76C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9BAEC4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CE2EDC" w:rsidRPr="00CD1BB9" w14:paraId="5C3071F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E393F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AF632F" w14:textId="77777777" w:rsidR="00CE2EDC" w:rsidRPr="0048573D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7CEBB9" w14:textId="77777777" w:rsidR="00CE2EDC" w:rsidRPr="0048573D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6BF66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D84088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5890</w:t>
            </w:r>
          </w:p>
        </w:tc>
      </w:tr>
      <w:tr w:rsidR="00CE2EDC" w:rsidRPr="00CD1BB9" w14:paraId="2E630E1E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908198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C889E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5F02A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F6F46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09EA0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CE2EDC" w:rsidRPr="00CD1BB9" w14:paraId="20C9EA7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21620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B9875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892F2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E2C74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402F6F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9385</w:t>
            </w:r>
          </w:p>
        </w:tc>
      </w:tr>
      <w:tr w:rsidR="00CE2EDC" w:rsidRPr="00CD1BB9" w14:paraId="5536B23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433D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6895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EAEC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41E0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3FBCB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CE2EDC" w:rsidRPr="00CD1BB9" w14:paraId="7A4BE44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F884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1FBCA49" w14:textId="77777777" w:rsidR="00CE2EDC" w:rsidRPr="00192128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38C18BA" w14:textId="77777777" w:rsidR="00CE2EDC" w:rsidRPr="00192128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D78FA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36EDC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9690</w:t>
            </w:r>
          </w:p>
        </w:tc>
      </w:tr>
      <w:tr w:rsidR="00CE2EDC" w:rsidRPr="00CD1BB9" w14:paraId="4157961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11F48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9DC8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D286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4456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171A4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CE2EDC" w:rsidRPr="00CD1BB9" w14:paraId="287295A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5FD2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D59E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E7DC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C487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604926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11170</w:t>
            </w:r>
          </w:p>
        </w:tc>
      </w:tr>
      <w:tr w:rsidR="00CE2EDC" w:rsidRPr="00CD1BB9" w14:paraId="6E6A2821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4D04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844F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A582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582C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66CA4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CE2EDC" w:rsidRPr="00CD1BB9" w14:paraId="2CFDE4A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2783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BBEEA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7C92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C0B0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BF0B93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13185</w:t>
            </w:r>
          </w:p>
        </w:tc>
      </w:tr>
      <w:tr w:rsidR="00CE2EDC" w:rsidRPr="00CD1BB9" w14:paraId="2581D20F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3A59BA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90F3B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E351D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C8213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2B00378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CE2EDC" w:rsidRPr="00CD1BB9" w14:paraId="278F83B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645D8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64898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FC4A6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BEEAD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4343DE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3040</w:t>
            </w:r>
          </w:p>
        </w:tc>
      </w:tr>
      <w:tr w:rsidR="00CE2EDC" w:rsidRPr="00CD1BB9" w14:paraId="17A2AEC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BD358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BAAC3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6EB59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385CD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B4F2DF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CE2EDC" w:rsidRPr="00CD1BB9" w14:paraId="1A13E4C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18BB0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CCAD9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2DAD0A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54314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F31FB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2470</w:t>
            </w:r>
          </w:p>
        </w:tc>
      </w:tr>
      <w:tr w:rsidR="00CE2EDC" w:rsidRPr="00CD1BB9" w14:paraId="4900BE11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3C7C7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7F905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D1FCEE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E0F25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1BD5F6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CE2EDC" w:rsidRPr="00CD1BB9" w14:paraId="42F4EDB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8863F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7114F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3E0DB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16985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A0F1FB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C70157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10940</w:t>
            </w:r>
          </w:p>
        </w:tc>
      </w:tr>
      <w:tr w:rsidR="00CE2EDC" w:rsidRPr="00CD1BB9" w14:paraId="3AA59ED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50841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E8FEF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8A069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2AFBC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0930E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CE2EDC" w:rsidRPr="00CD1BB9" w14:paraId="52865DCB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CBECFB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4F469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537D1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F3002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588F8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12955</w:t>
            </w:r>
          </w:p>
        </w:tc>
      </w:tr>
    </w:tbl>
    <w:p w14:paraId="07C92059" w14:textId="77777777" w:rsidR="00CE2EDC" w:rsidRDefault="00CE2EDC" w:rsidP="006A6329">
      <w:pPr>
        <w:rPr>
          <w:lang w:eastAsia="zh-CN"/>
        </w:rPr>
      </w:pPr>
    </w:p>
    <w:p w14:paraId="49EAA383" w14:textId="77777777" w:rsidR="00CE2EDC" w:rsidRPr="00004C28" w:rsidRDefault="00CE2EDC" w:rsidP="006A6329">
      <w:r w:rsidRPr="00004C28">
        <w:t xml:space="preserve">The </w:t>
      </w:r>
      <w:r>
        <w:t>analysis shows that there are no IMD product falling inside band n105 downlink</w:t>
      </w:r>
    </w:p>
    <w:p w14:paraId="498FC6BC" w14:textId="1C396FBF" w:rsidR="00CE2EDC" w:rsidRPr="00EF576B" w:rsidRDefault="00CE2EDC" w:rsidP="006A6329">
      <w:r>
        <w:t xml:space="preserve">A study of the uplink combination affecting the downlink of the third band is shown in </w:t>
      </w:r>
      <w:r w:rsidRPr="00802E82">
        <w:rPr>
          <w:lang w:eastAsia="zh-CN"/>
        </w:rPr>
        <w:t xml:space="preserve">Table </w:t>
      </w:r>
      <w:r>
        <w:t>6.43.3-2 for DC_3A_n105A into band n78 downlink.</w:t>
      </w:r>
    </w:p>
    <w:p w14:paraId="2BC7F496" w14:textId="05B98F67" w:rsidR="00CE2EDC" w:rsidRDefault="00CE2EDC" w:rsidP="00CE2EDC">
      <w:pPr>
        <w:pStyle w:val="TH"/>
        <w:keepNext w:val="0"/>
        <w:keepLines w:val="0"/>
      </w:pPr>
      <w:r w:rsidRPr="00802E82">
        <w:rPr>
          <w:lang w:eastAsia="zh-CN"/>
        </w:rPr>
        <w:t xml:space="preserve">Table </w:t>
      </w:r>
      <w:r>
        <w:t>6.43.3-2</w:t>
      </w:r>
      <w:r w:rsidRPr="00802E82">
        <w:rPr>
          <w:lang w:eastAsia="zh-CN"/>
        </w:rPr>
        <w:t xml:space="preserve">: IMD </w:t>
      </w:r>
      <w:r w:rsidRPr="00802E82">
        <w:rPr>
          <w:rFonts w:hint="eastAsia"/>
          <w:lang w:eastAsia="zh-CN"/>
        </w:rPr>
        <w:t>analysis</w:t>
      </w:r>
      <w:r>
        <w:rPr>
          <w:lang w:eastAsia="zh-CN"/>
        </w:rPr>
        <w:t xml:space="preserve"> for DC</w:t>
      </w:r>
      <w:r w:rsidRPr="00DF1910">
        <w:t>_</w:t>
      </w:r>
      <w:r>
        <w:t>3</w:t>
      </w:r>
      <w:r w:rsidRPr="00DF1910">
        <w:t>A_n</w:t>
      </w:r>
      <w:r>
        <w:t>105</w:t>
      </w:r>
      <w:r w:rsidRPr="00DF1910">
        <w:t>A</w:t>
      </w:r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CE2EDC" w:rsidRPr="00CD1BB9" w14:paraId="0561D098" w14:textId="77777777" w:rsidTr="00152546">
        <w:trPr>
          <w:trHeight w:val="270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EF39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48EB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3398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1C07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1F23ED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CE2EDC" w:rsidRPr="00CD1BB9" w14:paraId="3FD0FF2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8C0ED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21393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9D1C9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5FBC3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AC4ED5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703</w:t>
            </w:r>
          </w:p>
        </w:tc>
      </w:tr>
      <w:tr w:rsidR="00CE2EDC" w:rsidRPr="00CD1BB9" w14:paraId="26A5335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D90A4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6C686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ED7DF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05A0E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1FA9EA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652</w:t>
            </w:r>
          </w:p>
        </w:tc>
      </w:tr>
      <w:tr w:rsidR="00CE2EDC" w:rsidRPr="00CD1BB9" w14:paraId="600A6366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EDC0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AFEF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2F83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9CE5E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3ECB5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CE2EDC" w:rsidRPr="00CD1BB9" w14:paraId="0F0873B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427C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5FFF1" w14:textId="77777777" w:rsidR="00CE2EDC" w:rsidRPr="000E7FF7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87873" w14:textId="77777777" w:rsidR="00CE2EDC" w:rsidRPr="000E7FF7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19A9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0438EA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2488</w:t>
            </w:r>
          </w:p>
        </w:tc>
      </w:tr>
      <w:tr w:rsidR="00CE2EDC" w:rsidRPr="00CD1BB9" w14:paraId="41EE870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4B7C4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EACED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0DBFE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8905A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AA724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CE2EDC" w:rsidRPr="00CD1BB9" w14:paraId="6C09BFF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BFCA3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BDD80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147C6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F52D5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0D87B9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304</w:t>
            </w:r>
          </w:p>
        </w:tc>
      </w:tr>
      <w:tr w:rsidR="00CE2EDC" w:rsidRPr="00CD1BB9" w14:paraId="7BFD2BB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1679D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4C0FFA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0DEDD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6A536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A0E91D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CE2EDC" w:rsidRPr="00CD1BB9" w14:paraId="46D335B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82B9B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1B57CE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0447C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41DA16" w14:textId="77777777" w:rsidR="00CE2EDC" w:rsidRPr="0048573D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4583418" w14:textId="77777777" w:rsidR="00CE2EDC" w:rsidRPr="0048573D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3191</w:t>
            </w:r>
          </w:p>
        </w:tc>
      </w:tr>
      <w:tr w:rsidR="00CE2EDC" w:rsidRPr="00CD1BB9" w14:paraId="2394E88F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1764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2EA0B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96B9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106D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CFA25E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CE2EDC" w:rsidRPr="00CD1BB9" w14:paraId="3EFB90F9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A8BD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3C2B0EA" w14:textId="77777777" w:rsidR="00CE2EDC" w:rsidRPr="00AD6C2E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F09A845" w14:textId="77777777" w:rsidR="00CE2EDC" w:rsidRPr="00AD6C2E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93FC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61620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399</w:t>
            </w:r>
          </w:p>
        </w:tc>
      </w:tr>
      <w:tr w:rsidR="00CE2EDC" w:rsidRPr="00CD1BB9" w14:paraId="06D1E67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56AD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161E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6791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755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046CE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CE2EDC" w:rsidRPr="00CD1BB9" w14:paraId="2A258EFB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2CD8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28DC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5E2D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AFF0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C6BBF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4976</w:t>
            </w:r>
          </w:p>
        </w:tc>
      </w:tr>
      <w:tr w:rsidR="00CE2EDC" w:rsidRPr="00CD1BB9" w14:paraId="335FA630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AF91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2D34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F2DAA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7D6C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179298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CE2EDC" w:rsidRPr="00CD1BB9" w14:paraId="7DB2E269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7588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C0BC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BEDB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B4FF6" w14:textId="77777777" w:rsidR="00CE2EDC" w:rsidRPr="00FE1EAC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FE1EAC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3699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FC7591F" w14:textId="77777777" w:rsidR="00CE2EDC" w:rsidRPr="00FE1EAC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FE1EAC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3894</w:t>
            </w:r>
          </w:p>
        </w:tc>
      </w:tr>
      <w:tr w:rsidR="00CE2EDC" w:rsidRPr="00CD1BB9" w14:paraId="033FF38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A4C26A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C3487B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C066B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31074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AF1A47B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CE2EDC" w:rsidRPr="00CD1BB9" w14:paraId="24CDE2C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6E4AA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329C8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AB7F78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4600D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F9A7D8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6137</w:t>
            </w:r>
          </w:p>
        </w:tc>
      </w:tr>
      <w:tr w:rsidR="00CE2EDC" w:rsidRPr="00CD1BB9" w14:paraId="4EE53397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81E47B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2703A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C3BD4B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418C6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BB376E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CE2EDC" w:rsidRPr="00CD1BB9" w14:paraId="1EBCA1A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F9001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867E0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9E9BED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D0BFD1" w14:textId="77777777" w:rsidR="00CE2EDC" w:rsidRPr="00FE1EAC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FE1EAC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4029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85BA458" w14:textId="77777777" w:rsidR="00CE2EDC" w:rsidRPr="00FE1EAC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FE1EAC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3724</w:t>
            </w:r>
          </w:p>
        </w:tc>
      </w:tr>
      <w:tr w:rsidR="00CE2EDC" w:rsidRPr="00CD1BB9" w14:paraId="506A5361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917947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E65FD2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F702FC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A5596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3F245BE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CE2EDC" w:rsidRPr="00CD1BB9" w14:paraId="2F5636D9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0D8369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771E7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D7EA4E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4ABF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685353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7843</w:t>
            </w:r>
          </w:p>
        </w:tc>
      </w:tr>
      <w:tr w:rsidR="00CE2EDC" w:rsidRPr="00CD1BB9" w14:paraId="1CEE7F0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82F67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358EE4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B796F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288A21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D47F77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CE2EDC" w:rsidRPr="00CD1BB9" w14:paraId="54213F07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8B283A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92EAE5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4A4B60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3A8933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DAE55DF" w14:textId="77777777" w:rsidR="00CE2EDC" w:rsidRPr="00CD1BB9" w:rsidRDefault="00CE2EDC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6761</w:t>
            </w:r>
          </w:p>
        </w:tc>
      </w:tr>
    </w:tbl>
    <w:p w14:paraId="1A7BC27E" w14:textId="77777777" w:rsidR="00CE2EDC" w:rsidRDefault="00CE2EDC" w:rsidP="006A6329">
      <w:pPr>
        <w:rPr>
          <w:lang w:eastAsia="zh-CN"/>
        </w:rPr>
      </w:pPr>
    </w:p>
    <w:p w14:paraId="18E1122D" w14:textId="77777777" w:rsidR="00CE2EDC" w:rsidRPr="00004C28" w:rsidRDefault="00CE2EDC" w:rsidP="006A6329">
      <w:r w:rsidRPr="00004C28">
        <w:t xml:space="preserve">The </w:t>
      </w:r>
      <w:r>
        <w:t>analysis shows the 4</w:t>
      </w:r>
      <w:r w:rsidRPr="00FE1EAC">
        <w:rPr>
          <w:vertAlign w:val="superscript"/>
        </w:rPr>
        <w:t>th</w:t>
      </w:r>
      <w:r>
        <w:t xml:space="preserve"> and 5</w:t>
      </w:r>
      <w:r w:rsidRPr="00FE1EAC">
        <w:rPr>
          <w:vertAlign w:val="superscript"/>
        </w:rPr>
        <w:t>th</w:t>
      </w:r>
      <w:r>
        <w:t xml:space="preserve"> order IMD product falls inside band n78 downlink.</w:t>
      </w:r>
    </w:p>
    <w:p w14:paraId="0D82F6E2" w14:textId="0B7F17B7" w:rsidR="00CE2EDC" w:rsidRDefault="00CE2EDC" w:rsidP="00CE2EDC">
      <w:pPr>
        <w:keepNext/>
        <w:keepLines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  <w:lang w:eastAsia="ko-KR"/>
        </w:rPr>
        <w:t>B</w:t>
      </w:r>
      <w:r w:rsidRPr="00587D79">
        <w:rPr>
          <w:rFonts w:ascii="Arial" w:hAnsi="Arial" w:cs="Arial"/>
          <w:sz w:val="18"/>
          <w:szCs w:val="18"/>
          <w:lang w:eastAsia="ko-KR"/>
        </w:rPr>
        <w:t xml:space="preserve">ased on Table </w:t>
      </w:r>
      <w:r>
        <w:rPr>
          <w:rFonts w:ascii="Arial" w:hAnsi="Arial" w:cs="Arial"/>
          <w:sz w:val="18"/>
          <w:szCs w:val="18"/>
          <w:lang w:eastAsia="ko-KR"/>
        </w:rPr>
        <w:t>6.43.3</w:t>
      </w:r>
      <w:r w:rsidRPr="00587D79">
        <w:rPr>
          <w:rFonts w:ascii="Arial" w:hAnsi="Arial" w:cs="Arial"/>
          <w:sz w:val="18"/>
          <w:szCs w:val="18"/>
          <w:lang w:eastAsia="ko-KR"/>
        </w:rPr>
        <w:t>-</w:t>
      </w:r>
      <w:r>
        <w:rPr>
          <w:rFonts w:ascii="Arial" w:hAnsi="Arial" w:cs="Arial"/>
          <w:sz w:val="18"/>
          <w:szCs w:val="18"/>
          <w:lang w:eastAsia="ko-KR"/>
        </w:rPr>
        <w:t xml:space="preserve">1 and </w:t>
      </w:r>
      <w:r w:rsidRPr="00587D79">
        <w:rPr>
          <w:rFonts w:ascii="Arial" w:hAnsi="Arial" w:cs="Arial"/>
          <w:sz w:val="18"/>
          <w:szCs w:val="18"/>
          <w:lang w:eastAsia="ko-KR"/>
        </w:rPr>
        <w:t xml:space="preserve">Table </w:t>
      </w:r>
      <w:r>
        <w:rPr>
          <w:rFonts w:ascii="Arial" w:hAnsi="Arial" w:cs="Arial"/>
          <w:sz w:val="18"/>
          <w:szCs w:val="18"/>
          <w:lang w:eastAsia="ja-JP"/>
        </w:rPr>
        <w:t>6.43</w:t>
      </w:r>
      <w:r>
        <w:rPr>
          <w:rFonts w:ascii="Arial" w:hAnsi="Arial" w:cs="Arial"/>
          <w:sz w:val="18"/>
          <w:szCs w:val="18"/>
          <w:lang w:eastAsia="ko-KR"/>
        </w:rPr>
        <w:t>.3</w:t>
      </w:r>
      <w:r w:rsidRPr="00587D79">
        <w:rPr>
          <w:rFonts w:ascii="Arial" w:hAnsi="Arial" w:cs="Arial"/>
          <w:sz w:val="18"/>
          <w:szCs w:val="18"/>
          <w:lang w:eastAsia="ko-KR"/>
        </w:rPr>
        <w:t>-</w:t>
      </w:r>
      <w:r>
        <w:rPr>
          <w:rFonts w:ascii="Arial" w:hAnsi="Arial" w:cs="Arial"/>
          <w:sz w:val="18"/>
          <w:szCs w:val="18"/>
          <w:lang w:eastAsia="ko-KR"/>
        </w:rPr>
        <w:t>2:</w:t>
      </w:r>
    </w:p>
    <w:p w14:paraId="7445E7DB" w14:textId="77777777" w:rsidR="00CE2EDC" w:rsidRPr="006126A6" w:rsidRDefault="00CE2EDC" w:rsidP="00CE2EDC">
      <w:pPr>
        <w:pStyle w:val="aa"/>
        <w:keepNext/>
        <w:keepLines/>
        <w:numPr>
          <w:ilvl w:val="0"/>
          <w:numId w:val="8"/>
        </w:numPr>
        <w:rPr>
          <w:rFonts w:ascii="Arial" w:hAnsi="Arial" w:cs="Arial"/>
          <w:bCs/>
          <w:sz w:val="18"/>
          <w:szCs w:val="18"/>
          <w:lang w:eastAsia="ko-KR"/>
        </w:rPr>
      </w:pPr>
      <w:r>
        <w:rPr>
          <w:bCs/>
        </w:rPr>
        <w:t>T</w:t>
      </w:r>
      <w:r w:rsidRPr="006126A6">
        <w:rPr>
          <w:bCs/>
        </w:rPr>
        <w:t xml:space="preserve">he </w:t>
      </w:r>
      <w:r w:rsidRPr="00FE1EAC">
        <w:rPr>
          <w:bCs/>
        </w:rPr>
        <w:t>4</w:t>
      </w:r>
      <w:r w:rsidRPr="00FE1EAC">
        <w:rPr>
          <w:bCs/>
          <w:vertAlign w:val="superscript"/>
        </w:rPr>
        <w:t>th</w:t>
      </w:r>
      <w:r w:rsidRPr="00FE1EAC">
        <w:rPr>
          <w:bCs/>
        </w:rPr>
        <w:t xml:space="preserve"> and 5</w:t>
      </w:r>
      <w:r w:rsidRPr="00FE1EAC">
        <w:rPr>
          <w:bCs/>
          <w:vertAlign w:val="superscript"/>
        </w:rPr>
        <w:t>th</w:t>
      </w:r>
      <w:r>
        <w:rPr>
          <w:b/>
        </w:rPr>
        <w:t xml:space="preserve"> </w:t>
      </w:r>
      <w:r>
        <w:t>order</w:t>
      </w:r>
      <w:r w:rsidRPr="006126A6">
        <w:rPr>
          <w:bCs/>
        </w:rPr>
        <w:t xml:space="preserve"> IMD product</w:t>
      </w:r>
      <w:r>
        <w:rPr>
          <w:bCs/>
        </w:rPr>
        <w:t xml:space="preserve"> of DC_3_n105</w:t>
      </w:r>
      <w:r w:rsidRPr="006126A6">
        <w:rPr>
          <w:bCs/>
        </w:rPr>
        <w:t xml:space="preserve"> falls inside band </w:t>
      </w:r>
      <w:r>
        <w:rPr>
          <w:bCs/>
        </w:rPr>
        <w:t>n78</w:t>
      </w:r>
      <w:r w:rsidRPr="006126A6">
        <w:rPr>
          <w:bCs/>
        </w:rPr>
        <w:t xml:space="preserve"> downlink</w:t>
      </w:r>
    </w:p>
    <w:p w14:paraId="38DCBFC2" w14:textId="77777777" w:rsidR="00CE2EDC" w:rsidRDefault="00CE2EDC" w:rsidP="00CE2ED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7B5516B" w14:textId="7444B96D" w:rsidR="00CE2EDC" w:rsidRPr="00EA06CC" w:rsidRDefault="00CE2EDC" w:rsidP="006A6329">
      <w:pPr>
        <w:pStyle w:val="3"/>
      </w:pPr>
      <w:bookmarkStart w:id="486" w:name="_Toc135927847"/>
      <w:r>
        <w:t>6.43</w:t>
      </w:r>
      <w:r w:rsidRPr="00EA06CC">
        <w:t>.</w:t>
      </w:r>
      <w:r>
        <w:t>4</w:t>
      </w:r>
      <w:r w:rsidRPr="00EA06CC">
        <w:tab/>
      </w:r>
      <w:r w:rsidRPr="00EA06CC">
        <w:tab/>
        <w:t>∆TIB and ∆RIB values</w:t>
      </w:r>
      <w:bookmarkEnd w:id="486"/>
    </w:p>
    <w:p w14:paraId="5201247A" w14:textId="77777777" w:rsidR="00CE2EDC" w:rsidRDefault="00CE2EDC" w:rsidP="00CE2EDC">
      <w:pPr>
        <w:spacing w:after="0"/>
      </w:pPr>
      <w:r>
        <w:t xml:space="preserve">For DC_3_n78-n105,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taken from fallbacks.</w:t>
      </w:r>
    </w:p>
    <w:p w14:paraId="10E1356A" w14:textId="77777777" w:rsidR="00CE2EDC" w:rsidRDefault="00CE2EDC" w:rsidP="00CE2EDC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2ACAD5DC" w14:textId="2EDB4799" w:rsidR="00CE2EDC" w:rsidRDefault="00CE2EDC" w:rsidP="006A6329">
      <w:pPr>
        <w:pStyle w:val="TH"/>
      </w:pPr>
      <w:r>
        <w:t>Table 6.43.4-1: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CE2EDC" w14:paraId="74539B7A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B3529" w14:textId="77777777" w:rsidR="00CE2EDC" w:rsidRDefault="00CE2EDC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33060" w14:textId="77777777" w:rsidR="00CE2EDC" w:rsidRDefault="00CE2EDC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CE2EDC" w14:paraId="73038489" w14:textId="77777777" w:rsidTr="00152546">
        <w:trPr>
          <w:trHeight w:val="187"/>
          <w:tblHeader/>
          <w:jc w:val="center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97E6" w14:textId="77777777" w:rsidR="00CE2EDC" w:rsidRDefault="00CE2EDC" w:rsidP="00152546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020B4" w14:textId="77777777" w:rsidR="00CE2EDC" w:rsidRDefault="00CE2EDC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CE2EDC" w14:paraId="04D9A64C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0723B" w14:textId="77777777" w:rsidR="00CE2EDC" w:rsidRDefault="00CE2EDC" w:rsidP="00152546">
            <w:pPr>
              <w:pStyle w:val="TAC"/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3_n78-</w:t>
            </w:r>
            <w:r>
              <w:rPr>
                <w:lang w:eastAsia="fi-FI"/>
              </w:rPr>
              <w:t>n105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B2204" w14:textId="77777777" w:rsidR="00CE2EDC" w:rsidRDefault="00CE2EDC" w:rsidP="00152546">
            <w:pPr>
              <w:pStyle w:val="TAC"/>
            </w:pPr>
            <w:r>
              <w:t>0.3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4D275" w14:textId="77777777" w:rsidR="00CE2EDC" w:rsidRDefault="00CE2EDC" w:rsidP="00152546">
            <w:pPr>
              <w:pStyle w:val="TAC"/>
            </w:pPr>
            <w:r>
              <w:t>0.8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ADEFE" w14:textId="77777777" w:rsidR="00CE2EDC" w:rsidRDefault="00CE2EDC" w:rsidP="00152546">
            <w:pPr>
              <w:pStyle w:val="TAC"/>
            </w:pPr>
            <w:r>
              <w:t>0.6</w:t>
            </w:r>
          </w:p>
        </w:tc>
      </w:tr>
      <w:tr w:rsidR="00CE2EDC" w14:paraId="5B27702F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D53EE" w14:textId="77777777" w:rsidR="00CE2EDC" w:rsidRDefault="00CE2EDC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  <w:lang w:eastAsia="en-US"/>
              </w:rPr>
              <w:t>IB,c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 xml:space="preserve"> = 0.</w:t>
            </w:r>
          </w:p>
          <w:p w14:paraId="5C198C47" w14:textId="77777777" w:rsidR="00CE2EDC" w:rsidRDefault="00CE2EDC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1307A699" w14:textId="77777777" w:rsidR="00CE2EDC" w:rsidRDefault="00CE2EDC" w:rsidP="00CE2EDC">
      <w:pPr>
        <w:ind w:left="720"/>
        <w:rPr>
          <w:lang w:eastAsia="zh-CN"/>
        </w:rPr>
      </w:pPr>
    </w:p>
    <w:p w14:paraId="278F0829" w14:textId="53BFFB4A" w:rsidR="00CE2EDC" w:rsidRDefault="00CE2EDC" w:rsidP="006A6329">
      <w:pPr>
        <w:pStyle w:val="TH"/>
      </w:pPr>
      <w:r>
        <w:t>Table 6.43.4-2: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CE2EDC" w14:paraId="54F592D2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8D8CC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1E406" w14:textId="77777777" w:rsidR="00CE2EDC" w:rsidRPr="00C11F06" w:rsidRDefault="00CE2EDC" w:rsidP="00152546">
            <w:pPr>
              <w:pStyle w:val="TAH"/>
              <w:keepNext w:val="0"/>
              <w:rPr>
                <w:rFonts w:eastAsia="MS Mincho"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CE2EDC" w14:paraId="61F70487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578E" w14:textId="77777777" w:rsidR="00CE2EDC" w:rsidRDefault="00CE2EDC" w:rsidP="00152546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1D78C" w14:textId="77777777" w:rsidR="00CE2EDC" w:rsidRPr="00C11F06" w:rsidRDefault="00CE2EDC" w:rsidP="00152546">
            <w:pPr>
              <w:pStyle w:val="TAH"/>
              <w:keepNext w:val="0"/>
              <w:rPr>
                <w:rFonts w:eastAsia="MS Mincho"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CE2EDC" w14:paraId="6B56D114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593D2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33B0C">
              <w:rPr>
                <w:rFonts w:ascii="Arial" w:hAnsi="Arial" w:cs="Arial"/>
                <w:sz w:val="18"/>
                <w:szCs w:val="18"/>
                <w:lang w:val="sv-SE"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</w:t>
            </w:r>
            <w:r w:rsidRPr="00733B0C">
              <w:rPr>
                <w:rFonts w:ascii="Arial" w:hAnsi="Arial" w:cs="Arial"/>
                <w:sz w:val="18"/>
                <w:szCs w:val="18"/>
                <w:lang w:val="sv-SE" w:eastAsia="ja-JP"/>
              </w:rPr>
              <w:t>_n78-n105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4C4E5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color w:val="000000" w:themeColor="text1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2445C" w14:textId="77777777" w:rsidR="00CE2EDC" w:rsidRPr="00C11F06" w:rsidRDefault="00CE2EDC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color w:val="000000" w:themeColor="text1"/>
                <w:sz w:val="18"/>
                <w:lang w:eastAsia="zh-CN"/>
              </w:rPr>
              <w:t>0.5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5359E" w14:textId="77777777" w:rsidR="00CE2EDC" w:rsidRDefault="00CE2EDC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color w:val="000000" w:themeColor="text1"/>
                <w:sz w:val="18"/>
                <w:lang w:eastAsia="zh-CN"/>
              </w:rPr>
              <w:t>0.3</w:t>
            </w:r>
          </w:p>
        </w:tc>
      </w:tr>
      <w:tr w:rsidR="00CE2EDC" w14:paraId="26C2C4CB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FCE91" w14:textId="77777777" w:rsidR="00CE2EDC" w:rsidRDefault="00CE2EDC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  <w:lang w:eastAsia="en-US"/>
              </w:rPr>
              <w:t>IB,c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 xml:space="preserve"> = 0.</w:t>
            </w:r>
          </w:p>
          <w:p w14:paraId="19C49CDF" w14:textId="77777777" w:rsidR="00CE2EDC" w:rsidRDefault="00CE2EDC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190478EA" w14:textId="77777777" w:rsidR="00CE2EDC" w:rsidRDefault="00CE2EDC" w:rsidP="00CE2ED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5B9F6254" w14:textId="0786A886" w:rsidR="00CE2EDC" w:rsidRDefault="00CE2EDC" w:rsidP="006A6329">
      <w:pPr>
        <w:pStyle w:val="3"/>
      </w:pPr>
      <w:bookmarkStart w:id="487" w:name="_Toc135927848"/>
      <w:r>
        <w:t>6.43</w:t>
      </w:r>
      <w:r w:rsidRPr="00EA06CC">
        <w:t>.</w:t>
      </w:r>
      <w:r>
        <w:t>5</w:t>
      </w:r>
      <w:r w:rsidRPr="00EA06CC">
        <w:tab/>
        <w:t>REFSENS requirements</w:t>
      </w:r>
      <w:bookmarkEnd w:id="487"/>
    </w:p>
    <w:p w14:paraId="0C8C08A2" w14:textId="77777777" w:rsidR="00CE2EDC" w:rsidRPr="00EF3500" w:rsidRDefault="00CE2EDC" w:rsidP="00CE2EDC">
      <w:pPr>
        <w:rPr>
          <w:color w:val="0070C0"/>
        </w:rPr>
      </w:pPr>
      <w:r>
        <w:t>MSD values are reused from DC_66A_n71A-n78A.</w:t>
      </w:r>
    </w:p>
    <w:p w14:paraId="7333F9B4" w14:textId="2B002D87" w:rsidR="00CE2EDC" w:rsidRDefault="00CE2EDC" w:rsidP="00CE2EDC">
      <w:pPr>
        <w:pStyle w:val="TH"/>
        <w:rPr>
          <w:lang w:eastAsia="zh-CN"/>
        </w:rPr>
      </w:pPr>
      <w:r>
        <w:lastRenderedPageBreak/>
        <w:t xml:space="preserve">Table 6.43.5-1: </w:t>
      </w:r>
      <w:r>
        <w:rPr>
          <w:lang w:eastAsia="zh-CN"/>
        </w:rPr>
        <w:t>: 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CE2EDC" w14:paraId="7E2652DC" w14:textId="77777777" w:rsidTr="0015254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59D7" w14:textId="77777777" w:rsidR="00CE2EDC" w:rsidRDefault="00CE2EDC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or E-UTRA Band / Channel bandwidth / NRB / MSD</w:t>
            </w:r>
          </w:p>
        </w:tc>
      </w:tr>
      <w:tr w:rsidR="00CE2EDC" w14:paraId="3AD92151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C63F" w14:textId="77777777" w:rsidR="00CE2EDC" w:rsidRDefault="00CE2EDC" w:rsidP="00152546">
            <w:pPr>
              <w:pStyle w:val="TAH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EN-DC </w:t>
            </w:r>
            <w:r>
              <w:rPr>
                <w:lang w:val="en-US"/>
              </w:rP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3055" w14:textId="77777777" w:rsidR="00CE2EDC" w:rsidRDefault="00CE2EDC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EUTRA </w:t>
            </w:r>
            <w:r>
              <w:rPr>
                <w:rFonts w:eastAsia="MS Mincho"/>
                <w:lang w:val="en-US"/>
              </w:rPr>
              <w:t>/ NR</w:t>
            </w:r>
            <w:r>
              <w:rPr>
                <w:lang w:val="en-US"/>
              </w:rPr>
              <w:t xml:space="preserve"> band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17BB" w14:textId="77777777" w:rsidR="00CE2EDC" w:rsidRDefault="00CE2EDC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UL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  <w:t>(MHz)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152A" w14:textId="77777777" w:rsidR="00CE2EDC" w:rsidRDefault="00CE2EDC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UL/DL BW </w:t>
            </w:r>
            <w:r>
              <w:rPr>
                <w:lang w:val="en-US"/>
              </w:rPr>
              <w:br/>
              <w:t>(MHz)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9087" w14:textId="77777777" w:rsidR="00CE2EDC" w:rsidRDefault="00CE2EDC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UL</w:t>
            </w:r>
          </w:p>
          <w:p w14:paraId="387A3B39" w14:textId="77777777" w:rsidR="00CE2EDC" w:rsidRDefault="00CE2EDC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CBAE" w14:textId="77777777" w:rsidR="00CE2EDC" w:rsidRDefault="00CE2EDC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DL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(MHz)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AC93" w14:textId="77777777" w:rsidR="00CE2EDC" w:rsidRDefault="00CE2EDC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MSD </w:t>
            </w:r>
            <w:r>
              <w:rPr>
                <w:lang w:val="en-US"/>
              </w:rP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5F7E" w14:textId="77777777" w:rsidR="00CE2EDC" w:rsidRDefault="00CE2EDC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IMD order</w:t>
            </w:r>
          </w:p>
        </w:tc>
      </w:tr>
      <w:tr w:rsidR="00CE2EDC" w:rsidRPr="0073594C" w14:paraId="3E28D173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FF146" w14:textId="77777777" w:rsidR="00CE2EDC" w:rsidRPr="00EF3500" w:rsidRDefault="00CE2EDC" w:rsidP="00152546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DC</w:t>
            </w:r>
            <w:r w:rsidRPr="00EF3500">
              <w:rPr>
                <w:rFonts w:eastAsia="MS Mincho"/>
                <w:lang w:val="en-US"/>
              </w:rPr>
              <w:t>_</w:t>
            </w:r>
            <w:r>
              <w:rPr>
                <w:rFonts w:eastAsia="MS Mincho"/>
                <w:lang w:val="en-US"/>
              </w:rPr>
              <w:t>3_</w:t>
            </w:r>
            <w:r w:rsidRPr="00EF3500">
              <w:rPr>
                <w:rFonts w:eastAsia="MS Mincho"/>
                <w:lang w:val="en-US"/>
              </w:rPr>
              <w:t>n78-n105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E3E5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eastAsia="맑은 고딕" w:cs="Arial"/>
                <w:kern w:val="2"/>
                <w:szCs w:val="24"/>
                <w:lang w:eastAsia="ko-KR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E9D63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1715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58A699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C07EF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93930" w14:textId="77777777" w:rsidR="00CE2EDC" w:rsidRPr="00EF3500" w:rsidRDefault="00CE2EDC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1810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A65B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A236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  <w:tr w:rsidR="00CE2EDC" w:rsidRPr="0073594C" w14:paraId="4D2D1548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80ED4" w14:textId="77777777" w:rsidR="00CE2EDC" w:rsidRPr="00EF3500" w:rsidRDefault="00CE2EDC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C3FD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4AD1C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3725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1C9BC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0524D5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3032D" w14:textId="77777777" w:rsidR="00CE2EDC" w:rsidRPr="00EF3500" w:rsidRDefault="00CE2EDC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3725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2AA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eastAsia="맑은 고딕" w:cs="Arial"/>
                <w:kern w:val="2"/>
                <w:szCs w:val="24"/>
                <w:lang w:eastAsia="ko-KR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47C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IMD</w:t>
            </w:r>
            <w:r>
              <w:rPr>
                <w:rFonts w:eastAsia="맑은 고딕" w:cs="Arial"/>
                <w:kern w:val="2"/>
                <w:szCs w:val="24"/>
                <w:lang w:eastAsia="ko-KR"/>
              </w:rPr>
              <w:t>4</w:t>
            </w:r>
            <w:r w:rsidRPr="009C5914">
              <w:rPr>
                <w:rFonts w:eastAsia="맑은 고딕" w:cs="Arial"/>
                <w:kern w:val="2"/>
                <w:szCs w:val="24"/>
                <w:vertAlign w:val="superscript"/>
                <w:lang w:eastAsia="ko-KR"/>
              </w:rPr>
              <w:t>4</w:t>
            </w:r>
          </w:p>
        </w:tc>
      </w:tr>
      <w:tr w:rsidR="00CE2EDC" w:rsidRPr="0073594C" w14:paraId="0F1B2E7E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65BFF" w14:textId="77777777" w:rsidR="00CE2EDC" w:rsidRPr="00EF3500" w:rsidRDefault="00CE2EDC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349C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n105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2F886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670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4FAD5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078229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9555B" w14:textId="77777777" w:rsidR="00CE2EDC" w:rsidRPr="00EF3500" w:rsidRDefault="00CE2EDC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619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64A4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6AA" w14:textId="77777777" w:rsidR="00CE2EDC" w:rsidRPr="00EF3500" w:rsidRDefault="00CE2EDC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  <w:tr w:rsidR="00CE2EDC" w14:paraId="67AC88E2" w14:textId="77777777" w:rsidTr="00152546">
        <w:trPr>
          <w:trHeight w:val="54"/>
          <w:jc w:val="center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5D3C" w14:textId="77777777" w:rsidR="00CE2EDC" w:rsidRPr="00EF3500" w:rsidRDefault="00CE2EDC" w:rsidP="00152546">
            <w:pPr>
              <w:pStyle w:val="TAC"/>
              <w:jc w:val="left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5447">
              <w:rPr>
                <w:rFonts w:cs="Arial"/>
              </w:rPr>
              <w:t>NOTE 4:</w:t>
            </w:r>
            <w:r w:rsidRPr="00EF5447">
              <w:rPr>
                <w:rFonts w:cs="Arial"/>
              </w:rPr>
              <w:tab/>
            </w:r>
            <w:r w:rsidRPr="00EF5447">
              <w:rPr>
                <w:rFonts w:cs="Arial"/>
                <w:lang w:eastAsia="ja-JP"/>
              </w:rPr>
              <w:t>This band is subject to IMD5 also which MSD is not specified.</w:t>
            </w:r>
          </w:p>
        </w:tc>
      </w:tr>
    </w:tbl>
    <w:p w14:paraId="610C27E2" w14:textId="77777777" w:rsidR="00CE2EDC" w:rsidRDefault="00CE2EDC" w:rsidP="00CE2EDC">
      <w:pPr>
        <w:rPr>
          <w:snapToGrid w:val="0"/>
          <w:lang w:eastAsia="ja-JP"/>
        </w:rPr>
      </w:pPr>
    </w:p>
    <w:p w14:paraId="441E410C" w14:textId="60516224" w:rsidR="00065A58" w:rsidRPr="00A61CAD" w:rsidRDefault="00065A58" w:rsidP="00065A58">
      <w:pPr>
        <w:pStyle w:val="2"/>
        <w:ind w:left="0" w:firstLine="0"/>
        <w:rPr>
          <w:lang w:eastAsia="ja-JP"/>
        </w:rPr>
      </w:pPr>
      <w:bookmarkStart w:id="488" w:name="_Toc135927849"/>
      <w:r>
        <w:rPr>
          <w:lang w:eastAsia="ja-JP"/>
        </w:rPr>
        <w:t>6.44</w:t>
      </w:r>
      <w:r w:rsidRPr="00697599">
        <w:rPr>
          <w:lang w:eastAsia="ja-JP"/>
        </w:rPr>
        <w:tab/>
      </w:r>
      <w:r w:rsidRPr="00FB5216">
        <w:rPr>
          <w:rFonts w:hint="eastAsia"/>
          <w:lang w:eastAsia="ja-JP"/>
        </w:rPr>
        <w:t>DC</w:t>
      </w:r>
      <w:r w:rsidRPr="00697599">
        <w:rPr>
          <w:lang w:eastAsia="ja-JP"/>
        </w:rPr>
        <w:t>_</w:t>
      </w:r>
      <w:r>
        <w:rPr>
          <w:lang w:eastAsia="ja-JP"/>
        </w:rPr>
        <w:t>7_n78-</w:t>
      </w:r>
      <w:r w:rsidRPr="00FB5216">
        <w:rPr>
          <w:rFonts w:hint="eastAsia"/>
          <w:lang w:eastAsia="ja-JP"/>
        </w:rPr>
        <w:t>n</w:t>
      </w:r>
      <w:r>
        <w:rPr>
          <w:lang w:eastAsia="ja-JP"/>
        </w:rPr>
        <w:t>105</w:t>
      </w:r>
      <w:bookmarkEnd w:id="488"/>
    </w:p>
    <w:p w14:paraId="57B24166" w14:textId="5C7E2425" w:rsidR="00065A58" w:rsidRDefault="00065A58" w:rsidP="00065A58">
      <w:pPr>
        <w:pStyle w:val="3"/>
      </w:pPr>
      <w:bookmarkStart w:id="489" w:name="_Toc135927850"/>
      <w:r>
        <w:t>6.44.1</w:t>
      </w:r>
      <w:r w:rsidRPr="00697599">
        <w:tab/>
      </w:r>
      <w:r w:rsidRPr="00FB5216">
        <w:t xml:space="preserve">Operating bands for </w:t>
      </w:r>
      <w:r w:rsidRPr="00FB5216">
        <w:rPr>
          <w:rFonts w:hint="eastAsia"/>
        </w:rPr>
        <w:t>DC</w:t>
      </w:r>
      <w:bookmarkEnd w:id="489"/>
    </w:p>
    <w:p w14:paraId="6C83D04D" w14:textId="0273A268" w:rsidR="00065A58" w:rsidRPr="00216078" w:rsidRDefault="00065A58" w:rsidP="00065A58">
      <w:pPr>
        <w:pStyle w:val="TH"/>
        <w:rPr>
          <w:lang w:eastAsia="ja-JP"/>
        </w:rPr>
      </w:pPr>
      <w:r w:rsidRPr="00216078">
        <w:t xml:space="preserve">Table </w:t>
      </w:r>
      <w:r>
        <w:t>6.44</w:t>
      </w:r>
      <w:r w:rsidRPr="00216078">
        <w:t>.</w:t>
      </w:r>
      <w:r>
        <w:t>1</w:t>
      </w:r>
      <w:r w:rsidRPr="00216078">
        <w:t xml:space="preserve">-1: </w:t>
      </w:r>
      <w:r>
        <w:t>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065A58" w14:paraId="4FF50ECE" w14:textId="77777777" w:rsidTr="00152546">
        <w:trPr>
          <w:trHeight w:val="22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098B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E-UTRA and NR DC Band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ECE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55F5A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7C35B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4B9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>
              <w:rPr>
                <w:rFonts w:ascii="Arial" w:eastAsia="DengXian" w:hAnsi="Arial" w:cs="Arial"/>
                <w:b/>
                <w:sz w:val="18"/>
                <w:lang w:eastAsia="en-US"/>
              </w:rPr>
              <w:t>Duplex Mode</w:t>
            </w:r>
          </w:p>
        </w:tc>
      </w:tr>
      <w:tr w:rsidR="00065A58" w14:paraId="43CD776D" w14:textId="77777777" w:rsidTr="00152546">
        <w:trPr>
          <w:trHeight w:val="22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743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0153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9889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568E8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5B67" w14:textId="77777777" w:rsidR="00065A58" w:rsidRDefault="00065A58" w:rsidP="00152546">
            <w:pPr>
              <w:spacing w:after="0"/>
              <w:rPr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065A58" w14:paraId="62714226" w14:textId="77777777" w:rsidTr="00152546">
        <w:trPr>
          <w:trHeight w:val="189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77ED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8516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4322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UL_low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– 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44A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  <w:lang w:eastAsia="en-US"/>
              </w:rPr>
              <w:t>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DL_low</w:t>
            </w:r>
            <w:r>
              <w:rPr>
                <w:rFonts w:ascii="Arial" w:eastAsia="DengXian" w:hAnsi="Arial"/>
                <w:b/>
                <w:sz w:val="18"/>
                <w:lang w:eastAsia="en-US"/>
              </w:rPr>
              <w:t xml:space="preserve"> – F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US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C98E" w14:textId="77777777" w:rsidR="00065A58" w:rsidRDefault="00065A58" w:rsidP="00152546">
            <w:pPr>
              <w:spacing w:after="0"/>
              <w:rPr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065A58" w14:paraId="65010AF6" w14:textId="77777777" w:rsidTr="00152546">
        <w:trPr>
          <w:trHeight w:val="22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856C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lang w:eastAsia="zh-TW"/>
              </w:rPr>
              <w:t>DC_7_n78-n105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3D00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0EC1" w14:textId="77777777" w:rsidR="00065A58" w:rsidRDefault="00065A58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CF37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474D" w14:textId="77777777" w:rsidR="00065A58" w:rsidRDefault="00065A58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1209" w14:textId="77777777" w:rsidR="00065A58" w:rsidRDefault="00065A58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E4E6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0853" w14:textId="77777777" w:rsidR="00065A58" w:rsidRDefault="00065A58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178A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065A58" w14:paraId="3537FE5C" w14:textId="77777777" w:rsidTr="00152546">
        <w:trPr>
          <w:trHeight w:val="22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7F1E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67C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052A" w14:textId="77777777" w:rsidR="00065A58" w:rsidRDefault="00065A58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E84F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068C" w14:textId="77777777" w:rsidR="00065A58" w:rsidRDefault="00065A58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1F9E" w14:textId="77777777" w:rsidR="00065A58" w:rsidRDefault="00065A58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CDC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5C29" w14:textId="77777777" w:rsidR="00065A58" w:rsidRDefault="00065A58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5920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lang w:val="sv-SE" w:eastAsia="en-US"/>
              </w:rPr>
              <w:t>TDD</w:t>
            </w:r>
          </w:p>
        </w:tc>
      </w:tr>
      <w:tr w:rsidR="00065A58" w14:paraId="116E0EF8" w14:textId="77777777" w:rsidTr="00152546">
        <w:trPr>
          <w:trHeight w:val="128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F22D" w14:textId="77777777" w:rsidR="00065A58" w:rsidRDefault="00065A58" w:rsidP="00152546">
            <w:pPr>
              <w:spacing w:after="0"/>
              <w:rPr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91A0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n105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6278" w14:textId="77777777" w:rsidR="00065A58" w:rsidRDefault="00065A58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6A0A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D04E" w14:textId="77777777" w:rsidR="00065A58" w:rsidRDefault="00065A58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35E6" w14:textId="77777777" w:rsidR="00065A58" w:rsidRDefault="00065A58" w:rsidP="00152546">
            <w:pPr>
              <w:keepLines/>
              <w:widowControl w:val="0"/>
              <w:spacing w:after="0"/>
              <w:jc w:val="right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612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22C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5EC1" w14:textId="77777777" w:rsidR="00065A58" w:rsidRDefault="00065A58" w:rsidP="00152546">
            <w:pPr>
              <w:keepLines/>
              <w:widowControl w:val="0"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181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en-US"/>
              </w:rPr>
              <w:t>FDD</w:t>
            </w:r>
          </w:p>
        </w:tc>
      </w:tr>
    </w:tbl>
    <w:p w14:paraId="4640F00C" w14:textId="77777777" w:rsidR="00065A58" w:rsidRDefault="00065A58" w:rsidP="006A6329">
      <w:pPr>
        <w:rPr>
          <w:rFonts w:eastAsia="DengXian"/>
        </w:rPr>
      </w:pPr>
    </w:p>
    <w:p w14:paraId="4445DFCA" w14:textId="3B69E4B5" w:rsidR="00065A58" w:rsidRDefault="00065A58" w:rsidP="00065A58">
      <w:pPr>
        <w:pStyle w:val="TH"/>
        <w:rPr>
          <w:rFonts w:eastAsia="DengXian"/>
          <w:b w:val="0"/>
        </w:rPr>
      </w:pPr>
      <w:r>
        <w:rPr>
          <w:rFonts w:eastAsia="DengXian"/>
        </w:rPr>
        <w:t xml:space="preserve">Table </w:t>
      </w:r>
      <w:r>
        <w:rPr>
          <w:rFonts w:eastAsia="DengXian" w:hint="eastAsia"/>
          <w:lang w:eastAsia="zh-CN"/>
        </w:rPr>
        <w:t>6.44</w:t>
      </w:r>
      <w:r>
        <w:rPr>
          <w:rFonts w:eastAsia="DengXian"/>
          <w:lang w:val="en-US"/>
        </w:rPr>
        <w:t>.2</w:t>
      </w:r>
      <w:r>
        <w:rPr>
          <w:rFonts w:eastAsia="DengXian"/>
        </w:rPr>
        <w:t>-1: Inter-band EN-DC configurations within FR1 (three bands)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065A58" w14:paraId="0B8D7726" w14:textId="77777777" w:rsidTr="00152546">
        <w:trPr>
          <w:trHeight w:val="187"/>
          <w:tblHeader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23A5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fi-FI"/>
              </w:rPr>
            </w:pPr>
            <w:r>
              <w:rPr>
                <w:rFonts w:ascii="Arial" w:eastAsia="DengXian" w:hAnsi="Arial"/>
                <w:b/>
                <w:sz w:val="18"/>
                <w:lang w:eastAsia="fi-FI"/>
              </w:rPr>
              <w:t>EN-DC</w:t>
            </w:r>
          </w:p>
          <w:p w14:paraId="720F53EB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fi-FI"/>
              </w:rPr>
            </w:pPr>
            <w:r>
              <w:rPr>
                <w:rFonts w:ascii="Arial" w:eastAsia="DengXia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5C8D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Uplink EN-DC</w:t>
            </w:r>
          </w:p>
          <w:p w14:paraId="6ED26290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configuration</w:t>
            </w:r>
          </w:p>
          <w:p w14:paraId="181C2A3F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fi-FI"/>
              </w:rPr>
            </w:pPr>
            <w:r>
              <w:rPr>
                <w:rFonts w:ascii="Arial" w:eastAsia="DengXian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065A58" w14:paraId="71D0BE47" w14:textId="77777777" w:rsidTr="00152546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20B27D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DC_7A_n78A-n105A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3C66" w14:textId="77777777" w:rsidR="00065A58" w:rsidRPr="00DF270D" w:rsidRDefault="00065A58" w:rsidP="00152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</w:t>
            </w: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A_n78A</w:t>
            </w:r>
          </w:p>
          <w:p w14:paraId="255610D7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</w:t>
            </w:r>
            <w:r w:rsidRPr="00DF270D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A_n105A</w:t>
            </w:r>
          </w:p>
        </w:tc>
      </w:tr>
    </w:tbl>
    <w:p w14:paraId="70209024" w14:textId="77777777" w:rsidR="00065A58" w:rsidRDefault="00065A58" w:rsidP="00065A58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2C46BA14" w14:textId="18A0DDD2" w:rsidR="00065A58" w:rsidRPr="00FB5216" w:rsidRDefault="00065A58" w:rsidP="00065A58">
      <w:pPr>
        <w:pStyle w:val="3"/>
      </w:pPr>
      <w:bookmarkStart w:id="490" w:name="_Toc135927851"/>
      <w:r>
        <w:t>6.44.2</w:t>
      </w:r>
      <w: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490"/>
    </w:p>
    <w:p w14:paraId="305D54A1" w14:textId="043D61D8" w:rsidR="00065A58" w:rsidRDefault="00065A58" w:rsidP="00065A58">
      <w:pPr>
        <w:pStyle w:val="TH"/>
        <w:rPr>
          <w:rFonts w:eastAsia="Yu Mincho"/>
          <w:sz w:val="28"/>
          <w:szCs w:val="28"/>
          <w:lang w:eastAsia="ja-JP"/>
        </w:rPr>
      </w:pPr>
      <w:r>
        <w:t>Table 6.44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402"/>
        <w:gridCol w:w="18"/>
        <w:gridCol w:w="556"/>
        <w:gridCol w:w="284"/>
        <w:gridCol w:w="743"/>
        <w:gridCol w:w="429"/>
        <w:gridCol w:w="429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776"/>
      </w:tblGrid>
      <w:tr w:rsidR="00065A58" w14:paraId="0E038926" w14:textId="77777777" w:rsidTr="00152546">
        <w:trPr>
          <w:trHeight w:val="162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6348" w14:textId="77777777" w:rsidR="00065A58" w:rsidRDefault="00065A58" w:rsidP="00152546">
            <w:pPr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CDF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6E4B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</w:p>
        </w:tc>
        <w:tc>
          <w:tcPr>
            <w:tcW w:w="428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3A0A" w14:textId="77777777" w:rsidR="00065A58" w:rsidRDefault="00065A58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 w:eastAsia="ja-JP"/>
              </w:rPr>
              <w:t>DC</w:t>
            </w:r>
            <w:r>
              <w:rPr>
                <w:lang w:val="sv-SE"/>
              </w:rPr>
              <w:t xml:space="preserve"> operating / channel bandwidth</w:t>
            </w:r>
          </w:p>
        </w:tc>
      </w:tr>
      <w:tr w:rsidR="00065A58" w14:paraId="3D91254E" w14:textId="77777777" w:rsidTr="00152546">
        <w:trPr>
          <w:trHeight w:val="586"/>
          <w:jc w:val="center"/>
        </w:trPr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1F6B" w14:textId="77777777" w:rsidR="00065A58" w:rsidRDefault="00065A58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 xml:space="preserve">E-UTRA </w:t>
            </w:r>
            <w:r>
              <w:rPr>
                <w:lang w:val="sv-SE" w:eastAsia="ja-JP"/>
              </w:rPr>
              <w:t>and NR DC</w:t>
            </w:r>
            <w:r>
              <w:rPr>
                <w:lang w:val="sv-SE"/>
              </w:rPr>
              <w:t xml:space="preserve"> Configuration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1094" w14:textId="77777777" w:rsidR="00065A58" w:rsidRDefault="00065A58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E-UTRA</w:t>
            </w:r>
            <w:r>
              <w:rPr>
                <w:lang w:val="sv-SE" w:eastAsia="ja-JP"/>
              </w:rPr>
              <w:t xml:space="preserve"> and NR</w:t>
            </w:r>
            <w:r>
              <w:rPr>
                <w:lang w:val="sv-SE"/>
              </w:rPr>
              <w:t xml:space="preserve">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D43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Subcarrier spacing</w:t>
            </w:r>
          </w:p>
          <w:p w14:paraId="35C9E19B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[kHz]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CEFA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5</w:t>
            </w:r>
          </w:p>
          <w:p w14:paraId="77711439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D2E1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10</w:t>
            </w:r>
          </w:p>
          <w:p w14:paraId="54A3EB76" w14:textId="77777777" w:rsidR="00065A58" w:rsidRDefault="00065A58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F306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  <w:p w14:paraId="4D53E8E6" w14:textId="77777777" w:rsidR="00065A58" w:rsidRDefault="00065A58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907B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20</w:t>
            </w:r>
          </w:p>
          <w:p w14:paraId="412578C1" w14:textId="77777777" w:rsidR="00065A58" w:rsidRDefault="00065A58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552F" w14:textId="77777777" w:rsidR="00065A58" w:rsidRDefault="00065A58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 w:eastAsia="zh-TW"/>
              </w:rPr>
              <w:t>25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DA73" w14:textId="77777777" w:rsidR="00065A58" w:rsidRDefault="00065A58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 w:eastAsia="zh-TW"/>
              </w:rPr>
              <w:t>30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1040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zh-TW"/>
              </w:rPr>
              <w:t>35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09A5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40</w:t>
            </w:r>
          </w:p>
          <w:p w14:paraId="10E1D7BB" w14:textId="77777777" w:rsidR="00065A58" w:rsidRDefault="00065A58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D622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45</w:t>
            </w:r>
          </w:p>
          <w:p w14:paraId="6AACAED7" w14:textId="77777777" w:rsidR="00065A58" w:rsidRDefault="00065A58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5BCC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50</w:t>
            </w:r>
          </w:p>
          <w:p w14:paraId="3E1A9E51" w14:textId="77777777" w:rsidR="00065A58" w:rsidRDefault="00065A58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50FC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60</w:t>
            </w:r>
          </w:p>
          <w:p w14:paraId="718798EE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C3F0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70</w:t>
            </w:r>
          </w:p>
          <w:p w14:paraId="5723DA87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4F21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 w:eastAsia="ja-JP"/>
              </w:rPr>
              <w:t>80</w:t>
            </w:r>
          </w:p>
          <w:p w14:paraId="697F4F8C" w14:textId="77777777" w:rsidR="00065A58" w:rsidRDefault="00065A58" w:rsidP="00152546">
            <w:pPr>
              <w:pStyle w:val="TAH"/>
              <w:rPr>
                <w:lang w:val="sv-SE" w:eastAsia="ja-JP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8E4B" w14:textId="77777777" w:rsidR="00065A58" w:rsidRDefault="00065A58" w:rsidP="00152546">
            <w:pPr>
              <w:pStyle w:val="TAH"/>
              <w:rPr>
                <w:lang w:val="sv-SE" w:eastAsia="zh-TW"/>
              </w:rPr>
            </w:pPr>
            <w:r>
              <w:rPr>
                <w:lang w:val="sv-SE" w:eastAsia="zh-TW"/>
              </w:rPr>
              <w:t>90</w:t>
            </w:r>
            <w:r>
              <w:rPr>
                <w:lang w:val="sv-SE" w:eastAsia="zh-TW"/>
              </w:rPr>
              <w:br/>
              <w:t>MHz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A452" w14:textId="77777777" w:rsidR="00065A58" w:rsidRDefault="00065A58" w:rsidP="00152546">
            <w:pPr>
              <w:pStyle w:val="TAH"/>
              <w:rPr>
                <w:lang w:val="sv-SE" w:eastAsia="en-US"/>
              </w:rPr>
            </w:pPr>
            <w:r>
              <w:rPr>
                <w:lang w:val="sv-SE" w:eastAsia="ja-JP"/>
              </w:rPr>
              <w:t>100</w:t>
            </w:r>
            <w:r>
              <w:rPr>
                <w:lang w:val="sv-SE"/>
              </w:rPr>
              <w:t xml:space="preserve"> MHz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A5CB" w14:textId="77777777" w:rsidR="00065A58" w:rsidRDefault="00065A58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Maximum aggregated bandwidth</w:t>
            </w:r>
          </w:p>
          <w:p w14:paraId="5B7F4BF0" w14:textId="77777777" w:rsidR="00065A58" w:rsidRDefault="00065A58" w:rsidP="00152546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[MHz]</w:t>
            </w:r>
          </w:p>
        </w:tc>
      </w:tr>
      <w:tr w:rsidR="00065A58" w14:paraId="796728F9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097D" w14:textId="77777777" w:rsidR="00065A58" w:rsidRDefault="00065A58" w:rsidP="00152546">
            <w:pPr>
              <w:pStyle w:val="TAC"/>
              <w:rPr>
                <w:lang w:val="sv-SE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DC_7A_n78A-n105A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C652" w14:textId="77777777" w:rsidR="00065A58" w:rsidRDefault="00065A58" w:rsidP="00152546">
            <w:pPr>
              <w:pStyle w:val="TAC"/>
              <w:rPr>
                <w:lang w:val="sv-SE" w:eastAsia="zh-TW"/>
              </w:rPr>
            </w:pPr>
            <w:r>
              <w:rPr>
                <w:lang w:val="sv-SE" w:eastAsia="zh-TW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FD53" w14:textId="77777777" w:rsidR="00065A58" w:rsidRDefault="00065A58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2235" w14:textId="77777777" w:rsidR="00065A58" w:rsidRDefault="00065A58" w:rsidP="00152546">
            <w:pPr>
              <w:pStyle w:val="TAC"/>
              <w:rPr>
                <w:highlight w:val="yellow"/>
                <w:lang w:val="sv-SE" w:eastAsia="ja-JP"/>
              </w:rPr>
            </w:pPr>
            <w:r>
              <w:rPr>
                <w:lang w:val="sv-SE" w:eastAsia="ja-JP"/>
              </w:rPr>
              <w:t>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28EA" w14:textId="77777777" w:rsidR="00065A58" w:rsidRDefault="00065A58" w:rsidP="00152546">
            <w:pPr>
              <w:pStyle w:val="TAC"/>
              <w:rPr>
                <w:highlight w:val="yellow"/>
                <w:lang w:val="sv-SE" w:eastAsia="en-US"/>
              </w:rPr>
            </w:pPr>
            <w:r>
              <w:rPr>
                <w:lang w:val="sv-SE" w:eastAsia="ja-JP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74CB" w14:textId="77777777" w:rsidR="00065A58" w:rsidRDefault="00065A58" w:rsidP="00152546">
            <w:pPr>
              <w:pStyle w:val="TAC"/>
              <w:rPr>
                <w:highlight w:val="yellow"/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7D25" w14:textId="77777777" w:rsidR="00065A58" w:rsidRDefault="00065A58" w:rsidP="00152546">
            <w:pPr>
              <w:pStyle w:val="TAC"/>
              <w:rPr>
                <w:highlight w:val="yellow"/>
                <w:lang w:val="sv-SE" w:eastAsia="en-US"/>
              </w:rPr>
            </w:pPr>
            <w:r>
              <w:rPr>
                <w:lang w:val="sv-SE" w:eastAsia="ja-JP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F68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271C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09A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2F49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C71B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A80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C94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622C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2E4B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3E9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C21D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D5E3" w14:textId="77777777" w:rsidR="00065A58" w:rsidRDefault="00065A58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155</w:t>
            </w:r>
          </w:p>
        </w:tc>
      </w:tr>
      <w:tr w:rsidR="00065A58" w14:paraId="4F72CEFA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CB8D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93B3" w14:textId="77777777" w:rsidR="00065A58" w:rsidRDefault="00065A58" w:rsidP="00152546">
            <w:pPr>
              <w:pStyle w:val="TAC"/>
              <w:rPr>
                <w:lang w:val="sv-SE" w:eastAsia="zh-TW"/>
              </w:rPr>
            </w:pPr>
            <w:r>
              <w:rPr>
                <w:lang w:val="sv-SE" w:eastAsia="zh-TW"/>
              </w:rPr>
              <w:t>n78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0BB3" w14:textId="77777777" w:rsidR="00065A58" w:rsidRDefault="00065A58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AB6A" w14:textId="77777777" w:rsidR="00065A58" w:rsidRDefault="00065A58" w:rsidP="00152546">
            <w:pPr>
              <w:pStyle w:val="TAC"/>
              <w:rPr>
                <w:rFonts w:eastAsia="Yu Mincho"/>
                <w:highlight w:val="yellow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F619" w14:textId="77777777" w:rsidR="00065A58" w:rsidRDefault="00065A58" w:rsidP="00152546">
            <w:pPr>
              <w:pStyle w:val="TAC"/>
              <w:rPr>
                <w:rFonts w:eastAsia="Yu Mincho"/>
                <w:highlight w:val="yellow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E8D6" w14:textId="77777777" w:rsidR="00065A58" w:rsidRDefault="00065A58" w:rsidP="00152546">
            <w:pPr>
              <w:pStyle w:val="TAC"/>
              <w:rPr>
                <w:rFonts w:eastAsia="Yu Mincho"/>
                <w:highlight w:val="yellow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25B8" w14:textId="77777777" w:rsidR="00065A58" w:rsidRDefault="00065A58" w:rsidP="00152546">
            <w:pPr>
              <w:pStyle w:val="TAC"/>
              <w:rPr>
                <w:rFonts w:eastAsia="Yu Mincho"/>
                <w:highlight w:val="yellow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E4B9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882B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FF1" w14:textId="77777777" w:rsidR="00065A58" w:rsidRDefault="00065A58" w:rsidP="00152546">
            <w:pPr>
              <w:pStyle w:val="TAC"/>
              <w:rPr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04D7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825A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6CCC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8721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DF98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A58E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288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B59D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2BC3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065A58" w14:paraId="1439AA31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1F78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FF7B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F70F" w14:textId="77777777" w:rsidR="00065A58" w:rsidRDefault="00065A58" w:rsidP="00152546">
            <w:pPr>
              <w:pStyle w:val="TAC"/>
              <w:rPr>
                <w:rFonts w:eastAsia="MS Mincho"/>
                <w:lang w:val="sv-SE" w:eastAsia="zh-TW"/>
              </w:rPr>
            </w:pPr>
            <w:r>
              <w:rPr>
                <w:lang w:val="sv-SE" w:eastAsia="zh-TW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0871" w14:textId="77777777" w:rsidR="00065A58" w:rsidRDefault="00065A58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929F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A0BF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A80F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3E23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93C5" w14:textId="77777777" w:rsidR="00065A58" w:rsidRDefault="00065A58" w:rsidP="00152546">
            <w:pPr>
              <w:pStyle w:val="TAC"/>
              <w:rPr>
                <w:rFonts w:eastAsia="MS Mincho"/>
                <w:szCs w:val="18"/>
                <w:lang w:val="sv-SE"/>
              </w:rPr>
            </w:pPr>
            <w:r>
              <w:rPr>
                <w:rFonts w:eastAsia="Yu Mincho"/>
                <w:lang w:val="sv-SE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91E2" w14:textId="77777777" w:rsidR="00065A58" w:rsidRDefault="00065A58" w:rsidP="00152546">
            <w:pPr>
              <w:pStyle w:val="TAC"/>
              <w:rPr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501C" w14:textId="77777777" w:rsidR="00065A58" w:rsidRDefault="00065A58" w:rsidP="00152546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272D" w14:textId="77777777" w:rsidR="00065A58" w:rsidRDefault="00065A58" w:rsidP="00152546">
            <w:pPr>
              <w:pStyle w:val="TAC"/>
              <w:rPr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BD7E" w14:textId="77777777" w:rsidR="00065A58" w:rsidRDefault="00065A58" w:rsidP="00152546">
            <w:pPr>
              <w:pStyle w:val="TAC"/>
              <w:rPr>
                <w:rFonts w:eastAsia="Yu Mincho" w:cs="Arial"/>
                <w:lang w:val="sv-SE"/>
              </w:rPr>
            </w:pPr>
            <w:r>
              <w:rPr>
                <w:rFonts w:eastAsia="Yu Mincho" w:cs="Arial"/>
                <w:lang w:val="sv-SE"/>
              </w:rPr>
              <w:t>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3F0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CDE0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70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BC22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80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8D8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90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0B8E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0C33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065A58" w14:paraId="42A1E7D5" w14:textId="77777777" w:rsidTr="00152546">
        <w:trPr>
          <w:trHeight w:val="152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CCFB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6EFC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7D10" w14:textId="77777777" w:rsidR="00065A58" w:rsidRDefault="00065A58" w:rsidP="00152546">
            <w:pPr>
              <w:pStyle w:val="TAC"/>
              <w:rPr>
                <w:rFonts w:eastAsia="MS Mincho"/>
                <w:lang w:val="sv-SE" w:eastAsia="zh-TW"/>
              </w:rPr>
            </w:pPr>
            <w:r>
              <w:rPr>
                <w:lang w:val="sv-SE" w:eastAsia="zh-TW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8C2F" w14:textId="77777777" w:rsidR="00065A58" w:rsidRDefault="00065A58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917D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148C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F1D1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7FD3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6B2A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5DD" w14:textId="77777777" w:rsidR="00065A58" w:rsidRDefault="00065A58" w:rsidP="00152546">
            <w:pPr>
              <w:pStyle w:val="TAC"/>
              <w:rPr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DD54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248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518F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DE00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7400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70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0136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80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4CF5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90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32C3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41EC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065A58" w14:paraId="5D26AA6C" w14:textId="77777777" w:rsidTr="00152546">
        <w:trPr>
          <w:trHeight w:val="173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9BD6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4931" w14:textId="77777777" w:rsidR="00065A58" w:rsidRDefault="00065A58" w:rsidP="00152546">
            <w:pPr>
              <w:pStyle w:val="TAC"/>
              <w:rPr>
                <w:rFonts w:eastAsia="MS Mincho"/>
                <w:lang w:val="sv-SE" w:eastAsia="zh-TW"/>
              </w:rPr>
            </w:pPr>
            <w:r>
              <w:rPr>
                <w:lang w:val="sv-SE" w:eastAsia="ja-JP"/>
              </w:rPr>
              <w:t>n</w:t>
            </w:r>
            <w:r>
              <w:rPr>
                <w:lang w:val="sv-SE" w:eastAsia="zh-TW"/>
              </w:rPr>
              <w:t>105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E94" w14:textId="77777777" w:rsidR="00065A58" w:rsidRDefault="00065A58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358A" w14:textId="77777777" w:rsidR="00065A58" w:rsidRDefault="00065A58" w:rsidP="00152546">
            <w:pPr>
              <w:pStyle w:val="TAC"/>
              <w:rPr>
                <w:lang w:val="sv-SE" w:eastAsia="en-US"/>
              </w:rPr>
            </w:pPr>
            <w:r>
              <w:rPr>
                <w:rFonts w:eastAsia="Yu Mincho"/>
                <w:lang w:val="sv-SE"/>
              </w:rPr>
              <w:t>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E00C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225F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7392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98CE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25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FEEA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30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605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35</w:t>
            </w:r>
            <w:r w:rsidRPr="00BB5A40">
              <w:rPr>
                <w:rFonts w:eastAsia="Yu Mincho"/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B4CD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0766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F40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50C1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F964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6623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3BC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396C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D42E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065A58" w14:paraId="4CA10E41" w14:textId="77777777" w:rsidTr="00152546">
        <w:trPr>
          <w:trHeight w:val="36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D68A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35C9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4F10" w14:textId="77777777" w:rsidR="00065A58" w:rsidRDefault="00065A58" w:rsidP="00152546">
            <w:pPr>
              <w:pStyle w:val="TAC"/>
              <w:rPr>
                <w:rFonts w:eastAsia="MS Mincho"/>
                <w:lang w:val="sv-SE"/>
              </w:rPr>
            </w:pPr>
            <w:r>
              <w:rPr>
                <w:lang w:val="sv-SE" w:eastAsia="ja-JP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9FF" w14:textId="77777777" w:rsidR="00065A58" w:rsidRDefault="00065A58" w:rsidP="00152546">
            <w:pPr>
              <w:pStyle w:val="TAC"/>
              <w:rPr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75AB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E647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24BB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0C33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25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DA71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lang w:val="sv-SE"/>
              </w:rPr>
              <w:t>30</w:t>
            </w:r>
            <w:r w:rsidRPr="00BB5A40">
              <w:rPr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9B1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  <w:r>
              <w:rPr>
                <w:rFonts w:eastAsia="Yu Mincho"/>
                <w:lang w:val="sv-SE"/>
              </w:rPr>
              <w:t>35</w:t>
            </w:r>
            <w:r w:rsidRPr="00BB5A40">
              <w:rPr>
                <w:rFonts w:eastAsia="Yu Mincho"/>
                <w:vertAlign w:val="superscript"/>
                <w:lang w:val="sv-SE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D093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3FA3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3ECF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68EF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7B95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C60A" w14:textId="77777777" w:rsidR="00065A58" w:rsidRDefault="00065A58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4F58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910D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6E65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065A58" w14:paraId="0F740654" w14:textId="77777777" w:rsidTr="00152546">
        <w:trPr>
          <w:trHeight w:val="36"/>
          <w:jc w:val="center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AD3A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6D33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2348" w14:textId="77777777" w:rsidR="00065A58" w:rsidRDefault="00065A58" w:rsidP="00152546">
            <w:pPr>
              <w:pStyle w:val="TAC"/>
              <w:rPr>
                <w:rFonts w:eastAsia="MS Mincho"/>
                <w:lang w:val="sv-SE" w:eastAsia="ja-JP"/>
              </w:rPr>
            </w:pPr>
            <w:r>
              <w:rPr>
                <w:lang w:val="sv-SE" w:eastAsia="ja-JP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E42" w14:textId="77777777" w:rsidR="00065A58" w:rsidRDefault="00065A58" w:rsidP="00152546">
            <w:pPr>
              <w:pStyle w:val="TAC"/>
              <w:rPr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104C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F0AD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81C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D26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08FD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80E3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8067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D51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221C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718E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FED9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8F65" w14:textId="77777777" w:rsidR="00065A58" w:rsidRDefault="00065A58" w:rsidP="00152546">
            <w:pPr>
              <w:pStyle w:val="TAC"/>
              <w:rPr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0E3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5AF8" w14:textId="77777777" w:rsidR="00065A58" w:rsidRDefault="00065A58" w:rsidP="00152546">
            <w:pPr>
              <w:pStyle w:val="TAC"/>
              <w:rPr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D960" w14:textId="77777777" w:rsidR="00065A58" w:rsidRDefault="00065A58" w:rsidP="00152546">
            <w:pPr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065A58" w14:paraId="79C4B12C" w14:textId="77777777" w:rsidTr="00152546">
        <w:trPr>
          <w:trHeight w:val="36"/>
          <w:jc w:val="center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7ECF" w14:textId="77777777" w:rsidR="00065A58" w:rsidRPr="00BB5A40" w:rsidRDefault="00065A58" w:rsidP="00152546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 3:</w:t>
            </w:r>
            <w:r w:rsidRPr="00A1115A">
              <w:rPr>
                <w:rFonts w:eastAsia="Yu Mincho"/>
              </w:rPr>
              <w:tab/>
              <w:t>This UE channel bandwidth is applicable only to downlink.</w:t>
            </w:r>
          </w:p>
        </w:tc>
      </w:tr>
    </w:tbl>
    <w:p w14:paraId="09CDED6F" w14:textId="77777777" w:rsidR="00065A58" w:rsidRDefault="00065A58" w:rsidP="00065A58">
      <w:pPr>
        <w:rPr>
          <w:rFonts w:eastAsia="MS Mincho"/>
          <w:lang w:val="en-US" w:eastAsia="ja-JP"/>
        </w:rPr>
      </w:pPr>
    </w:p>
    <w:p w14:paraId="3C1A65F6" w14:textId="308818B5" w:rsidR="00065A58" w:rsidRDefault="00065A58" w:rsidP="006A6329">
      <w:pPr>
        <w:pStyle w:val="3"/>
      </w:pPr>
      <w:bookmarkStart w:id="491" w:name="_Toc135927852"/>
      <w:r>
        <w:lastRenderedPageBreak/>
        <w:t>6.44.3</w:t>
      </w:r>
      <w:r>
        <w:tab/>
      </w:r>
      <w:r>
        <w:tab/>
      </w:r>
      <w:r>
        <w:tab/>
        <w:t>Co-existence studies</w:t>
      </w:r>
      <w:bookmarkEnd w:id="491"/>
    </w:p>
    <w:p w14:paraId="5BC64F67" w14:textId="77777777" w:rsidR="00065A58" w:rsidRDefault="00065A58" w:rsidP="006A6329">
      <w:r>
        <w:t>This is a 3-band combination, so uplink harmonic and harmonic mixing analysis is already done in the fallbacks. Only IMD for two uplink configurations is analysed.</w:t>
      </w:r>
    </w:p>
    <w:p w14:paraId="61E115BB" w14:textId="11EE4AA4" w:rsidR="00065A58" w:rsidRPr="00EF576B" w:rsidRDefault="00065A58" w:rsidP="006A6329">
      <w:r>
        <w:t xml:space="preserve">A study of the uplink combination affecting the downlink of the third band is shown in </w:t>
      </w:r>
      <w:r w:rsidRPr="00802E82">
        <w:rPr>
          <w:lang w:eastAsia="zh-CN"/>
        </w:rPr>
        <w:t xml:space="preserve">Table </w:t>
      </w:r>
      <w:r>
        <w:t>6.44.3-1 for DC_7A_n78A into band n105 downlink.</w:t>
      </w:r>
    </w:p>
    <w:p w14:paraId="130B95AE" w14:textId="5C1FA3C8" w:rsidR="00065A58" w:rsidRDefault="00065A58" w:rsidP="00065A58">
      <w:pPr>
        <w:pStyle w:val="TH"/>
        <w:keepNext w:val="0"/>
        <w:keepLines w:val="0"/>
      </w:pPr>
      <w:r w:rsidRPr="00802E82">
        <w:rPr>
          <w:lang w:eastAsia="zh-CN"/>
        </w:rPr>
        <w:t xml:space="preserve">Table </w:t>
      </w:r>
      <w:r>
        <w:rPr>
          <w:lang w:eastAsia="zh-CN"/>
        </w:rPr>
        <w:t>6.44</w:t>
      </w:r>
      <w:r>
        <w:t>.3-1</w:t>
      </w:r>
      <w:r w:rsidRPr="00802E82">
        <w:rPr>
          <w:lang w:eastAsia="zh-CN"/>
        </w:rPr>
        <w:t xml:space="preserve">: IMD </w:t>
      </w:r>
      <w:r w:rsidRPr="00802E82">
        <w:rPr>
          <w:rFonts w:hint="eastAsia"/>
          <w:lang w:eastAsia="zh-CN"/>
        </w:rPr>
        <w:t>analysis</w:t>
      </w:r>
      <w:r>
        <w:rPr>
          <w:lang w:eastAsia="zh-CN"/>
        </w:rPr>
        <w:t xml:space="preserve"> for DC</w:t>
      </w:r>
      <w:r w:rsidRPr="00DF1910">
        <w:t>_</w:t>
      </w:r>
      <w:r>
        <w:t>7</w:t>
      </w:r>
      <w:r w:rsidRPr="00DF1910">
        <w:t>A_n7</w:t>
      </w:r>
      <w:r>
        <w:t>8</w:t>
      </w:r>
      <w:r w:rsidRPr="00DF1910">
        <w:t>A</w:t>
      </w:r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065A58" w:rsidRPr="00CD1BB9" w14:paraId="330EE6AD" w14:textId="77777777" w:rsidTr="00152546">
        <w:trPr>
          <w:trHeight w:val="270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9F98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63DD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ED80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D24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9A7F3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65A58" w:rsidRPr="00CD1BB9" w14:paraId="032D794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B44D3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02428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BF9DF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1D0EC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5CC217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065A58" w:rsidRPr="00CD1BB9" w14:paraId="5AFE9271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933DFE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BDE389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CEDA5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9A995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7FA5E3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065A58" w:rsidRPr="00CD1BB9" w14:paraId="35C532D3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4E71E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3639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0245E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010C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815C7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065A58" w:rsidRPr="00CD1BB9" w14:paraId="631D3DF7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B8A3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23759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2233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E565E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94160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6370</w:t>
            </w:r>
          </w:p>
        </w:tc>
      </w:tr>
      <w:tr w:rsidR="00065A58" w:rsidRPr="00CD1BB9" w14:paraId="0F30DED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DF148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2288A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E16F2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72B22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29E48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065A58" w:rsidRPr="00CD1BB9" w14:paraId="0D5ED19F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E1C91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ECD2F8" w14:textId="77777777" w:rsidR="00065A58" w:rsidRPr="0048573D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665CD8" w14:textId="77777777" w:rsidR="00065A58" w:rsidRPr="0048573D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04A1C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EBE80C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5100</w:t>
            </w:r>
          </w:p>
        </w:tc>
      </w:tr>
      <w:tr w:rsidR="00065A58" w:rsidRPr="00CD1BB9" w14:paraId="09B93CF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9C824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3DA1A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6F335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10BEB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171118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065A58" w:rsidRPr="00CD1BB9" w14:paraId="2EB77D7F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654F1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97DA0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9432FC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74AB5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DEE30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10170</w:t>
            </w:r>
          </w:p>
        </w:tc>
      </w:tr>
      <w:tr w:rsidR="00065A58" w:rsidRPr="00CD1BB9" w14:paraId="0D6AF94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64CB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9478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980A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9372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A57449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065A58" w:rsidRPr="00CD1BB9" w14:paraId="3490A5C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ABE3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7900325" w14:textId="77777777" w:rsidR="00065A58" w:rsidRPr="00192128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AD58100" w14:textId="77777777" w:rsidR="00065A58" w:rsidRPr="00192128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2BFA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40588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8900</w:t>
            </w:r>
          </w:p>
        </w:tc>
      </w:tr>
      <w:tr w:rsidR="00065A58" w:rsidRPr="00CD1BB9" w14:paraId="1902C29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4BDC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23AA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5EE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575C0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B2F23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065A58" w:rsidRPr="00CD1BB9" w14:paraId="10495365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F941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1E90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5E99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3DB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12476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12740</w:t>
            </w:r>
          </w:p>
        </w:tc>
      </w:tr>
      <w:tr w:rsidR="00065A58" w:rsidRPr="00CD1BB9" w14:paraId="63B7690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1068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47C20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AC6F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FEEE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7E34A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065A58" w:rsidRPr="00CD1BB9" w14:paraId="2E466F1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5E4F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E08B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51094E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ED15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121F4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13970</w:t>
            </w:r>
          </w:p>
        </w:tc>
      </w:tr>
      <w:tr w:rsidR="00065A58" w:rsidRPr="00CD1BB9" w14:paraId="4138D004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21653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355D0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3EB22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456F7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7D2E8C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065A58" w:rsidRPr="00CD1BB9" w14:paraId="0156B51F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910C5C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93F64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5B8E8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77CC9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F0F79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6200</w:t>
            </w:r>
          </w:p>
        </w:tc>
      </w:tr>
      <w:tr w:rsidR="00065A58" w:rsidRPr="00CD1BB9" w14:paraId="5E942CC0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F1D4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C2534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00C7B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FBA9C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AD048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065A58" w:rsidRPr="00CD1BB9" w14:paraId="7722981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859CE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E27F3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36A37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29E134" w14:textId="77777777" w:rsidR="00065A58" w:rsidRPr="003C02CD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3C02C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1110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1B13A9E" w14:textId="77777777" w:rsidR="00065A58" w:rsidRPr="003C02CD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3C02C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100</w:t>
            </w:r>
          </w:p>
        </w:tc>
      </w:tr>
      <w:tr w:rsidR="00065A58" w:rsidRPr="00CD1BB9" w14:paraId="505CF809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326CC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83B27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630E9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34C00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AB6C2D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065A58" w:rsidRPr="00CD1BB9" w14:paraId="49C8E4F6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A453F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35739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A000F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518B1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9512A19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14080</w:t>
            </w:r>
          </w:p>
        </w:tc>
      </w:tr>
      <w:tr w:rsidR="00065A58" w:rsidRPr="00CD1BB9" w14:paraId="4BCB9DDC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4901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18198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97DD6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14B8D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02F70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065A58" w:rsidRPr="00CD1BB9" w14:paraId="5CF0238E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73E45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C2BF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FF38F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39F35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B3A0C2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15310</w:t>
            </w:r>
          </w:p>
        </w:tc>
      </w:tr>
    </w:tbl>
    <w:p w14:paraId="0390E910" w14:textId="77777777" w:rsidR="00065A58" w:rsidRDefault="00065A58" w:rsidP="006A6329">
      <w:pPr>
        <w:rPr>
          <w:lang w:eastAsia="zh-CN"/>
        </w:rPr>
      </w:pPr>
    </w:p>
    <w:p w14:paraId="6949C28F" w14:textId="77777777" w:rsidR="00065A58" w:rsidRDefault="00065A58" w:rsidP="006A6329">
      <w:r w:rsidRPr="00004C28">
        <w:t xml:space="preserve">The </w:t>
      </w:r>
      <w:r>
        <w:t>analysis shows the 5</w:t>
      </w:r>
      <w:r w:rsidRPr="00FE1EAC">
        <w:rPr>
          <w:vertAlign w:val="superscript"/>
        </w:rPr>
        <w:t>th</w:t>
      </w:r>
      <w:r>
        <w:t xml:space="preserve"> order IMD product falls inside band n105 downlink.</w:t>
      </w:r>
    </w:p>
    <w:p w14:paraId="4DB9C72F" w14:textId="22C01689" w:rsidR="00065A58" w:rsidRPr="00EF576B" w:rsidRDefault="00065A58" w:rsidP="006A6329">
      <w:r>
        <w:t xml:space="preserve">A study of the uplink combination affecting the downlink of the third band is shown in </w:t>
      </w:r>
      <w:r w:rsidRPr="00802E82">
        <w:rPr>
          <w:lang w:eastAsia="zh-CN"/>
        </w:rPr>
        <w:t xml:space="preserve">Table </w:t>
      </w:r>
      <w:r>
        <w:t>6.44.3-2 for DC_7A_n105A into band n78 downlink.</w:t>
      </w:r>
    </w:p>
    <w:p w14:paraId="6B1B2ABE" w14:textId="65949B17" w:rsidR="00065A58" w:rsidRDefault="00065A58" w:rsidP="00065A58">
      <w:pPr>
        <w:pStyle w:val="TH"/>
        <w:keepNext w:val="0"/>
        <w:keepLines w:val="0"/>
      </w:pPr>
      <w:r w:rsidRPr="00802E82">
        <w:rPr>
          <w:lang w:eastAsia="zh-CN"/>
        </w:rPr>
        <w:t xml:space="preserve">Table </w:t>
      </w:r>
      <w:r>
        <w:t>6.44.3-2</w:t>
      </w:r>
      <w:r w:rsidRPr="00802E82">
        <w:rPr>
          <w:lang w:eastAsia="zh-CN"/>
        </w:rPr>
        <w:t xml:space="preserve">: IMD </w:t>
      </w:r>
      <w:r w:rsidRPr="00802E82">
        <w:rPr>
          <w:rFonts w:hint="eastAsia"/>
          <w:lang w:eastAsia="zh-CN"/>
        </w:rPr>
        <w:t>analysis</w:t>
      </w:r>
      <w:r>
        <w:rPr>
          <w:lang w:eastAsia="zh-CN"/>
        </w:rPr>
        <w:t xml:space="preserve"> for DC</w:t>
      </w:r>
      <w:r w:rsidRPr="00DF1910">
        <w:t>_</w:t>
      </w:r>
      <w:r>
        <w:t>7</w:t>
      </w:r>
      <w:r w:rsidRPr="00DF1910">
        <w:t>A_n</w:t>
      </w:r>
      <w:r>
        <w:t>105</w:t>
      </w:r>
      <w:r w:rsidRPr="00DF1910">
        <w:t>A</w:t>
      </w:r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065A58" w:rsidRPr="00CD1BB9" w14:paraId="6F03E2CE" w14:textId="77777777" w:rsidTr="00152546">
        <w:trPr>
          <w:trHeight w:val="270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39E9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86339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33D0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9F02C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7F704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B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065A58" w:rsidRPr="00CD1BB9" w14:paraId="7CD72940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20F8E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F906A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8083D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4DC94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22FBFA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703</w:t>
            </w:r>
          </w:p>
        </w:tc>
      </w:tr>
      <w:tr w:rsidR="00065A58" w:rsidRPr="00CD1BB9" w14:paraId="12E2E04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566B1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674D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CC699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FC974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343961E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652</w:t>
            </w:r>
          </w:p>
        </w:tc>
      </w:tr>
      <w:tr w:rsidR="00065A58" w:rsidRPr="00CD1BB9" w14:paraId="0DEFE45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1F1E9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A386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1DF0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681D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40BF1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065A58" w:rsidRPr="00CD1BB9" w14:paraId="0405F1B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E72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E499C" w14:textId="77777777" w:rsidR="00065A58" w:rsidRPr="000E7FF7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AD757" w14:textId="77777777" w:rsidR="00065A58" w:rsidRPr="000E7FF7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3ED2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1D2AF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3273</w:t>
            </w:r>
          </w:p>
        </w:tc>
      </w:tr>
      <w:tr w:rsidR="00065A58" w:rsidRPr="00CD1BB9" w14:paraId="0E9DAF4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16C4D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8AFB6C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DC2D6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C7D4F0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740DE5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065A58" w:rsidRPr="00CD1BB9" w14:paraId="65919581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5924C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E3FFA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D3164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09E07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BF4B35C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1094</w:t>
            </w:r>
          </w:p>
        </w:tc>
      </w:tr>
      <w:tr w:rsidR="00065A58" w:rsidRPr="00CD1BB9" w14:paraId="1CBE2E0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2161D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B31EC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B01EB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83B30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42363F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065A58" w:rsidRPr="00CD1BB9" w14:paraId="05D5D326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F7B63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15BA90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A2FFB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386A9D" w14:textId="77777777" w:rsidR="00065A58" w:rsidRPr="0048573D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B5EFB26" w14:textId="77777777" w:rsidR="00065A58" w:rsidRPr="0048573D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3976</w:t>
            </w:r>
          </w:p>
        </w:tc>
      </w:tr>
      <w:tr w:rsidR="00065A58" w:rsidRPr="00CD1BB9" w14:paraId="27F7EB29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2137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1EB6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10F10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8C3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DEE4A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065A58" w:rsidRPr="00CD1BB9" w14:paraId="4033D5B6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558B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1292FA3" w14:textId="77777777" w:rsidR="00065A58" w:rsidRPr="00AD6C2E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4153AE3" w14:textId="77777777" w:rsidR="00065A58" w:rsidRPr="00AD6C2E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0D28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1A90D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391</w:t>
            </w:r>
          </w:p>
        </w:tc>
      </w:tr>
      <w:tr w:rsidR="00065A58" w:rsidRPr="00CD1BB9" w14:paraId="3ED45FD0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A6AC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F2EF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93E9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36C5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813B7E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065A58" w:rsidRPr="00CD1BB9" w14:paraId="1666BE5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C7EF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F7964" w14:textId="77777777" w:rsidR="00065A58" w:rsidRPr="00E37B4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37B4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3594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09285" w14:textId="77777777" w:rsidR="00065A58" w:rsidRPr="00E37B4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37B4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3814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1E41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0726C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6546</w:t>
            </w:r>
          </w:p>
        </w:tc>
      </w:tr>
      <w:tr w:rsidR="00065A58" w:rsidRPr="00CD1BB9" w14:paraId="6A18D567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1C02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6D97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07C0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BFF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8AE250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065A58" w:rsidRPr="00CD1BB9" w14:paraId="1541C632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FAF0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B6F5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C6DB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92BDD" w14:textId="77777777" w:rsidR="00065A58" w:rsidRPr="00FE1EAC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0C4B433" w14:textId="77777777" w:rsidR="00065A58" w:rsidRPr="00FE1EAC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4679</w:t>
            </w:r>
          </w:p>
        </w:tc>
      </w:tr>
      <w:tr w:rsidR="00065A58" w:rsidRPr="00CD1BB9" w14:paraId="341EA170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5D327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65334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D875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EE1AF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B8CD04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065A58" w:rsidRPr="00CD1BB9" w14:paraId="6A0D1E2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240C46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F790F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80AAF8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2BCD1F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1692714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9297</w:t>
            </w:r>
          </w:p>
        </w:tc>
      </w:tr>
      <w:tr w:rsidR="00065A58" w:rsidRPr="00CD1BB9" w14:paraId="5910D78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BA48E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F486E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E7D89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6C9A5B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16A60D0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065A58" w:rsidRPr="00CD1BB9" w14:paraId="696142BA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29AA0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6C2FF9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79391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906586" w14:textId="77777777" w:rsidR="00065A58" w:rsidRPr="00FE1EAC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B939FAA" w14:textId="77777777" w:rsidR="00065A58" w:rsidRPr="00FE1EAC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6094</w:t>
            </w:r>
          </w:p>
        </w:tc>
      </w:tr>
      <w:tr w:rsidR="00065A58" w:rsidRPr="00CD1BB9" w14:paraId="30E5A83D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49D11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E6E19A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69BC0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5ED4F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11C2C8C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065A58" w:rsidRPr="00CD1BB9" w14:paraId="49B98BA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73FA89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5F3EF5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FF35DD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C238AC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C05131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10983</w:t>
            </w:r>
          </w:p>
        </w:tc>
      </w:tr>
      <w:tr w:rsidR="00065A58" w:rsidRPr="00CD1BB9" w14:paraId="13A29EF8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2F7802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1BC59C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78C64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5AFB5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B681961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065A58" w:rsidRPr="00CD1BB9" w14:paraId="0283182E" w14:textId="77777777" w:rsidTr="00152546">
        <w:trPr>
          <w:trHeight w:val="270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B945F7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1BB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BE059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E8A10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75A3F0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11F22B3" w14:textId="77777777" w:rsidR="00065A58" w:rsidRPr="00CD1BB9" w:rsidRDefault="00065A58" w:rsidP="001525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9116</w:t>
            </w:r>
          </w:p>
        </w:tc>
      </w:tr>
    </w:tbl>
    <w:p w14:paraId="7A434671" w14:textId="77777777" w:rsidR="00065A58" w:rsidRDefault="00065A58" w:rsidP="006A6329">
      <w:pPr>
        <w:rPr>
          <w:lang w:eastAsia="zh-CN"/>
        </w:rPr>
      </w:pPr>
    </w:p>
    <w:p w14:paraId="01F263EE" w14:textId="77777777" w:rsidR="00065A58" w:rsidRPr="00004C28" w:rsidRDefault="00065A58" w:rsidP="006A6329">
      <w:r w:rsidRPr="00004C28">
        <w:t xml:space="preserve">The </w:t>
      </w:r>
      <w:r>
        <w:t>analysis shows the 4</w:t>
      </w:r>
      <w:r w:rsidRPr="00FE1EAC">
        <w:rPr>
          <w:vertAlign w:val="superscript"/>
        </w:rPr>
        <w:t>th</w:t>
      </w:r>
      <w:r>
        <w:t xml:space="preserve"> order IMD product falls inside band n78 downlink.</w:t>
      </w:r>
    </w:p>
    <w:p w14:paraId="4AF043DA" w14:textId="090AD2A5" w:rsidR="00065A58" w:rsidRDefault="00065A58" w:rsidP="00065A58">
      <w:pPr>
        <w:keepNext/>
        <w:keepLines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  <w:lang w:eastAsia="ko-KR"/>
        </w:rPr>
        <w:t>B</w:t>
      </w:r>
      <w:r w:rsidRPr="00587D79">
        <w:rPr>
          <w:rFonts w:ascii="Arial" w:hAnsi="Arial" w:cs="Arial"/>
          <w:sz w:val="18"/>
          <w:szCs w:val="18"/>
          <w:lang w:eastAsia="ko-KR"/>
        </w:rPr>
        <w:t xml:space="preserve">ased on Table </w:t>
      </w:r>
      <w:r>
        <w:rPr>
          <w:rFonts w:ascii="Arial" w:hAnsi="Arial" w:cs="Arial"/>
          <w:sz w:val="18"/>
          <w:szCs w:val="18"/>
          <w:lang w:eastAsia="ko-KR"/>
        </w:rPr>
        <w:t>6.44.3</w:t>
      </w:r>
      <w:r w:rsidRPr="00587D79">
        <w:rPr>
          <w:rFonts w:ascii="Arial" w:hAnsi="Arial" w:cs="Arial"/>
          <w:sz w:val="18"/>
          <w:szCs w:val="18"/>
          <w:lang w:eastAsia="ko-KR"/>
        </w:rPr>
        <w:t>-</w:t>
      </w:r>
      <w:r>
        <w:rPr>
          <w:rFonts w:ascii="Arial" w:hAnsi="Arial" w:cs="Arial"/>
          <w:sz w:val="18"/>
          <w:szCs w:val="18"/>
          <w:lang w:eastAsia="ko-KR"/>
        </w:rPr>
        <w:t xml:space="preserve">1 and </w:t>
      </w:r>
      <w:r w:rsidRPr="00587D79">
        <w:rPr>
          <w:rFonts w:ascii="Arial" w:hAnsi="Arial" w:cs="Arial"/>
          <w:sz w:val="18"/>
          <w:szCs w:val="18"/>
          <w:lang w:eastAsia="ko-KR"/>
        </w:rPr>
        <w:t xml:space="preserve">Table </w:t>
      </w:r>
      <w:r>
        <w:rPr>
          <w:rFonts w:ascii="Arial" w:hAnsi="Arial" w:cs="Arial"/>
          <w:sz w:val="18"/>
          <w:szCs w:val="18"/>
          <w:lang w:eastAsia="ja-JP"/>
        </w:rPr>
        <w:t>6.44</w:t>
      </w:r>
      <w:r>
        <w:rPr>
          <w:rFonts w:ascii="Arial" w:hAnsi="Arial" w:cs="Arial"/>
          <w:sz w:val="18"/>
          <w:szCs w:val="18"/>
          <w:lang w:eastAsia="ko-KR"/>
        </w:rPr>
        <w:t>.3</w:t>
      </w:r>
      <w:r w:rsidRPr="00587D79">
        <w:rPr>
          <w:rFonts w:ascii="Arial" w:hAnsi="Arial" w:cs="Arial"/>
          <w:sz w:val="18"/>
          <w:szCs w:val="18"/>
          <w:lang w:eastAsia="ko-KR"/>
        </w:rPr>
        <w:t>-</w:t>
      </w:r>
      <w:r>
        <w:rPr>
          <w:rFonts w:ascii="Arial" w:hAnsi="Arial" w:cs="Arial"/>
          <w:sz w:val="18"/>
          <w:szCs w:val="18"/>
          <w:lang w:eastAsia="ko-KR"/>
        </w:rPr>
        <w:t>2:</w:t>
      </w:r>
    </w:p>
    <w:p w14:paraId="7E67EA58" w14:textId="77777777" w:rsidR="00065A58" w:rsidRPr="00E37B49" w:rsidRDefault="00065A58" w:rsidP="006A6329">
      <w:pPr>
        <w:pStyle w:val="B1"/>
        <w:numPr>
          <w:ilvl w:val="0"/>
          <w:numId w:val="10"/>
        </w:numPr>
        <w:rPr>
          <w:rFonts w:ascii="Arial" w:hAnsi="Arial" w:cs="Arial"/>
          <w:sz w:val="18"/>
          <w:szCs w:val="18"/>
          <w:lang w:eastAsia="ko-KR"/>
        </w:rPr>
      </w:pPr>
      <w:r>
        <w:t>T</w:t>
      </w:r>
      <w:r w:rsidRPr="006126A6">
        <w:t xml:space="preserve">he </w:t>
      </w:r>
      <w:r w:rsidRPr="00FE1EAC">
        <w:t>5</w:t>
      </w:r>
      <w:r w:rsidRPr="00FE1EAC">
        <w:rPr>
          <w:vertAlign w:val="superscript"/>
        </w:rPr>
        <w:t>th</w:t>
      </w:r>
      <w:r>
        <w:rPr>
          <w:b/>
        </w:rPr>
        <w:t xml:space="preserve"> </w:t>
      </w:r>
      <w:r>
        <w:t>order</w:t>
      </w:r>
      <w:r w:rsidRPr="006126A6">
        <w:t xml:space="preserve"> IMD product</w:t>
      </w:r>
      <w:r>
        <w:t xml:space="preserve"> of DC_7_n78</w:t>
      </w:r>
      <w:r w:rsidRPr="006126A6">
        <w:t xml:space="preserve"> falls inside band </w:t>
      </w:r>
      <w:r>
        <w:t>n105</w:t>
      </w:r>
      <w:r w:rsidRPr="006126A6">
        <w:t xml:space="preserve"> downlink</w:t>
      </w:r>
    </w:p>
    <w:p w14:paraId="7396353E" w14:textId="77777777" w:rsidR="00065A58" w:rsidRPr="00E37B49" w:rsidRDefault="00065A58" w:rsidP="006A6329">
      <w:pPr>
        <w:pStyle w:val="B1"/>
        <w:numPr>
          <w:ilvl w:val="0"/>
          <w:numId w:val="10"/>
        </w:numPr>
        <w:rPr>
          <w:rFonts w:ascii="Arial" w:hAnsi="Arial" w:cs="Arial"/>
          <w:sz w:val="18"/>
          <w:szCs w:val="18"/>
          <w:lang w:eastAsia="ko-KR"/>
        </w:rPr>
      </w:pPr>
      <w:r>
        <w:t>T</w:t>
      </w:r>
      <w:r w:rsidRPr="006126A6">
        <w:t xml:space="preserve">he </w:t>
      </w:r>
      <w:r w:rsidRPr="00FE1EAC">
        <w:t>4</w:t>
      </w:r>
      <w:r w:rsidRPr="00FE1EAC">
        <w:rPr>
          <w:vertAlign w:val="superscript"/>
        </w:rPr>
        <w:t>th</w:t>
      </w:r>
      <w:r w:rsidRPr="00FE1EAC">
        <w:t xml:space="preserve"> </w:t>
      </w:r>
      <w:r>
        <w:t>order</w:t>
      </w:r>
      <w:r w:rsidRPr="006126A6">
        <w:t xml:space="preserve"> IMD product</w:t>
      </w:r>
      <w:r>
        <w:t xml:space="preserve"> of DC_7_n105</w:t>
      </w:r>
      <w:r w:rsidRPr="006126A6">
        <w:t xml:space="preserve"> falls inside band </w:t>
      </w:r>
      <w:r>
        <w:t>n78</w:t>
      </w:r>
      <w:r w:rsidRPr="006126A6">
        <w:t xml:space="preserve"> downlink</w:t>
      </w:r>
    </w:p>
    <w:p w14:paraId="64856E5A" w14:textId="77777777" w:rsidR="00065A58" w:rsidRDefault="00065A58" w:rsidP="00065A58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6DE76303" w14:textId="6AAB5088" w:rsidR="00065A58" w:rsidRPr="00EA06CC" w:rsidRDefault="00065A58" w:rsidP="006A6329">
      <w:pPr>
        <w:pStyle w:val="3"/>
      </w:pPr>
      <w:bookmarkStart w:id="492" w:name="_Toc135927853"/>
      <w:r>
        <w:t>6.44</w:t>
      </w:r>
      <w:r w:rsidRPr="00EA06CC">
        <w:t>.</w:t>
      </w:r>
      <w:r>
        <w:t>4</w:t>
      </w:r>
      <w:r w:rsidRPr="00EA06CC">
        <w:tab/>
      </w:r>
      <w:r w:rsidRPr="00EA06CC">
        <w:tab/>
        <w:t>∆TIB and ∆RIB values</w:t>
      </w:r>
      <w:bookmarkEnd w:id="492"/>
    </w:p>
    <w:p w14:paraId="60CE4EA4" w14:textId="77777777" w:rsidR="00065A58" w:rsidRDefault="00065A58" w:rsidP="00065A58">
      <w:pPr>
        <w:spacing w:after="0"/>
      </w:pPr>
      <w:r>
        <w:t xml:space="preserve">For DC_7_n78-n105,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taken from fallbacks.</w:t>
      </w:r>
    </w:p>
    <w:p w14:paraId="65ABE0C9" w14:textId="77777777" w:rsidR="00065A58" w:rsidRDefault="00065A58" w:rsidP="00065A58">
      <w:pPr>
        <w:spacing w:after="0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0DDB7EDA" w14:textId="4E809B63" w:rsidR="00065A58" w:rsidRDefault="00065A58" w:rsidP="006A6329">
      <w:pPr>
        <w:pStyle w:val="TH"/>
      </w:pPr>
      <w:r>
        <w:t>Table 6.44.4-1:</w:t>
      </w:r>
      <w:r w:rsidRPr="0062223B">
        <w:t>ΔT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065A58" w14:paraId="0E58AEB4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E2007" w14:textId="77777777" w:rsidR="00065A58" w:rsidRDefault="00065A58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F742D" w14:textId="77777777" w:rsidR="00065A58" w:rsidRDefault="00065A58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 w:rsidRPr="0062223B">
              <w:rPr>
                <w:color w:val="000000" w:themeColor="text1"/>
                <w:vertAlign w:val="superscript"/>
              </w:rPr>
              <w:t>6</w:t>
            </w:r>
          </w:p>
        </w:tc>
      </w:tr>
      <w:tr w:rsidR="00065A58" w14:paraId="7AD6041D" w14:textId="77777777" w:rsidTr="00152546">
        <w:trPr>
          <w:trHeight w:val="187"/>
          <w:tblHeader/>
          <w:jc w:val="center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E662" w14:textId="77777777" w:rsidR="00065A58" w:rsidRDefault="00065A58" w:rsidP="00152546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D4A3D" w14:textId="77777777" w:rsidR="00065A58" w:rsidRDefault="00065A58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 w:rsidRPr="0062223B">
              <w:rPr>
                <w:color w:val="000000" w:themeColor="text1"/>
                <w:vertAlign w:val="superscript"/>
              </w:rPr>
              <w:t>7</w:t>
            </w:r>
          </w:p>
        </w:tc>
      </w:tr>
      <w:tr w:rsidR="00065A58" w14:paraId="24AF97AC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8B355" w14:textId="77777777" w:rsidR="00065A58" w:rsidRDefault="00065A58" w:rsidP="00152546">
            <w:pPr>
              <w:pStyle w:val="TAC"/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7_n78-</w:t>
            </w:r>
            <w:r>
              <w:rPr>
                <w:lang w:eastAsia="fi-FI"/>
              </w:rPr>
              <w:t>n105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4CC2C" w14:textId="77777777" w:rsidR="00065A58" w:rsidRDefault="00065A58" w:rsidP="00152546">
            <w:pPr>
              <w:pStyle w:val="TAC"/>
            </w:pPr>
            <w:r>
              <w:t>0.5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99D69" w14:textId="77777777" w:rsidR="00065A58" w:rsidRDefault="00065A58" w:rsidP="00152546">
            <w:pPr>
              <w:pStyle w:val="TAC"/>
            </w:pPr>
            <w:r>
              <w:t>0.8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88E7F" w14:textId="77777777" w:rsidR="00065A58" w:rsidRDefault="00065A58" w:rsidP="00152546">
            <w:pPr>
              <w:pStyle w:val="TAC"/>
            </w:pPr>
            <w:r>
              <w:t>0.6</w:t>
            </w:r>
          </w:p>
        </w:tc>
      </w:tr>
      <w:tr w:rsidR="00065A58" w14:paraId="0E093D30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A6CEF" w14:textId="77777777" w:rsidR="00065A58" w:rsidRDefault="00065A58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ab/>
              <w:t>“-” denotes ΔT</w:t>
            </w:r>
            <w:r w:rsidRPr="0062223B">
              <w:rPr>
                <w:rFonts w:ascii="Arial" w:hAnsi="Arial" w:cs="Arial"/>
                <w:sz w:val="18"/>
                <w:vertAlign w:val="subscript"/>
                <w:lang w:eastAsia="en-US"/>
              </w:rPr>
              <w:t>IB,c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 xml:space="preserve"> = 0.</w:t>
            </w:r>
          </w:p>
          <w:p w14:paraId="4B1209A8" w14:textId="77777777" w:rsidR="00065A58" w:rsidRDefault="00065A58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137D1509" w14:textId="77777777" w:rsidR="00065A58" w:rsidRDefault="00065A58" w:rsidP="00065A58">
      <w:pPr>
        <w:ind w:left="720"/>
        <w:rPr>
          <w:lang w:eastAsia="zh-CN"/>
        </w:rPr>
      </w:pPr>
    </w:p>
    <w:p w14:paraId="409CAF65" w14:textId="42B91FB9" w:rsidR="00065A58" w:rsidRDefault="00065A58" w:rsidP="006A6329">
      <w:pPr>
        <w:pStyle w:val="TH"/>
      </w:pPr>
      <w:r>
        <w:t>Table 6.44.4-2:</w:t>
      </w:r>
      <w:r w:rsidRPr="0062223B">
        <w:t>ΔR</w:t>
      </w:r>
      <w:r w:rsidRPr="0062223B">
        <w:rPr>
          <w:vertAlign w:val="subscript"/>
        </w:rPr>
        <w:t>IB,c</w:t>
      </w:r>
      <w:r w:rsidRPr="0062223B">
        <w:t xml:space="preserve">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065A58" w14:paraId="71F5BCCA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18736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D1470" w14:textId="77777777" w:rsidR="00065A58" w:rsidRPr="00C11F06" w:rsidRDefault="00065A58" w:rsidP="00152546">
            <w:pPr>
              <w:pStyle w:val="TAH"/>
              <w:keepNext w:val="0"/>
              <w:rPr>
                <w:rFonts w:eastAsia="MS Mincho" w:cs="Arial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65A58" w14:paraId="5451933E" w14:textId="77777777" w:rsidTr="00152546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82BF" w14:textId="77777777" w:rsidR="00065A58" w:rsidRDefault="00065A58" w:rsidP="00152546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CD2D9" w14:textId="77777777" w:rsidR="00065A58" w:rsidRPr="00C11F06" w:rsidRDefault="00065A58" w:rsidP="00152546">
            <w:pPr>
              <w:pStyle w:val="TAH"/>
              <w:keepNext w:val="0"/>
              <w:rPr>
                <w:rFonts w:eastAsia="MS Mincho" w:cs="Arial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065A58" w14:paraId="537CACFF" w14:textId="77777777" w:rsidTr="00152546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A8524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33B0C">
              <w:rPr>
                <w:rFonts w:ascii="Arial" w:hAnsi="Arial" w:cs="Arial"/>
                <w:sz w:val="18"/>
                <w:szCs w:val="18"/>
                <w:lang w:val="sv-SE"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</w:t>
            </w:r>
            <w:r w:rsidRPr="00733B0C">
              <w:rPr>
                <w:rFonts w:ascii="Arial" w:hAnsi="Arial" w:cs="Arial"/>
                <w:sz w:val="18"/>
                <w:szCs w:val="18"/>
                <w:lang w:val="sv-SE" w:eastAsia="ja-JP"/>
              </w:rPr>
              <w:t>_n78-n105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2AB31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color w:val="000000" w:themeColor="text1"/>
                <w:sz w:val="18"/>
                <w:lang w:eastAsia="zh-CN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E4CF8" w14:textId="77777777" w:rsidR="00065A58" w:rsidRPr="00C11F06" w:rsidRDefault="00065A58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color w:val="000000" w:themeColor="text1"/>
                <w:sz w:val="18"/>
                <w:lang w:eastAsia="zh-CN"/>
              </w:rPr>
              <w:t>0.5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B9B95" w14:textId="77777777" w:rsidR="00065A58" w:rsidRDefault="00065A58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color w:val="000000" w:themeColor="text1"/>
                <w:sz w:val="18"/>
                <w:lang w:eastAsia="zh-CN"/>
              </w:rPr>
              <w:t>0.2</w:t>
            </w:r>
          </w:p>
        </w:tc>
      </w:tr>
      <w:tr w:rsidR="00065A58" w14:paraId="1BBA3E92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594DD" w14:textId="77777777" w:rsidR="00065A58" w:rsidRDefault="00065A58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</w:t>
            </w:r>
            <w:r w:rsidRPr="0062223B">
              <w:rPr>
                <w:rFonts w:ascii="Arial" w:hAnsi="Arial" w:cs="Arial"/>
                <w:sz w:val="18"/>
              </w:rPr>
              <w:t>: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2223B">
              <w:rPr>
                <w:rFonts w:ascii="Arial" w:hAnsi="Arial" w:cs="Arial"/>
                <w:sz w:val="18"/>
                <w:vertAlign w:val="subscript"/>
                <w:lang w:eastAsia="en-US"/>
              </w:rPr>
              <w:t>IB,c</w:t>
            </w:r>
            <w:r w:rsidRPr="0062223B">
              <w:rPr>
                <w:rFonts w:ascii="Arial" w:hAnsi="Arial" w:cs="Arial"/>
                <w:sz w:val="18"/>
                <w:lang w:eastAsia="en-US"/>
              </w:rPr>
              <w:t xml:space="preserve"> = 0.</w:t>
            </w:r>
          </w:p>
          <w:p w14:paraId="7E2CE781" w14:textId="77777777" w:rsidR="00065A58" w:rsidRDefault="00065A58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52FF2082" w14:textId="77777777" w:rsidR="00065A58" w:rsidRDefault="00065A58" w:rsidP="00065A58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208F0148" w14:textId="0A0B126B" w:rsidR="00065A58" w:rsidRDefault="00065A58" w:rsidP="006A6329">
      <w:pPr>
        <w:pStyle w:val="3"/>
      </w:pPr>
      <w:bookmarkStart w:id="493" w:name="_Toc135927854"/>
      <w:r>
        <w:t>6.44</w:t>
      </w:r>
      <w:r w:rsidRPr="00EA06CC">
        <w:t>.</w:t>
      </w:r>
      <w:r>
        <w:t>5</w:t>
      </w:r>
      <w:r w:rsidRPr="00EA06CC">
        <w:tab/>
        <w:t>REFSENS requirements</w:t>
      </w:r>
      <w:bookmarkEnd w:id="493"/>
    </w:p>
    <w:p w14:paraId="2930E9C5" w14:textId="77777777" w:rsidR="00065A58" w:rsidRPr="00EF3500" w:rsidRDefault="00065A58" w:rsidP="00065A58">
      <w:pPr>
        <w:rPr>
          <w:color w:val="0070C0"/>
        </w:rPr>
      </w:pPr>
      <w:r>
        <w:t>MSD values are reused from DC_7A_n71A-n78A.</w:t>
      </w:r>
    </w:p>
    <w:p w14:paraId="5484F066" w14:textId="7DAE788B" w:rsidR="00065A58" w:rsidRDefault="00065A58" w:rsidP="00065A58">
      <w:pPr>
        <w:pStyle w:val="TH"/>
        <w:rPr>
          <w:lang w:eastAsia="zh-CN"/>
        </w:rPr>
      </w:pPr>
      <w:r>
        <w:lastRenderedPageBreak/>
        <w:t xml:space="preserve">Table 6.44.5-1: </w:t>
      </w:r>
      <w:r>
        <w:rPr>
          <w:lang w:eastAsia="zh-CN"/>
        </w:rPr>
        <w:t>: 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065A58" w14:paraId="34AD59B9" w14:textId="77777777" w:rsidTr="0015254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5DFD" w14:textId="77777777" w:rsidR="00065A58" w:rsidRDefault="00065A58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or E-UTRA Band / Channel bandwidth / NRB / MSD</w:t>
            </w:r>
          </w:p>
        </w:tc>
      </w:tr>
      <w:tr w:rsidR="00065A58" w14:paraId="3ED48068" w14:textId="77777777" w:rsidTr="00152546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EB7D" w14:textId="77777777" w:rsidR="00065A58" w:rsidRDefault="00065A58" w:rsidP="00152546">
            <w:pPr>
              <w:pStyle w:val="TAH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EN-DC </w:t>
            </w:r>
            <w:r>
              <w:rPr>
                <w:lang w:val="en-US"/>
              </w:rP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2015" w14:textId="77777777" w:rsidR="00065A58" w:rsidRDefault="00065A58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EUTRA </w:t>
            </w:r>
            <w:r>
              <w:rPr>
                <w:rFonts w:eastAsia="MS Mincho"/>
                <w:lang w:val="en-US"/>
              </w:rPr>
              <w:t>/ NR</w:t>
            </w:r>
            <w:r>
              <w:rPr>
                <w:lang w:val="en-US"/>
              </w:rPr>
              <w:t xml:space="preserve"> band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A144" w14:textId="77777777" w:rsidR="00065A58" w:rsidRDefault="00065A58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UL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  <w:t>(MHz)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8D29" w14:textId="77777777" w:rsidR="00065A58" w:rsidRDefault="00065A58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UL/DL BW </w:t>
            </w:r>
            <w:r>
              <w:rPr>
                <w:lang w:val="en-US"/>
              </w:rPr>
              <w:br/>
              <w:t>(MHz)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4777" w14:textId="77777777" w:rsidR="00065A58" w:rsidRDefault="00065A58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UL</w:t>
            </w:r>
          </w:p>
          <w:p w14:paraId="08AE9DD0" w14:textId="77777777" w:rsidR="00065A58" w:rsidRDefault="00065A58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F886" w14:textId="77777777" w:rsidR="00065A58" w:rsidRDefault="00065A58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DL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(MHz)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FCDA" w14:textId="77777777" w:rsidR="00065A58" w:rsidRDefault="00065A58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MSD </w:t>
            </w:r>
            <w:r>
              <w:rPr>
                <w:lang w:val="en-US"/>
              </w:rP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1EAB" w14:textId="77777777" w:rsidR="00065A58" w:rsidRDefault="00065A58" w:rsidP="001525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IMD order</w:t>
            </w:r>
          </w:p>
        </w:tc>
      </w:tr>
      <w:tr w:rsidR="00065A58" w:rsidRPr="0073594C" w14:paraId="6FCE79E6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4EDA0A" w14:textId="77777777" w:rsidR="00065A58" w:rsidRPr="00EF3500" w:rsidRDefault="00065A58" w:rsidP="00152546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DC</w:t>
            </w:r>
            <w:r w:rsidRPr="00EF3500">
              <w:rPr>
                <w:rFonts w:eastAsia="MS Mincho"/>
                <w:lang w:val="en-US"/>
              </w:rPr>
              <w:t>_</w:t>
            </w:r>
            <w:r>
              <w:rPr>
                <w:rFonts w:eastAsia="MS Mincho"/>
                <w:lang w:val="en-US"/>
              </w:rPr>
              <w:t>7_</w:t>
            </w:r>
            <w:r w:rsidRPr="00EF3500">
              <w:rPr>
                <w:rFonts w:eastAsia="MS Mincho"/>
                <w:lang w:val="en-US"/>
              </w:rPr>
              <w:t>n78-n105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9DAD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0F35B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2520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4A70D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97203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7EA8D" w14:textId="77777777" w:rsidR="00065A58" w:rsidRPr="00EF3500" w:rsidRDefault="00065A58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2640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2106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06210B">
              <w:rPr>
                <w:rFonts w:eastAsia="MS Mincho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27C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  <w:tr w:rsidR="00065A58" w:rsidRPr="0073594C" w14:paraId="10A68E5C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275800" w14:textId="77777777" w:rsidR="00065A58" w:rsidRPr="00EF3500" w:rsidRDefault="00065A58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E420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n78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75739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9F702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5BE47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16642" w14:textId="77777777" w:rsidR="00065A58" w:rsidRPr="00EF3500" w:rsidRDefault="00065A58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E237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06210B">
              <w:rPr>
                <w:rFonts w:eastAsia="MS Mincho"/>
              </w:rPr>
              <w:t>9.7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BEF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IMD</w:t>
            </w:r>
            <w:r>
              <w:rPr>
                <w:rFonts w:eastAsia="맑은 고딕" w:cs="Arial"/>
                <w:kern w:val="2"/>
                <w:szCs w:val="24"/>
                <w:lang w:eastAsia="ko-KR"/>
              </w:rPr>
              <w:t>4</w:t>
            </w:r>
          </w:p>
        </w:tc>
      </w:tr>
      <w:tr w:rsidR="00065A58" w:rsidRPr="0073594C" w14:paraId="71EF1943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00B2E" w14:textId="77777777" w:rsidR="00065A58" w:rsidRPr="00EF3500" w:rsidRDefault="00065A58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C08C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cs="Arial"/>
                <w:szCs w:val="18"/>
              </w:rPr>
              <w:t>n105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C96B8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670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F0535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79F8B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05071" w14:textId="77777777" w:rsidR="00065A58" w:rsidRPr="00EF3500" w:rsidRDefault="00065A58" w:rsidP="00152546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619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DAB1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06210B">
              <w:rPr>
                <w:rFonts w:eastAsia="MS Mincho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166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  <w:tr w:rsidR="00065A58" w:rsidRPr="0073594C" w14:paraId="48B81B62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A91CEB" w14:textId="77777777" w:rsidR="00065A58" w:rsidRPr="00EF3500" w:rsidRDefault="00065A58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DB1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C75EA" w14:textId="77777777" w:rsidR="00065A58" w:rsidRDefault="00065A58" w:rsidP="00152546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2555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45A29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3D407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9D135" w14:textId="77777777" w:rsidR="00065A58" w:rsidRDefault="00065A58" w:rsidP="00152546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2675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AEBB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06210B">
              <w:rPr>
                <w:rFonts w:eastAsia="MS Mincho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F28F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  <w:tr w:rsidR="00065A58" w:rsidRPr="0073594C" w14:paraId="2461295E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F6AB9" w14:textId="77777777" w:rsidR="00065A58" w:rsidRPr="00EF3500" w:rsidRDefault="00065A58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192B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n78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857EB" w14:textId="77777777" w:rsidR="00065A58" w:rsidRDefault="00065A58" w:rsidP="00152546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3520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1AF48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E3FFE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996DE" w14:textId="77777777" w:rsidR="00065A58" w:rsidRDefault="00065A58" w:rsidP="00152546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3520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80D7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06210B">
              <w:rPr>
                <w:rFonts w:eastAsia="MS Mincho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88CE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N/A</w:t>
            </w:r>
          </w:p>
        </w:tc>
      </w:tr>
      <w:tr w:rsidR="00065A58" w:rsidRPr="0073594C" w14:paraId="515A7FAA" w14:textId="77777777" w:rsidTr="00152546">
        <w:trPr>
          <w:trHeight w:val="54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CF85" w14:textId="77777777" w:rsidR="00065A58" w:rsidRPr="00EF3500" w:rsidRDefault="00065A58" w:rsidP="00152546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E906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>
              <w:rPr>
                <w:rFonts w:cs="Arial"/>
                <w:szCs w:val="18"/>
              </w:rPr>
              <w:t>n105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55E7F" w14:textId="77777777" w:rsidR="00065A58" w:rsidRDefault="00065A58" w:rsidP="00152546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676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72DBE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29263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1F360D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6BAEE" w14:textId="77777777" w:rsidR="00065A58" w:rsidRDefault="00065A58" w:rsidP="00152546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0391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06210B">
              <w:rPr>
                <w:rFonts w:eastAsia="MS Mincho"/>
              </w:rPr>
              <w:t>3.9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9FA" w14:textId="77777777" w:rsidR="00065A58" w:rsidRPr="00EF3500" w:rsidRDefault="00065A58" w:rsidP="00152546">
            <w:pPr>
              <w:pStyle w:val="TAC"/>
              <w:rPr>
                <w:rFonts w:eastAsia="맑은 고딕" w:cs="Arial"/>
                <w:kern w:val="2"/>
                <w:szCs w:val="24"/>
                <w:lang w:eastAsia="ko-KR"/>
              </w:rPr>
            </w:pPr>
            <w:r w:rsidRPr="00EF3500">
              <w:rPr>
                <w:rFonts w:eastAsia="맑은 고딕" w:cs="Arial"/>
                <w:kern w:val="2"/>
                <w:szCs w:val="24"/>
                <w:lang w:eastAsia="ko-KR"/>
              </w:rPr>
              <w:t>IMD</w:t>
            </w:r>
            <w:r>
              <w:rPr>
                <w:rFonts w:eastAsia="맑은 고딕" w:cs="Arial"/>
                <w:kern w:val="2"/>
                <w:szCs w:val="24"/>
                <w:lang w:eastAsia="ko-KR"/>
              </w:rPr>
              <w:t>5</w:t>
            </w:r>
          </w:p>
        </w:tc>
      </w:tr>
    </w:tbl>
    <w:p w14:paraId="17E0806A" w14:textId="77777777" w:rsidR="00065A58" w:rsidRDefault="00065A58" w:rsidP="00065A58">
      <w:pPr>
        <w:rPr>
          <w:snapToGrid w:val="0"/>
          <w:lang w:eastAsia="ja-JP"/>
        </w:rPr>
      </w:pPr>
    </w:p>
    <w:p w14:paraId="31611AC3" w14:textId="2BD7716D" w:rsidR="007F5A9E" w:rsidRDefault="007F5A9E" w:rsidP="007F5A9E">
      <w:pPr>
        <w:pStyle w:val="2"/>
      </w:pPr>
      <w:bookmarkStart w:id="494" w:name="_Toc135927855"/>
      <w:r>
        <w:rPr>
          <w:rFonts w:hint="eastAsia"/>
        </w:rPr>
        <w:t>6.45</w:t>
      </w:r>
      <w:r w:rsidRPr="00AC4AB0">
        <w:tab/>
      </w:r>
      <w:r w:rsidRPr="009A5EF0">
        <w:rPr>
          <w:rFonts w:eastAsia="SimSun"/>
          <w:lang w:eastAsia="zh-CN"/>
        </w:rPr>
        <w:t>DC_</w:t>
      </w:r>
      <w:r>
        <w:rPr>
          <w:rFonts w:eastAsia="SimSun"/>
          <w:lang w:eastAsia="zh-CN"/>
        </w:rPr>
        <w:t>7</w:t>
      </w:r>
      <w:r w:rsidRPr="009A5EF0">
        <w:rPr>
          <w:rFonts w:eastAsia="SimSun"/>
          <w:lang w:eastAsia="zh-CN"/>
        </w:rPr>
        <w:t>_</w:t>
      </w:r>
      <w:r>
        <w:rPr>
          <w:rFonts w:eastAsia="SimSun"/>
          <w:lang w:eastAsia="zh-CN"/>
        </w:rPr>
        <w:t>n71</w:t>
      </w:r>
      <w:r w:rsidRPr="009A5EF0">
        <w:rPr>
          <w:rFonts w:eastAsia="SimSun"/>
          <w:lang w:eastAsia="zh-CN"/>
        </w:rPr>
        <w:t>-n77</w:t>
      </w:r>
      <w:bookmarkEnd w:id="494"/>
    </w:p>
    <w:p w14:paraId="754C6F9F" w14:textId="6B9E7470" w:rsidR="007F5A9E" w:rsidRDefault="007F5A9E" w:rsidP="007F5A9E">
      <w:pPr>
        <w:pStyle w:val="3"/>
      </w:pPr>
      <w:bookmarkStart w:id="495" w:name="_Toc135927856"/>
      <w:r>
        <w:t>6.45</w:t>
      </w:r>
      <w:r w:rsidRPr="000558E4">
        <w:rPr>
          <w:rFonts w:hint="eastAsia"/>
        </w:rPr>
        <w:t>.</w:t>
      </w:r>
      <w:r>
        <w:t>1</w:t>
      </w:r>
      <w:r w:rsidRPr="000558E4">
        <w:tab/>
      </w:r>
      <w:r w:rsidRPr="009F41A3">
        <w:rPr>
          <w:lang w:val="en-US" w:eastAsia="zh-CN"/>
        </w:rPr>
        <w:t>Operating bands for DC</w:t>
      </w:r>
      <w:bookmarkEnd w:id="495"/>
    </w:p>
    <w:p w14:paraId="10631D3A" w14:textId="6599B794" w:rsidR="007F5A9E" w:rsidRPr="009F41A3" w:rsidRDefault="007F5A9E" w:rsidP="007F5A9E">
      <w:pPr>
        <w:pStyle w:val="TH"/>
        <w:rPr>
          <w:rFonts w:eastAsia="맑은 고딕"/>
          <w:lang w:eastAsia="ja-JP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6.45</w:t>
      </w:r>
      <w:r w:rsidRPr="009F41A3">
        <w:rPr>
          <w:rFonts w:eastAsia="맑은 고딕"/>
          <w:lang w:val="en-US"/>
        </w:rPr>
        <w:t>.1</w:t>
      </w:r>
      <w:r w:rsidRPr="009F41A3">
        <w:rPr>
          <w:rFonts w:eastAsia="맑은 고딕"/>
        </w:rPr>
        <w:t>-1: LTE 1 band DL/1UL + NR 2 bands DL/1UL DC operating bands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7F5A9E" w:rsidRPr="009F41A3" w14:paraId="2F5A3532" w14:textId="77777777" w:rsidTr="00152546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F44A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val="x-none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99E4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8A5F5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7196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4934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Duplex Mode</w:t>
            </w:r>
          </w:p>
        </w:tc>
      </w:tr>
      <w:tr w:rsidR="007F5A9E" w:rsidRPr="009F41A3" w14:paraId="4F16E323" w14:textId="77777777" w:rsidTr="00152546">
        <w:trPr>
          <w:trHeight w:val="225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88D2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A8F8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71346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B54D3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E7D1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</w:tr>
      <w:tr w:rsidR="007F5A9E" w:rsidRPr="009F41A3" w14:paraId="56D7A0BA" w14:textId="77777777" w:rsidTr="00152546">
        <w:trPr>
          <w:trHeight w:val="189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A7FB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2218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F1B8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UL_low</w:t>
            </w: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1B8D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</w:rPr>
            </w:pPr>
            <w:r w:rsidRPr="009F41A3">
              <w:rPr>
                <w:rFonts w:ascii="Arial" w:eastAsia="맑은 고딕" w:hAnsi="Arial" w:cs="Arial"/>
                <w:b/>
                <w:sz w:val="18"/>
              </w:rPr>
              <w:t>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DL_low</w:t>
            </w:r>
            <w:r w:rsidRPr="009F41A3">
              <w:rPr>
                <w:rFonts w:ascii="Arial" w:eastAsia="맑은 고딕" w:hAnsi="Arial" w:cs="Arial"/>
                <w:b/>
                <w:sz w:val="18"/>
              </w:rPr>
              <w:t xml:space="preserve"> – F</w:t>
            </w:r>
            <w:r w:rsidRPr="009F41A3">
              <w:rPr>
                <w:rFonts w:ascii="Arial" w:eastAsia="맑은 고딕" w:hAnsi="Arial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C5DD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b/>
                <w:sz w:val="18"/>
                <w:lang w:val="x-none"/>
              </w:rPr>
            </w:pPr>
          </w:p>
        </w:tc>
      </w:tr>
      <w:tr w:rsidR="007F5A9E" w:rsidRPr="009F41A3" w14:paraId="11C401F7" w14:textId="77777777" w:rsidTr="00152546">
        <w:trPr>
          <w:trHeight w:val="225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D9B6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 w:rsidRPr="00DF276B">
              <w:rPr>
                <w:rFonts w:ascii="Arial" w:eastAsia="맑은 고딕" w:hAnsi="Arial"/>
                <w:sz w:val="18"/>
              </w:rPr>
              <w:t>DC_</w:t>
            </w:r>
            <w:r>
              <w:rPr>
                <w:rFonts w:ascii="Arial" w:eastAsia="맑은 고딕" w:hAnsi="Arial"/>
                <w:sz w:val="18"/>
              </w:rPr>
              <w:t>7</w:t>
            </w:r>
            <w:r w:rsidRPr="00DF276B">
              <w:rPr>
                <w:rFonts w:ascii="Arial" w:eastAsia="맑은 고딕" w:hAnsi="Arial"/>
                <w:sz w:val="18"/>
              </w:rPr>
              <w:t>_n</w:t>
            </w:r>
            <w:r>
              <w:rPr>
                <w:rFonts w:ascii="Arial" w:eastAsia="맑은 고딕" w:hAnsi="Arial"/>
                <w:sz w:val="18"/>
              </w:rPr>
              <w:t>71</w:t>
            </w:r>
            <w:r w:rsidRPr="00DF276B">
              <w:rPr>
                <w:rFonts w:ascii="Arial" w:eastAsia="맑은 고딕" w:hAnsi="Arial"/>
                <w:sz w:val="18"/>
              </w:rPr>
              <w:t>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E24D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6CE0" w14:textId="77777777" w:rsidR="007F5A9E" w:rsidRPr="009F41A3" w:rsidRDefault="007F5A9E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2500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C377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69E7" w14:textId="77777777" w:rsidR="007F5A9E" w:rsidRPr="009F41A3" w:rsidRDefault="007F5A9E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2570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62D7" w14:textId="77777777" w:rsidR="007F5A9E" w:rsidRPr="009F41A3" w:rsidRDefault="007F5A9E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 xml:space="preserve">2620 </w:t>
            </w:r>
            <w:r w:rsidRPr="009F41A3">
              <w:rPr>
                <w:rFonts w:ascii="Arial" w:eastAsia="맑은 고딕" w:hAnsi="Arial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941E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34B6" w14:textId="77777777" w:rsidR="007F5A9E" w:rsidRPr="009F41A3" w:rsidRDefault="007F5A9E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2690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CB03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ko-KR"/>
              </w:rPr>
              <w:t>FDD</w:t>
            </w:r>
          </w:p>
        </w:tc>
      </w:tr>
      <w:tr w:rsidR="007F5A9E" w:rsidRPr="009F41A3" w14:paraId="1701DBA4" w14:textId="77777777" w:rsidTr="00152546">
        <w:trPr>
          <w:trHeight w:val="225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2C56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9D48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BC48" w14:textId="77777777" w:rsidR="007F5A9E" w:rsidRPr="009F41A3" w:rsidRDefault="007F5A9E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663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E9ED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05C9" w14:textId="77777777" w:rsidR="007F5A9E" w:rsidRPr="009F41A3" w:rsidRDefault="007F5A9E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698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DF3" w14:textId="77777777" w:rsidR="007F5A9E" w:rsidRPr="009F41A3" w:rsidRDefault="007F5A9E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617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C328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B1FE" w14:textId="77777777" w:rsidR="007F5A9E" w:rsidRPr="009F41A3" w:rsidRDefault="007F5A9E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652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3CA9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zh-TW"/>
              </w:rPr>
              <w:t>F</w:t>
            </w:r>
            <w:r w:rsidRPr="009F41A3">
              <w:rPr>
                <w:rFonts w:ascii="Arial" w:eastAsia="맑은 고딕" w:hAnsi="Arial" w:cs="Arial"/>
                <w:sz w:val="18"/>
                <w:lang w:eastAsia="zh-CN"/>
              </w:rPr>
              <w:t>DD</w:t>
            </w:r>
          </w:p>
        </w:tc>
      </w:tr>
      <w:tr w:rsidR="007F5A9E" w:rsidRPr="009F41A3" w14:paraId="0F6C2306" w14:textId="77777777" w:rsidTr="00152546">
        <w:trPr>
          <w:trHeight w:val="128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D78E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262C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zh-TW"/>
              </w:rPr>
              <w:t>n</w:t>
            </w:r>
            <w:r>
              <w:rPr>
                <w:rFonts w:ascii="Arial" w:eastAsia="맑은 고딕" w:hAnsi="Arial" w:cs="Arial"/>
                <w:sz w:val="18"/>
                <w:lang w:eastAsia="zh-TW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39AD" w14:textId="77777777" w:rsidR="007F5A9E" w:rsidRPr="009F41A3" w:rsidRDefault="007F5A9E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3300</w:t>
            </w:r>
            <w:r w:rsidRPr="009F41A3"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9DED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8583" w14:textId="77777777" w:rsidR="007F5A9E" w:rsidRPr="009F41A3" w:rsidRDefault="007F5A9E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4200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A218" w14:textId="77777777" w:rsidR="007F5A9E" w:rsidRPr="009F41A3" w:rsidRDefault="007F5A9E" w:rsidP="00152546">
            <w:pPr>
              <w:keepLines/>
              <w:widowControl w:val="0"/>
              <w:spacing w:after="0"/>
              <w:jc w:val="right"/>
              <w:rPr>
                <w:rFonts w:ascii="Arial" w:eastAsia="맑은 고딕" w:hAnsi="Arial" w:cs="Arial"/>
                <w:sz w:val="18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3</w:t>
            </w:r>
            <w:r w:rsidRPr="009F41A3">
              <w:rPr>
                <w:rFonts w:ascii="Arial" w:eastAsia="맑은 고딕" w:hAnsi="Arial"/>
                <w:sz w:val="18"/>
                <w:lang w:eastAsia="ko-KR"/>
              </w:rPr>
              <w:t>300</w:t>
            </w:r>
            <w:r w:rsidRPr="009F41A3">
              <w:rPr>
                <w:rFonts w:ascii="Arial" w:eastAsia="맑은 고딕" w:hAnsi="Arial"/>
                <w:sz w:val="18"/>
              </w:rP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52B4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9104" w14:textId="77777777" w:rsidR="007F5A9E" w:rsidRPr="009F41A3" w:rsidRDefault="007F5A9E" w:rsidP="00152546">
            <w:pPr>
              <w:keepLines/>
              <w:widowControl w:val="0"/>
              <w:spacing w:after="0"/>
              <w:rPr>
                <w:rFonts w:ascii="Arial" w:eastAsia="맑은 고딕" w:hAnsi="Arial" w:cs="Arial"/>
                <w:sz w:val="18"/>
              </w:rPr>
            </w:pPr>
            <w:r w:rsidRPr="005C3E3B">
              <w:rPr>
                <w:rFonts w:ascii="Arial" w:eastAsia="맑은 고딕" w:hAnsi="Arial"/>
                <w:sz w:val="18"/>
                <w:lang w:eastAsia="zh-TW"/>
              </w:rPr>
              <w:t>4</w:t>
            </w:r>
            <w:r>
              <w:rPr>
                <w:rFonts w:ascii="Arial" w:eastAsia="맑은 고딕" w:hAnsi="Arial"/>
                <w:sz w:val="18"/>
                <w:lang w:eastAsia="zh-TW"/>
              </w:rPr>
              <w:t>2</w:t>
            </w:r>
            <w:r w:rsidRPr="009F41A3">
              <w:rPr>
                <w:rFonts w:ascii="Arial" w:eastAsia="맑은 고딕" w:hAnsi="Arial"/>
                <w:sz w:val="18"/>
                <w:lang w:eastAsia="zh-TW"/>
              </w:rPr>
              <w:t>00</w:t>
            </w:r>
            <w:r w:rsidRPr="009F41A3">
              <w:rPr>
                <w:rFonts w:ascii="Arial" w:eastAsia="맑은 고딕" w:hAnsi="Arial"/>
                <w:sz w:val="18"/>
              </w:rP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2730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9F41A3">
              <w:rPr>
                <w:rFonts w:ascii="Arial" w:eastAsia="맑은 고딕" w:hAnsi="Arial" w:cs="Arial"/>
                <w:sz w:val="18"/>
                <w:lang w:eastAsia="ko-KR"/>
              </w:rPr>
              <w:t>TDD</w:t>
            </w:r>
          </w:p>
        </w:tc>
      </w:tr>
    </w:tbl>
    <w:p w14:paraId="428854B4" w14:textId="77777777" w:rsidR="007F5A9E" w:rsidRDefault="007F5A9E" w:rsidP="006A6329">
      <w:pPr>
        <w:rPr>
          <w:rFonts w:eastAsia="맑은 고딕"/>
        </w:rPr>
      </w:pPr>
    </w:p>
    <w:p w14:paraId="032647B9" w14:textId="48032EB9" w:rsidR="007F5A9E" w:rsidRPr="00D44AD9" w:rsidRDefault="007F5A9E" w:rsidP="007F5A9E">
      <w:pPr>
        <w:pStyle w:val="TH"/>
        <w:rPr>
          <w:rFonts w:eastAsia="맑은 고딕"/>
        </w:rPr>
      </w:pPr>
      <w:r w:rsidRPr="009F41A3">
        <w:rPr>
          <w:rFonts w:eastAsia="맑은 고딕"/>
        </w:rPr>
        <w:t xml:space="preserve">Table </w:t>
      </w:r>
      <w:r>
        <w:rPr>
          <w:rFonts w:eastAsia="맑은 고딕"/>
        </w:rPr>
        <w:t>6.45</w:t>
      </w:r>
      <w:r w:rsidRPr="009F41A3">
        <w:rPr>
          <w:rFonts w:eastAsia="맑은 고딕"/>
          <w:lang w:val="en-US"/>
        </w:rPr>
        <w:t>.1</w:t>
      </w:r>
      <w:r w:rsidRPr="009F41A3">
        <w:rPr>
          <w:rFonts w:eastAsia="맑은 고딕"/>
        </w:rPr>
        <w:t>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7F5A9E" w:rsidRPr="00132458" w14:paraId="570B5751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3EE0" w14:textId="77777777" w:rsidR="007F5A9E" w:rsidRPr="00132458" w:rsidRDefault="007F5A9E" w:rsidP="00152546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32458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2E6AF9D6" w14:textId="77777777" w:rsidR="007F5A9E" w:rsidRPr="00132458" w:rsidRDefault="007F5A9E" w:rsidP="00152546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32458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44DB" w14:textId="77777777" w:rsidR="007F5A9E" w:rsidRPr="00132458" w:rsidRDefault="007F5A9E" w:rsidP="00152546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132458"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14:paraId="540175A7" w14:textId="77777777" w:rsidR="007F5A9E" w:rsidRPr="00132458" w:rsidRDefault="007F5A9E" w:rsidP="00152546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132458"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</w:tc>
      </w:tr>
      <w:tr w:rsidR="007F5A9E" w:rsidRPr="00132458" w14:paraId="20892715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19B7C" w14:textId="77777777" w:rsidR="007F5A9E" w:rsidRDefault="007F5A9E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7026"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 w:rsidRPr="00AA7026"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</w:rPr>
              <w:t>71</w:t>
            </w:r>
            <w:r w:rsidRPr="00AA7026">
              <w:rPr>
                <w:rFonts w:ascii="Arial" w:hAnsi="Arial"/>
                <w:sz w:val="18"/>
              </w:rPr>
              <w:t xml:space="preserve">A-n77A </w:t>
            </w:r>
          </w:p>
          <w:p w14:paraId="4956D4D0" w14:textId="77777777" w:rsidR="007F5A9E" w:rsidRPr="00132458" w:rsidRDefault="007F5A9E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791" w14:textId="77777777" w:rsidR="007F5A9E" w:rsidRDefault="007F5A9E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51"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 w:rsidRPr="00805051"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</w:rPr>
              <w:t>71</w:t>
            </w:r>
            <w:r w:rsidRPr="00805051">
              <w:rPr>
                <w:rFonts w:ascii="Arial" w:hAnsi="Arial"/>
                <w:sz w:val="18"/>
              </w:rPr>
              <w:t>A</w:t>
            </w:r>
          </w:p>
          <w:p w14:paraId="60A7CDA5" w14:textId="77777777" w:rsidR="007F5A9E" w:rsidRPr="00132458" w:rsidRDefault="007F5A9E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51"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 w:rsidRPr="00805051"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</w:rPr>
              <w:t>7</w:t>
            </w:r>
            <w:r w:rsidRPr="00805051">
              <w:rPr>
                <w:rFonts w:ascii="Arial" w:hAnsi="Arial"/>
                <w:sz w:val="18"/>
              </w:rPr>
              <w:t>A</w:t>
            </w:r>
          </w:p>
        </w:tc>
      </w:tr>
    </w:tbl>
    <w:p w14:paraId="48AD18EF" w14:textId="77777777" w:rsidR="007F5A9E" w:rsidRPr="00132458" w:rsidRDefault="007F5A9E" w:rsidP="007F5A9E">
      <w:pPr>
        <w:rPr>
          <w:lang w:val="en-US"/>
        </w:rPr>
      </w:pPr>
    </w:p>
    <w:p w14:paraId="33A26D87" w14:textId="6CB35BA3" w:rsidR="007F5A9E" w:rsidRDefault="007F5A9E" w:rsidP="007F5A9E">
      <w:pPr>
        <w:pStyle w:val="3"/>
        <w:rPr>
          <w:rFonts w:cs="Arial"/>
          <w:szCs w:val="28"/>
        </w:rPr>
      </w:pPr>
      <w:bookmarkStart w:id="496" w:name="_Toc135927857"/>
      <w:r>
        <w:rPr>
          <w:rFonts w:hint="eastAsia"/>
        </w:rPr>
        <w:t>6.45</w:t>
      </w:r>
      <w:r w:rsidRPr="000558E4">
        <w:rPr>
          <w:rFonts w:hint="eastAsia"/>
        </w:rPr>
        <w:t>.</w:t>
      </w:r>
      <w:r>
        <w:t>2</w:t>
      </w:r>
      <w:r w:rsidRPr="000558E4">
        <w:tab/>
      </w:r>
      <w:r w:rsidRPr="009F41A3">
        <w:rPr>
          <w:lang w:eastAsia="zh-CN"/>
        </w:rPr>
        <w:t xml:space="preserve">Channel bandwidths per operating band for </w:t>
      </w:r>
      <w:r w:rsidRPr="009F41A3">
        <w:rPr>
          <w:rFonts w:hint="eastAsia"/>
          <w:lang w:eastAsia="ja-JP"/>
        </w:rPr>
        <w:t>DC</w:t>
      </w:r>
      <w:bookmarkEnd w:id="496"/>
    </w:p>
    <w:p w14:paraId="7950B2AD" w14:textId="722C7708" w:rsidR="007F5A9E" w:rsidRPr="009F41A3" w:rsidRDefault="007F5A9E" w:rsidP="007F5A9E">
      <w:pPr>
        <w:pStyle w:val="TH"/>
        <w:rPr>
          <w:rFonts w:eastAsia="Yu Mincho"/>
          <w:sz w:val="28"/>
          <w:szCs w:val="28"/>
          <w:lang w:eastAsia="ja-JP"/>
        </w:rPr>
      </w:pPr>
      <w:r>
        <w:rPr>
          <w:rFonts w:eastAsia="맑은 고딕"/>
        </w:rPr>
        <w:t>Table 6.45</w:t>
      </w:r>
      <w:r w:rsidRPr="009F41A3">
        <w:rPr>
          <w:rFonts w:eastAsia="맑은 고딕"/>
          <w:lang w:val="en-US"/>
        </w:rPr>
        <w:t>.2</w:t>
      </w:r>
      <w:r w:rsidRPr="009F41A3">
        <w:rPr>
          <w:rFonts w:eastAsia="맑은 고딕"/>
        </w:rPr>
        <w:t>-1: Supported bandwidths per DC band combination of LTE 1DL/1UL + NR 2DL/1UL</w:t>
      </w:r>
    </w:p>
    <w:tbl>
      <w:tblPr>
        <w:tblW w:w="12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95"/>
        <w:gridCol w:w="205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7F5A9E" w:rsidRPr="009F41A3" w14:paraId="032ADD9B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8080" w14:textId="77777777" w:rsidR="007F5A9E" w:rsidRPr="009F41A3" w:rsidRDefault="007F5A9E" w:rsidP="00152546">
            <w:pPr>
              <w:keepLines/>
              <w:widowControl w:val="0"/>
              <w:spacing w:after="0"/>
              <w:jc w:val="center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6678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FDBB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DC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operating / channel bandwidth</w:t>
            </w:r>
          </w:p>
        </w:tc>
      </w:tr>
      <w:tr w:rsidR="007F5A9E" w:rsidRPr="009F41A3" w14:paraId="1402F045" w14:textId="77777777" w:rsidTr="00152546">
        <w:trPr>
          <w:trHeight w:val="586"/>
          <w:jc w:val="center"/>
        </w:trPr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41BA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 xml:space="preserve">E-UTRA </w:t>
            </w: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and NR DC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3BD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E-UTRA</w:t>
            </w: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 xml:space="preserve"> and NR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70B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Subcarrier spacing</w:t>
            </w:r>
          </w:p>
          <w:p w14:paraId="32328B6E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B81A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5</w:t>
            </w:r>
          </w:p>
          <w:p w14:paraId="3A729FA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8EB5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10</w:t>
            </w:r>
          </w:p>
          <w:p w14:paraId="5EC38DF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4EB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15</w:t>
            </w:r>
          </w:p>
          <w:p w14:paraId="3EBE69A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E51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20</w:t>
            </w:r>
          </w:p>
          <w:p w14:paraId="19F02FA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C4C8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25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0AB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30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009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3</w:t>
            </w:r>
            <w:r>
              <w:rPr>
                <w:rFonts w:ascii="Arial" w:eastAsia="맑은 고딕" w:hAnsi="Arial"/>
                <w:b/>
                <w:sz w:val="18"/>
                <w:lang w:eastAsia="zh-TW"/>
              </w:rPr>
              <w:t>5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939E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40</w:t>
            </w:r>
          </w:p>
          <w:p w14:paraId="3187DF2E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A5D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50</w:t>
            </w:r>
          </w:p>
          <w:p w14:paraId="6FAB7FBE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920A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60</w:t>
            </w:r>
          </w:p>
          <w:p w14:paraId="2AFF4068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A728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70</w:t>
            </w:r>
          </w:p>
          <w:p w14:paraId="2057670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161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80</w:t>
            </w:r>
          </w:p>
          <w:p w14:paraId="61707ACB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97D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t>90</w:t>
            </w:r>
            <w:r w:rsidRPr="009F41A3">
              <w:rPr>
                <w:rFonts w:ascii="Arial" w:eastAsia="맑은 고딕" w:hAnsi="Arial"/>
                <w:b/>
                <w:sz w:val="18"/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C6C6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  <w:lang w:eastAsia="ja-JP"/>
              </w:rPr>
              <w:t>100</w:t>
            </w:r>
            <w:r w:rsidRPr="009F41A3">
              <w:rPr>
                <w:rFonts w:ascii="Arial" w:eastAsia="맑은 고딕" w:hAnsi="Arial"/>
                <w:b/>
                <w:sz w:val="18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8D52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Maximum aggregated bandwidth</w:t>
            </w:r>
          </w:p>
          <w:p w14:paraId="26D3522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9F41A3">
              <w:rPr>
                <w:rFonts w:ascii="Arial" w:eastAsia="맑은 고딕" w:hAnsi="Arial"/>
                <w:b/>
                <w:sz w:val="18"/>
              </w:rPr>
              <w:t>[MHz]</w:t>
            </w:r>
          </w:p>
        </w:tc>
      </w:tr>
      <w:tr w:rsidR="007F5A9E" w:rsidRPr="009F41A3" w14:paraId="6687B68E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3B97" w14:textId="77777777" w:rsidR="007F5A9E" w:rsidRDefault="007F5A9E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7026"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 w:rsidRPr="00AA7026"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</w:rPr>
              <w:t>71</w:t>
            </w:r>
            <w:r w:rsidRPr="00AA7026">
              <w:rPr>
                <w:rFonts w:ascii="Arial" w:hAnsi="Arial"/>
                <w:sz w:val="18"/>
              </w:rPr>
              <w:t xml:space="preserve">A-n77A </w:t>
            </w:r>
          </w:p>
          <w:p w14:paraId="4FA2F65B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ED7B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5B27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CE58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E46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1F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54BB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6F0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A13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F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DCE3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9EB3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EF47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3DC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C91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39A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6BAB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FF7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155</w:t>
            </w:r>
          </w:p>
        </w:tc>
      </w:tr>
      <w:tr w:rsidR="007F5A9E" w:rsidRPr="009F41A3" w14:paraId="786A8F45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612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2901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zh-TW"/>
              </w:rPr>
              <w:t>n71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F54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9BFA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85B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54D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9F41A3">
              <w:rPr>
                <w:rFonts w:ascii="Arial" w:eastAsia="맑은 고딕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8F65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FBBE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125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32A6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EDF5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C05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EE58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76D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96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16A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9A0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CF33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7F5A9E" w:rsidRPr="009F41A3" w14:paraId="3DAF20D3" w14:textId="77777777" w:rsidTr="00152546">
        <w:trPr>
          <w:trHeight w:val="152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4FAA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8018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760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 w:rsidRPr="009F41A3">
              <w:rPr>
                <w:rFonts w:ascii="Arial" w:eastAsia="맑은 고딕" w:hAnsi="Arial"/>
                <w:sz w:val="18"/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8F70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96CC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0B83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A716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2A1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25</w:t>
            </w:r>
            <w:r w:rsidRPr="004F32AA">
              <w:rPr>
                <w:rFonts w:asciiTheme="minorBidi" w:eastAsia="Yu Mincho" w:hAnsiTheme="minorBidi" w:cstheme="minorBid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9F2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30</w:t>
            </w:r>
            <w:r w:rsidRPr="004F32AA">
              <w:rPr>
                <w:rFonts w:asciiTheme="minorBidi" w:eastAsia="Yu Mincho" w:hAnsiTheme="minorBidi" w:cstheme="minorBid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B27C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35</w:t>
            </w:r>
            <w:r w:rsidRPr="004F32AA">
              <w:rPr>
                <w:rFonts w:asciiTheme="minorBidi" w:eastAsia="Yu Mincho" w:hAnsiTheme="minorBidi" w:cstheme="minorBidi"/>
                <w:sz w:val="18"/>
                <w:szCs w:val="18"/>
                <w:vertAlign w:val="superscript"/>
              </w:rPr>
              <w:t>3,4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3CA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B07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FBF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80C2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4009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5D87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016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795A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7F5A9E" w:rsidRPr="009F41A3" w14:paraId="0F22F3B3" w14:textId="77777777" w:rsidTr="00152546">
        <w:trPr>
          <w:trHeight w:val="173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2229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3AC3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n</w:t>
            </w:r>
            <w:r>
              <w:rPr>
                <w:rFonts w:ascii="Arial" w:eastAsia="맑은 고딕" w:hAnsi="Arial"/>
                <w:sz w:val="18"/>
                <w:lang w:eastAsia="zh-TW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29B3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738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맑은 고딕" w:hAnsiTheme="minorBidi" w:cstheme="minorBidi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FE77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DD05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CEBA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7B1B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25</w:t>
            </w:r>
            <w:r w:rsidRPr="004F32AA">
              <w:rPr>
                <w:rFonts w:asciiTheme="minorBidi" w:eastAsia="Yu Mincho" w:hAnsiTheme="minorBidi" w:cstheme="minorBid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83DD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30</w:t>
            </w:r>
            <w:r w:rsidRPr="004F32AA">
              <w:rPr>
                <w:rFonts w:asciiTheme="minorBidi" w:eastAsia="Yu Mincho" w:hAnsiTheme="minorBidi" w:cstheme="minorBid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92F3" w14:textId="77777777" w:rsidR="007F5A9E" w:rsidRPr="004F32AA" w:rsidRDefault="007F5A9E" w:rsidP="00152546">
            <w:pPr>
              <w:keepNext/>
              <w:keepLines/>
              <w:spacing w:after="0"/>
              <w:jc w:val="center"/>
              <w:rPr>
                <w:rFonts w:asciiTheme="minorBidi" w:eastAsia="Yu Mincho" w:hAnsiTheme="minorBidi" w:cstheme="minorBidi"/>
                <w:sz w:val="18"/>
                <w:szCs w:val="18"/>
              </w:rPr>
            </w:pPr>
            <w:r w:rsidRPr="004F32AA">
              <w:rPr>
                <w:rFonts w:asciiTheme="minorBidi" w:eastAsia="Yu Mincho" w:hAnsiTheme="minorBidi" w:cstheme="minorBidi"/>
                <w:sz w:val="18"/>
                <w:szCs w:val="18"/>
              </w:rPr>
              <w:t>35</w:t>
            </w:r>
            <w:r w:rsidRPr="004F32AA">
              <w:rPr>
                <w:rFonts w:asciiTheme="minorBidi" w:eastAsia="Yu Mincho" w:hAnsiTheme="minorBidi" w:cstheme="minorBidi"/>
                <w:sz w:val="18"/>
                <w:szCs w:val="18"/>
                <w:vertAlign w:val="superscript"/>
              </w:rPr>
              <w:t>3,4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29B3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A56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019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FA5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9D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4A4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E1B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8F3D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7F5A9E" w:rsidRPr="009F41A3" w14:paraId="50908B26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DA0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A9F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37E7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58F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7AA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96CF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43A3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A626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C2D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87E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81D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E5E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7503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CBA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B903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8A06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B2B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F2F0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7F5A9E" w:rsidRPr="009F41A3" w14:paraId="26419DAB" w14:textId="77777777" w:rsidTr="00152546">
        <w:trPr>
          <w:trHeight w:val="36"/>
          <w:jc w:val="center"/>
        </w:trPr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FFDA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403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292B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ja-JP"/>
              </w:rPr>
            </w:pPr>
            <w:r w:rsidRPr="009F41A3">
              <w:rPr>
                <w:rFonts w:ascii="Arial" w:eastAsia="맑은 고딕" w:hAnsi="Arial"/>
                <w:sz w:val="18"/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BA0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3D4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593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0C44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72C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3F17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B31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E55D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1453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9198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14BC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6A0E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7B5E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AEA7" w14:textId="77777777" w:rsidR="007F5A9E" w:rsidRPr="009F41A3" w:rsidRDefault="007F5A9E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9F41A3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E68E" w14:textId="77777777" w:rsidR="007F5A9E" w:rsidRPr="009F41A3" w:rsidRDefault="007F5A9E" w:rsidP="00152546">
            <w:pPr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</w:tbl>
    <w:p w14:paraId="3E4A78EC" w14:textId="77777777" w:rsidR="007F5A9E" w:rsidRPr="009F41A3" w:rsidRDefault="007F5A9E" w:rsidP="007F5A9E">
      <w:pPr>
        <w:rPr>
          <w:rFonts w:eastAsia="맑은 고딕"/>
          <w:lang w:eastAsia="ko-KR"/>
        </w:rPr>
      </w:pPr>
    </w:p>
    <w:p w14:paraId="4A0DBA5E" w14:textId="36E91657" w:rsidR="007F5A9E" w:rsidRDefault="007F5A9E" w:rsidP="007F5A9E">
      <w:pPr>
        <w:pStyle w:val="3"/>
        <w:rPr>
          <w:rFonts w:cs="Arial"/>
          <w:szCs w:val="28"/>
        </w:rPr>
      </w:pPr>
      <w:bookmarkStart w:id="497" w:name="_Toc135927858"/>
      <w:r>
        <w:rPr>
          <w:rFonts w:hint="eastAsia"/>
        </w:rPr>
        <w:t>6.45</w:t>
      </w:r>
      <w:r w:rsidRPr="000558E4">
        <w:rPr>
          <w:rFonts w:hint="eastAsia"/>
        </w:rPr>
        <w:t>.</w:t>
      </w:r>
      <w:r>
        <w:t>3</w:t>
      </w:r>
      <w:r w:rsidRPr="000558E4">
        <w:tab/>
      </w:r>
      <w:r w:rsidRPr="009F41A3">
        <w:rPr>
          <w:lang w:val="en-US" w:eastAsia="zh-CN"/>
        </w:rPr>
        <w:t>Co-existence studies</w:t>
      </w:r>
      <w:bookmarkEnd w:id="497"/>
    </w:p>
    <w:p w14:paraId="0BB390AD" w14:textId="77777777" w:rsidR="007F5A9E" w:rsidRPr="0073147A" w:rsidRDefault="007F5A9E" w:rsidP="007F5A9E">
      <w:pPr>
        <w:rPr>
          <w:lang w:eastAsia="ja-JP"/>
        </w:rPr>
      </w:pPr>
      <w:r>
        <w:rPr>
          <w:lang w:eastAsia="ja-JP"/>
        </w:rPr>
        <w:t xml:space="preserve">Based on co-existence studies of </w:t>
      </w:r>
      <w:r>
        <w:t>DC_7_</w:t>
      </w:r>
      <w:r>
        <w:rPr>
          <w:lang w:eastAsia="ja-JP"/>
        </w:rPr>
        <w:t>n77 and DC_7_n71, own Rx impact of the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band is the followings.</w:t>
      </w:r>
    </w:p>
    <w:p w14:paraId="02C1FF3D" w14:textId="77777777" w:rsidR="007F5A9E" w:rsidRDefault="007F5A9E" w:rsidP="007F5A9E">
      <w:pPr>
        <w:pStyle w:val="B1"/>
        <w:rPr>
          <w:lang w:eastAsia="ja-JP"/>
        </w:rPr>
      </w:pPr>
      <w:r>
        <w:rPr>
          <w:lang w:eastAsia="ja-JP"/>
        </w:rPr>
        <w:t xml:space="preserve">-    </w:t>
      </w:r>
      <w:r>
        <w:rPr>
          <w:lang w:eastAsia="ko-KR"/>
        </w:rPr>
        <w:t>3</w:t>
      </w:r>
      <w:r w:rsidRPr="0073793A">
        <w:rPr>
          <w:vertAlign w:val="superscript"/>
          <w:lang w:eastAsia="ko-KR"/>
        </w:rPr>
        <w:t>r</w:t>
      </w:r>
      <w:r>
        <w:rPr>
          <w:vertAlign w:val="superscript"/>
          <w:lang w:eastAsia="ko-KR"/>
        </w:rPr>
        <w:t>d</w:t>
      </w:r>
      <w:r>
        <w:rPr>
          <w:lang w:eastAsia="ja-JP"/>
        </w:rPr>
        <w:t xml:space="preserve"> order IMD products generated by DC_7_n71 uplink may fall into own Rx of band n77.</w:t>
      </w:r>
    </w:p>
    <w:p w14:paraId="67697816" w14:textId="77777777" w:rsidR="007F5A9E" w:rsidRPr="0073147A" w:rsidRDefault="007F5A9E" w:rsidP="006A6329">
      <w:pPr>
        <w:rPr>
          <w:rFonts w:eastAsia="맑은 고딕"/>
          <w:lang w:eastAsia="ko-KR"/>
        </w:rPr>
      </w:pPr>
    </w:p>
    <w:p w14:paraId="5430D549" w14:textId="4BA39EDC" w:rsidR="007F5A9E" w:rsidRDefault="007F5A9E" w:rsidP="007F5A9E">
      <w:pPr>
        <w:pStyle w:val="3"/>
        <w:rPr>
          <w:rFonts w:cs="Arial"/>
          <w:szCs w:val="28"/>
        </w:rPr>
      </w:pPr>
      <w:bookmarkStart w:id="498" w:name="_Toc135927859"/>
      <w:r>
        <w:rPr>
          <w:rFonts w:hint="eastAsia"/>
        </w:rPr>
        <w:lastRenderedPageBreak/>
        <w:t>6.45</w:t>
      </w:r>
      <w:r w:rsidRPr="000558E4">
        <w:rPr>
          <w:rFonts w:hint="eastAsia"/>
        </w:rPr>
        <w:t>.</w:t>
      </w:r>
      <w:r>
        <w:t>4</w:t>
      </w:r>
      <w:r w:rsidRPr="000558E4">
        <w:tab/>
      </w:r>
      <w:r w:rsidRPr="000558E4">
        <w:rPr>
          <w:rFonts w:cs="Arial"/>
          <w:szCs w:val="28"/>
        </w:rPr>
        <w:t>∆TIB and ∆RIB values</w:t>
      </w:r>
      <w:bookmarkEnd w:id="498"/>
    </w:p>
    <w:p w14:paraId="70733492" w14:textId="77777777" w:rsidR="007F5A9E" w:rsidRDefault="007F5A9E" w:rsidP="007F5A9E">
      <w:r>
        <w:rPr>
          <w:rFonts w:ascii="Arial" w:eastAsia="맑은 고딕" w:hAnsi="Arial"/>
          <w:sz w:val="18"/>
        </w:rPr>
        <w:t xml:space="preserve">For </w:t>
      </w:r>
      <w:r w:rsidRPr="00DF276B">
        <w:rPr>
          <w:rFonts w:ascii="Arial" w:eastAsia="맑은 고딕" w:hAnsi="Arial"/>
          <w:sz w:val="18"/>
        </w:rPr>
        <w:t>DC_</w:t>
      </w:r>
      <w:r>
        <w:rPr>
          <w:rFonts w:ascii="Arial" w:eastAsia="맑은 고딕" w:hAnsi="Arial"/>
          <w:sz w:val="18"/>
        </w:rPr>
        <w:t>7</w:t>
      </w:r>
      <w:r w:rsidRPr="00DF276B">
        <w:rPr>
          <w:rFonts w:ascii="Arial" w:eastAsia="맑은 고딕" w:hAnsi="Arial"/>
          <w:sz w:val="18"/>
        </w:rPr>
        <w:t>_n</w:t>
      </w:r>
      <w:r>
        <w:rPr>
          <w:rFonts w:ascii="Arial" w:eastAsia="맑은 고딕" w:hAnsi="Arial"/>
          <w:sz w:val="18"/>
        </w:rPr>
        <w:t>71</w:t>
      </w:r>
      <w:r w:rsidRPr="00DF276B">
        <w:rPr>
          <w:rFonts w:ascii="Arial" w:eastAsia="맑은 고딕" w:hAnsi="Arial"/>
          <w:sz w:val="18"/>
        </w:rPr>
        <w:t>-n77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reused from </w:t>
      </w:r>
      <w:r>
        <w:rPr>
          <w:rFonts w:eastAsia="SimSun"/>
          <w:lang w:eastAsia="zh-CN"/>
        </w:rPr>
        <w:t xml:space="preserve">CA_n7-n71-n77 </w:t>
      </w:r>
      <w:r>
        <w:rPr>
          <w:rFonts w:ascii="Arial" w:eastAsia="맑은 고딕" w:hAnsi="Arial"/>
          <w:sz w:val="18"/>
        </w:rPr>
        <w:t xml:space="preserve">and </w:t>
      </w:r>
      <w:r>
        <w:t>are given in the tables below.</w:t>
      </w:r>
    </w:p>
    <w:p w14:paraId="0EB4CA31" w14:textId="727142C0" w:rsidR="007F5A9E" w:rsidRDefault="007F5A9E" w:rsidP="007F5A9E">
      <w:pPr>
        <w:pStyle w:val="TH"/>
      </w:pPr>
      <w:r>
        <w:t xml:space="preserve">Table </w:t>
      </w:r>
      <w:r>
        <w:rPr>
          <w:rFonts w:hint="eastAsia"/>
          <w:lang w:eastAsia="ja-JP"/>
        </w:rPr>
        <w:t>6.45</w:t>
      </w:r>
      <w:r>
        <w:t>.</w:t>
      </w:r>
      <w:r>
        <w:rPr>
          <w:rFonts w:cs="Arial"/>
          <w:lang w:eastAsia="ja-JP"/>
        </w:rPr>
        <w:t>4</w:t>
      </w:r>
      <w:r>
        <w:t>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7F5A9E" w14:paraId="1BDA9D16" w14:textId="77777777" w:rsidTr="00152546">
        <w:trPr>
          <w:trHeight w:val="187"/>
          <w:tblHeader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64BC" w14:textId="77777777" w:rsidR="007F5A9E" w:rsidRDefault="007F5A9E" w:rsidP="00152546">
            <w:pPr>
              <w:pStyle w:val="TAH"/>
              <w:keepNext w:val="0"/>
            </w:pPr>
            <w: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5D36" w14:textId="77777777" w:rsidR="007F5A9E" w:rsidRDefault="007F5A9E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7F5A9E" w14:paraId="60B27866" w14:textId="77777777" w:rsidTr="006A6329">
        <w:trPr>
          <w:trHeight w:val="187"/>
          <w:tblHeader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1EDF" w14:textId="77777777" w:rsidR="007F5A9E" w:rsidRDefault="007F5A9E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2E99" w14:textId="77777777" w:rsidR="007F5A9E" w:rsidRDefault="007F5A9E" w:rsidP="00152546">
            <w:pPr>
              <w:pStyle w:val="TAH"/>
              <w:keepNext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7F5A9E" w14:paraId="2F59DF42" w14:textId="77777777" w:rsidTr="00152546">
        <w:trPr>
          <w:trHeight w:val="18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D292" w14:textId="77777777" w:rsidR="007F5A9E" w:rsidRDefault="007F5A9E" w:rsidP="00152546">
            <w:pPr>
              <w:pStyle w:val="TAC"/>
            </w:pPr>
            <w:r w:rsidRPr="000D68B5">
              <w:rPr>
                <w:rFonts w:eastAsia="SimSun"/>
                <w:lang w:eastAsia="zh-CN"/>
              </w:rPr>
              <w:t>DC_</w:t>
            </w:r>
            <w:r>
              <w:rPr>
                <w:rFonts w:eastAsia="SimSun"/>
                <w:lang w:eastAsia="zh-CN"/>
              </w:rPr>
              <w:t>7</w:t>
            </w:r>
            <w:r w:rsidRPr="000D68B5">
              <w:rPr>
                <w:rFonts w:eastAsia="SimSun"/>
                <w:lang w:eastAsia="zh-CN"/>
              </w:rPr>
              <w:t>_n</w:t>
            </w:r>
            <w:r>
              <w:rPr>
                <w:rFonts w:eastAsia="SimSun"/>
                <w:lang w:eastAsia="zh-CN"/>
              </w:rPr>
              <w:t>71</w:t>
            </w:r>
            <w:r w:rsidRPr="000D68B5">
              <w:rPr>
                <w:rFonts w:eastAsia="SimSun"/>
                <w:lang w:eastAsia="zh-CN"/>
              </w:rPr>
              <w:t>-n77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0BFF" w14:textId="77777777" w:rsidR="007F5A9E" w:rsidRDefault="007F5A9E" w:rsidP="00152546">
            <w:pPr>
              <w:pStyle w:val="TAC"/>
            </w:pPr>
            <w:r>
              <w:rPr>
                <w:rFonts w:eastAsia="SimSun" w:cs="Arial" w:hint="eastAsia"/>
                <w:szCs w:val="22"/>
                <w:lang w:val="en-US" w:eastAsia="zh-CN"/>
              </w:rPr>
              <w:t>0</w:t>
            </w:r>
            <w:r>
              <w:rPr>
                <w:rFonts w:eastAsia="SimSun" w:cs="Arial"/>
                <w:szCs w:val="22"/>
                <w:lang w:val="en-US" w:eastAsia="zh-CN"/>
              </w:rPr>
              <w:t>.5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1120" w14:textId="77777777" w:rsidR="007F5A9E" w:rsidRDefault="007F5A9E" w:rsidP="00152546">
            <w:pPr>
              <w:pStyle w:val="TAC"/>
            </w:pPr>
            <w:r>
              <w:rPr>
                <w:rFonts w:eastAsia="DengXian" w:cs="Arial" w:hint="eastAsia"/>
                <w:szCs w:val="22"/>
                <w:lang w:val="en-US" w:eastAsia="zh-CN"/>
              </w:rPr>
              <w:t>0</w:t>
            </w:r>
            <w:r>
              <w:rPr>
                <w:rFonts w:eastAsia="DengXian" w:cs="Arial"/>
                <w:szCs w:val="22"/>
                <w:lang w:val="en-US" w:eastAsia="zh-CN"/>
              </w:rPr>
              <w:t>.6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CA26" w14:textId="77777777" w:rsidR="007F5A9E" w:rsidRDefault="007F5A9E" w:rsidP="00152546">
            <w:pPr>
              <w:pStyle w:val="TAC"/>
            </w:pPr>
            <w:r>
              <w:rPr>
                <w:rFonts w:eastAsia="SimSun" w:cs="Arial" w:hint="eastAsia"/>
                <w:szCs w:val="22"/>
                <w:lang w:val="en-US" w:eastAsia="zh-CN"/>
              </w:rPr>
              <w:t>0</w:t>
            </w:r>
            <w:r>
              <w:rPr>
                <w:rFonts w:eastAsia="SimSun" w:cs="Arial"/>
                <w:szCs w:val="22"/>
                <w:lang w:val="en-US" w:eastAsia="zh-CN"/>
              </w:rPr>
              <w:t>.8</w:t>
            </w:r>
          </w:p>
        </w:tc>
      </w:tr>
      <w:tr w:rsidR="007F5A9E" w14:paraId="265AA0E5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BD72" w14:textId="77777777" w:rsidR="007F5A9E" w:rsidRDefault="007F5A9E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3A2E896B" w14:textId="77777777" w:rsidR="007F5A9E" w:rsidRDefault="007F5A9E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szCs w:val="18"/>
              </w:rPr>
              <w:t>NOTE 7: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DC_66_(n)12 the band order from left to right is 12, 66 and n12.</w:t>
            </w:r>
          </w:p>
        </w:tc>
      </w:tr>
    </w:tbl>
    <w:p w14:paraId="7DDB2E8E" w14:textId="77777777" w:rsidR="007F5A9E" w:rsidRDefault="007F5A9E" w:rsidP="007F5A9E">
      <w:pPr>
        <w:rPr>
          <w:lang w:val="en-US"/>
        </w:rPr>
      </w:pPr>
    </w:p>
    <w:p w14:paraId="5C95F4B8" w14:textId="50CA920D" w:rsidR="007F5A9E" w:rsidRDefault="007F5A9E" w:rsidP="006A6329">
      <w:pPr>
        <w:pStyle w:val="TH"/>
      </w:pPr>
      <w:r>
        <w:t xml:space="preserve">Table </w:t>
      </w:r>
      <w:r>
        <w:rPr>
          <w:rFonts w:hint="eastAsia"/>
          <w:lang w:eastAsia="ja-JP"/>
        </w:rPr>
        <w:t>6.45</w:t>
      </w:r>
      <w:r>
        <w:t>.</w:t>
      </w:r>
      <w:r>
        <w:rPr>
          <w:rFonts w:cs="Arial"/>
          <w:lang w:eastAsia="ja-JP"/>
        </w:rPr>
        <w:t>4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7F5A9E" w14:paraId="4659EBF1" w14:textId="77777777" w:rsidTr="00152546">
        <w:trPr>
          <w:trHeight w:val="187"/>
          <w:tblHeader/>
          <w:jc w:val="center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2FD9" w14:textId="77777777" w:rsidR="007F5A9E" w:rsidRDefault="007F5A9E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nter-band EN-DC configuration</w:t>
            </w: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A572" w14:textId="77777777" w:rsidR="007F5A9E" w:rsidRDefault="007F5A9E" w:rsidP="00152546">
            <w:pPr>
              <w:pStyle w:val="TAH"/>
              <w:rPr>
                <w:rFonts w:cs="Arial"/>
                <w:b w:val="0"/>
                <w:color w:val="000000" w:themeColor="text1"/>
                <w:kern w:val="2"/>
              </w:rPr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7F5A9E" w14:paraId="3F7BAE65" w14:textId="77777777" w:rsidTr="006A6329">
        <w:trPr>
          <w:trHeight w:val="187"/>
          <w:tblHeader/>
          <w:jc w:val="center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5B30" w14:textId="77777777" w:rsidR="007F5A9E" w:rsidRDefault="007F5A9E" w:rsidP="0015254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03B9" w14:textId="77777777" w:rsidR="007F5A9E" w:rsidRDefault="007F5A9E" w:rsidP="00152546">
            <w:pPr>
              <w:pStyle w:val="TAH"/>
              <w:rPr>
                <w:rFonts w:cs="Arial"/>
                <w:b w:val="0"/>
                <w:color w:val="000000" w:themeColor="text1"/>
                <w:kern w:val="2"/>
                <w:vertAlign w:val="superscript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7F5A9E" w14:paraId="6DEEA0F7" w14:textId="77777777" w:rsidTr="006A6329">
        <w:trPr>
          <w:trHeight w:val="187"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2F8A" w14:textId="77777777" w:rsidR="007F5A9E" w:rsidRDefault="007F5A9E" w:rsidP="00152546">
            <w:pPr>
              <w:pStyle w:val="TAC"/>
            </w:pPr>
            <w:r w:rsidRPr="00DF276B">
              <w:rPr>
                <w:rFonts w:eastAsia="맑은 고딕"/>
              </w:rPr>
              <w:t>DC_</w:t>
            </w:r>
            <w:r>
              <w:rPr>
                <w:rFonts w:eastAsia="맑은 고딕"/>
              </w:rPr>
              <w:t>7</w:t>
            </w:r>
            <w:r w:rsidRPr="00DF276B">
              <w:rPr>
                <w:rFonts w:eastAsia="맑은 고딕"/>
              </w:rPr>
              <w:t>_n</w:t>
            </w:r>
            <w:r>
              <w:rPr>
                <w:rFonts w:eastAsia="맑은 고딕"/>
              </w:rPr>
              <w:t>71</w:t>
            </w:r>
            <w:r w:rsidRPr="00DF276B">
              <w:rPr>
                <w:rFonts w:eastAsia="맑은 고딕"/>
              </w:rPr>
              <w:t>-n77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6241" w14:textId="77777777" w:rsidR="007F5A9E" w:rsidRPr="00377601" w:rsidRDefault="007F5A9E" w:rsidP="0015254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1607" w14:textId="77777777" w:rsidR="007F5A9E" w:rsidRDefault="007F5A9E" w:rsidP="0015254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F026" w14:textId="77777777" w:rsidR="007F5A9E" w:rsidRDefault="007F5A9E" w:rsidP="0015254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7F5A9E" w14:paraId="4D550574" w14:textId="77777777" w:rsidTr="00152546">
        <w:trPr>
          <w:trHeight w:val="187"/>
          <w:jc w:val="center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28A6" w14:textId="77777777" w:rsidR="007F5A9E" w:rsidRDefault="007F5A9E" w:rsidP="0015254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7:</w:t>
            </w:r>
            <w:r>
              <w:rPr>
                <w:rFonts w:ascii="Arial" w:hAnsi="Arial" w:cs="Arial"/>
                <w:sz w:val="18"/>
              </w:rPr>
              <w:tab/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45FE7180" w14:textId="77777777" w:rsidR="007F5A9E" w:rsidRDefault="007F5A9E" w:rsidP="00152546">
            <w:pPr>
              <w:keepNext/>
              <w:keepLines/>
              <w:spacing w:after="0"/>
              <w:ind w:left="851" w:hanging="851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DC_5_(n)12 the band order from left to right is 5, 12 and n12.</w:t>
            </w:r>
          </w:p>
        </w:tc>
      </w:tr>
    </w:tbl>
    <w:p w14:paraId="51BF17B2" w14:textId="77777777" w:rsidR="007F5A9E" w:rsidRPr="00C11F06" w:rsidRDefault="007F5A9E" w:rsidP="007F5A9E">
      <w:pPr>
        <w:rPr>
          <w:lang w:val="en-US" w:eastAsia="zh-CN"/>
        </w:rPr>
      </w:pPr>
    </w:p>
    <w:p w14:paraId="2AFCD85D" w14:textId="7421D580" w:rsidR="007F5A9E" w:rsidRDefault="007F5A9E" w:rsidP="007F5A9E">
      <w:pPr>
        <w:pStyle w:val="3"/>
      </w:pPr>
      <w:bookmarkStart w:id="499" w:name="_Toc135927860"/>
      <w:r>
        <w:rPr>
          <w:rFonts w:hint="eastAsia"/>
        </w:rPr>
        <w:t>6.45</w:t>
      </w:r>
      <w:r w:rsidRPr="000558E4">
        <w:rPr>
          <w:rFonts w:hint="eastAsia"/>
        </w:rPr>
        <w:t>.</w:t>
      </w:r>
      <w:r>
        <w:t>5</w:t>
      </w:r>
      <w:r w:rsidRPr="000558E4">
        <w:tab/>
      </w:r>
      <w:r w:rsidRPr="009F41A3">
        <w:rPr>
          <w:lang w:val="en-US" w:eastAsia="zh-CN"/>
        </w:rPr>
        <w:t>MSD requirements</w:t>
      </w:r>
      <w:bookmarkEnd w:id="499"/>
    </w:p>
    <w:p w14:paraId="41053350" w14:textId="77777777" w:rsidR="007F5A9E" w:rsidRPr="000A2AB6" w:rsidRDefault="007F5A9E" w:rsidP="007F5A9E"/>
    <w:p w14:paraId="7F8E617F" w14:textId="34239DD9" w:rsidR="007F5A9E" w:rsidRDefault="007F5A9E" w:rsidP="006A6329">
      <w:r w:rsidRPr="00F31DF3">
        <w:t xml:space="preserve">Table </w:t>
      </w:r>
      <w:r>
        <w:rPr>
          <w:rFonts w:eastAsia="SimSun" w:hint="eastAsia"/>
        </w:rPr>
        <w:t>6.45.</w:t>
      </w:r>
      <w:r>
        <w:rPr>
          <w:rFonts w:eastAsia="SimSun"/>
        </w:rPr>
        <w:t>5</w:t>
      </w:r>
      <w:r>
        <w:rPr>
          <w:rFonts w:hint="eastAsia"/>
        </w:rPr>
        <w:t>-1</w:t>
      </w:r>
      <w:r w:rsidRPr="00F31DF3">
        <w:t xml:space="preserve"> lists</w:t>
      </w:r>
      <w:r w:rsidRPr="00F31DF3">
        <w:rPr>
          <w:rFonts w:hint="eastAsia"/>
        </w:rPr>
        <w:t xml:space="preserve"> </w:t>
      </w:r>
      <w:r w:rsidRPr="00F31DF3">
        <w:t xml:space="preserve">the </w:t>
      </w:r>
      <w:r w:rsidRPr="00F31DF3">
        <w:rPr>
          <w:rFonts w:hint="eastAsia"/>
        </w:rPr>
        <w:t>MSD required f</w:t>
      </w:r>
      <w:r w:rsidRPr="00F31DF3">
        <w:t xml:space="preserve">or the </w:t>
      </w:r>
      <w:r w:rsidRPr="00F31DF3">
        <w:rPr>
          <w:rFonts w:hint="eastAsia"/>
        </w:rPr>
        <w:t>dual connectivity</w:t>
      </w:r>
      <w:r w:rsidRPr="00F31DF3">
        <w:t xml:space="preserve"> configuration</w:t>
      </w:r>
      <w:r w:rsidRPr="00F31DF3">
        <w:rPr>
          <w:rFonts w:hint="eastAsia"/>
        </w:rPr>
        <w:t xml:space="preserve"> for the cases that IMD interference fall into the own 3</w:t>
      </w:r>
      <w:r w:rsidRPr="00F31DF3">
        <w:rPr>
          <w:rFonts w:hint="eastAsia"/>
          <w:vertAlign w:val="superscript"/>
        </w:rPr>
        <w:t>rd</w:t>
      </w:r>
      <w:r w:rsidRPr="00F31DF3">
        <w:rPr>
          <w:rFonts w:hint="eastAsia"/>
        </w:rPr>
        <w:t xml:space="preserve"> Rx frequency band. </w:t>
      </w:r>
      <w:r>
        <w:t xml:space="preserve">The MSD values for </w:t>
      </w:r>
      <w:r>
        <w:rPr>
          <w:rFonts w:eastAsia="SimSun"/>
          <w:lang w:eastAsia="zh-CN"/>
        </w:rPr>
        <w:t xml:space="preserve">CA_n7-n71-n77 </w:t>
      </w:r>
      <w:r>
        <w:t>are reused.</w:t>
      </w:r>
    </w:p>
    <w:p w14:paraId="143F3263" w14:textId="77777777" w:rsidR="007F5A9E" w:rsidRPr="00F31DF3" w:rsidRDefault="007F5A9E" w:rsidP="006A6329"/>
    <w:p w14:paraId="577CAD25" w14:textId="69EDBB39" w:rsidR="007F5A9E" w:rsidRPr="00A20126" w:rsidRDefault="007F5A9E" w:rsidP="007F5A9E">
      <w:pPr>
        <w:pStyle w:val="TH"/>
        <w:rPr>
          <w:rFonts w:cs="Arial"/>
        </w:rPr>
      </w:pPr>
      <w:r w:rsidRPr="00AC4AB0">
        <w:rPr>
          <w:rFonts w:cs="Arial"/>
        </w:rPr>
        <w:t xml:space="preserve">Table </w:t>
      </w:r>
      <w:r>
        <w:rPr>
          <w:rFonts w:cs="Arial"/>
        </w:rPr>
        <w:t>6.45</w:t>
      </w:r>
      <w:r w:rsidRPr="00A20126">
        <w:rPr>
          <w:rFonts w:cs="Arial"/>
        </w:rPr>
        <w:t>.</w:t>
      </w:r>
      <w:r>
        <w:rPr>
          <w:rFonts w:cs="Arial"/>
        </w:rPr>
        <w:t>5</w:t>
      </w:r>
      <w:r w:rsidRPr="00A20126">
        <w:rPr>
          <w:rFonts w:cs="Arial"/>
        </w:rPr>
        <w:t xml:space="preserve">-1: MSD for the </w:t>
      </w:r>
      <w:r>
        <w:rPr>
          <w:rFonts w:cs="Arial"/>
        </w:rPr>
        <w:t>DC</w:t>
      </w:r>
      <w:r w:rsidRPr="00A20126">
        <w:rPr>
          <w:rFonts w:cs="Arial"/>
        </w:rPr>
        <w:t xml:space="preserve"> configuration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 w:rsidR="007F5A9E" w14:paraId="7E6C1EC7" w14:textId="77777777" w:rsidTr="00152546">
        <w:trPr>
          <w:trHeight w:val="187"/>
          <w:jc w:val="center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5296" w14:textId="77777777" w:rsidR="007F5A9E" w:rsidRDefault="007F5A9E" w:rsidP="00152546">
            <w:pPr>
              <w:pStyle w:val="TAH"/>
            </w:pPr>
            <w:r>
              <w:t>NR or E-UTRA Band / Channel bandwidth / NRB / MSD</w:t>
            </w:r>
          </w:p>
        </w:tc>
      </w:tr>
      <w:tr w:rsidR="007F5A9E" w14:paraId="087280BE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B3C7" w14:textId="77777777" w:rsidR="007F5A9E" w:rsidRDefault="007F5A9E" w:rsidP="00152546">
            <w:pPr>
              <w:pStyle w:val="TAH"/>
            </w:pPr>
            <w:r>
              <w:t>EN-DC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9F5" w14:textId="77777777" w:rsidR="007F5A9E" w:rsidRDefault="007F5A9E" w:rsidP="00152546">
            <w:pPr>
              <w:pStyle w:val="TAH"/>
            </w:pPr>
            <w:r>
              <w:t>EUTRA / 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C7A" w14:textId="77777777" w:rsidR="007F5A9E" w:rsidRDefault="007F5A9E" w:rsidP="0015254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514E" w14:textId="77777777" w:rsidR="007F5A9E" w:rsidRDefault="007F5A9E" w:rsidP="0015254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0723" w14:textId="77777777" w:rsidR="007F5A9E" w:rsidRDefault="007F5A9E" w:rsidP="00152546">
            <w:pPr>
              <w:pStyle w:val="TAH"/>
            </w:pPr>
            <w:r>
              <w:t>UL</w:t>
            </w:r>
          </w:p>
          <w:p w14:paraId="3DAC8F79" w14:textId="77777777" w:rsidR="007F5A9E" w:rsidRDefault="007F5A9E" w:rsidP="0015254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2EB" w14:textId="77777777" w:rsidR="007F5A9E" w:rsidRDefault="007F5A9E" w:rsidP="0015254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F2AC" w14:textId="77777777" w:rsidR="007F5A9E" w:rsidRDefault="007F5A9E" w:rsidP="0015254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6708" w14:textId="77777777" w:rsidR="007F5A9E" w:rsidRDefault="007F5A9E" w:rsidP="00152546">
            <w:pPr>
              <w:pStyle w:val="TAH"/>
            </w:pPr>
            <w:r>
              <w:t>IMD order</w:t>
            </w:r>
          </w:p>
        </w:tc>
      </w:tr>
      <w:tr w:rsidR="007F5A9E" w14:paraId="2839F1A1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19C9E" w14:textId="77777777" w:rsidR="007F5A9E" w:rsidRDefault="007F5A9E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7026"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 w:rsidRPr="00AA7026"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</w:rPr>
              <w:t>71</w:t>
            </w:r>
            <w:r w:rsidRPr="00AA7026">
              <w:rPr>
                <w:rFonts w:ascii="Arial" w:hAnsi="Arial"/>
                <w:sz w:val="18"/>
              </w:rPr>
              <w:t xml:space="preserve">A-n77A </w:t>
            </w:r>
          </w:p>
          <w:p w14:paraId="3DA21797" w14:textId="77777777" w:rsidR="007F5A9E" w:rsidRDefault="007F5A9E" w:rsidP="00152546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CC8E" w14:textId="77777777" w:rsidR="007F5A9E" w:rsidRPr="00EF5447" w:rsidRDefault="007F5A9E" w:rsidP="0015254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F1C" w14:textId="77777777" w:rsidR="007F5A9E" w:rsidRDefault="007F5A9E" w:rsidP="00152546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en-US" w:eastAsia="ko-KR"/>
              </w:rPr>
              <w:t>2505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48F9" w14:textId="77777777" w:rsidR="007F5A9E" w:rsidRDefault="007F5A9E" w:rsidP="00152546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3F6A" w14:textId="77777777" w:rsidR="007F5A9E" w:rsidRDefault="007F5A9E" w:rsidP="00152546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9FDE" w14:textId="77777777" w:rsidR="007F5A9E" w:rsidRDefault="007F5A9E" w:rsidP="00152546">
            <w:pPr>
              <w:pStyle w:val="TAC"/>
            </w:pPr>
            <w:r>
              <w:rPr>
                <w:lang w:val="en-US" w:eastAsia="ko-KR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0A19" w14:textId="77777777" w:rsidR="007F5A9E" w:rsidRDefault="007F5A9E" w:rsidP="00152546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4410" w14:textId="77777777" w:rsidR="007F5A9E" w:rsidRPr="00EF5447" w:rsidRDefault="007F5A9E" w:rsidP="00152546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F5A9E" w14:paraId="5753E462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782D5" w14:textId="77777777" w:rsidR="007F5A9E" w:rsidRDefault="007F5A9E" w:rsidP="00152546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FAF3" w14:textId="77777777" w:rsidR="007F5A9E" w:rsidRPr="00EF5447" w:rsidRDefault="007F5A9E" w:rsidP="00152546">
            <w:pPr>
              <w:pStyle w:val="TAC"/>
              <w:rPr>
                <w:rFonts w:eastAsia="맑은 고딕"/>
                <w:lang w:eastAsia="ko-KR"/>
              </w:rPr>
            </w:pPr>
            <w:r w:rsidRPr="00D67279">
              <w:rPr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0063" w14:textId="77777777" w:rsidR="007F5A9E" w:rsidRDefault="007F5A9E" w:rsidP="00152546">
            <w:pPr>
              <w:pStyle w:val="TAC"/>
              <w:rPr>
                <w:rFonts w:cs="Arial"/>
                <w:lang w:eastAsia="ko-KR"/>
              </w:rPr>
            </w:pPr>
            <w:r>
              <w:t>666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B414" w14:textId="77777777" w:rsidR="007F5A9E" w:rsidRDefault="007F5A9E" w:rsidP="00152546">
            <w:pPr>
              <w:pStyle w:val="TAC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C24" w14:textId="77777777" w:rsidR="007F5A9E" w:rsidRDefault="007F5A9E" w:rsidP="00152546">
            <w:pPr>
              <w:pStyle w:val="TAC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F62" w14:textId="77777777" w:rsidR="007F5A9E" w:rsidRDefault="007F5A9E" w:rsidP="00152546">
            <w:pPr>
              <w:pStyle w:val="TAC"/>
            </w:pPr>
            <w:r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62F" w14:textId="77777777" w:rsidR="007F5A9E" w:rsidRDefault="007F5A9E" w:rsidP="00152546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BE8" w14:textId="77777777" w:rsidR="007F5A9E" w:rsidRPr="00EF5447" w:rsidRDefault="007F5A9E" w:rsidP="00152546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F5A9E" w14:paraId="672483B9" w14:textId="77777777" w:rsidTr="0015254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5C3E" w14:textId="77777777" w:rsidR="007F5A9E" w:rsidRDefault="007F5A9E" w:rsidP="00152546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8BCB" w14:textId="77777777" w:rsidR="007F5A9E" w:rsidRPr="00EF5447" w:rsidRDefault="007F5A9E" w:rsidP="00152546">
            <w:pPr>
              <w:pStyle w:val="TAC"/>
              <w:rPr>
                <w:rFonts w:eastAsia="맑은 고딕"/>
                <w:lang w:eastAsia="ko-KR"/>
              </w:rPr>
            </w:pPr>
            <w:r w:rsidRPr="00D67279"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958" w14:textId="77777777" w:rsidR="007F5A9E" w:rsidRDefault="007F5A9E" w:rsidP="00152546">
            <w:pPr>
              <w:pStyle w:val="TAC"/>
              <w:rPr>
                <w:rFonts w:cs="Arial"/>
                <w:lang w:eastAsia="ko-KR"/>
              </w:rPr>
            </w:pPr>
            <w:r>
              <w:t>3837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390" w14:textId="77777777" w:rsidR="007F5A9E" w:rsidRDefault="007F5A9E" w:rsidP="00152546">
            <w:pPr>
              <w:pStyle w:val="TAC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90C" w14:textId="77777777" w:rsidR="007F5A9E" w:rsidRDefault="007F5A9E" w:rsidP="00152546">
            <w:pPr>
              <w:pStyle w:val="TAC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441D" w14:textId="77777777" w:rsidR="007F5A9E" w:rsidRDefault="007F5A9E" w:rsidP="00152546">
            <w:pPr>
              <w:pStyle w:val="TAC"/>
            </w:pPr>
            <w:r>
              <w:t>3837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5D0" w14:textId="77777777" w:rsidR="007F5A9E" w:rsidRDefault="007F5A9E" w:rsidP="00152546">
            <w:pPr>
              <w:pStyle w:val="TAC"/>
              <w:rPr>
                <w:rFonts w:cs="Arial"/>
              </w:rPr>
            </w:pPr>
            <w:r>
              <w:t>16.0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7E8" w14:textId="77777777" w:rsidR="007F5A9E" w:rsidRPr="00EF5447" w:rsidRDefault="007F5A9E" w:rsidP="00152546">
            <w:pPr>
              <w:pStyle w:val="TAC"/>
              <w:rPr>
                <w:rFonts w:eastAsia="맑은 고딕"/>
                <w:kern w:val="2"/>
                <w:szCs w:val="24"/>
                <w:lang w:eastAsia="ko-KR"/>
              </w:rPr>
            </w:pPr>
            <w:r>
              <w:t>IMD3</w:t>
            </w:r>
          </w:p>
        </w:tc>
      </w:tr>
    </w:tbl>
    <w:p w14:paraId="3B4003D3" w14:textId="77777777" w:rsidR="00550743" w:rsidRPr="001716A4" w:rsidRDefault="00550743" w:rsidP="006202E6">
      <w:pPr>
        <w:rPr>
          <w:rFonts w:eastAsia="DengXian"/>
          <w:lang w:val="en-US" w:eastAsia="zh-CN"/>
        </w:rPr>
      </w:pPr>
    </w:p>
    <w:p w14:paraId="1EC3C486" w14:textId="7FD08837" w:rsidR="00601196" w:rsidRDefault="00601196" w:rsidP="006C37D1">
      <w:pPr>
        <w:pStyle w:val="1"/>
      </w:pPr>
      <w:bookmarkStart w:id="500" w:name="_Toc22735916"/>
      <w:bookmarkStart w:id="501" w:name="_Toc26973161"/>
      <w:bookmarkStart w:id="502" w:name="_Toc47704271"/>
      <w:bookmarkStart w:id="503" w:name="_Toc120260797"/>
      <w:bookmarkStart w:id="504" w:name="_Toc135927861"/>
      <w:r>
        <w:t>7</w:t>
      </w:r>
      <w:r>
        <w:tab/>
      </w:r>
      <w:r w:rsidRPr="001825D8">
        <w:rPr>
          <w:lang w:eastAsia="zh-CN"/>
        </w:rPr>
        <w:t>D</w:t>
      </w:r>
      <w:r>
        <w:rPr>
          <w:lang w:eastAsia="zh-CN"/>
        </w:rPr>
        <w:t xml:space="preserve">ual </w:t>
      </w:r>
      <w:r w:rsidRPr="001825D8">
        <w:rPr>
          <w:lang w:eastAsia="zh-CN"/>
        </w:rPr>
        <w:t>C</w:t>
      </w:r>
      <w:r>
        <w:rPr>
          <w:lang w:eastAsia="zh-CN"/>
        </w:rPr>
        <w:t>onnectivity</w:t>
      </w:r>
      <w:r w:rsidRPr="001825D8">
        <w:rPr>
          <w:lang w:eastAsia="zh-CN"/>
        </w:rPr>
        <w:t xml:space="preserve"> band combination</w:t>
      </w:r>
      <w:r>
        <w:rPr>
          <w:lang w:eastAsia="zh-CN"/>
        </w:rPr>
        <w:t>s</w:t>
      </w:r>
      <w:r w:rsidRPr="001825D8">
        <w:rPr>
          <w:lang w:eastAsia="zh-CN"/>
        </w:rPr>
        <w:t xml:space="preserve"> of </w:t>
      </w:r>
      <w:r w:rsidRPr="006C37D1">
        <w:t>LTE 2 bands DL/1UL + NR 2 bands DL/1UL</w:t>
      </w:r>
      <w:r>
        <w:t>: Specific Band Combination Part</w:t>
      </w:r>
      <w:bookmarkEnd w:id="500"/>
      <w:bookmarkEnd w:id="501"/>
      <w:bookmarkEnd w:id="502"/>
      <w:bookmarkEnd w:id="503"/>
      <w:bookmarkEnd w:id="504"/>
    </w:p>
    <w:p w14:paraId="168BEF64" w14:textId="01A0402C" w:rsidR="00241C16" w:rsidRPr="00464490" w:rsidRDefault="00F52F16" w:rsidP="00147049">
      <w:pPr>
        <w:pStyle w:val="2"/>
        <w:rPr>
          <w:lang w:val="en-US" w:eastAsia="zh-TW"/>
        </w:rPr>
      </w:pPr>
      <w:bookmarkStart w:id="505" w:name="_Toc120260798"/>
      <w:bookmarkStart w:id="506" w:name="_Toc135927862"/>
      <w:r>
        <w:rPr>
          <w:lang w:eastAsia="zh-TW"/>
        </w:rPr>
        <w:t>7.1</w:t>
      </w:r>
      <w:r w:rsidR="00241C16">
        <w:rPr>
          <w:lang w:eastAsia="zh-TW"/>
        </w:rPr>
        <w:tab/>
        <w:t>DC_1-38_n28-n78</w:t>
      </w:r>
      <w:bookmarkEnd w:id="505"/>
      <w:bookmarkEnd w:id="506"/>
    </w:p>
    <w:p w14:paraId="116B9730" w14:textId="5B672EEA" w:rsidR="00241C16" w:rsidRPr="00F61207" w:rsidRDefault="00F52F16" w:rsidP="00147049">
      <w:pPr>
        <w:pStyle w:val="3"/>
        <w:rPr>
          <w:lang w:val="en-US" w:eastAsia="zh-CN"/>
        </w:rPr>
      </w:pPr>
      <w:bookmarkStart w:id="507" w:name="_Toc120260799"/>
      <w:bookmarkStart w:id="508" w:name="_Toc135927863"/>
      <w:r>
        <w:rPr>
          <w:lang w:val="en-US" w:eastAsia="zh-CN"/>
        </w:rPr>
        <w:t>7.1</w:t>
      </w:r>
      <w:r w:rsidR="00241C16" w:rsidRPr="00464490">
        <w:rPr>
          <w:lang w:val="en-US" w:eastAsia="zh-CN"/>
        </w:rPr>
        <w:t>.1</w:t>
      </w:r>
      <w:r w:rsidR="00241C16" w:rsidRPr="00464490">
        <w:rPr>
          <w:lang w:val="en-US" w:eastAsia="zh-CN"/>
        </w:rPr>
        <w:tab/>
      </w:r>
      <w:r w:rsidR="00241C16">
        <w:rPr>
          <w:lang w:val="en-US" w:eastAsia="zh-CN"/>
        </w:rPr>
        <w:t>Operating bands for DC</w:t>
      </w:r>
      <w:bookmarkEnd w:id="507"/>
      <w:bookmarkEnd w:id="508"/>
    </w:p>
    <w:p w14:paraId="6793C754" w14:textId="07AFA067" w:rsidR="00241C16" w:rsidRDefault="00241C16" w:rsidP="00241C16">
      <w:pPr>
        <w:pStyle w:val="TH"/>
        <w:rPr>
          <w:lang w:eastAsia="ja-JP"/>
        </w:rPr>
      </w:pPr>
      <w:r>
        <w:t xml:space="preserve">Table </w:t>
      </w:r>
      <w:r w:rsidR="00F52F16">
        <w:t>7.1</w:t>
      </w:r>
      <w:r>
        <w:rPr>
          <w:lang w:val="en-US"/>
        </w:rPr>
        <w:t>.1</w:t>
      </w:r>
      <w:r>
        <w:t xml:space="preserve">-1: LTE </w:t>
      </w:r>
      <w:r w:rsidR="00ED422D">
        <w:t>2</w:t>
      </w:r>
      <w:r>
        <w:t xml:space="preserve"> band</w:t>
      </w:r>
      <w:r w:rsidR="00ED422D">
        <w:t>s</w:t>
      </w:r>
      <w:r>
        <w:t xml:space="preserve">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241C16" w14:paraId="1AC73564" w14:textId="77777777" w:rsidTr="00241C1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D8E1" w14:textId="77777777" w:rsidR="00241C16" w:rsidRDefault="00241C16" w:rsidP="00241C1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F0C7" w14:textId="77777777" w:rsidR="00241C16" w:rsidRDefault="00241C16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FCF3F" w14:textId="77777777" w:rsidR="00241C16" w:rsidRDefault="00241C16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E6C45" w14:textId="77777777" w:rsidR="00241C16" w:rsidRDefault="00241C16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5861" w14:textId="77777777" w:rsidR="00241C16" w:rsidRDefault="00241C16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241C16" w14:paraId="2EE99F95" w14:textId="77777777" w:rsidTr="00241C1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00FC" w14:textId="77777777" w:rsidR="00241C16" w:rsidRDefault="00241C16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C493" w14:textId="77777777" w:rsidR="00241C16" w:rsidRDefault="00241C16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40D00" w14:textId="77777777" w:rsidR="00241C16" w:rsidRDefault="00241C16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38B6B" w14:textId="77777777" w:rsidR="00241C16" w:rsidRDefault="00241C16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8095" w14:textId="77777777" w:rsidR="00241C16" w:rsidRDefault="00241C16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241C16" w14:paraId="504667F5" w14:textId="77777777" w:rsidTr="00241C1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ED98" w14:textId="77777777" w:rsidR="00241C16" w:rsidRDefault="00241C16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D196" w14:textId="77777777" w:rsidR="00241C16" w:rsidRDefault="00241C16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3A83" w14:textId="77777777" w:rsidR="00241C16" w:rsidRDefault="00241C16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9751" w14:textId="77777777" w:rsidR="00241C16" w:rsidRDefault="00241C16" w:rsidP="00241C1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F590" w14:textId="77777777" w:rsidR="00241C16" w:rsidRDefault="00241C16" w:rsidP="00241C1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241C16" w14:paraId="51EF863E" w14:textId="77777777" w:rsidTr="00241C1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F0942" w14:textId="77777777" w:rsidR="00241C16" w:rsidRDefault="00241C16" w:rsidP="00241C16">
            <w:pPr>
              <w:pStyle w:val="TAC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lastRenderedPageBreak/>
              <w:t>DC_1-38_n28-n78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E7FE" w14:textId="77777777" w:rsidR="00241C16" w:rsidRPr="00A76781" w:rsidRDefault="00241C16" w:rsidP="00241C1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CBE6" w14:textId="77777777" w:rsidR="00241C16" w:rsidRDefault="00241C16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FB1E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6918" w14:textId="77777777" w:rsidR="00241C16" w:rsidRDefault="00241C16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8439" w14:textId="77777777" w:rsidR="00241C16" w:rsidRDefault="00241C16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2110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BFC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675D" w14:textId="77777777" w:rsidR="00241C16" w:rsidRDefault="00241C16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2170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515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241C16" w14:paraId="2F5A00E8" w14:textId="77777777" w:rsidTr="00241C16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DDA87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5D5C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770E" w14:textId="77777777" w:rsidR="00241C16" w:rsidRDefault="00241C16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0563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94BC" w14:textId="77777777" w:rsidR="00241C16" w:rsidRDefault="00241C16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CE1C" w14:textId="77777777" w:rsidR="00241C16" w:rsidRDefault="00241C16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CB88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058F" w14:textId="77777777" w:rsidR="00241C16" w:rsidRDefault="00241C16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2107" w14:textId="77777777" w:rsidR="00241C16" w:rsidRDefault="00241C16" w:rsidP="00241C1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  <w:tr w:rsidR="00241C16" w14:paraId="5D1B6462" w14:textId="77777777" w:rsidTr="00241C16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18552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67BE" w14:textId="77777777" w:rsidR="00241C16" w:rsidRPr="00A76781" w:rsidRDefault="00241C16" w:rsidP="00241C1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AC68" w14:textId="77777777" w:rsidR="00241C16" w:rsidRDefault="00241C16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703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D716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67DF" w14:textId="77777777" w:rsidR="00241C16" w:rsidRDefault="00241C16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748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99AB" w14:textId="77777777" w:rsidR="00241C16" w:rsidRDefault="00241C16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758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3625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218C" w14:textId="77777777" w:rsidR="00241C16" w:rsidRDefault="00241C16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803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FE94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241C16" w14:paraId="1A91D8C2" w14:textId="77777777" w:rsidTr="00241C16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DDBD" w14:textId="77777777" w:rsidR="00241C16" w:rsidRDefault="00241C16" w:rsidP="00241C16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8934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7F50" w14:textId="77777777" w:rsidR="00241C16" w:rsidRDefault="00241C16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D770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A015" w14:textId="77777777" w:rsidR="00241C16" w:rsidRDefault="00241C16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088B" w14:textId="77777777" w:rsidR="00241C16" w:rsidRDefault="00241C16" w:rsidP="00241C1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77D7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478D" w14:textId="77777777" w:rsidR="00241C16" w:rsidRDefault="00241C16" w:rsidP="00241C1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BAE6" w14:textId="77777777" w:rsidR="00241C16" w:rsidRDefault="00241C16" w:rsidP="00241C1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34C6B338" w14:textId="77777777" w:rsidR="00F52F16" w:rsidRDefault="00F52F16" w:rsidP="004F40B7"/>
    <w:p w14:paraId="68353DBA" w14:textId="77A94909" w:rsidR="00241C16" w:rsidRDefault="00241C16" w:rsidP="00241C16">
      <w:pPr>
        <w:pStyle w:val="TH"/>
      </w:pPr>
      <w:r>
        <w:t xml:space="preserve">Table </w:t>
      </w:r>
      <w:r w:rsidR="00F52F16">
        <w:t>7.1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 w:rsidR="00ED422D"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41C16" w:rsidRPr="00877CC8" w14:paraId="49E2149C" w14:textId="77777777" w:rsidTr="00241C1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EBB3" w14:textId="77777777" w:rsidR="00241C16" w:rsidRPr="00877CC8" w:rsidRDefault="00241C16" w:rsidP="004F40B7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289817C8" w14:textId="77777777" w:rsidR="00241C16" w:rsidRPr="00877CC8" w:rsidRDefault="00241C16" w:rsidP="004F40B7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20C1" w14:textId="77777777" w:rsidR="00241C16" w:rsidRPr="00877CC8" w:rsidRDefault="00241C16" w:rsidP="004F40B7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245688CC" w14:textId="77777777" w:rsidR="00241C16" w:rsidRPr="00877CC8" w:rsidRDefault="00241C16" w:rsidP="004F40B7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26CAB72E" w14:textId="77777777" w:rsidR="00241C16" w:rsidRPr="00877CC8" w:rsidRDefault="00241C16" w:rsidP="004F40B7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241C16" w:rsidRPr="00877CC8" w14:paraId="0C2F3927" w14:textId="77777777" w:rsidTr="00241C1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3D87A8" w14:textId="77777777" w:rsidR="00241C16" w:rsidRPr="00877CC8" w:rsidRDefault="00241C16" w:rsidP="004F40B7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1A-</w:t>
            </w:r>
            <w:r w:rsidRPr="00EC24FB">
              <w:rPr>
                <w:lang w:eastAsia="fi-FI"/>
              </w:rPr>
              <w:t>38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_n28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-n78</w:t>
            </w:r>
            <w:r>
              <w:rPr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97C" w14:textId="77777777" w:rsidR="00241C16" w:rsidRPr="00877CC8" w:rsidRDefault="00241C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35CF0F64" w14:textId="77777777" w:rsidR="00241C16" w:rsidRDefault="00241C16" w:rsidP="004F40B7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638E5065" w14:textId="77777777" w:rsidR="00241C16" w:rsidRPr="00877CC8" w:rsidRDefault="00241C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38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65AF2BC6" w14:textId="77777777" w:rsidR="00241C16" w:rsidRPr="00877CC8" w:rsidRDefault="00241C16" w:rsidP="004F40B7">
            <w:pPr>
              <w:pStyle w:val="TAC"/>
            </w:pPr>
            <w:r w:rsidRPr="00877CC8">
              <w:t>DC_3</w:t>
            </w:r>
            <w:r>
              <w:t>8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</w:tbl>
    <w:p w14:paraId="0AB04811" w14:textId="77777777" w:rsidR="00241C16" w:rsidRPr="00EC24FB" w:rsidRDefault="00241C16" w:rsidP="00241C16"/>
    <w:p w14:paraId="27C95ED0" w14:textId="0C52E12B" w:rsidR="00241C16" w:rsidRPr="00F61207" w:rsidRDefault="00F52F16" w:rsidP="00147049">
      <w:pPr>
        <w:pStyle w:val="3"/>
        <w:rPr>
          <w:lang w:val="en-US" w:eastAsia="zh-CN"/>
        </w:rPr>
      </w:pPr>
      <w:bookmarkStart w:id="509" w:name="_Toc120260800"/>
      <w:bookmarkStart w:id="510" w:name="_Toc135927864"/>
      <w:r>
        <w:rPr>
          <w:lang w:val="en-US" w:eastAsia="zh-CN"/>
        </w:rPr>
        <w:t>7.1</w:t>
      </w:r>
      <w:r w:rsidR="00241C16" w:rsidRPr="00464490">
        <w:rPr>
          <w:lang w:val="en-US" w:eastAsia="zh-CN"/>
        </w:rPr>
        <w:t>.2</w:t>
      </w:r>
      <w:r w:rsidR="00241C16" w:rsidRPr="00464490">
        <w:rPr>
          <w:lang w:val="en-US" w:eastAsia="zh-CN"/>
        </w:rPr>
        <w:tab/>
      </w:r>
      <w:r w:rsidR="00241C16">
        <w:rPr>
          <w:lang w:val="en-US" w:eastAsia="zh-CN"/>
        </w:rPr>
        <w:t>Configuration for DC</w:t>
      </w:r>
      <w:bookmarkEnd w:id="509"/>
      <w:bookmarkEnd w:id="510"/>
    </w:p>
    <w:p w14:paraId="73471299" w14:textId="3463D242" w:rsidR="00241C16" w:rsidRDefault="00241C16" w:rsidP="00241C16">
      <w:pPr>
        <w:pStyle w:val="TH"/>
        <w:rPr>
          <w:rFonts w:eastAsia="Yu Mincho"/>
          <w:sz w:val="28"/>
          <w:szCs w:val="28"/>
          <w:lang w:eastAsia="ja-JP"/>
        </w:rPr>
      </w:pPr>
      <w:r>
        <w:t xml:space="preserve">Table </w:t>
      </w:r>
      <w:r w:rsidR="00F52F16">
        <w:t>7.1</w:t>
      </w:r>
      <w:r>
        <w:rPr>
          <w:lang w:val="en-US"/>
        </w:rPr>
        <w:t>.2</w:t>
      </w:r>
      <w:r>
        <w:t xml:space="preserve">-1: Supported bandwidths per DC band combination of LTE </w:t>
      </w:r>
      <w:r w:rsidR="00ED422D">
        <w:t>2</w:t>
      </w:r>
      <w:r>
        <w:t>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241C16" w14:paraId="06B5B95F" w14:textId="77777777" w:rsidTr="00241C1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6AE6" w14:textId="77777777" w:rsidR="00241C16" w:rsidRDefault="00241C16" w:rsidP="00241C1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C203" w14:textId="77777777" w:rsidR="00241C16" w:rsidRDefault="00241C16" w:rsidP="004F40B7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241C16" w14:paraId="647D5E4E" w14:textId="77777777" w:rsidTr="00241C1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218B" w14:textId="77777777" w:rsidR="00241C16" w:rsidRDefault="00241C16" w:rsidP="004F40B7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9587" w14:textId="77777777" w:rsidR="00241C16" w:rsidRDefault="00241C16" w:rsidP="004F40B7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598C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32CD3337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9947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012EF989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ADDA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474536B3" w14:textId="77777777" w:rsidR="00241C16" w:rsidRDefault="00241C16" w:rsidP="004F40B7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4056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32C10387" w14:textId="77777777" w:rsidR="00241C16" w:rsidRDefault="00241C16" w:rsidP="004F40B7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152E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718655F5" w14:textId="77777777" w:rsidR="00241C16" w:rsidRDefault="00241C16" w:rsidP="004F40B7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8673" w14:textId="77777777" w:rsidR="00241C16" w:rsidRDefault="00241C16" w:rsidP="004F40B7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B9BB" w14:textId="77777777" w:rsidR="00241C16" w:rsidRDefault="00241C16" w:rsidP="004F40B7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E724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5BBB305C" w14:textId="77777777" w:rsidR="00241C16" w:rsidRDefault="00241C16" w:rsidP="004F40B7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22EC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72B787FB" w14:textId="77777777" w:rsidR="00241C16" w:rsidRDefault="00241C16" w:rsidP="004F40B7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96A2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46E76E70" w14:textId="77777777" w:rsidR="00241C16" w:rsidRDefault="00241C16" w:rsidP="004F40B7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9142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73C57142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DA79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4E484A91" w14:textId="77777777" w:rsidR="00241C16" w:rsidRDefault="00241C16" w:rsidP="004F40B7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8B32" w14:textId="77777777" w:rsidR="00241C16" w:rsidRDefault="00241C16" w:rsidP="004F40B7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D3EF" w14:textId="77777777" w:rsidR="00241C16" w:rsidRDefault="00241C16" w:rsidP="004F40B7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3856" w14:textId="77777777" w:rsidR="00241C16" w:rsidRDefault="00241C16" w:rsidP="004F40B7">
            <w:pPr>
              <w:pStyle w:val="TAH"/>
            </w:pPr>
            <w:r>
              <w:t>Maximum aggregated bandwidth</w:t>
            </w:r>
          </w:p>
          <w:p w14:paraId="47BE2424" w14:textId="77777777" w:rsidR="00241C16" w:rsidRDefault="00241C16" w:rsidP="004F40B7">
            <w:pPr>
              <w:pStyle w:val="TAH"/>
            </w:pPr>
            <w:r>
              <w:t>[MHz]</w:t>
            </w:r>
          </w:p>
        </w:tc>
      </w:tr>
      <w:tr w:rsidR="00241C16" w14:paraId="3992E1DF" w14:textId="77777777" w:rsidTr="00241C1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7BF63" w14:textId="77777777" w:rsidR="00241C16" w:rsidRPr="0095706B" w:rsidRDefault="00241C16" w:rsidP="004F40B7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1A-38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2</w:t>
            </w:r>
            <w:r w:rsidRPr="0095706B">
              <w:rPr>
                <w:lang w:eastAsia="zh-TW"/>
              </w:rPr>
              <w:t>8A-n7</w:t>
            </w:r>
            <w:r>
              <w:rPr>
                <w:lang w:eastAsia="zh-TW"/>
              </w:rPr>
              <w:t>8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05C5" w14:textId="77777777" w:rsidR="00241C16" w:rsidRPr="00ED00EE" w:rsidRDefault="00241C16" w:rsidP="004F40B7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1104" w14:textId="77777777" w:rsidR="00241C16" w:rsidRPr="00ED00EE" w:rsidRDefault="00241C16" w:rsidP="004F40B7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DA4" w14:textId="77777777" w:rsidR="00241C16" w:rsidRDefault="00241C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0657" w14:textId="77777777" w:rsidR="00241C16" w:rsidRDefault="00241C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28AC" w14:textId="77777777" w:rsidR="00241C16" w:rsidRDefault="00241C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2C11" w14:textId="77777777" w:rsidR="00241C16" w:rsidRDefault="00241C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835C" w14:textId="77777777" w:rsidR="00241C16" w:rsidRDefault="00241C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2B92" w14:textId="77777777" w:rsidR="00241C16" w:rsidRDefault="00241C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875D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B00E" w14:textId="77777777" w:rsidR="00241C16" w:rsidRDefault="00241C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EE8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C402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3F85" w14:textId="77777777" w:rsidR="00241C16" w:rsidRDefault="00241C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8D08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6332" w14:textId="77777777" w:rsidR="00241C16" w:rsidRDefault="00241C16" w:rsidP="004F40B7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A2F3B" w14:textId="77777777" w:rsidR="00241C16" w:rsidRDefault="00241C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170</w:t>
            </w:r>
          </w:p>
        </w:tc>
      </w:tr>
      <w:tr w:rsidR="00241C16" w14:paraId="3EBAE1D7" w14:textId="77777777" w:rsidTr="00241C1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FF004" w14:textId="77777777" w:rsidR="00241C16" w:rsidRDefault="00241C16" w:rsidP="004F40B7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B8A5" w14:textId="77777777" w:rsidR="00241C16" w:rsidRDefault="00241C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810F" w14:textId="77777777" w:rsidR="00241C16" w:rsidRDefault="00241C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049A" w14:textId="77777777" w:rsidR="00241C16" w:rsidRDefault="00241C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4DDA" w14:textId="77777777" w:rsidR="00241C16" w:rsidRDefault="00241C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9018" w14:textId="77777777" w:rsidR="00241C16" w:rsidRDefault="00241C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1C7" w14:textId="77777777" w:rsidR="00241C16" w:rsidRDefault="00241C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D697" w14:textId="77777777" w:rsidR="00241C16" w:rsidRDefault="00241C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AA4" w14:textId="77777777" w:rsidR="00241C16" w:rsidRDefault="00241C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92F9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BCA" w14:textId="77777777" w:rsidR="00241C16" w:rsidRDefault="00241C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8C5A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159C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F55C" w14:textId="77777777" w:rsidR="00241C16" w:rsidRDefault="00241C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B5A5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5216" w14:textId="77777777" w:rsidR="00241C16" w:rsidRDefault="00241C16" w:rsidP="004F40B7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0D2FC" w14:textId="77777777" w:rsidR="00241C16" w:rsidRDefault="00241C16" w:rsidP="00241C1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41C16" w14:paraId="23709594" w14:textId="77777777" w:rsidTr="00241C1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6DC35" w14:textId="77777777" w:rsidR="00241C16" w:rsidRDefault="00241C16" w:rsidP="004F40B7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B4B2" w14:textId="77777777" w:rsidR="00241C16" w:rsidRDefault="00241C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E987" w14:textId="77777777" w:rsidR="00241C16" w:rsidRDefault="00241C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CA38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88A8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655B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231B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B4D9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D45A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73B6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E011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A293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B64D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53BB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09C5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66E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697F7" w14:textId="77777777" w:rsidR="00241C16" w:rsidRDefault="00241C16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41C16" w14:paraId="5CE566FE" w14:textId="77777777" w:rsidTr="00241C1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7271B" w14:textId="77777777" w:rsidR="00241C16" w:rsidRDefault="00241C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1691" w14:textId="77777777" w:rsidR="00241C16" w:rsidRDefault="00241C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97C3" w14:textId="77777777" w:rsidR="00241C16" w:rsidRDefault="00241C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A92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FEDC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265F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EC4B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D4BC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01D1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A0BE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6F7E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FFC7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4851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08CB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2485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4D0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408E1" w14:textId="77777777" w:rsidR="00241C16" w:rsidRDefault="00241C16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41C16" w14:paraId="42754C49" w14:textId="77777777" w:rsidTr="00241C1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D1482" w14:textId="77777777" w:rsidR="00241C16" w:rsidRDefault="00241C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B131" w14:textId="77777777" w:rsidR="00241C16" w:rsidRDefault="00241C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8934" w14:textId="77777777" w:rsidR="00241C16" w:rsidRDefault="00241C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7904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6238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0166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DB2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5C84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E5EE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BB38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26E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6CB1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AE1F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C3B6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FF0D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58B6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8006E" w14:textId="77777777" w:rsidR="00241C16" w:rsidRDefault="00241C16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41C16" w14:paraId="525CCBE8" w14:textId="77777777" w:rsidTr="00241C1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C5B92" w14:textId="77777777" w:rsidR="00241C16" w:rsidRDefault="00241C16" w:rsidP="004F40B7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BBB7" w14:textId="77777777" w:rsidR="00241C16" w:rsidRDefault="00241C16" w:rsidP="004F40B7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46D9" w14:textId="77777777" w:rsidR="00241C16" w:rsidRDefault="00241C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E47" w14:textId="77777777" w:rsidR="00241C16" w:rsidRDefault="00241C16" w:rsidP="004F40B7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9E9F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EF69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6B15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F099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140C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CA82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8EE7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E2A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20D3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2A3F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ACCC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D5F8" w14:textId="77777777" w:rsidR="00241C16" w:rsidRPr="00E04269" w:rsidRDefault="00241C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F45FE" w14:textId="77777777" w:rsidR="00241C16" w:rsidRDefault="00241C16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41C16" w14:paraId="14344EF5" w14:textId="77777777" w:rsidTr="00241C1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76AAF" w14:textId="77777777" w:rsidR="00241C16" w:rsidRDefault="00241C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8887" w14:textId="77777777" w:rsidR="00241C16" w:rsidRDefault="00241C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6B6C" w14:textId="77777777" w:rsidR="00241C16" w:rsidRDefault="00241C16" w:rsidP="004F40B7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F9E9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13CB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3CC4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C3B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A52F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B611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AA5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7825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F2DF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F6CD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139A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E1F8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DDEF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9D099" w14:textId="77777777" w:rsidR="00241C16" w:rsidRDefault="00241C16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41C16" w14:paraId="724099A2" w14:textId="77777777" w:rsidTr="00241C1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CA85" w14:textId="77777777" w:rsidR="00241C16" w:rsidRDefault="00241C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2F06" w14:textId="77777777" w:rsidR="00241C16" w:rsidRDefault="00241C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E9CC" w14:textId="77777777" w:rsidR="00241C16" w:rsidRDefault="00241C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141" w14:textId="77777777" w:rsidR="00241C16" w:rsidRDefault="00241C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8B6E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EA3B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929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4790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2598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2099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421C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EC50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7F1F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9BBC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3C1B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DC94" w14:textId="77777777" w:rsidR="00241C16" w:rsidRPr="001C0CC4" w:rsidRDefault="00241C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14DF" w14:textId="77777777" w:rsidR="00241C16" w:rsidRDefault="00241C16" w:rsidP="00241C1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3352C7E6" w14:textId="77777777" w:rsidR="00241C16" w:rsidRDefault="00241C16" w:rsidP="00241C16">
      <w:pPr>
        <w:rPr>
          <w:rFonts w:eastAsia="맑은 고딕"/>
          <w:lang w:eastAsia="ko-KR"/>
        </w:rPr>
      </w:pPr>
    </w:p>
    <w:p w14:paraId="09CB99B3" w14:textId="29F66972" w:rsidR="00241C16" w:rsidRDefault="00F52F16" w:rsidP="00147049">
      <w:pPr>
        <w:pStyle w:val="3"/>
        <w:rPr>
          <w:lang w:val="en-US" w:eastAsia="zh-CN"/>
        </w:rPr>
      </w:pPr>
      <w:bookmarkStart w:id="511" w:name="_Toc120260801"/>
      <w:bookmarkStart w:id="512" w:name="_Toc135927865"/>
      <w:r>
        <w:rPr>
          <w:lang w:val="en-US" w:eastAsia="zh-CN"/>
        </w:rPr>
        <w:t>7.1</w:t>
      </w:r>
      <w:r w:rsidR="00241C16" w:rsidRPr="00464490">
        <w:rPr>
          <w:lang w:val="en-US" w:eastAsia="zh-CN"/>
        </w:rPr>
        <w:t>.</w:t>
      </w:r>
      <w:r w:rsidR="00241C16">
        <w:rPr>
          <w:lang w:val="en-US" w:eastAsia="zh-CN"/>
        </w:rPr>
        <w:t>3</w:t>
      </w:r>
      <w:r w:rsidR="00241C16" w:rsidRPr="00464490">
        <w:rPr>
          <w:lang w:val="en-US" w:eastAsia="zh-CN"/>
        </w:rPr>
        <w:tab/>
        <w:t>∆T</w:t>
      </w:r>
      <w:r w:rsidR="00241C16" w:rsidRPr="00B94A68">
        <w:t>IB</w:t>
      </w:r>
      <w:r w:rsidR="00241C16" w:rsidRPr="00464490">
        <w:rPr>
          <w:lang w:val="en-US" w:eastAsia="zh-CN"/>
        </w:rPr>
        <w:t xml:space="preserve"> and ∆R</w:t>
      </w:r>
      <w:r w:rsidR="00241C16" w:rsidRPr="00B94A68">
        <w:t>IB</w:t>
      </w:r>
      <w:r w:rsidR="00241C16" w:rsidRPr="00464490">
        <w:rPr>
          <w:lang w:val="en-US" w:eastAsia="zh-CN"/>
        </w:rPr>
        <w:t xml:space="preserve"> values</w:t>
      </w:r>
      <w:bookmarkEnd w:id="511"/>
      <w:bookmarkEnd w:id="512"/>
    </w:p>
    <w:p w14:paraId="62D42504" w14:textId="77777777" w:rsidR="00241C16" w:rsidRPr="00B744F9" w:rsidRDefault="00241C16" w:rsidP="00241C16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DC_1-41_n28-n78,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7F9D051B" w14:textId="7A9EF741" w:rsidR="00241C16" w:rsidRDefault="00241C16" w:rsidP="00241C16">
      <w:pPr>
        <w:pStyle w:val="TH"/>
      </w:pPr>
      <w:r>
        <w:t xml:space="preserve">Table </w:t>
      </w:r>
      <w:r w:rsidR="00F52F16">
        <w:t>7.1</w:t>
      </w:r>
      <w:r>
        <w:rPr>
          <w:lang w:val="en-US"/>
        </w:rPr>
        <w:t>.3</w:t>
      </w:r>
      <w:r>
        <w:t>-1: ΔT</w:t>
      </w:r>
      <w:r>
        <w:rPr>
          <w:vertAlign w:val="subscript"/>
        </w:rPr>
        <w:t>IB,c</w:t>
      </w:r>
      <w:r>
        <w:t xml:space="preserve"> due to EN-DC(</w:t>
      </w:r>
      <w:r w:rsidR="00BB18D2">
        <w:t>four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ED422D" w:rsidRPr="00850262" w14:paraId="701A46AA" w14:textId="77777777" w:rsidTr="00ED422D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653D073B" w14:textId="77777777" w:rsidR="00ED422D" w:rsidRPr="00EF5447" w:rsidRDefault="00ED422D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714B481C" w14:textId="77777777" w:rsidR="00ED422D" w:rsidRPr="00850262" w:rsidRDefault="00ED422D" w:rsidP="00E902DB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D422D" w:rsidRPr="00DC3AC9" w14:paraId="37087A05" w14:textId="77777777" w:rsidTr="00ED422D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3B15E88F" w14:textId="77777777" w:rsidR="00ED422D" w:rsidRPr="00EF5447" w:rsidRDefault="00ED422D" w:rsidP="00E902DB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52879914" w14:textId="77777777" w:rsidR="00ED422D" w:rsidRPr="00DC3AC9" w:rsidRDefault="00ED422D" w:rsidP="00E902DB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ED422D" w:rsidRPr="00EF5447" w14:paraId="7D4C7B54" w14:textId="77777777" w:rsidTr="00ED422D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B3DDEEB" w14:textId="77777777" w:rsidR="00ED422D" w:rsidRPr="00EF5447" w:rsidRDefault="00ED422D" w:rsidP="00E902DB">
            <w:pPr>
              <w:pStyle w:val="TAC"/>
            </w:pPr>
            <w:r w:rsidRPr="00EF5447">
              <w:t>DC_1-3</w:t>
            </w:r>
            <w:r>
              <w:t>8</w:t>
            </w:r>
            <w:r w:rsidRPr="00EF5447">
              <w:t>_n</w:t>
            </w:r>
            <w:r>
              <w:t>28</w:t>
            </w:r>
            <w:r w:rsidRPr="00EF5447">
              <w:t>-n</w:t>
            </w:r>
            <w:r>
              <w:t>78</w:t>
            </w:r>
          </w:p>
        </w:tc>
        <w:tc>
          <w:tcPr>
            <w:tcW w:w="1417" w:type="dxa"/>
            <w:vAlign w:val="center"/>
          </w:tcPr>
          <w:p w14:paraId="6F9DB3B0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0.5</w:t>
            </w:r>
          </w:p>
        </w:tc>
        <w:tc>
          <w:tcPr>
            <w:tcW w:w="1418" w:type="dxa"/>
            <w:vAlign w:val="center"/>
          </w:tcPr>
          <w:p w14:paraId="10034A5F" w14:textId="77777777" w:rsidR="00ED422D" w:rsidRPr="00EF5447" w:rsidRDefault="00ED422D" w:rsidP="00E902DB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vAlign w:val="center"/>
          </w:tcPr>
          <w:p w14:paraId="6948D37C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 w:rsidRPr="00EF5447">
              <w:t>0</w:t>
            </w:r>
            <w:r w:rsidRPr="00EF5447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29E625FF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 w:rsidRPr="00EF5447">
              <w:t>0.</w:t>
            </w:r>
            <w:r w:rsidRPr="00EF5447">
              <w:rPr>
                <w:rFonts w:eastAsia="DengXian"/>
              </w:rPr>
              <w:t>8</w:t>
            </w:r>
          </w:p>
        </w:tc>
      </w:tr>
      <w:tr w:rsidR="00ED422D" w:rsidRPr="00DA6761" w14:paraId="6EEF626E" w14:textId="77777777" w:rsidTr="00ED422D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44198" w14:textId="77777777" w:rsidR="00ED422D" w:rsidRPr="000D7965" w:rsidRDefault="00ED422D" w:rsidP="000D7965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5BF55CA1" w14:textId="77777777" w:rsidR="00ED422D" w:rsidRPr="000D7965" w:rsidRDefault="00ED422D" w:rsidP="000D7965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4AD96387" w14:textId="77777777" w:rsidR="00241C16" w:rsidRPr="00ED422D" w:rsidRDefault="00241C16" w:rsidP="00241C16"/>
    <w:p w14:paraId="10CC195F" w14:textId="3F806170" w:rsidR="00241C16" w:rsidRDefault="00241C16" w:rsidP="004F40B7">
      <w:pPr>
        <w:pStyle w:val="TH"/>
      </w:pPr>
      <w:r>
        <w:lastRenderedPageBreak/>
        <w:t xml:space="preserve">Table </w:t>
      </w:r>
      <w:r w:rsidR="00F52F16">
        <w:t>7.1</w:t>
      </w:r>
      <w:r>
        <w:t>.3-2: ΔR</w:t>
      </w:r>
      <w:r w:rsidRPr="00B744F9">
        <w:rPr>
          <w:vertAlign w:val="subscript"/>
        </w:rPr>
        <w:t>IB,c</w:t>
      </w:r>
      <w:r>
        <w:t xml:space="preserve"> due to EN-DC (</w:t>
      </w:r>
      <w:r w:rsidR="00BB18D2">
        <w:t>four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ED422D" w:rsidRPr="00EF5447" w14:paraId="6C6B9A26" w14:textId="77777777" w:rsidTr="00ED422D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3A2020C2" w14:textId="77777777" w:rsidR="00ED422D" w:rsidRPr="00EF5447" w:rsidRDefault="00ED422D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7D958711" w14:textId="77777777" w:rsidR="00ED422D" w:rsidRPr="00EF5447" w:rsidRDefault="00ED422D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ED422D" w:rsidRPr="00EF5447" w14:paraId="4D886FF1" w14:textId="77777777" w:rsidTr="00ED422D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7705911F" w14:textId="77777777" w:rsidR="00ED422D" w:rsidRPr="00EF5447" w:rsidRDefault="00ED422D" w:rsidP="00E902DB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2B9D5311" w14:textId="77777777" w:rsidR="00ED422D" w:rsidRPr="00EF5447" w:rsidRDefault="00ED422D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D422D" w:rsidRPr="00EF5447" w14:paraId="185FB195" w14:textId="77777777" w:rsidTr="00ED422D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63B564F" w14:textId="77777777" w:rsidR="00ED422D" w:rsidRPr="00EF5447" w:rsidRDefault="00ED422D" w:rsidP="00E902DB">
            <w:pPr>
              <w:pStyle w:val="TAC"/>
            </w:pPr>
            <w:r w:rsidRPr="00EF5447">
              <w:rPr>
                <w:lang w:eastAsia="ko-KR"/>
              </w:rPr>
              <w:t>DC_1-3</w:t>
            </w:r>
            <w:r>
              <w:rPr>
                <w:lang w:eastAsia="ko-KR"/>
              </w:rPr>
              <w:t>8_n28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14:paraId="2D6ABB70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2A58E01" w14:textId="77777777" w:rsidR="00ED422D" w:rsidRPr="00EF5447" w:rsidRDefault="00ED422D" w:rsidP="00E902DB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03" w:type="dxa"/>
            <w:vAlign w:val="center"/>
          </w:tcPr>
          <w:p w14:paraId="54459FCB" w14:textId="77777777" w:rsidR="00ED422D" w:rsidRPr="00EF5447" w:rsidRDefault="00ED422D" w:rsidP="00E902DB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0E100A16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 w:rsidRPr="00EF5447">
              <w:rPr>
                <w:szCs w:val="18"/>
              </w:rPr>
              <w:t>0.5</w:t>
            </w:r>
          </w:p>
        </w:tc>
      </w:tr>
      <w:tr w:rsidR="00ED422D" w14:paraId="01307E8B" w14:textId="77777777" w:rsidTr="00ED422D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A2C4E76" w14:textId="77777777" w:rsidR="00ED422D" w:rsidRDefault="00ED422D" w:rsidP="000D7965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11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00CADA97" w14:textId="77777777" w:rsidR="00ED422D" w:rsidRDefault="00ED422D" w:rsidP="000D7965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2C491B8F" w14:textId="5EA5D997" w:rsidR="00601196" w:rsidRPr="00ED422D" w:rsidRDefault="00601196" w:rsidP="00601196"/>
    <w:p w14:paraId="6B142720" w14:textId="4D07F980" w:rsidR="00F52F16" w:rsidRPr="00464490" w:rsidRDefault="00F52F16" w:rsidP="00147049">
      <w:pPr>
        <w:pStyle w:val="2"/>
        <w:rPr>
          <w:lang w:val="en-US" w:eastAsia="zh-TW"/>
        </w:rPr>
      </w:pPr>
      <w:bookmarkStart w:id="513" w:name="_Toc120260802"/>
      <w:bookmarkStart w:id="514" w:name="_Toc135927866"/>
      <w:r>
        <w:rPr>
          <w:lang w:eastAsia="zh-TW"/>
        </w:rPr>
        <w:t>7.2</w:t>
      </w:r>
      <w:r>
        <w:rPr>
          <w:lang w:eastAsia="zh-TW"/>
        </w:rPr>
        <w:tab/>
        <w:t>DC_3-38_n28-n78</w:t>
      </w:r>
      <w:bookmarkEnd w:id="513"/>
      <w:bookmarkEnd w:id="514"/>
    </w:p>
    <w:p w14:paraId="7F2DD8DA" w14:textId="2FCFA806" w:rsidR="00F52F16" w:rsidRPr="00F61207" w:rsidRDefault="00F52F16" w:rsidP="00147049">
      <w:pPr>
        <w:pStyle w:val="3"/>
        <w:rPr>
          <w:lang w:val="en-US" w:eastAsia="zh-CN"/>
        </w:rPr>
      </w:pPr>
      <w:bookmarkStart w:id="515" w:name="_Toc120260803"/>
      <w:bookmarkStart w:id="516" w:name="_Toc135927867"/>
      <w:r>
        <w:rPr>
          <w:lang w:val="en-US" w:eastAsia="zh-CN"/>
        </w:rPr>
        <w:t>7.2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515"/>
      <w:bookmarkEnd w:id="516"/>
    </w:p>
    <w:p w14:paraId="1CE5287F" w14:textId="1795594B" w:rsidR="00F52F16" w:rsidRDefault="00F52F16" w:rsidP="00F52F16">
      <w:pPr>
        <w:pStyle w:val="TH"/>
        <w:rPr>
          <w:lang w:eastAsia="ja-JP"/>
        </w:rPr>
      </w:pPr>
      <w:r>
        <w:t>Table 7.2</w:t>
      </w:r>
      <w:r>
        <w:rPr>
          <w:lang w:val="en-US"/>
        </w:rPr>
        <w:t>.1</w:t>
      </w:r>
      <w:r>
        <w:t xml:space="preserve">-1: LTE </w:t>
      </w:r>
      <w:r w:rsidR="00ED422D">
        <w:t>2</w:t>
      </w:r>
      <w:r>
        <w:t xml:space="preserve"> band</w:t>
      </w:r>
      <w:r w:rsidR="00ED422D">
        <w:t>s</w:t>
      </w:r>
      <w:r>
        <w:t xml:space="preserve">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F52F16" w14:paraId="50DDAA9E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4902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A665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C5446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9C444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3F72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F52F16" w14:paraId="7E354EE2" w14:textId="77777777" w:rsidTr="00E1100D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3DB2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CEBF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639B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81291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15AC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F52F16" w14:paraId="64886C8C" w14:textId="77777777" w:rsidTr="00E1100D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276A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FC54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EECA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B823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012F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F52F16" w14:paraId="676EB032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91617" w14:textId="77777777" w:rsidR="00F52F16" w:rsidRDefault="00F52F16" w:rsidP="00E1100D">
            <w:pPr>
              <w:pStyle w:val="TAC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DC_3-38_n28-n78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6B63" w14:textId="77777777" w:rsidR="00F52F16" w:rsidRPr="00A76781" w:rsidRDefault="00F52F16" w:rsidP="00E1100D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988B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1710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F5B2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8868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1785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AFFB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1805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24D8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6BA2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1880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CE50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F52F16" w14:paraId="6B647597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A65E7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0C6F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DD09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6C85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2ABF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A1C0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1DB6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BC95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AECB" w14:textId="77777777" w:rsidR="00F52F16" w:rsidRDefault="00F52F16" w:rsidP="00E1100D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  <w:tr w:rsidR="00F52F16" w14:paraId="55E75877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00584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3C8C" w14:textId="77777777" w:rsidR="00F52F16" w:rsidRPr="00A76781" w:rsidRDefault="00F52F16" w:rsidP="00E1100D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850D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703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146B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3EC4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748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9C47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758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16AE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BE3E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803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30BC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F52F16" w14:paraId="541049C2" w14:textId="77777777" w:rsidTr="00E1100D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A19A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58A6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D1FD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B026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8876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C47F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2DBA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207F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7F82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590C43CF" w14:textId="77777777" w:rsidR="00F52F16" w:rsidRDefault="00F52F16" w:rsidP="004F40B7"/>
    <w:p w14:paraId="0FEA85C6" w14:textId="578F589A" w:rsidR="00F52F16" w:rsidRDefault="00F52F16" w:rsidP="00F52F16">
      <w:pPr>
        <w:pStyle w:val="TH"/>
      </w:pPr>
      <w:r>
        <w:t>Table 7.2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 w:rsidR="00ED422D"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52F16" w:rsidRPr="00877CC8" w14:paraId="61FFD365" w14:textId="77777777" w:rsidTr="00E1100D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BECB" w14:textId="77777777" w:rsidR="00F52F16" w:rsidRPr="00877CC8" w:rsidRDefault="00F52F16" w:rsidP="004F40B7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24163EA0" w14:textId="77777777" w:rsidR="00F52F16" w:rsidRPr="00877CC8" w:rsidRDefault="00F52F16" w:rsidP="004F40B7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18B" w14:textId="77777777" w:rsidR="00F52F16" w:rsidRPr="00877CC8" w:rsidRDefault="00F52F16" w:rsidP="004F40B7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6E78148F" w14:textId="77777777" w:rsidR="00F52F16" w:rsidRPr="00877CC8" w:rsidRDefault="00F52F16" w:rsidP="004F40B7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0FB9B274" w14:textId="77777777" w:rsidR="00F52F16" w:rsidRPr="00877CC8" w:rsidRDefault="00F52F16" w:rsidP="004F40B7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F52F16" w:rsidRPr="00877CC8" w14:paraId="6BF94799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DBFEE" w14:textId="77777777" w:rsidR="00F52F16" w:rsidRPr="00877CC8" w:rsidRDefault="00F52F16" w:rsidP="004F40B7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3A-</w:t>
            </w:r>
            <w:r w:rsidRPr="00EC24FB">
              <w:rPr>
                <w:lang w:eastAsia="fi-FI"/>
              </w:rPr>
              <w:t>38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_n28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-n78</w:t>
            </w:r>
            <w:r>
              <w:rPr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910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4BCC1F37" w14:textId="77777777" w:rsidR="00F52F16" w:rsidRDefault="00F52F16" w:rsidP="004F40B7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3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70D66A1A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38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6CB16193" w14:textId="77777777" w:rsidR="00F52F16" w:rsidRPr="00877CC8" w:rsidRDefault="00F52F16" w:rsidP="004F40B7">
            <w:pPr>
              <w:pStyle w:val="TAC"/>
            </w:pPr>
            <w:r w:rsidRPr="00877CC8">
              <w:t>DC_3</w:t>
            </w:r>
            <w:r>
              <w:t>8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  <w:tr w:rsidR="00F52F16" w:rsidRPr="00877CC8" w14:paraId="2E45F4DE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3CBAE2" w14:textId="77777777" w:rsidR="00F52F16" w:rsidRPr="00877CC8" w:rsidRDefault="00F52F16" w:rsidP="004F40B7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3C-</w:t>
            </w:r>
            <w:r w:rsidRPr="00EC24FB">
              <w:rPr>
                <w:lang w:eastAsia="fi-FI"/>
              </w:rPr>
              <w:t>38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_n28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-n78</w:t>
            </w:r>
            <w:r>
              <w:rPr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4526" w14:textId="77777777" w:rsidR="00F52F16" w:rsidRDefault="00F52F16" w:rsidP="004F40B7">
            <w:pPr>
              <w:pStyle w:val="TAC"/>
              <w:rPr>
                <w:lang w:eastAsia="fi-FI"/>
              </w:rPr>
            </w:pPr>
            <w:r w:rsidRPr="00877CC8">
              <w:rPr>
                <w:lang w:eastAsia="fi-FI"/>
              </w:rPr>
              <w:t>DC_</w:t>
            </w:r>
            <w:r>
              <w:t>3C</w:t>
            </w:r>
            <w:r w:rsidRPr="00877CC8">
              <w:t>_n</w:t>
            </w:r>
            <w:r>
              <w:t>78</w:t>
            </w:r>
            <w:r w:rsidRPr="00877CC8">
              <w:t>A</w:t>
            </w:r>
          </w:p>
          <w:p w14:paraId="719B7C7F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3A</w:t>
            </w:r>
            <w:r w:rsidRPr="00877CC8">
              <w:t>_n</w:t>
            </w:r>
            <w:r>
              <w:t>28</w:t>
            </w:r>
            <w:r w:rsidRPr="00877CC8">
              <w:t>A</w:t>
            </w:r>
          </w:p>
          <w:p w14:paraId="75040F17" w14:textId="77777777" w:rsidR="00F52F16" w:rsidRDefault="00F52F16" w:rsidP="004F40B7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3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37C3E868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38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71B7ABC7" w14:textId="77777777" w:rsidR="00F52F16" w:rsidRPr="00877CC8" w:rsidRDefault="00F52F16" w:rsidP="004F40B7">
            <w:pPr>
              <w:pStyle w:val="TAC"/>
            </w:pPr>
            <w:r w:rsidRPr="00877CC8">
              <w:t>DC_3</w:t>
            </w:r>
            <w:r>
              <w:t>8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</w:tbl>
    <w:p w14:paraId="4CCFC0FD" w14:textId="77777777" w:rsidR="00F52F16" w:rsidRPr="00EC24FB" w:rsidRDefault="00F52F16" w:rsidP="00F52F16"/>
    <w:p w14:paraId="592B89AB" w14:textId="5991A5BC" w:rsidR="00F52F16" w:rsidRPr="00F61207" w:rsidRDefault="00F52F16" w:rsidP="00147049">
      <w:pPr>
        <w:pStyle w:val="3"/>
        <w:rPr>
          <w:lang w:val="en-US" w:eastAsia="zh-CN"/>
        </w:rPr>
      </w:pPr>
      <w:bookmarkStart w:id="517" w:name="_Toc120260804"/>
      <w:bookmarkStart w:id="518" w:name="_Toc135927868"/>
      <w:r>
        <w:rPr>
          <w:lang w:val="en-US" w:eastAsia="zh-CN"/>
        </w:rPr>
        <w:t>7.2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Configuration for DC</w:t>
      </w:r>
      <w:bookmarkEnd w:id="517"/>
      <w:bookmarkEnd w:id="518"/>
    </w:p>
    <w:p w14:paraId="764D4434" w14:textId="3146FB4A" w:rsidR="00F52F16" w:rsidRDefault="00F52F16" w:rsidP="00F52F16">
      <w:pPr>
        <w:pStyle w:val="TH"/>
        <w:rPr>
          <w:rFonts w:eastAsia="Yu Mincho"/>
          <w:sz w:val="28"/>
          <w:szCs w:val="28"/>
          <w:lang w:eastAsia="ja-JP"/>
        </w:rPr>
      </w:pPr>
      <w:r>
        <w:t>Table 7.2</w:t>
      </w:r>
      <w:r>
        <w:rPr>
          <w:lang w:val="en-US"/>
        </w:rPr>
        <w:t>.2</w:t>
      </w:r>
      <w:r>
        <w:t xml:space="preserve">-1: Supported bandwidths per DC band combination of LTE </w:t>
      </w:r>
      <w:r w:rsidR="00ED422D">
        <w:t>2</w:t>
      </w:r>
      <w:r>
        <w:t>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F52F16" w14:paraId="527F9499" w14:textId="77777777" w:rsidTr="00E1100D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6BFD" w14:textId="77777777" w:rsidR="00F52F16" w:rsidRDefault="00F52F16" w:rsidP="00E1100D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8E5F" w14:textId="77777777" w:rsidR="00F52F16" w:rsidRDefault="00F52F16" w:rsidP="004F40B7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F52F16" w14:paraId="2CCAEC73" w14:textId="77777777" w:rsidTr="00E1100D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935E" w14:textId="77777777" w:rsidR="00F52F16" w:rsidRDefault="00F52F16" w:rsidP="004F40B7">
            <w:pPr>
              <w:pStyle w:val="TAH"/>
            </w:pPr>
            <w:r>
              <w:lastRenderedPageBreak/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3233" w14:textId="77777777" w:rsidR="00F52F16" w:rsidRDefault="00F52F16" w:rsidP="004F40B7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9914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4BFD8A34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C2FB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50640C12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F62B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30038B1E" w14:textId="77777777" w:rsidR="00F52F16" w:rsidRDefault="00F52F16" w:rsidP="004F40B7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B9EB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047532CF" w14:textId="77777777" w:rsidR="00F52F16" w:rsidRDefault="00F52F16" w:rsidP="004F40B7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D8C9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49CB6997" w14:textId="77777777" w:rsidR="00F52F16" w:rsidRDefault="00F52F16" w:rsidP="004F40B7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A624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7637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EC3A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60625B83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A6C1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7BD2FEBF" w14:textId="77777777" w:rsidR="00F52F16" w:rsidRDefault="00F52F16" w:rsidP="004F40B7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CDE9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237F4C79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75DA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17A7195E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F794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081AA6BC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3618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F3BF" w14:textId="77777777" w:rsidR="00F52F16" w:rsidRDefault="00F52F16" w:rsidP="004F40B7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D159" w14:textId="77777777" w:rsidR="00F52F16" w:rsidRDefault="00F52F16" w:rsidP="004F40B7">
            <w:pPr>
              <w:pStyle w:val="TAH"/>
            </w:pPr>
            <w:r>
              <w:t>Maximum aggregated bandwidth</w:t>
            </w:r>
          </w:p>
          <w:p w14:paraId="28D920C5" w14:textId="77777777" w:rsidR="00F52F16" w:rsidRDefault="00F52F16" w:rsidP="004F40B7">
            <w:pPr>
              <w:pStyle w:val="TAH"/>
            </w:pPr>
            <w:r>
              <w:t>[MHz]</w:t>
            </w:r>
          </w:p>
        </w:tc>
      </w:tr>
      <w:tr w:rsidR="00F52F16" w14:paraId="7332322F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DCB2B" w14:textId="77777777" w:rsidR="00F52F16" w:rsidRPr="0095706B" w:rsidRDefault="00F52F16" w:rsidP="004F40B7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3A-38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2</w:t>
            </w:r>
            <w:r w:rsidRPr="0095706B">
              <w:rPr>
                <w:lang w:eastAsia="zh-TW"/>
              </w:rPr>
              <w:t>8A-n7</w:t>
            </w:r>
            <w:r>
              <w:rPr>
                <w:lang w:eastAsia="zh-TW"/>
              </w:rPr>
              <w:t>8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3730" w14:textId="77777777" w:rsidR="00F52F16" w:rsidRPr="00ED00EE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554" w14:textId="77777777" w:rsidR="00F52F16" w:rsidRPr="00ED00EE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253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88E7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DC16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0D7C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318D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D075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D0FF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C530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AB2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CF6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9B3C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34F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057A" w14:textId="77777777" w:rsidR="00F52F16" w:rsidRDefault="00F52F16" w:rsidP="004F40B7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8F9C0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170</w:t>
            </w:r>
          </w:p>
        </w:tc>
      </w:tr>
      <w:tr w:rsidR="00F52F16" w14:paraId="6456F606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BC2371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9552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3A83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97A0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750B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F60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5CA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DE7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8064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3C04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4E6E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7CC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2BAD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5907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877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6C8B" w14:textId="77777777" w:rsidR="00F52F16" w:rsidRDefault="00F52F16" w:rsidP="004F40B7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3C5C4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7D875151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92DE7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DC13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80C6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E46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18C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EC8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D2A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69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F14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E00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4A3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88A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4251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05B9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846B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A3D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A86EE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27F3875F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7901A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2312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130C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A55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458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41B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B6E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FF2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91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F3F5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00D5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A48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7F6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6583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3D49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0C89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8B6A5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05CBDE4A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D2087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ACCA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A1BE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02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7E1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0D5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36B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28C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394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6B5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1A8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A2E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6D6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016E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9EC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DF15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FF522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14856317" w14:textId="77777777" w:rsidTr="00E1100D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1B748D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43DA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DB22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87E" w14:textId="77777777" w:rsidR="00F52F16" w:rsidRDefault="00F52F16" w:rsidP="004F40B7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FE6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8D1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4C6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C2D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820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6BE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78D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E13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50D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4CC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4E1D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9DBB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ED7B1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7D9864D3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72F43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093C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3238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5A5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805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5D2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8F0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710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509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A765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8EC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48C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FEB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5E5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2CF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AED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B116E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7F05FE53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0F7E0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24B7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603D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E33E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AE9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F3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7FD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506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305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914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836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7B2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641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5C3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B5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0DC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77952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4D9B921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AB78E" w14:textId="77777777" w:rsidR="00F52F16" w:rsidRDefault="00F52F16" w:rsidP="004F40B7">
            <w:pPr>
              <w:pStyle w:val="TAC"/>
            </w:pPr>
            <w:r w:rsidRPr="001D733D">
              <w:t>DC_3</w:t>
            </w:r>
            <w:r>
              <w:t>C</w:t>
            </w:r>
            <w:r w:rsidRPr="001D733D">
              <w:t>-38A_n28A-n78A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90BC" w14:textId="77777777" w:rsidR="00F52F16" w:rsidRPr="00E823CD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 w:rsidRPr="00E823CD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77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CA_3C Bandwidth Combination Set 0 in Table 5.6A.1-1</w:t>
            </w:r>
            <w:r>
              <w:rPr>
                <w:rFonts w:eastAsia="Yu Mincho"/>
              </w:rPr>
              <w:t xml:space="preserve"> from TS 36.101</w:t>
            </w: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65084" w14:textId="77777777" w:rsidR="00F52F16" w:rsidRPr="00E823CD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 w:rsidRPr="00E823CD">
              <w:rPr>
                <w:rFonts w:eastAsia="SimSun" w:hint="eastAsia"/>
                <w:lang w:eastAsia="zh-CN"/>
              </w:rPr>
              <w:t>1</w:t>
            </w:r>
            <w:r w:rsidRPr="00E823CD">
              <w:rPr>
                <w:rFonts w:eastAsia="SimSun"/>
                <w:lang w:eastAsia="zh-CN"/>
              </w:rPr>
              <w:t>90</w:t>
            </w:r>
          </w:p>
        </w:tc>
      </w:tr>
      <w:tr w:rsidR="00F52F16" w14:paraId="7C9E0428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0A11F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0C83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C6CC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4558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1483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3BD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AD96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289C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FB2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D680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C9A3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4396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55F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C39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40F7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F76E" w14:textId="77777777" w:rsidR="00F52F16" w:rsidRDefault="00F52F16" w:rsidP="004F40B7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41D8A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31E18377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2683E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5FA26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65A9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E6C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26B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7D85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29E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C9B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8DE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0DB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D8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7D4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45FC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BCC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667D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9A1D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DEFB4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216E2936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D331D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EB2EE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34AB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6A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E90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EC5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990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753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54C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777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DEE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397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D4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2FBE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B69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E9B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AAD11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1F192032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FD3C3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9CD5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BAB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8C9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2DE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02B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127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75F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764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E99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527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EFE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60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8834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05B0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FFC3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4B8F9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43822FB8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4DBAF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C80EC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7FE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EF9" w14:textId="77777777" w:rsidR="00F52F16" w:rsidRDefault="00F52F16" w:rsidP="004F40B7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D0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7F6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35D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E97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95C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D0C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169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96D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259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2AE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9896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A85B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E7A30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2D3576B1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D8D18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AC57C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F1F3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D132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1D7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4D5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118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B14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AC7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34B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F28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03F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6CF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A6E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13C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884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5A9F2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3C37C2B0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2C9B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1B03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20B9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2DB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A9B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C43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B59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525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2C6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250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982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665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E9D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FB0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1E0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D97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A6A5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</w:tbl>
    <w:p w14:paraId="42349D00" w14:textId="77777777" w:rsidR="00F52F16" w:rsidRDefault="00F52F16" w:rsidP="00CA785A">
      <w:pPr>
        <w:rPr>
          <w:rFonts w:eastAsia="맑은 고딕"/>
          <w:lang w:eastAsia="ko-KR"/>
        </w:rPr>
      </w:pPr>
    </w:p>
    <w:p w14:paraId="7777E948" w14:textId="4ED08E1C" w:rsidR="00F52F16" w:rsidRDefault="00F52F16" w:rsidP="00147049">
      <w:pPr>
        <w:pStyle w:val="3"/>
        <w:rPr>
          <w:lang w:val="en-US" w:eastAsia="zh-CN"/>
        </w:rPr>
      </w:pPr>
      <w:bookmarkStart w:id="519" w:name="_Toc120260805"/>
      <w:bookmarkStart w:id="520" w:name="_Toc135927869"/>
      <w:r>
        <w:rPr>
          <w:lang w:val="en-US" w:eastAsia="zh-CN"/>
        </w:rPr>
        <w:t>7.2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  <w:t>∆T</w:t>
      </w:r>
      <w:r w:rsidRPr="00B94A68">
        <w:t>IB</w:t>
      </w:r>
      <w:r w:rsidRPr="00464490">
        <w:rPr>
          <w:lang w:val="en-US" w:eastAsia="zh-CN"/>
        </w:rPr>
        <w:t xml:space="preserve"> and ∆R</w:t>
      </w:r>
      <w:r w:rsidRPr="00B94A68">
        <w:t>IB</w:t>
      </w:r>
      <w:r w:rsidRPr="00464490">
        <w:rPr>
          <w:lang w:val="en-US" w:eastAsia="zh-CN"/>
        </w:rPr>
        <w:t xml:space="preserve"> values</w:t>
      </w:r>
      <w:bookmarkEnd w:id="519"/>
      <w:bookmarkEnd w:id="520"/>
    </w:p>
    <w:p w14:paraId="4E3D58A8" w14:textId="77777777" w:rsidR="00F52F16" w:rsidRPr="00B744F9" w:rsidRDefault="00F52F16" w:rsidP="00F52F16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DC_3-41_n28-n78,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227EF548" w14:textId="20233535" w:rsidR="00F52F16" w:rsidRDefault="00F52F16" w:rsidP="00F52F16">
      <w:pPr>
        <w:pStyle w:val="TH"/>
      </w:pPr>
      <w:r>
        <w:t>Table 7.2</w:t>
      </w:r>
      <w:r>
        <w:rPr>
          <w:lang w:val="en-US"/>
        </w:rPr>
        <w:t>.3</w:t>
      </w:r>
      <w:r>
        <w:t>-1: ΔT</w:t>
      </w:r>
      <w:r>
        <w:rPr>
          <w:vertAlign w:val="subscript"/>
        </w:rPr>
        <w:t>IB,c</w:t>
      </w:r>
      <w:r>
        <w:t xml:space="preserve"> due to EN-DC(</w:t>
      </w:r>
      <w:r w:rsidR="00ED422D">
        <w:t>four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ED422D" w:rsidRPr="00850262" w14:paraId="2348B4EC" w14:textId="77777777" w:rsidTr="00ED422D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0FD12649" w14:textId="77777777" w:rsidR="00ED422D" w:rsidRPr="00EF5447" w:rsidRDefault="00ED422D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65B67238" w14:textId="77777777" w:rsidR="00ED422D" w:rsidRPr="00850262" w:rsidRDefault="00ED422D" w:rsidP="00E902DB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D422D" w:rsidRPr="00DC3AC9" w14:paraId="4D677EFD" w14:textId="77777777" w:rsidTr="00ED422D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37518EC3" w14:textId="77777777" w:rsidR="00ED422D" w:rsidRPr="00EF5447" w:rsidRDefault="00ED422D" w:rsidP="00E902DB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4EDE9E30" w14:textId="77777777" w:rsidR="00ED422D" w:rsidRPr="00DC3AC9" w:rsidRDefault="00ED422D" w:rsidP="00E902DB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ED422D" w:rsidRPr="00EF5447" w14:paraId="30AF2472" w14:textId="77777777" w:rsidTr="00ED422D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67F8ACD" w14:textId="77777777" w:rsidR="00ED422D" w:rsidRPr="00EF5447" w:rsidRDefault="00ED422D" w:rsidP="00E902DB">
            <w:pPr>
              <w:pStyle w:val="TAC"/>
            </w:pPr>
            <w:r>
              <w:t>DC_3</w:t>
            </w:r>
            <w:r w:rsidRPr="00EF5447">
              <w:t>-3</w:t>
            </w:r>
            <w:r>
              <w:t>8</w:t>
            </w:r>
            <w:r w:rsidRPr="00EF5447">
              <w:t>_n</w:t>
            </w:r>
            <w:r>
              <w:t>28</w:t>
            </w:r>
            <w:r w:rsidRPr="00EF5447">
              <w:t>-n</w:t>
            </w:r>
            <w:r>
              <w:t>78</w:t>
            </w:r>
          </w:p>
        </w:tc>
        <w:tc>
          <w:tcPr>
            <w:tcW w:w="1417" w:type="dxa"/>
            <w:vAlign w:val="center"/>
          </w:tcPr>
          <w:p w14:paraId="35FC9A9D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1.0</w:t>
            </w:r>
          </w:p>
        </w:tc>
        <w:tc>
          <w:tcPr>
            <w:tcW w:w="1418" w:type="dxa"/>
            <w:vAlign w:val="center"/>
          </w:tcPr>
          <w:p w14:paraId="36C43F18" w14:textId="77777777" w:rsidR="00ED422D" w:rsidRPr="00EF5447" w:rsidRDefault="00ED422D" w:rsidP="00E902DB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488" w:type="dxa"/>
            <w:vAlign w:val="center"/>
          </w:tcPr>
          <w:p w14:paraId="21B54F31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 w:rsidRPr="00EF5447">
              <w:t>0</w:t>
            </w:r>
            <w:r w:rsidRPr="00EF5447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43ABCB9D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 w:rsidRPr="00EF5447">
              <w:t>0.</w:t>
            </w:r>
            <w:r w:rsidRPr="00EF5447">
              <w:rPr>
                <w:rFonts w:eastAsia="DengXian"/>
              </w:rPr>
              <w:t>8</w:t>
            </w:r>
          </w:p>
        </w:tc>
      </w:tr>
      <w:tr w:rsidR="00ED422D" w:rsidRPr="00E137BF" w14:paraId="294EF758" w14:textId="77777777" w:rsidTr="00ED422D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5FE28" w14:textId="77777777" w:rsidR="00ED422D" w:rsidRPr="00E137BF" w:rsidRDefault="00ED422D" w:rsidP="00E902DB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48C42F14" w14:textId="77777777" w:rsidR="00ED422D" w:rsidRPr="00E137BF" w:rsidRDefault="00ED422D" w:rsidP="00E902DB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5CD99382" w14:textId="77777777" w:rsidR="00F52F16" w:rsidRPr="00ED422D" w:rsidRDefault="00F52F16" w:rsidP="00F52F16"/>
    <w:p w14:paraId="21FCC2F6" w14:textId="47897FD0" w:rsidR="00F52F16" w:rsidRDefault="00F52F16" w:rsidP="004F40B7">
      <w:pPr>
        <w:pStyle w:val="TH"/>
      </w:pPr>
      <w:r>
        <w:t>Table 7.2.3-2: ΔR</w:t>
      </w:r>
      <w:r w:rsidRPr="00B744F9">
        <w:rPr>
          <w:vertAlign w:val="subscript"/>
        </w:rPr>
        <w:t>IB,c</w:t>
      </w:r>
      <w:r>
        <w:t xml:space="preserve"> due to EN-DC (</w:t>
      </w:r>
      <w:r w:rsidR="00ED422D">
        <w:t>four</w:t>
      </w:r>
      <w: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ED422D" w:rsidRPr="00EF5447" w14:paraId="2B9E7596" w14:textId="77777777" w:rsidTr="00ED422D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379E04F6" w14:textId="77777777" w:rsidR="00ED422D" w:rsidRPr="00EF5447" w:rsidRDefault="00ED422D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44311FD1" w14:textId="77777777" w:rsidR="00ED422D" w:rsidRPr="00EF5447" w:rsidRDefault="00ED422D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ED422D" w:rsidRPr="00EF5447" w14:paraId="1E7B07E2" w14:textId="77777777" w:rsidTr="00ED422D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7911BB1A" w14:textId="77777777" w:rsidR="00ED422D" w:rsidRPr="00EF5447" w:rsidRDefault="00ED422D" w:rsidP="00E902DB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3843DCD1" w14:textId="77777777" w:rsidR="00ED422D" w:rsidRPr="00EF5447" w:rsidRDefault="00ED422D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D422D" w:rsidRPr="00EF5447" w14:paraId="4818C9D8" w14:textId="77777777" w:rsidTr="00ED422D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0EA274A" w14:textId="77777777" w:rsidR="00ED422D" w:rsidRPr="00EF5447" w:rsidRDefault="00ED422D" w:rsidP="00E902DB">
            <w:pPr>
              <w:pStyle w:val="TAC"/>
            </w:pPr>
            <w:r>
              <w:rPr>
                <w:lang w:eastAsia="ko-KR"/>
              </w:rPr>
              <w:t>DC_3</w:t>
            </w:r>
            <w:r w:rsidRPr="00EF5447">
              <w:rPr>
                <w:lang w:eastAsia="ko-KR"/>
              </w:rPr>
              <w:t>-3</w:t>
            </w:r>
            <w:r>
              <w:rPr>
                <w:lang w:eastAsia="ko-KR"/>
              </w:rPr>
              <w:t>8_n28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14:paraId="61F238F1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0,5</w:t>
            </w:r>
          </w:p>
        </w:tc>
        <w:tc>
          <w:tcPr>
            <w:tcW w:w="1489" w:type="dxa"/>
            <w:vAlign w:val="center"/>
          </w:tcPr>
          <w:p w14:paraId="247F6785" w14:textId="77777777" w:rsidR="00ED422D" w:rsidRPr="00EF5447" w:rsidRDefault="00ED422D" w:rsidP="00E902DB">
            <w:pPr>
              <w:pStyle w:val="TAC"/>
            </w:pPr>
            <w:r>
              <w:t>0.4</w:t>
            </w:r>
          </w:p>
        </w:tc>
        <w:tc>
          <w:tcPr>
            <w:tcW w:w="1403" w:type="dxa"/>
            <w:vAlign w:val="center"/>
          </w:tcPr>
          <w:p w14:paraId="46B3175B" w14:textId="77777777" w:rsidR="00ED422D" w:rsidRPr="00EF5447" w:rsidRDefault="00ED422D" w:rsidP="00E902DB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5F93E72E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 w:rsidRPr="00EF5447">
              <w:rPr>
                <w:szCs w:val="18"/>
              </w:rPr>
              <w:t>0.5</w:t>
            </w:r>
          </w:p>
        </w:tc>
      </w:tr>
      <w:tr w:rsidR="00ED422D" w14:paraId="6BD0BABE" w14:textId="77777777" w:rsidTr="00ED422D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044027" w14:textId="77777777" w:rsidR="00ED422D" w:rsidRDefault="00ED422D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11</w:t>
            </w:r>
            <w:r w:rsidRPr="00E137BF">
              <w:rPr>
                <w:rFonts w:ascii="Arial" w:hAnsi="Arial" w:cs="Arial"/>
                <w:sz w:val="18"/>
              </w:rPr>
              <w:t>:</w:t>
            </w:r>
            <w:r w:rsidRPr="00E137BF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137BF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137BF">
              <w:rPr>
                <w:rFonts w:ascii="Arial" w:hAnsi="Arial" w:cs="Arial"/>
                <w:sz w:val="18"/>
              </w:rPr>
              <w:t xml:space="preserve"> = 0.</w:t>
            </w:r>
          </w:p>
          <w:p w14:paraId="101E0C76" w14:textId="77777777" w:rsidR="00ED422D" w:rsidRDefault="00ED422D" w:rsidP="00E902DB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1B9958FD" w14:textId="6DA9125B" w:rsidR="00F52F16" w:rsidRPr="00ED422D" w:rsidRDefault="00F52F16" w:rsidP="00601196"/>
    <w:p w14:paraId="3EB7DADA" w14:textId="4863F54F" w:rsidR="00F52F16" w:rsidRPr="00976106" w:rsidRDefault="00F52F16" w:rsidP="00147049">
      <w:pPr>
        <w:pStyle w:val="2"/>
        <w:rPr>
          <w:rFonts w:cs="Arial"/>
          <w:lang w:eastAsia="ja-JP"/>
        </w:rPr>
      </w:pPr>
      <w:bookmarkStart w:id="521" w:name="_Toc120260806"/>
      <w:bookmarkStart w:id="522" w:name="_Toc135927870"/>
      <w:r>
        <w:rPr>
          <w:rFonts w:cs="Arial"/>
        </w:rPr>
        <w:t>7.3</w:t>
      </w:r>
      <w:r w:rsidRPr="00976106">
        <w:rPr>
          <w:rFonts w:cs="Arial"/>
        </w:rPr>
        <w:tab/>
      </w:r>
      <w:r w:rsidRPr="00976106">
        <w:rPr>
          <w:lang w:val="en-US" w:eastAsia="zh-CN"/>
        </w:rPr>
        <w:t>DC</w:t>
      </w:r>
      <w:r>
        <w:rPr>
          <w:lang w:val="en-US" w:eastAsia="zh-CN"/>
        </w:rPr>
        <w:t>_1_</w:t>
      </w:r>
      <w:r w:rsidRPr="00976106">
        <w:rPr>
          <w:lang w:val="en-US" w:eastAsia="zh-CN"/>
        </w:rPr>
        <w:t>(n)3</w:t>
      </w:r>
      <w:r>
        <w:rPr>
          <w:lang w:val="en-US" w:eastAsia="zh-CN"/>
        </w:rPr>
        <w:t>-</w:t>
      </w:r>
      <w:r w:rsidRPr="00976106">
        <w:rPr>
          <w:lang w:val="en-US" w:eastAsia="zh-CN"/>
        </w:rPr>
        <w:t>n</w:t>
      </w:r>
      <w:r>
        <w:rPr>
          <w:lang w:val="en-US" w:eastAsia="zh-CN"/>
        </w:rPr>
        <w:t>257</w:t>
      </w:r>
      <w:bookmarkEnd w:id="521"/>
      <w:bookmarkEnd w:id="522"/>
    </w:p>
    <w:p w14:paraId="2E53A547" w14:textId="05D3F5B2" w:rsidR="00F52F16" w:rsidRPr="00976106" w:rsidRDefault="00F52F16" w:rsidP="00147049">
      <w:pPr>
        <w:pStyle w:val="3"/>
        <w:rPr>
          <w:lang w:eastAsia="ja-JP"/>
        </w:rPr>
      </w:pPr>
      <w:bookmarkStart w:id="523" w:name="_Toc120260807"/>
      <w:bookmarkStart w:id="524" w:name="_Toc135927871"/>
      <w:r>
        <w:t>7.3</w:t>
      </w:r>
      <w:r w:rsidRPr="00976106">
        <w:t>.1</w:t>
      </w:r>
      <w:r w:rsidRPr="00976106">
        <w:tab/>
        <w:t xml:space="preserve">Operating bands for </w:t>
      </w:r>
      <w:r w:rsidRPr="00976106">
        <w:rPr>
          <w:lang w:eastAsia="ja-JP"/>
        </w:rPr>
        <w:t>DC</w:t>
      </w:r>
      <w:bookmarkEnd w:id="523"/>
      <w:bookmarkEnd w:id="524"/>
    </w:p>
    <w:p w14:paraId="59F86497" w14:textId="2A28FC8C" w:rsidR="00F52F16" w:rsidRPr="00976106" w:rsidRDefault="00F52F16" w:rsidP="00F52F16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7.3</w:t>
      </w:r>
      <w:r w:rsidRPr="00976106">
        <w:rPr>
          <w:color w:val="000000" w:themeColor="text1"/>
        </w:rPr>
        <w:t xml:space="preserve">.1-1: DC band combination of LTE </w:t>
      </w:r>
      <w:r>
        <w:rPr>
          <w:color w:val="000000" w:themeColor="text1"/>
        </w:rPr>
        <w:t>2</w:t>
      </w:r>
      <w:r w:rsidRPr="00976106">
        <w:rPr>
          <w:color w:val="000000" w:themeColor="text1"/>
        </w:rPr>
        <w:t>DL/1UL + inter-band NR 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F52F16" w:rsidRPr="00976106" w14:paraId="5E40BAFF" w14:textId="77777777" w:rsidTr="00E1100D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14:paraId="2937DFDB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 combination</w:t>
            </w:r>
          </w:p>
        </w:tc>
        <w:tc>
          <w:tcPr>
            <w:tcW w:w="1178" w:type="dxa"/>
            <w:vMerge w:val="restart"/>
            <w:vAlign w:val="center"/>
          </w:tcPr>
          <w:p w14:paraId="5F9396B8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14:paraId="3C09F998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14:paraId="65B91382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14:paraId="082E5386" w14:textId="77777777" w:rsidR="00F52F16" w:rsidRPr="00976106" w:rsidRDefault="00F52F16" w:rsidP="00E1100D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7610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Duplex</w:t>
            </w:r>
          </w:p>
          <w:p w14:paraId="7446E15E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mode</w:t>
            </w:r>
          </w:p>
        </w:tc>
      </w:tr>
      <w:tr w:rsidR="00F52F16" w:rsidRPr="00976106" w14:paraId="67B0000D" w14:textId="77777777" w:rsidTr="00E1100D">
        <w:trPr>
          <w:trHeight w:val="104"/>
          <w:jc w:val="center"/>
        </w:trPr>
        <w:tc>
          <w:tcPr>
            <w:tcW w:w="1411" w:type="dxa"/>
            <w:vMerge/>
          </w:tcPr>
          <w:p w14:paraId="7452BF8C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258B41D1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6A68AE63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14:paraId="4CF70666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14:paraId="3BBD4940" w14:textId="77777777" w:rsidR="00F52F16" w:rsidRPr="00976106" w:rsidRDefault="00F52F16" w:rsidP="00E1100D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52F16" w:rsidRPr="00976106" w14:paraId="65D77C47" w14:textId="77777777" w:rsidTr="00E1100D">
        <w:trPr>
          <w:trHeight w:val="404"/>
          <w:jc w:val="center"/>
        </w:trPr>
        <w:tc>
          <w:tcPr>
            <w:tcW w:w="1411" w:type="dxa"/>
            <w:vMerge/>
          </w:tcPr>
          <w:p w14:paraId="65FEF0D3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0069C365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7479AD04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UL_low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14:paraId="7AEF5C8D" w14:textId="77777777" w:rsidR="00F52F16" w:rsidRPr="00976106" w:rsidRDefault="00F52F16" w:rsidP="00E1100D">
            <w:pPr>
              <w:pStyle w:val="TAH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</w:t>
            </w:r>
            <w:r w:rsidRPr="00976106">
              <w:rPr>
                <w:color w:val="000000" w:themeColor="text1"/>
                <w:vertAlign w:val="subscript"/>
              </w:rPr>
              <w:t>DL_low</w:t>
            </w:r>
            <w:r w:rsidRPr="00976106">
              <w:rPr>
                <w:color w:val="000000" w:themeColor="text1"/>
              </w:rPr>
              <w:t xml:space="preserve"> – F</w:t>
            </w:r>
            <w:r w:rsidRPr="00976106">
              <w:rPr>
                <w:color w:val="000000" w:themeColor="text1"/>
                <w:vertAlign w:val="subscript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14:paraId="4BBE7D3D" w14:textId="77777777" w:rsidR="00F52F16" w:rsidRPr="00976106" w:rsidRDefault="00F52F16" w:rsidP="00E1100D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52F16" w:rsidRPr="00976106" w14:paraId="7B815BDF" w14:textId="77777777" w:rsidTr="00E1100D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14:paraId="16C797F2" w14:textId="41990DD9" w:rsidR="00F52F1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</w:t>
            </w:r>
            <w:r w:rsidR="00ED422D">
              <w:rPr>
                <w:color w:val="000000" w:themeColor="text1"/>
              </w:rPr>
              <w:t>1_</w:t>
            </w:r>
            <w:r w:rsidRPr="00976106">
              <w:rPr>
                <w:color w:val="000000" w:themeColor="text1"/>
              </w:rPr>
              <w:t>(n)3-n</w:t>
            </w:r>
            <w:r>
              <w:rPr>
                <w:color w:val="000000" w:themeColor="text1"/>
              </w:rPr>
              <w:t>257</w:t>
            </w:r>
          </w:p>
          <w:p w14:paraId="021CE4D4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29833830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2A0F527F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8DCA070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303BB69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1980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31397301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2110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03FDA843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352CBCFA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2170</w:t>
            </w:r>
            <w:r w:rsidRPr="00976106">
              <w:rPr>
                <w:color w:val="000000" w:themeColor="text1"/>
              </w:rPr>
              <w:t xml:space="preserve">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105A83DC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F52F16" w:rsidRPr="00976106" w14:paraId="4E2A5A5B" w14:textId="77777777" w:rsidTr="00E1100D">
        <w:trPr>
          <w:trHeight w:val="179"/>
          <w:jc w:val="center"/>
        </w:trPr>
        <w:tc>
          <w:tcPr>
            <w:tcW w:w="1411" w:type="dxa"/>
            <w:vMerge/>
            <w:vAlign w:val="center"/>
          </w:tcPr>
          <w:p w14:paraId="2CAE68C2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39F59FF0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F057C47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1710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07D6B36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686D207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1785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0D344777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1805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29A64971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6B5C4A24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1880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4E953BF7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F52F16" w:rsidRPr="00976106" w14:paraId="178F920E" w14:textId="77777777" w:rsidTr="00E1100D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14:paraId="49D936EA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2D1C9164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n3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3C026FC3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1710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4865BCA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717C26F3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1785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42EF3EEC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1805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6F4DCD4E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16CA26EB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1880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6443C954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FDD</w:t>
            </w:r>
          </w:p>
        </w:tc>
      </w:tr>
      <w:tr w:rsidR="00F52F16" w:rsidRPr="00976106" w14:paraId="13B9F784" w14:textId="77777777" w:rsidTr="00E1100D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14:paraId="79E2E432" w14:textId="77777777" w:rsidR="00F52F16" w:rsidRPr="00976106" w:rsidRDefault="00F52F16" w:rsidP="00E1100D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10594C73" w14:textId="77777777" w:rsidR="00F52F16" w:rsidRPr="00976106" w:rsidRDefault="00F52F16" w:rsidP="00E1100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n275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4CD69C09" w14:textId="77777777" w:rsidR="00F52F16" w:rsidRPr="005D3B77" w:rsidRDefault="00F52F16" w:rsidP="00E1100D">
            <w:pPr>
              <w:pStyle w:val="TAR"/>
              <w:jc w:val="center"/>
            </w:pPr>
            <w:r w:rsidRPr="005D3B77">
              <w:t>26500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602CF151" w14:textId="77777777" w:rsidR="00F52F16" w:rsidRPr="005D3B77" w:rsidRDefault="00F52F16" w:rsidP="00E1100D">
            <w:pPr>
              <w:pStyle w:val="TAC"/>
            </w:pPr>
            <w:r w:rsidRPr="005D3B77"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732876B" w14:textId="77777777" w:rsidR="00F52F16" w:rsidRPr="005D3B77" w:rsidRDefault="00F52F16" w:rsidP="00E1100D">
            <w:pPr>
              <w:pStyle w:val="TAL"/>
              <w:jc w:val="center"/>
            </w:pPr>
            <w:r w:rsidRPr="005D3B77">
              <w:t>29500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2881E94B" w14:textId="77777777" w:rsidR="00F52F16" w:rsidRPr="005D3B77" w:rsidRDefault="00F52F16" w:rsidP="00E1100D">
            <w:pPr>
              <w:pStyle w:val="TAR"/>
              <w:jc w:val="center"/>
            </w:pPr>
            <w:r w:rsidRPr="005D3B77">
              <w:t>26500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1ADF986C" w14:textId="77777777" w:rsidR="00F52F16" w:rsidRPr="005D3B77" w:rsidRDefault="00F52F16" w:rsidP="00E1100D">
            <w:pPr>
              <w:pStyle w:val="TAC"/>
            </w:pPr>
            <w:r w:rsidRPr="005D3B77"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0EE7273A" w14:textId="77777777" w:rsidR="00F52F16" w:rsidRPr="005D3B77" w:rsidRDefault="00F52F16" w:rsidP="00E1100D">
            <w:pPr>
              <w:pStyle w:val="TAL"/>
              <w:jc w:val="center"/>
            </w:pPr>
            <w:r w:rsidRPr="005D3B77">
              <w:t>29500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54D89431" w14:textId="77777777" w:rsidR="00F52F16" w:rsidRPr="005D3B77" w:rsidRDefault="00F52F16" w:rsidP="00E1100D">
            <w:pPr>
              <w:pStyle w:val="TAC"/>
              <w:rPr>
                <w:szCs w:val="18"/>
                <w:lang w:val="en-US"/>
              </w:rPr>
            </w:pPr>
            <w:r w:rsidRPr="005D3B77">
              <w:rPr>
                <w:szCs w:val="18"/>
                <w:lang w:val="en-US"/>
              </w:rPr>
              <w:t>TDD</w:t>
            </w:r>
          </w:p>
        </w:tc>
      </w:tr>
    </w:tbl>
    <w:p w14:paraId="60594304" w14:textId="77777777" w:rsidR="00F52F16" w:rsidRPr="00976106" w:rsidRDefault="00F52F16" w:rsidP="00F52F16">
      <w:pPr>
        <w:rPr>
          <w:color w:val="000000" w:themeColor="text1"/>
          <w:lang w:eastAsia="zh-CN"/>
        </w:rPr>
      </w:pPr>
    </w:p>
    <w:p w14:paraId="5B6CD5E8" w14:textId="5812F384" w:rsidR="00F52F16" w:rsidRPr="00976106" w:rsidRDefault="00F52F16" w:rsidP="00147049">
      <w:pPr>
        <w:pStyle w:val="3"/>
        <w:rPr>
          <w:lang w:eastAsia="ja-JP"/>
        </w:rPr>
      </w:pPr>
      <w:bookmarkStart w:id="525" w:name="_Toc120260808"/>
      <w:bookmarkStart w:id="526" w:name="_Toc135927872"/>
      <w:r>
        <w:lastRenderedPageBreak/>
        <w:t>7.3</w:t>
      </w:r>
      <w:r w:rsidRPr="00976106">
        <w:t>.2</w:t>
      </w:r>
      <w:r w:rsidRPr="00976106">
        <w:tab/>
      </w:r>
      <w:r>
        <w:t>Configuration</w:t>
      </w:r>
      <w:r w:rsidRPr="00976106">
        <w:t xml:space="preserve"> for </w:t>
      </w:r>
      <w:r w:rsidRPr="00976106">
        <w:rPr>
          <w:lang w:eastAsia="ja-JP"/>
        </w:rPr>
        <w:t>DC</w:t>
      </w:r>
      <w:bookmarkEnd w:id="525"/>
      <w:bookmarkEnd w:id="526"/>
    </w:p>
    <w:p w14:paraId="7956FCDF" w14:textId="00F91C45" w:rsidR="00F52F16" w:rsidRPr="00791978" w:rsidRDefault="00F52F16" w:rsidP="00F52F16">
      <w:pPr>
        <w:pStyle w:val="TH"/>
        <w:rPr>
          <w:sz w:val="16"/>
          <w:lang w:eastAsia="zh-CN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  <w:lang w:eastAsia="zh-CN"/>
        </w:rPr>
        <w:t>7.3</w:t>
      </w:r>
      <w:r w:rsidRPr="00976106">
        <w:rPr>
          <w:color w:val="000000" w:themeColor="text1"/>
        </w:rPr>
        <w:t>.</w:t>
      </w:r>
      <w:r w:rsidRPr="00976106">
        <w:rPr>
          <w:color w:val="000000" w:themeColor="text1"/>
          <w:lang w:eastAsia="zh-CN"/>
        </w:rPr>
        <w:t>2</w:t>
      </w:r>
      <w:r w:rsidRPr="00976106">
        <w:rPr>
          <w:color w:val="000000" w:themeColor="text1"/>
        </w:rPr>
        <w:t xml:space="preserve">-1: </w:t>
      </w:r>
      <w:r w:rsidRPr="00791978">
        <w:t>Inter-band EN-DC configurations (</w:t>
      </w:r>
      <w:r w:rsidR="00ED422D">
        <w:t>four</w:t>
      </w:r>
      <w:r w:rsidRPr="00791978">
        <w:t xml:space="preserve"> bands)</w:t>
      </w:r>
      <w:r w:rsidRPr="00791978">
        <w:rPr>
          <w:sz w:val="16"/>
          <w:lang w:eastAsia="zh-CN"/>
        </w:rPr>
        <w:t xml:space="preserve"> 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F52F16" w:rsidRPr="000C06BD" w14:paraId="07479DA5" w14:textId="77777777" w:rsidTr="00E1100D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DDD1" w14:textId="77777777" w:rsidR="00F52F16" w:rsidRPr="00791978" w:rsidRDefault="00F52F16" w:rsidP="00E1100D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EN-DC</w:t>
            </w:r>
          </w:p>
          <w:p w14:paraId="5C5D567E" w14:textId="77777777" w:rsidR="00F52F16" w:rsidRPr="00791978" w:rsidRDefault="00F52F16" w:rsidP="00E1100D">
            <w:pPr>
              <w:pStyle w:val="TAH"/>
              <w:rPr>
                <w:lang w:val="en-US" w:eastAsia="fi-FI"/>
              </w:rPr>
            </w:pPr>
            <w:r w:rsidRPr="007919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0920" w14:textId="77777777" w:rsidR="00F52F16" w:rsidRPr="006431AA" w:rsidRDefault="00F52F16" w:rsidP="00E1100D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Uplink EN-DC</w:t>
            </w:r>
          </w:p>
          <w:p w14:paraId="4586D2F0" w14:textId="77777777" w:rsidR="00F52F16" w:rsidRPr="006431AA" w:rsidRDefault="00F52F16" w:rsidP="00E1100D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configuration</w:t>
            </w:r>
          </w:p>
          <w:p w14:paraId="60571182" w14:textId="77777777" w:rsidR="00F52F16" w:rsidRPr="00277330" w:rsidRDefault="00F52F16" w:rsidP="00E1100D">
            <w:pPr>
              <w:pStyle w:val="TAH"/>
              <w:rPr>
                <w:lang w:val="fr-FR" w:eastAsia="fi-FI"/>
              </w:rPr>
            </w:pPr>
            <w:r w:rsidRPr="006431AA">
              <w:rPr>
                <w:lang w:val="fr-FR" w:eastAsia="fi-FI"/>
              </w:rPr>
              <w:t>(NOTE 1)</w:t>
            </w:r>
          </w:p>
        </w:tc>
      </w:tr>
      <w:tr w:rsidR="00F52F16" w:rsidRPr="00791978" w14:paraId="17A9B791" w14:textId="77777777" w:rsidTr="00E1100D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6841" w14:textId="77777777" w:rsidR="00F52F16" w:rsidRDefault="00F52F16" w:rsidP="00F52F16">
            <w:pPr>
              <w:pStyle w:val="TAC"/>
              <w:rPr>
                <w:lang w:val="en-US" w:eastAsia="ja-JP"/>
              </w:rPr>
            </w:pPr>
            <w:r w:rsidRPr="003D010C">
              <w:rPr>
                <w:lang w:val="en-US" w:eastAsia="ja-JP"/>
              </w:rPr>
              <w:t>DC</w:t>
            </w:r>
            <w:r>
              <w:rPr>
                <w:lang w:val="en-US" w:eastAsia="ja-JP"/>
              </w:rPr>
              <w:t>_1A</w:t>
            </w:r>
            <w:r w:rsidRPr="003D010C">
              <w:rPr>
                <w:lang w:val="en-US" w:eastAsia="ja-JP"/>
              </w:rPr>
              <w:t>_(n)3AA-n257A</w:t>
            </w:r>
          </w:p>
          <w:p w14:paraId="3CE770FC" w14:textId="77777777" w:rsidR="00F52F16" w:rsidRDefault="00F52F16" w:rsidP="00F52F16">
            <w:pPr>
              <w:pStyle w:val="TAC"/>
              <w:rPr>
                <w:lang w:val="en-US" w:eastAsia="ja-JP"/>
              </w:rPr>
            </w:pPr>
            <w:r w:rsidRPr="003D010C">
              <w:rPr>
                <w:lang w:val="en-US" w:eastAsia="ja-JP"/>
              </w:rPr>
              <w:t>DC</w:t>
            </w:r>
            <w:r>
              <w:rPr>
                <w:lang w:val="en-US" w:eastAsia="ja-JP"/>
              </w:rPr>
              <w:t>_1A _(n)3AA-n257G</w:t>
            </w:r>
          </w:p>
          <w:p w14:paraId="15E6588E" w14:textId="77777777" w:rsidR="00F52F16" w:rsidRDefault="00F52F16" w:rsidP="00F52F16">
            <w:pPr>
              <w:pStyle w:val="TAC"/>
              <w:rPr>
                <w:lang w:val="en-US" w:eastAsia="ja-JP"/>
              </w:rPr>
            </w:pPr>
            <w:r w:rsidRPr="003D010C">
              <w:rPr>
                <w:lang w:val="en-US" w:eastAsia="ja-JP"/>
              </w:rPr>
              <w:t>DC</w:t>
            </w:r>
            <w:r>
              <w:rPr>
                <w:lang w:val="en-US" w:eastAsia="ja-JP"/>
              </w:rPr>
              <w:t>_1A _(n)3AA-n257H</w:t>
            </w:r>
          </w:p>
          <w:p w14:paraId="40DFED5E" w14:textId="77777777" w:rsidR="00F52F16" w:rsidRDefault="00F52F16" w:rsidP="00F52F16">
            <w:pPr>
              <w:pStyle w:val="TAC"/>
              <w:rPr>
                <w:lang w:val="en-US" w:eastAsia="ja-JP"/>
              </w:rPr>
            </w:pPr>
            <w:r w:rsidRPr="003D010C">
              <w:rPr>
                <w:lang w:val="en-US" w:eastAsia="ja-JP"/>
              </w:rPr>
              <w:t>DC</w:t>
            </w:r>
            <w:r>
              <w:rPr>
                <w:lang w:val="en-US" w:eastAsia="ja-JP"/>
              </w:rPr>
              <w:t>_1A</w:t>
            </w:r>
            <w:r w:rsidRPr="003D010C">
              <w:rPr>
                <w:lang w:val="en-US" w:eastAsia="ja-JP"/>
              </w:rPr>
              <w:t xml:space="preserve"> _(n)3AA-n257</w:t>
            </w:r>
            <w:r>
              <w:rPr>
                <w:lang w:val="en-US" w:eastAsia="ja-JP"/>
              </w:rPr>
              <w:t>I</w:t>
            </w:r>
          </w:p>
          <w:p w14:paraId="69A20850" w14:textId="77777777" w:rsidR="00F52F16" w:rsidRDefault="00F52F16">
            <w:pPr>
              <w:pStyle w:val="TAC"/>
              <w:rPr>
                <w:lang w:val="en-US" w:eastAsia="ja-JP"/>
              </w:rPr>
            </w:pPr>
            <w:r w:rsidRPr="003D010C">
              <w:rPr>
                <w:lang w:val="en-US" w:eastAsia="ja-JP"/>
              </w:rPr>
              <w:t>DC</w:t>
            </w:r>
            <w:r>
              <w:rPr>
                <w:lang w:val="en-US" w:eastAsia="ja-JP"/>
              </w:rPr>
              <w:t>_1A _(n)3AA-n257J</w:t>
            </w:r>
          </w:p>
          <w:p w14:paraId="0825C4C0" w14:textId="77777777" w:rsidR="00F52F16" w:rsidRDefault="00F52F16">
            <w:pPr>
              <w:pStyle w:val="TAC"/>
              <w:rPr>
                <w:lang w:val="en-US" w:eastAsia="ja-JP"/>
              </w:rPr>
            </w:pPr>
            <w:r w:rsidRPr="003D010C">
              <w:rPr>
                <w:lang w:val="en-US" w:eastAsia="ja-JP"/>
              </w:rPr>
              <w:t>DC</w:t>
            </w:r>
            <w:r>
              <w:rPr>
                <w:lang w:val="en-US" w:eastAsia="ja-JP"/>
              </w:rPr>
              <w:t>_1A</w:t>
            </w:r>
            <w:r w:rsidRPr="003D010C">
              <w:rPr>
                <w:lang w:val="en-US" w:eastAsia="ja-JP"/>
              </w:rPr>
              <w:t xml:space="preserve"> _(n)3AA-n257</w:t>
            </w:r>
            <w:r>
              <w:rPr>
                <w:lang w:val="en-US" w:eastAsia="ja-JP"/>
              </w:rPr>
              <w:t>K</w:t>
            </w:r>
          </w:p>
          <w:p w14:paraId="2BF9AB81" w14:textId="77777777" w:rsidR="00F52F16" w:rsidRDefault="00F52F16">
            <w:pPr>
              <w:pStyle w:val="TAC"/>
              <w:rPr>
                <w:lang w:val="en-US" w:eastAsia="ja-JP"/>
              </w:rPr>
            </w:pPr>
            <w:r w:rsidRPr="003D010C">
              <w:rPr>
                <w:lang w:val="en-US" w:eastAsia="ja-JP"/>
              </w:rPr>
              <w:t>DC</w:t>
            </w:r>
            <w:r>
              <w:rPr>
                <w:lang w:val="en-US" w:eastAsia="ja-JP"/>
              </w:rPr>
              <w:t>_1A _(n)3AA-n257L</w:t>
            </w:r>
          </w:p>
          <w:p w14:paraId="24353EB8" w14:textId="77777777" w:rsidR="00F52F16" w:rsidRPr="00791978" w:rsidRDefault="00F52F16">
            <w:pPr>
              <w:pStyle w:val="TAC"/>
              <w:rPr>
                <w:lang w:val="en-US" w:eastAsia="ja-JP"/>
              </w:rPr>
            </w:pPr>
            <w:r w:rsidRPr="003D010C">
              <w:rPr>
                <w:lang w:val="en-US" w:eastAsia="ja-JP"/>
              </w:rPr>
              <w:t>DC</w:t>
            </w:r>
            <w:r>
              <w:rPr>
                <w:lang w:val="en-US" w:eastAsia="ja-JP"/>
              </w:rPr>
              <w:t>_1A</w:t>
            </w:r>
            <w:r w:rsidRPr="003D010C">
              <w:rPr>
                <w:lang w:val="en-US" w:eastAsia="ja-JP"/>
              </w:rPr>
              <w:t xml:space="preserve"> _(n)3AA-n257</w:t>
            </w:r>
            <w:r>
              <w:rPr>
                <w:lang w:val="en-US" w:eastAsia="ja-JP"/>
              </w:rPr>
              <w:t>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DDEE" w14:textId="77777777" w:rsidR="00F52F16" w:rsidRDefault="00F52F16" w:rsidP="004F40B7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DC_1A_n3A</w:t>
            </w:r>
            <w:r>
              <w:rPr>
                <w:rFonts w:cs="Arial"/>
                <w:color w:val="000000"/>
              </w:rPr>
              <w:br/>
              <w:t>DC_1A_n257A</w:t>
            </w:r>
            <w:r>
              <w:rPr>
                <w:rFonts w:cs="Arial"/>
                <w:color w:val="000000"/>
              </w:rPr>
              <w:br/>
              <w:t>DC_(n)3AA</w:t>
            </w:r>
            <w:r w:rsidRPr="004B128E">
              <w:rPr>
                <w:rFonts w:cs="Arial"/>
                <w:color w:val="000000"/>
                <w:vertAlign w:val="superscript"/>
              </w:rPr>
              <w:t>1</w:t>
            </w:r>
            <w:r>
              <w:rPr>
                <w:rFonts w:cs="Arial"/>
                <w:color w:val="000000"/>
              </w:rPr>
              <w:br/>
              <w:t>DC_3A_n257A</w:t>
            </w:r>
          </w:p>
          <w:p w14:paraId="7455B911" w14:textId="77777777" w:rsidR="00F52F16" w:rsidRPr="0030558B" w:rsidRDefault="00F52F16" w:rsidP="004F40B7">
            <w:pPr>
              <w:pStyle w:val="TAC"/>
              <w:rPr>
                <w:rFonts w:cs="Arial"/>
                <w:lang w:val="en-US" w:eastAsia="fi-FI" w:bidi="ar"/>
              </w:rPr>
            </w:pPr>
          </w:p>
        </w:tc>
      </w:tr>
      <w:tr w:rsidR="00F52F16" w:rsidRPr="00791978" w14:paraId="7C38CF5B" w14:textId="77777777" w:rsidTr="00E1100D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E8DA" w14:textId="77777777" w:rsidR="00F52F16" w:rsidRDefault="00F52F16" w:rsidP="004F40B7">
            <w:pPr>
              <w:pStyle w:val="TAN"/>
              <w:rPr>
                <w:color w:val="000000"/>
                <w:szCs w:val="18"/>
              </w:rPr>
            </w:pPr>
            <w:r>
              <w:rPr>
                <w:lang w:eastAsia="zh-CN"/>
              </w:rPr>
              <w:t>NOTE1:</w:t>
            </w:r>
            <w:r>
              <w:rPr>
                <w:lang w:eastAsia="zh-CN"/>
              </w:rPr>
              <w:tab/>
              <w:t>Only single switched UL is supported.</w:t>
            </w:r>
          </w:p>
        </w:tc>
      </w:tr>
    </w:tbl>
    <w:p w14:paraId="2A77BFEF" w14:textId="77777777" w:rsidR="00F52F16" w:rsidRPr="00976106" w:rsidRDefault="00F52F16" w:rsidP="00F52F16">
      <w:pPr>
        <w:rPr>
          <w:color w:val="000000" w:themeColor="text1"/>
        </w:rPr>
      </w:pPr>
    </w:p>
    <w:p w14:paraId="4F0B00A0" w14:textId="36C69BDC" w:rsidR="00F52F16" w:rsidRPr="00976106" w:rsidRDefault="00F52F16" w:rsidP="00147049">
      <w:pPr>
        <w:pStyle w:val="3"/>
      </w:pPr>
      <w:bookmarkStart w:id="527" w:name="_Toc120260809"/>
      <w:bookmarkStart w:id="528" w:name="_Toc135927873"/>
      <w:r>
        <w:t>7.3</w:t>
      </w:r>
      <w:r w:rsidRPr="00976106">
        <w:t>.3</w:t>
      </w:r>
      <w:r w:rsidRPr="00976106">
        <w:tab/>
        <w:t>Co-existence studies</w:t>
      </w:r>
      <w:bookmarkEnd w:id="527"/>
      <w:bookmarkEnd w:id="528"/>
    </w:p>
    <w:p w14:paraId="7423DAEE" w14:textId="77777777" w:rsidR="00F52F16" w:rsidRDefault="00F52F16" w:rsidP="00F52F16">
      <w:pPr>
        <w:rPr>
          <w:color w:val="000000" w:themeColor="text1"/>
          <w:lang w:val="fi-FI" w:eastAsia="zh-CN"/>
        </w:rPr>
      </w:pPr>
      <w:r w:rsidRPr="00976106">
        <w:rPr>
          <w:color w:val="000000" w:themeColor="text1"/>
          <w:szCs w:val="21"/>
        </w:rPr>
        <w:t xml:space="preserve">The studies are already performed for </w:t>
      </w:r>
      <w:r>
        <w:rPr>
          <w:rFonts w:ascii="Arial" w:hAnsi="Arial" w:cs="Arial"/>
          <w:color w:val="000000"/>
          <w:sz w:val="18"/>
          <w:szCs w:val="18"/>
        </w:rPr>
        <w:t>DC_1A_n3A</w:t>
      </w:r>
      <w:r w:rsidRPr="00976106">
        <w:rPr>
          <w:color w:val="000000" w:themeColor="text1"/>
          <w:szCs w:val="21"/>
        </w:rPr>
        <w:t xml:space="preserve"> in TR 37.71</w:t>
      </w:r>
      <w:r>
        <w:rPr>
          <w:color w:val="000000" w:themeColor="text1"/>
          <w:szCs w:val="21"/>
        </w:rPr>
        <w:t>6</w:t>
      </w:r>
      <w:r w:rsidRPr="00976106">
        <w:rPr>
          <w:color w:val="000000" w:themeColor="text1"/>
          <w:szCs w:val="21"/>
        </w:rPr>
        <w:t>-11-11</w:t>
      </w:r>
      <w:r w:rsidRPr="00976106">
        <w:rPr>
          <w:color w:val="000000" w:themeColor="text1"/>
          <w:lang w:val="fi-FI" w:eastAsia="zh-CN"/>
        </w:rPr>
        <w:t>.</w:t>
      </w:r>
    </w:p>
    <w:p w14:paraId="1E92D061" w14:textId="77777777" w:rsidR="00F52F16" w:rsidRPr="0030558B" w:rsidRDefault="00F52F16" w:rsidP="00F52F16">
      <w:pPr>
        <w:rPr>
          <w:color w:val="000000" w:themeColor="text1"/>
          <w:lang w:val="fi-FI" w:eastAsia="zh-CN"/>
        </w:rPr>
      </w:pPr>
      <w:r>
        <w:rPr>
          <w:color w:val="000000" w:themeColor="text1"/>
          <w:lang w:val="fi-FI" w:eastAsia="zh-CN"/>
        </w:rPr>
        <w:t xml:space="preserve">No study is needed for </w:t>
      </w:r>
      <w:r w:rsidRPr="00277330">
        <w:rPr>
          <w:color w:val="000000" w:themeColor="text1"/>
          <w:lang w:val="fi-FI" w:eastAsia="zh-CN"/>
        </w:rPr>
        <w:t>DC_</w:t>
      </w:r>
      <w:r>
        <w:rPr>
          <w:color w:val="000000" w:themeColor="text1"/>
          <w:lang w:val="fi-FI" w:eastAsia="zh-CN"/>
        </w:rPr>
        <w:t>1</w:t>
      </w:r>
      <w:r w:rsidRPr="00277330">
        <w:rPr>
          <w:color w:val="000000" w:themeColor="text1"/>
          <w:lang w:val="fi-FI" w:eastAsia="zh-CN"/>
        </w:rPr>
        <w:t>A_n257A</w:t>
      </w:r>
      <w:r>
        <w:rPr>
          <w:color w:val="000000" w:themeColor="text1"/>
          <w:lang w:val="fi-FI" w:eastAsia="zh-CN"/>
        </w:rPr>
        <w:t>, due to large frequency separation.</w:t>
      </w:r>
    </w:p>
    <w:p w14:paraId="0150CCB8" w14:textId="77777777" w:rsidR="00F52F16" w:rsidRDefault="00F52F16" w:rsidP="00F52F16">
      <w:pPr>
        <w:rPr>
          <w:color w:val="000000" w:themeColor="text1"/>
          <w:lang w:val="fi-FI" w:eastAsia="zh-CN"/>
        </w:rPr>
      </w:pPr>
      <w:r w:rsidRPr="00976106">
        <w:rPr>
          <w:color w:val="000000" w:themeColor="text1"/>
          <w:szCs w:val="21"/>
        </w:rPr>
        <w:t>The studies are already performed for DC_(n)3AA in TR 37.717-11-11</w:t>
      </w:r>
      <w:r w:rsidRPr="00976106">
        <w:rPr>
          <w:color w:val="000000" w:themeColor="text1"/>
          <w:lang w:val="fi-FI" w:eastAsia="zh-CN"/>
        </w:rPr>
        <w:t>.</w:t>
      </w:r>
      <w:r>
        <w:rPr>
          <w:color w:val="000000" w:themeColor="text1"/>
          <w:lang w:val="fi-FI" w:eastAsia="zh-CN"/>
        </w:rPr>
        <w:t xml:space="preserve"> </w:t>
      </w:r>
    </w:p>
    <w:p w14:paraId="13CA5A28" w14:textId="77777777" w:rsidR="00F52F16" w:rsidRPr="003D1D2F" w:rsidRDefault="00F52F16" w:rsidP="00F52F16">
      <w:pPr>
        <w:rPr>
          <w:color w:val="000000" w:themeColor="text1"/>
          <w:lang w:val="fi-FI" w:eastAsia="zh-CN"/>
        </w:rPr>
      </w:pPr>
      <w:r>
        <w:rPr>
          <w:color w:val="000000" w:themeColor="text1"/>
          <w:lang w:val="fi-FI" w:eastAsia="zh-CN"/>
        </w:rPr>
        <w:t xml:space="preserve">No study is needed for </w:t>
      </w:r>
      <w:r w:rsidRPr="00277330">
        <w:rPr>
          <w:color w:val="000000" w:themeColor="text1"/>
          <w:lang w:val="fi-FI" w:eastAsia="zh-CN"/>
        </w:rPr>
        <w:t>DC_3A_n257A</w:t>
      </w:r>
      <w:r>
        <w:rPr>
          <w:color w:val="000000" w:themeColor="text1"/>
          <w:lang w:val="fi-FI" w:eastAsia="zh-CN"/>
        </w:rPr>
        <w:t>, due to large frequency separation.</w:t>
      </w:r>
    </w:p>
    <w:p w14:paraId="54F1638F" w14:textId="0F368A63" w:rsidR="00F52F16" w:rsidRPr="00976106" w:rsidRDefault="00F52F16" w:rsidP="00147049">
      <w:pPr>
        <w:pStyle w:val="3"/>
      </w:pPr>
      <w:bookmarkStart w:id="529" w:name="_Toc120260810"/>
      <w:bookmarkStart w:id="530" w:name="_Toc135927874"/>
      <w:r>
        <w:t>7.3</w:t>
      </w:r>
      <w:r w:rsidRPr="00976106">
        <w:t>.4</w:t>
      </w:r>
      <w:r w:rsidRPr="00976106">
        <w:rPr>
          <w:lang w:eastAsia="sv-SE"/>
        </w:rPr>
        <w:tab/>
      </w:r>
      <w:r w:rsidRPr="00976106">
        <w:t>∆T</w:t>
      </w:r>
      <w:r w:rsidRPr="00B94A68">
        <w:t>IB</w:t>
      </w:r>
      <w:r w:rsidRPr="00976106">
        <w:t xml:space="preserve"> and ∆R</w:t>
      </w:r>
      <w:r w:rsidRPr="00B94A68">
        <w:t>IB</w:t>
      </w:r>
      <w:r w:rsidRPr="00976106">
        <w:t xml:space="preserve"> values</w:t>
      </w:r>
      <w:bookmarkEnd w:id="529"/>
      <w:bookmarkEnd w:id="530"/>
    </w:p>
    <w:p w14:paraId="4B853EAD" w14:textId="77777777" w:rsidR="00F52F16" w:rsidRPr="00976106" w:rsidRDefault="00F52F16" w:rsidP="00F52F16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For DC_(n)3-</w:t>
      </w:r>
      <w:r w:rsidRPr="00976106">
        <w:rPr>
          <w:color w:val="000000" w:themeColor="text1"/>
          <w:szCs w:val="21"/>
        </w:rPr>
        <w:t>n</w:t>
      </w:r>
      <w:r>
        <w:rPr>
          <w:color w:val="000000" w:themeColor="text1"/>
          <w:szCs w:val="21"/>
        </w:rPr>
        <w:t>25</w:t>
      </w:r>
      <w:r w:rsidRPr="00976106">
        <w:rPr>
          <w:color w:val="000000" w:themeColor="text1"/>
          <w:szCs w:val="21"/>
        </w:rPr>
        <w:t xml:space="preserve">7, the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T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and </w:t>
      </w:r>
      <w:r w:rsidRPr="00976106">
        <w:rPr>
          <w:color w:val="000000" w:themeColor="text1"/>
          <w:szCs w:val="21"/>
        </w:rPr>
        <w:sym w:font="Symbol" w:char="F044"/>
      </w:r>
      <w:r w:rsidRPr="00976106">
        <w:rPr>
          <w:color w:val="000000" w:themeColor="text1"/>
          <w:szCs w:val="21"/>
        </w:rPr>
        <w:t>R</w:t>
      </w:r>
      <w:r w:rsidRPr="00976106">
        <w:rPr>
          <w:color w:val="000000" w:themeColor="text1"/>
          <w:szCs w:val="21"/>
          <w:vertAlign w:val="subscript"/>
        </w:rPr>
        <w:t>IB,c</w:t>
      </w:r>
      <w:r w:rsidRPr="00976106">
        <w:rPr>
          <w:color w:val="000000" w:themeColor="text1"/>
          <w:szCs w:val="21"/>
        </w:rPr>
        <w:t xml:space="preserve"> values are given in the tables below.</w:t>
      </w:r>
    </w:p>
    <w:p w14:paraId="51C24D36" w14:textId="009AC429" w:rsidR="00F52F16" w:rsidRPr="00976106" w:rsidRDefault="00F52F16" w:rsidP="00F52F16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7.3</w:t>
      </w:r>
      <w:r w:rsidRPr="00976106">
        <w:rPr>
          <w:color w:val="000000" w:themeColor="text1"/>
        </w:rPr>
        <w:t>.4</w:t>
      </w:r>
      <w:r w:rsidRPr="00976106">
        <w:rPr>
          <w:color w:val="000000" w:themeColor="text1"/>
          <w:lang w:eastAsia="zh-CN"/>
        </w:rPr>
        <w:t>-</w:t>
      </w:r>
      <w:r w:rsidRPr="00976106">
        <w:rPr>
          <w:color w:val="000000" w:themeColor="text1"/>
        </w:rPr>
        <w:t>1: ΔT</w:t>
      </w:r>
      <w:r w:rsidRPr="00976106">
        <w:rPr>
          <w:color w:val="000000" w:themeColor="text1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ED422D" w:rsidRPr="00850262" w14:paraId="7DB0B543" w14:textId="77777777" w:rsidTr="00ED422D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408FDC05" w14:textId="77777777" w:rsidR="00ED422D" w:rsidRPr="00EF5447" w:rsidRDefault="00ED422D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69F8826E" w14:textId="77777777" w:rsidR="00ED422D" w:rsidRPr="00850262" w:rsidRDefault="00ED422D" w:rsidP="00E902DB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D422D" w:rsidRPr="00DC3AC9" w14:paraId="4E0197CE" w14:textId="77777777" w:rsidTr="00ED422D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F26BC7A" w14:textId="77777777" w:rsidR="00ED422D" w:rsidRPr="00EF5447" w:rsidRDefault="00ED422D" w:rsidP="00E902DB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0C199F51" w14:textId="77777777" w:rsidR="00ED422D" w:rsidRPr="00DC3AC9" w:rsidRDefault="00ED422D" w:rsidP="00E902DB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ED422D" w:rsidRPr="00EF5447" w14:paraId="29C79B5A" w14:textId="77777777" w:rsidTr="00ED422D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E298836" w14:textId="77777777" w:rsidR="00ED422D" w:rsidRPr="00EF5447" w:rsidRDefault="00ED422D" w:rsidP="00E902DB">
            <w:pPr>
              <w:pStyle w:val="TAC"/>
            </w:pPr>
            <w:r>
              <w:t>DC_1</w:t>
            </w:r>
            <w:r w:rsidRPr="00EF5447">
              <w:t>_</w:t>
            </w:r>
            <w:r>
              <w:t>(</w:t>
            </w:r>
            <w:r w:rsidRPr="00EF5447">
              <w:t>n</w:t>
            </w:r>
            <w:r>
              <w:t>)3</w:t>
            </w:r>
            <w:r w:rsidRPr="00EF5447">
              <w:t>-n</w:t>
            </w:r>
            <w:r>
              <w:t>257</w:t>
            </w:r>
          </w:p>
        </w:tc>
        <w:tc>
          <w:tcPr>
            <w:tcW w:w="1417" w:type="dxa"/>
            <w:vAlign w:val="center"/>
          </w:tcPr>
          <w:p w14:paraId="0A5B594F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418" w:type="dxa"/>
            <w:vAlign w:val="center"/>
          </w:tcPr>
          <w:p w14:paraId="6D7DEF6F" w14:textId="77777777" w:rsidR="00ED422D" w:rsidRPr="00EF5447" w:rsidRDefault="00ED422D" w:rsidP="00E902DB">
            <w:pPr>
              <w:pStyle w:val="TAC"/>
            </w:pPr>
            <w:r>
              <w:t>-</w:t>
            </w:r>
          </w:p>
        </w:tc>
        <w:tc>
          <w:tcPr>
            <w:tcW w:w="1488" w:type="dxa"/>
            <w:vAlign w:val="center"/>
          </w:tcPr>
          <w:p w14:paraId="135756F5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 w:rsidRPr="00EF5447">
              <w:t>0</w:t>
            </w:r>
            <w:r w:rsidRPr="00EF5447">
              <w:rPr>
                <w:rFonts w:eastAsia="DengXian"/>
              </w:rPr>
              <w:t>.</w:t>
            </w:r>
            <w:r>
              <w:rPr>
                <w:rFonts w:eastAsia="DengXian"/>
              </w:rPr>
              <w:t>6</w:t>
            </w:r>
          </w:p>
        </w:tc>
        <w:tc>
          <w:tcPr>
            <w:tcW w:w="1484" w:type="dxa"/>
            <w:vAlign w:val="center"/>
          </w:tcPr>
          <w:p w14:paraId="18AFC28F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  <w:tr w:rsidR="00ED422D" w:rsidRPr="00E137BF" w14:paraId="4C0B1C87" w14:textId="77777777" w:rsidTr="00ED422D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F9666" w14:textId="77777777" w:rsidR="00ED422D" w:rsidRPr="00E137BF" w:rsidRDefault="00ED422D" w:rsidP="00E902DB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2A59A491" w14:textId="77777777" w:rsidR="00ED422D" w:rsidRPr="00E137BF" w:rsidRDefault="00ED422D" w:rsidP="00E902DB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55133478" w14:textId="77777777" w:rsidR="00F52F16" w:rsidRPr="00ED422D" w:rsidRDefault="00F52F16" w:rsidP="00F52F16">
      <w:pPr>
        <w:rPr>
          <w:color w:val="000000" w:themeColor="text1"/>
        </w:rPr>
      </w:pPr>
    </w:p>
    <w:p w14:paraId="5CD0C6FE" w14:textId="511305B2" w:rsidR="00F52F16" w:rsidRPr="00976106" w:rsidRDefault="00F52F16" w:rsidP="00F52F16">
      <w:pPr>
        <w:pStyle w:val="TH"/>
        <w:rPr>
          <w:color w:val="000000" w:themeColor="text1"/>
        </w:rPr>
      </w:pPr>
      <w:r w:rsidRPr="00976106">
        <w:rPr>
          <w:color w:val="000000" w:themeColor="text1"/>
        </w:rPr>
        <w:t xml:space="preserve">Table </w:t>
      </w:r>
      <w:r>
        <w:rPr>
          <w:color w:val="000000" w:themeColor="text1"/>
        </w:rPr>
        <w:t>7.3</w:t>
      </w:r>
      <w:r w:rsidRPr="00976106">
        <w:rPr>
          <w:color w:val="000000" w:themeColor="text1"/>
        </w:rPr>
        <w:t>.4-2: ΔR</w:t>
      </w:r>
      <w:r w:rsidRPr="00976106">
        <w:rPr>
          <w:color w:val="000000" w:themeColor="text1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ED422D" w:rsidRPr="00EF5447" w14:paraId="2B2E8383" w14:textId="77777777" w:rsidTr="00ED422D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1AF1C284" w14:textId="77777777" w:rsidR="00ED422D" w:rsidRPr="00EF5447" w:rsidRDefault="00ED422D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47BFFBDF" w14:textId="77777777" w:rsidR="00ED422D" w:rsidRPr="00EF5447" w:rsidRDefault="00ED422D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ED422D" w:rsidRPr="00EF5447" w14:paraId="5E93493C" w14:textId="77777777" w:rsidTr="00ED422D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327808D7" w14:textId="77777777" w:rsidR="00ED422D" w:rsidRPr="00EF5447" w:rsidRDefault="00ED422D" w:rsidP="00E902DB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41F7E830" w14:textId="77777777" w:rsidR="00ED422D" w:rsidRPr="00EF5447" w:rsidRDefault="00ED422D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D422D" w:rsidRPr="00EF5447" w14:paraId="06E6457C" w14:textId="77777777" w:rsidTr="00ED422D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36D6DCB" w14:textId="77777777" w:rsidR="00ED422D" w:rsidRPr="00EF5447" w:rsidRDefault="00ED422D" w:rsidP="00E902DB">
            <w:pPr>
              <w:pStyle w:val="TAC"/>
            </w:pPr>
            <w:r>
              <w:t>DC_1</w:t>
            </w:r>
            <w:r w:rsidRPr="00EF5447">
              <w:t>_</w:t>
            </w:r>
            <w:r>
              <w:t>(</w:t>
            </w:r>
            <w:r w:rsidRPr="00EF5447">
              <w:t>n</w:t>
            </w:r>
            <w:r>
              <w:t>)3</w:t>
            </w:r>
            <w:r w:rsidRPr="00EF5447">
              <w:t>-n</w:t>
            </w:r>
            <w:r>
              <w:t>257</w:t>
            </w:r>
          </w:p>
        </w:tc>
        <w:tc>
          <w:tcPr>
            <w:tcW w:w="1488" w:type="dxa"/>
            <w:vAlign w:val="center"/>
          </w:tcPr>
          <w:p w14:paraId="2819ED46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05B058D2" w14:textId="77777777" w:rsidR="00ED422D" w:rsidRPr="00EF5447" w:rsidRDefault="00ED422D" w:rsidP="00E902DB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594C2137" w14:textId="77777777" w:rsidR="00ED422D" w:rsidRPr="00EF5447" w:rsidRDefault="00ED422D" w:rsidP="00E902DB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58A32C45" w14:textId="77777777" w:rsidR="00ED422D" w:rsidRPr="00EF5447" w:rsidRDefault="00ED422D" w:rsidP="00E902DB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</w:tr>
      <w:tr w:rsidR="00ED422D" w14:paraId="68C01EA3" w14:textId="77777777" w:rsidTr="00ED422D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046789" w14:textId="77777777" w:rsidR="00ED422D" w:rsidRDefault="00ED422D" w:rsidP="00E902DB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11</w:t>
            </w:r>
            <w:r w:rsidRPr="00E137BF">
              <w:rPr>
                <w:rFonts w:ascii="Arial" w:hAnsi="Arial" w:cs="Arial"/>
                <w:sz w:val="18"/>
              </w:rPr>
              <w:t>:</w:t>
            </w:r>
            <w:r w:rsidRPr="00E137BF">
              <w:rPr>
                <w:rFonts w:ascii="Arial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E137BF">
              <w:rPr>
                <w:rFonts w:ascii="Arial" w:hAnsi="Arial" w:cs="Arial"/>
                <w:sz w:val="18"/>
                <w:vertAlign w:val="subscript"/>
              </w:rPr>
              <w:t>IB,c</w:t>
            </w:r>
            <w:r w:rsidRPr="00E137BF">
              <w:rPr>
                <w:rFonts w:ascii="Arial" w:hAnsi="Arial" w:cs="Arial"/>
                <w:sz w:val="18"/>
              </w:rPr>
              <w:t xml:space="preserve"> = 0.</w:t>
            </w:r>
          </w:p>
          <w:p w14:paraId="0304C32C" w14:textId="77777777" w:rsidR="00ED422D" w:rsidRDefault="00ED422D" w:rsidP="00E902DB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470BF233" w14:textId="77777777" w:rsidR="00F52F16" w:rsidRPr="00ED422D" w:rsidRDefault="00F52F16" w:rsidP="00F52F16">
      <w:pPr>
        <w:rPr>
          <w:color w:val="000000" w:themeColor="text1"/>
        </w:rPr>
      </w:pPr>
    </w:p>
    <w:p w14:paraId="30577614" w14:textId="4441DE90" w:rsidR="00F52F16" w:rsidRPr="00976106" w:rsidRDefault="00F52F16" w:rsidP="00147049">
      <w:pPr>
        <w:pStyle w:val="3"/>
        <w:rPr>
          <w:lang w:eastAsia="ja-JP"/>
        </w:rPr>
      </w:pPr>
      <w:bookmarkStart w:id="531" w:name="_Toc120260811"/>
      <w:bookmarkStart w:id="532" w:name="_Toc135927875"/>
      <w:r>
        <w:t>7.3</w:t>
      </w:r>
      <w:r w:rsidRPr="00976106">
        <w:t>.5</w:t>
      </w:r>
      <w:r w:rsidRPr="00976106">
        <w:rPr>
          <w:lang w:eastAsia="sv-SE"/>
        </w:rPr>
        <w:tab/>
      </w:r>
      <w:r w:rsidRPr="00976106">
        <w:rPr>
          <w:lang w:eastAsia="ja-JP"/>
        </w:rPr>
        <w:t>MSD</w:t>
      </w:r>
      <w:bookmarkEnd w:id="531"/>
      <w:bookmarkEnd w:id="532"/>
    </w:p>
    <w:p w14:paraId="2659B828" w14:textId="77777777" w:rsidR="00F52F16" w:rsidRPr="004C10FD" w:rsidRDefault="00F52F16" w:rsidP="00B94A68">
      <w:pPr>
        <w:rPr>
          <w:lang w:val="fi-FI" w:eastAsia="zh-CN"/>
        </w:rPr>
      </w:pPr>
      <w:r w:rsidRPr="00B94A68">
        <w:rPr>
          <w:rFonts w:eastAsia="MS Mincho"/>
        </w:rPr>
        <w:t>MSD analysis is already available</w:t>
      </w:r>
      <w:r w:rsidRPr="00B94A68">
        <w:rPr>
          <w:rFonts w:eastAsia="MS Mincho"/>
          <w:color w:val="000000"/>
          <w:sz w:val="28"/>
        </w:rPr>
        <w:t xml:space="preserve"> </w:t>
      </w:r>
      <w:r w:rsidRPr="004C10FD">
        <w:t xml:space="preserve">for DC_(n)3AA and DC_1A_n3A, in TR 37.717-11-11 and </w:t>
      </w:r>
      <w:r w:rsidRPr="004C10FD">
        <w:rPr>
          <w:lang w:val="fi-FI" w:eastAsia="zh-CN"/>
        </w:rPr>
        <w:t xml:space="preserve">TR </w:t>
      </w:r>
      <w:r w:rsidRPr="004C10FD">
        <w:t>37.716-11-11</w:t>
      </w:r>
      <w:r w:rsidRPr="004C10FD">
        <w:rPr>
          <w:lang w:val="fi-FI" w:eastAsia="zh-CN"/>
        </w:rPr>
        <w:t>, respectively.</w:t>
      </w:r>
    </w:p>
    <w:p w14:paraId="5AFA96AB" w14:textId="77777777" w:rsidR="00F52F16" w:rsidRPr="004C10FD" w:rsidRDefault="00F52F16" w:rsidP="00B94A68">
      <w:r w:rsidRPr="004C10FD">
        <w:rPr>
          <w:lang w:val="fi-FI" w:eastAsia="zh-CN"/>
        </w:rPr>
        <w:t xml:space="preserve">No MSD analysis is needed for </w:t>
      </w:r>
      <w:r w:rsidRPr="004C10FD">
        <w:rPr>
          <w:color w:val="000000"/>
        </w:rPr>
        <w:t>DC_1A_n257A</w:t>
      </w:r>
      <w:r w:rsidRPr="004C10FD">
        <w:rPr>
          <w:lang w:val="fi-FI" w:eastAsia="zh-CN"/>
        </w:rPr>
        <w:t xml:space="preserve">  and DC_3A_n257A, as there is no coexistence issue.</w:t>
      </w:r>
    </w:p>
    <w:p w14:paraId="021DA5EA" w14:textId="7A844E7B" w:rsidR="004C400C" w:rsidRPr="00464490" w:rsidRDefault="004C400C" w:rsidP="00147049">
      <w:pPr>
        <w:pStyle w:val="2"/>
        <w:rPr>
          <w:lang w:val="en-US" w:eastAsia="zh-TW"/>
        </w:rPr>
      </w:pPr>
      <w:bookmarkStart w:id="533" w:name="_Toc120260812"/>
      <w:bookmarkStart w:id="534" w:name="_Toc135927876"/>
      <w:r>
        <w:rPr>
          <w:lang w:eastAsia="zh-TW"/>
        </w:rPr>
        <w:lastRenderedPageBreak/>
        <w:t>7.4</w:t>
      </w:r>
      <w:r>
        <w:rPr>
          <w:lang w:eastAsia="zh-TW"/>
        </w:rPr>
        <w:tab/>
        <w:t>DC_1-3_n26-n78</w:t>
      </w:r>
      <w:bookmarkEnd w:id="533"/>
      <w:bookmarkEnd w:id="534"/>
    </w:p>
    <w:p w14:paraId="4672A333" w14:textId="6AB67B85" w:rsidR="004C400C" w:rsidRPr="00F61207" w:rsidRDefault="004C400C" w:rsidP="00147049">
      <w:pPr>
        <w:pStyle w:val="3"/>
        <w:rPr>
          <w:lang w:val="en-US" w:eastAsia="zh-CN"/>
        </w:rPr>
      </w:pPr>
      <w:bookmarkStart w:id="535" w:name="_Toc120260813"/>
      <w:bookmarkStart w:id="536" w:name="_Toc135927877"/>
      <w:r>
        <w:rPr>
          <w:lang w:val="en-US" w:eastAsia="zh-CN"/>
        </w:rPr>
        <w:t>7.4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535"/>
      <w:bookmarkEnd w:id="536"/>
    </w:p>
    <w:p w14:paraId="36EBC747" w14:textId="77777777" w:rsidR="004C400C" w:rsidRDefault="004C400C" w:rsidP="004C400C">
      <w:pPr>
        <w:pStyle w:val="TH"/>
        <w:rPr>
          <w:lang w:eastAsia="ja-JP"/>
        </w:rPr>
      </w:pPr>
      <w:r>
        <w:t>Table 7.4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4C400C" w14:paraId="690BBF9E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C0EB" w14:textId="77777777" w:rsidR="004C400C" w:rsidRDefault="004C400C" w:rsidP="00E1100D">
            <w:pPr>
              <w:pStyle w:val="TAH"/>
              <w:rPr>
                <w:lang w:val="x-none"/>
              </w:rPr>
            </w:pPr>
            <w: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ADD9" w14:textId="77777777" w:rsidR="004C400C" w:rsidRDefault="004C400C" w:rsidP="00E1100D">
            <w:pPr>
              <w:pStyle w:val="TAH"/>
            </w:pPr>
            <w: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1355" w14:textId="77777777" w:rsidR="004C400C" w:rsidRDefault="004C400C" w:rsidP="00E1100D">
            <w:pPr>
              <w:pStyle w:val="TAH"/>
            </w:pPr>
            <w: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971E2" w14:textId="77777777" w:rsidR="004C400C" w:rsidRDefault="004C400C" w:rsidP="00E1100D">
            <w:pPr>
              <w:pStyle w:val="TAH"/>
            </w:pPr>
            <w: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A1F2" w14:textId="77777777" w:rsidR="004C400C" w:rsidRDefault="004C400C" w:rsidP="00E11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C400C" w14:paraId="12E59F3E" w14:textId="77777777" w:rsidTr="00E1100D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F03C" w14:textId="77777777" w:rsidR="004C400C" w:rsidRDefault="004C400C" w:rsidP="00E1100D">
            <w:pPr>
              <w:pStyle w:val="TAH"/>
              <w:rPr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ED7D" w14:textId="77777777" w:rsidR="004C400C" w:rsidRDefault="004C400C" w:rsidP="00E1100D">
            <w:pPr>
              <w:pStyle w:val="TAH"/>
              <w:rPr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19706" w14:textId="77777777" w:rsidR="004C400C" w:rsidRDefault="004C400C" w:rsidP="00E1100D">
            <w:pPr>
              <w:pStyle w:val="TAH"/>
            </w:pPr>
            <w: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9E02" w14:textId="77777777" w:rsidR="004C400C" w:rsidRDefault="004C400C" w:rsidP="00E1100D">
            <w:pPr>
              <w:pStyle w:val="TAH"/>
            </w:pPr>
            <w: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7F4F" w14:textId="77777777" w:rsidR="004C400C" w:rsidRDefault="004C400C" w:rsidP="00E1100D">
            <w:pPr>
              <w:pStyle w:val="TAH"/>
              <w:rPr>
                <w:rFonts w:cs="Arial"/>
                <w:lang w:val="x-none"/>
              </w:rPr>
            </w:pPr>
          </w:p>
        </w:tc>
      </w:tr>
      <w:tr w:rsidR="004C400C" w14:paraId="01B40805" w14:textId="77777777" w:rsidTr="00E1100D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C114" w14:textId="77777777" w:rsidR="004C400C" w:rsidRDefault="004C400C" w:rsidP="00E1100D">
            <w:pPr>
              <w:pStyle w:val="TAH"/>
              <w:rPr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DA0C" w14:textId="77777777" w:rsidR="004C400C" w:rsidRDefault="004C400C" w:rsidP="00E1100D">
            <w:pPr>
              <w:pStyle w:val="TAH"/>
              <w:rPr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BEA" w14:textId="77777777" w:rsidR="004C400C" w:rsidRDefault="004C400C" w:rsidP="00E1100D">
            <w:pPr>
              <w:pStyle w:val="TAH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CF05" w14:textId="77777777" w:rsidR="004C400C" w:rsidRDefault="004C400C" w:rsidP="00E1100D">
            <w:pPr>
              <w:pStyle w:val="TAH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CE31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C400C" w14:paraId="4AF7E286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44F9A" w14:textId="77777777" w:rsidR="004C400C" w:rsidRDefault="004C400C" w:rsidP="00E1100D">
            <w:pPr>
              <w:pStyle w:val="TAC"/>
              <w:widowControl w:val="0"/>
              <w:rPr>
                <w:rFonts w:cs="Arial"/>
                <w:lang w:eastAsia="zh-TW"/>
              </w:rPr>
            </w:pPr>
            <w:r w:rsidRPr="00B62EC9">
              <w:rPr>
                <w:rFonts w:cs="Arial"/>
                <w:lang w:eastAsia="zh-TW"/>
              </w:rPr>
              <w:t>DC_1-3_n26-n78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B219" w14:textId="77777777" w:rsidR="004C400C" w:rsidRPr="00A76781" w:rsidRDefault="004C400C" w:rsidP="00E1100D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29E6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149A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CB1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467D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2110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E821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EEBC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2170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9DB4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4C400C" w14:paraId="2F39D48E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A0A3F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C503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F1C9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 w:rsidRPr="00225096">
              <w:rPr>
                <w:rFonts w:cs="Arial"/>
              </w:rPr>
              <w:t>1710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82DC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1FC5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86FC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1805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30CA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748C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FD6A" w14:textId="77777777" w:rsidR="004C400C" w:rsidRDefault="004C400C" w:rsidP="00E1100D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4C400C" w14:paraId="56612DD7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C079A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8BBD" w14:textId="77777777" w:rsidR="004C400C" w:rsidRPr="00A76781" w:rsidRDefault="004C400C" w:rsidP="00E1100D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C7F9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814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6E1A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C2B3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849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0C0C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859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D29F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E252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4559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4C400C" w14:paraId="1082FCCA" w14:textId="77777777" w:rsidTr="00E1100D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6805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7CA1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0D25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2A6A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2CF4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5DA4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1D9D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035A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6789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0C289B57" w14:textId="77777777" w:rsidR="004C400C" w:rsidRDefault="004C400C" w:rsidP="004C400C"/>
    <w:p w14:paraId="0CDC16CD" w14:textId="77777777" w:rsidR="004C400C" w:rsidRDefault="004C400C" w:rsidP="004C400C">
      <w:pPr>
        <w:pStyle w:val="TH"/>
      </w:pPr>
      <w:r>
        <w:t>Table 7.4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4C400C" w:rsidRPr="00877CC8" w14:paraId="7AA19C61" w14:textId="77777777" w:rsidTr="00E1100D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60CE" w14:textId="77777777" w:rsidR="004C400C" w:rsidRPr="00877CC8" w:rsidRDefault="004C400C" w:rsidP="00E1100D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6985B0BA" w14:textId="77777777" w:rsidR="004C400C" w:rsidRPr="00877CC8" w:rsidRDefault="004C400C" w:rsidP="00E1100D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AD01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61CEEC9B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5A57F011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4C400C" w:rsidRPr="00877CC8" w14:paraId="2117651B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F93E22" w14:textId="77777777" w:rsidR="004C400C" w:rsidRDefault="004C400C" w:rsidP="00E1100D">
            <w:pPr>
              <w:pStyle w:val="TAC"/>
            </w:pPr>
            <w:r w:rsidRPr="006F0068">
              <w:t>DC_1A-3A_n26A-n78A</w:t>
            </w:r>
            <w:r>
              <w:t xml:space="preserve"> </w:t>
            </w:r>
          </w:p>
          <w:p w14:paraId="08D172CD" w14:textId="77777777" w:rsidR="004C400C" w:rsidRPr="00877CC8" w:rsidRDefault="004C400C" w:rsidP="00E1100D">
            <w:pPr>
              <w:pStyle w:val="TAC"/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AC8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 w14:paraId="05C95039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14:paraId="17174DF6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 w14:paraId="74169322" w14:textId="77777777" w:rsidR="004C400C" w:rsidRPr="00877CC8" w:rsidRDefault="004C400C" w:rsidP="00E1100D">
            <w:pPr>
              <w:pStyle w:val="TAC"/>
            </w:pPr>
            <w:r>
              <w:rPr>
                <w:lang w:eastAsia="fi-FI"/>
              </w:rPr>
              <w:t>DC_3A_n78A</w:t>
            </w:r>
          </w:p>
        </w:tc>
      </w:tr>
      <w:tr w:rsidR="004C400C" w:rsidRPr="00877CC8" w14:paraId="19D647F2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E8A10" w14:textId="77777777" w:rsidR="004C400C" w:rsidRPr="006F0068" w:rsidRDefault="004C400C" w:rsidP="00E1100D">
            <w:pPr>
              <w:pStyle w:val="TAC"/>
            </w:pPr>
            <w:r w:rsidRPr="006F0068">
              <w:t>DC_1A-3C_n26A-n78A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5B5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 w14:paraId="71A5E593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14:paraId="04653AC8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 w14:paraId="3A8CC03B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 w14:paraId="44B76C67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14:paraId="4BC68482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</w:tr>
    </w:tbl>
    <w:p w14:paraId="4C92C4C9" w14:textId="77777777" w:rsidR="004C400C" w:rsidRPr="00EC24FB" w:rsidRDefault="004C400C" w:rsidP="004C400C"/>
    <w:p w14:paraId="359443DD" w14:textId="55810DB1" w:rsidR="004C400C" w:rsidRPr="00F61207" w:rsidRDefault="004C400C" w:rsidP="00147049">
      <w:pPr>
        <w:pStyle w:val="3"/>
        <w:rPr>
          <w:lang w:val="en-US" w:eastAsia="zh-CN"/>
        </w:rPr>
      </w:pPr>
      <w:bookmarkStart w:id="537" w:name="_Toc120260814"/>
      <w:bookmarkStart w:id="538" w:name="_Toc135927878"/>
      <w:r>
        <w:rPr>
          <w:lang w:val="en-US" w:eastAsia="zh-CN"/>
        </w:rPr>
        <w:t>7.4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537"/>
      <w:bookmarkEnd w:id="538"/>
    </w:p>
    <w:p w14:paraId="13FC3DE5" w14:textId="77777777" w:rsidR="004C400C" w:rsidRDefault="004C400C" w:rsidP="004C400C">
      <w:pPr>
        <w:pStyle w:val="TH"/>
        <w:rPr>
          <w:rFonts w:eastAsia="Yu Mincho"/>
          <w:sz w:val="28"/>
          <w:szCs w:val="28"/>
          <w:lang w:eastAsia="ja-JP"/>
        </w:rPr>
      </w:pPr>
      <w:r>
        <w:t>Table 7.4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4C400C" w14:paraId="18BBB897" w14:textId="77777777" w:rsidTr="00E1100D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2E0B" w14:textId="77777777" w:rsidR="004C400C" w:rsidRDefault="004C400C" w:rsidP="00E1100D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2A25" w14:textId="77777777" w:rsidR="004C400C" w:rsidRDefault="004C400C" w:rsidP="00E1100D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4C400C" w14:paraId="46F550B9" w14:textId="77777777" w:rsidTr="00E1100D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48F3" w14:textId="77777777" w:rsidR="004C400C" w:rsidRDefault="004C400C" w:rsidP="00E1100D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9927" w14:textId="77777777" w:rsidR="004C400C" w:rsidRDefault="004C400C" w:rsidP="00E1100D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1ED9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19F82EB8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120C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663241F4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278D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2D0F1401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44A7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4B798FC9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F90D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0E9811D6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F55D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DA96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7241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48CADF36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EBEB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5B244CEB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B634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2F05B2C5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0D28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320D65FD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6610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0E6E54C6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E50E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1B9C" w14:textId="77777777" w:rsidR="004C400C" w:rsidRDefault="004C400C" w:rsidP="00E1100D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FB20" w14:textId="77777777" w:rsidR="004C400C" w:rsidRDefault="004C400C" w:rsidP="00E1100D">
            <w:pPr>
              <w:pStyle w:val="TAH"/>
            </w:pPr>
            <w:r>
              <w:t>Maximum aggregated bandwidth</w:t>
            </w:r>
          </w:p>
          <w:p w14:paraId="6FAFD117" w14:textId="77777777" w:rsidR="004C400C" w:rsidRDefault="004C400C" w:rsidP="00E1100D">
            <w:pPr>
              <w:pStyle w:val="TAH"/>
            </w:pPr>
            <w:r>
              <w:t>[MHz]</w:t>
            </w:r>
          </w:p>
        </w:tc>
      </w:tr>
      <w:tr w:rsidR="004C400C" w14:paraId="1A2E97CC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69C4D" w14:textId="77777777" w:rsidR="004C400C" w:rsidRDefault="004C400C" w:rsidP="00E1100D">
            <w:pPr>
              <w:pStyle w:val="TAC"/>
            </w:pPr>
            <w:r w:rsidRPr="006F0068">
              <w:t>DC_1A-3A_n26A-n78A</w:t>
            </w:r>
            <w:r>
              <w:t xml:space="preserve"> </w:t>
            </w:r>
          </w:p>
          <w:p w14:paraId="004720AD" w14:textId="77777777" w:rsidR="004C400C" w:rsidRPr="0095706B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3323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896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6AD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18B5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9186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9D3F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C03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5CC8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1D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22D8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DDB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5A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3C0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47CA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DE75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912AE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170</w:t>
            </w:r>
          </w:p>
        </w:tc>
      </w:tr>
      <w:tr w:rsidR="004C400C" w14:paraId="2A4111FF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8226E2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614E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9F78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5F90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EE29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5304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9C2B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DDAF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808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AC23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7B28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6919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D6F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DA4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8689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2B30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C75D5" w14:textId="77777777" w:rsidR="004C400C" w:rsidRDefault="004C400C" w:rsidP="00E1100D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4F470052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C3528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0357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0934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FF9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D6D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E7E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1F3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D8E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C3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A75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D21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284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1A7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FAEE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5F8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8D0F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05CDB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421185FC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41D8E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D3A2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E238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353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712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51D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5DD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54C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F3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4CB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772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AE6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99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B53E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07FB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F6C9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4453F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3084553A" w14:textId="77777777" w:rsidTr="00E1100D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DF761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0E1F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727C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3D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B6C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B78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B25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C13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40A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336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061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5A5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F8CD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9C9A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8866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3B3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0BA35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31850694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660F8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EE32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E7C8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18C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530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CF5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4B7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4FD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0B5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29E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45C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FDF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032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F1F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CC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DB6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4EB56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7C1CF58D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A286B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63BE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45D1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3BF1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5E4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69F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193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85B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265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5F9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878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534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DA0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475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CE6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5FC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2E94C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3AB5C856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52678" w14:textId="77777777" w:rsidR="004C400C" w:rsidRDefault="004C400C" w:rsidP="00E1100D">
            <w:pPr>
              <w:pStyle w:val="TAC"/>
            </w:pPr>
            <w:r w:rsidRPr="006F0068">
              <w:t>DC_1A-3C_n26A-n78A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BA5D" w14:textId="77777777" w:rsidR="004C400C" w:rsidRDefault="004C400C" w:rsidP="00E1100D">
            <w:pPr>
              <w:pStyle w:val="TAC"/>
              <w:rPr>
                <w:lang w:eastAsia="zh-TW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4380" w14:textId="77777777" w:rsidR="004C400C" w:rsidRDefault="004C400C" w:rsidP="00E1100D">
            <w:pPr>
              <w:pStyle w:val="TAC"/>
              <w:rPr>
                <w:lang w:eastAsia="ja-JP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470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6CB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248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776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8A2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995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67A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9C0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A0E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786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0F1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B1E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2FF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F58FE" w14:textId="77777777" w:rsidR="004C400C" w:rsidRDefault="004C400C" w:rsidP="00E1100D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190</w:t>
            </w:r>
          </w:p>
        </w:tc>
      </w:tr>
      <w:tr w:rsidR="004C400C" w14:paraId="7B5E17ED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370B1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3441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87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CA_3C Bandwidth Combination Set 0 in Table 5.6A.1-1</w:t>
            </w:r>
            <w:r>
              <w:rPr>
                <w:rFonts w:eastAsia="Yu Mincho"/>
              </w:rPr>
              <w:t xml:space="preserve"> 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D0C4F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20C1E3DD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C825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326C2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A8D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53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4306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07CF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66BD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58F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FDA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49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B66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98C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2B2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C36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E5E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407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BC644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656738A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F61DD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2731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365A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356" w14:textId="77777777" w:rsidR="004C400C" w:rsidRDefault="004C400C" w:rsidP="00E1100D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F83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1331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0709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9BA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C55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42A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F11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B7F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980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5D5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FAA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35F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D8DD6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2C119A30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59724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4218F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  <w:p w14:paraId="7C7850D9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63C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49F2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B40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9A1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1FF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43D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35C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D30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9A3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FE1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695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05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DF5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908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F8F84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05F959EB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4F81B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F0763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4A2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0800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A3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8B3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A98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418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060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0B8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948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18B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399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1B2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4C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139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D6285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25851120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386E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A64F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014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FEC4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745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8D2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452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1D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25E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69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0A3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71C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D16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2B4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36A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B7A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2A22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CEEC9FF" w14:textId="77777777" w:rsidR="004C400C" w:rsidRDefault="004C400C" w:rsidP="004C400C">
      <w:pPr>
        <w:rPr>
          <w:rFonts w:eastAsia="맑은 고딕"/>
          <w:lang w:eastAsia="ko-KR"/>
        </w:rPr>
      </w:pPr>
    </w:p>
    <w:p w14:paraId="6FC83684" w14:textId="397BB18E" w:rsidR="004C400C" w:rsidRDefault="004C400C" w:rsidP="00147049">
      <w:pPr>
        <w:pStyle w:val="3"/>
        <w:rPr>
          <w:lang w:val="en-US" w:eastAsia="zh-CN"/>
        </w:rPr>
      </w:pPr>
      <w:bookmarkStart w:id="539" w:name="_Toc120260815"/>
      <w:bookmarkStart w:id="540" w:name="_Toc135927879"/>
      <w:r>
        <w:rPr>
          <w:lang w:val="en-US" w:eastAsia="zh-CN"/>
        </w:rPr>
        <w:t>7.4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  <w:t>∆TIB and ∆RIB values</w:t>
      </w:r>
      <w:bookmarkEnd w:id="539"/>
      <w:bookmarkEnd w:id="540"/>
    </w:p>
    <w:p w14:paraId="6EE061F5" w14:textId="77777777" w:rsidR="004C400C" w:rsidRPr="00B744F9" w:rsidRDefault="004C400C" w:rsidP="004C400C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DC_1-3_5-n78,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311AE586" w14:textId="3B26E406" w:rsidR="004C400C" w:rsidRDefault="004C400C" w:rsidP="004C400C">
      <w:pPr>
        <w:pStyle w:val="TH"/>
      </w:pPr>
      <w:r>
        <w:lastRenderedPageBreak/>
        <w:t>Table 7.4</w:t>
      </w:r>
      <w:r>
        <w:rPr>
          <w:lang w:val="en-US"/>
        </w:rPr>
        <w:t>.3</w:t>
      </w:r>
      <w:r>
        <w:t>-1: ΔT</w:t>
      </w:r>
      <w:r>
        <w:rPr>
          <w:vertAlign w:val="subscript"/>
        </w:rPr>
        <w:t>IB,c</w:t>
      </w:r>
      <w:r>
        <w:t xml:space="preserve"> due to EN-DC(</w:t>
      </w:r>
      <w:r w:rsidR="00BB18D2">
        <w:t>four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BB18D2" w:rsidRPr="00850262" w14:paraId="755D1060" w14:textId="77777777" w:rsidTr="00E902DB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5205337E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2C9543F6" w14:textId="77777777" w:rsidR="00BB18D2" w:rsidRPr="00850262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DC3AC9" w14:paraId="656EE062" w14:textId="77777777" w:rsidTr="00E902DB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0E4A352E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4FE6D464" w14:textId="77777777" w:rsidR="00BB18D2" w:rsidRPr="00DC3AC9" w:rsidRDefault="00BB18D2" w:rsidP="00E902DB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BB18D2" w:rsidRPr="00EF5447" w14:paraId="28FA9344" w14:textId="77777777" w:rsidTr="00E902DB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9A30A8F" w14:textId="77777777" w:rsidR="00BB18D2" w:rsidRPr="00EF5447" w:rsidRDefault="00BB18D2" w:rsidP="00E902DB">
            <w:pPr>
              <w:pStyle w:val="TAC"/>
            </w:pPr>
            <w:r w:rsidRPr="00B62EC9">
              <w:t>DC_1-3_n26-n78</w:t>
            </w:r>
          </w:p>
        </w:tc>
        <w:tc>
          <w:tcPr>
            <w:tcW w:w="1417" w:type="dxa"/>
            <w:vAlign w:val="center"/>
          </w:tcPr>
          <w:p w14:paraId="2ED8EC90" w14:textId="2EDB6691" w:rsidR="00BB18D2" w:rsidRPr="00EF5447" w:rsidRDefault="00BB18D2" w:rsidP="00BB18D2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52F81745" w14:textId="74CC8F8E" w:rsidR="00BB18D2" w:rsidRPr="00EF5447" w:rsidRDefault="00BB18D2" w:rsidP="00BB18D2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vAlign w:val="center"/>
          </w:tcPr>
          <w:p w14:paraId="12A18C6F" w14:textId="7971DC74" w:rsidR="00BB18D2" w:rsidRPr="00EF5447" w:rsidRDefault="00BB18D2" w:rsidP="00BB18D2">
            <w:pPr>
              <w:pStyle w:val="TAC"/>
              <w:rPr>
                <w:lang w:eastAsia="ja-JP"/>
              </w:rPr>
            </w:pPr>
            <w:r w:rsidRPr="00EF5447">
              <w:t>0</w:t>
            </w:r>
            <w:r w:rsidRPr="00EF5447">
              <w:rPr>
                <w:rFonts w:eastAsia="DengXian"/>
              </w:rPr>
              <w:t>.</w:t>
            </w:r>
            <w:r>
              <w:rPr>
                <w:rFonts w:eastAsia="DengXian"/>
              </w:rPr>
              <w:t>3</w:t>
            </w:r>
          </w:p>
        </w:tc>
        <w:tc>
          <w:tcPr>
            <w:tcW w:w="1484" w:type="dxa"/>
            <w:vAlign w:val="center"/>
          </w:tcPr>
          <w:p w14:paraId="5A95340C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 w:rsidRPr="00EF5447">
              <w:t>0.</w:t>
            </w:r>
            <w:r w:rsidRPr="00EF5447">
              <w:rPr>
                <w:rFonts w:eastAsia="DengXian"/>
              </w:rPr>
              <w:t>8</w:t>
            </w:r>
          </w:p>
        </w:tc>
      </w:tr>
      <w:tr w:rsidR="00BB18D2" w:rsidRPr="00DA6761" w14:paraId="3A24AF22" w14:textId="77777777" w:rsidTr="00E902DB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0688D" w14:textId="77777777" w:rsidR="00BB18D2" w:rsidRPr="000D7965" w:rsidRDefault="00BB18D2" w:rsidP="00E902DB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34E7C2B0" w14:textId="77777777" w:rsidR="00BB18D2" w:rsidRPr="000D7965" w:rsidRDefault="00BB18D2" w:rsidP="00E902DB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61233EC2" w14:textId="77777777" w:rsidR="004C400C" w:rsidRPr="00BB18D2" w:rsidRDefault="004C400C" w:rsidP="004C400C"/>
    <w:p w14:paraId="202B8068" w14:textId="5E0687F4" w:rsidR="004C400C" w:rsidRDefault="004C400C" w:rsidP="004C400C">
      <w:pPr>
        <w:pStyle w:val="TH"/>
      </w:pPr>
      <w:r>
        <w:t>Table 7.4.3-2: ΔR</w:t>
      </w:r>
      <w:r w:rsidRPr="00B744F9">
        <w:rPr>
          <w:vertAlign w:val="subscript"/>
        </w:rPr>
        <w:t>IB,c</w:t>
      </w:r>
      <w:r>
        <w:t xml:space="preserve"> due to EN-DC (</w:t>
      </w:r>
      <w:r w:rsidR="00BB18D2">
        <w:t>four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BB18D2" w:rsidRPr="00EF5447" w14:paraId="255D479E" w14:textId="77777777" w:rsidTr="00E902DB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472FC9D0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0F5E07C8" w14:textId="77777777" w:rsidR="00BB18D2" w:rsidRPr="00EF5447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BB18D2" w:rsidRPr="00EF5447" w14:paraId="42ACCBDF" w14:textId="77777777" w:rsidTr="00E902DB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06914893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0E99F085" w14:textId="77777777" w:rsidR="00BB18D2" w:rsidRPr="00EF5447" w:rsidRDefault="00BB18D2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EF5447" w14:paraId="66D0C945" w14:textId="77777777" w:rsidTr="00E902DB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A1614A2" w14:textId="77777777" w:rsidR="00BB18D2" w:rsidRPr="00EF5447" w:rsidRDefault="00BB18D2" w:rsidP="00E902DB">
            <w:pPr>
              <w:pStyle w:val="TAC"/>
            </w:pPr>
            <w:r w:rsidRPr="00B62EC9">
              <w:t>DC_1-3_n26-n78</w:t>
            </w:r>
          </w:p>
        </w:tc>
        <w:tc>
          <w:tcPr>
            <w:tcW w:w="1488" w:type="dxa"/>
            <w:vAlign w:val="center"/>
          </w:tcPr>
          <w:p w14:paraId="3C2276E6" w14:textId="79B655F9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11382CB3" w14:textId="624D2877" w:rsidR="00BB18D2" w:rsidRPr="00EF5447" w:rsidRDefault="00BB18D2" w:rsidP="00E902DB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33178C05" w14:textId="1AB60E63" w:rsidR="00BB18D2" w:rsidRPr="00EF5447" w:rsidRDefault="00BB18D2" w:rsidP="00BB18D2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2963701D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 w:rsidRPr="00EF5447">
              <w:rPr>
                <w:szCs w:val="18"/>
              </w:rPr>
              <w:t>0.5</w:t>
            </w:r>
          </w:p>
        </w:tc>
      </w:tr>
      <w:tr w:rsidR="00BB18D2" w14:paraId="4D5FB3B3" w14:textId="77777777" w:rsidTr="00E902DB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C659DE" w14:textId="77777777" w:rsidR="00BB18D2" w:rsidRDefault="00BB18D2" w:rsidP="00E902DB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11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3E7298E1" w14:textId="77777777" w:rsidR="00BB18D2" w:rsidRDefault="00BB18D2" w:rsidP="00E902DB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71FBEF59" w14:textId="77777777" w:rsidR="004C400C" w:rsidRPr="00BB18D2" w:rsidRDefault="004C400C" w:rsidP="004C400C"/>
    <w:p w14:paraId="2AE947D4" w14:textId="05BE224A" w:rsidR="004C400C" w:rsidRPr="00464490" w:rsidRDefault="004C400C" w:rsidP="00147049">
      <w:pPr>
        <w:pStyle w:val="2"/>
        <w:rPr>
          <w:lang w:val="en-US" w:eastAsia="zh-TW"/>
        </w:rPr>
      </w:pPr>
      <w:bookmarkStart w:id="541" w:name="_Toc120260816"/>
      <w:bookmarkStart w:id="542" w:name="_Toc135927880"/>
      <w:r>
        <w:rPr>
          <w:lang w:eastAsia="zh-TW"/>
        </w:rPr>
        <w:t>7.5</w:t>
      </w:r>
      <w:r>
        <w:rPr>
          <w:lang w:eastAsia="zh-TW"/>
        </w:rPr>
        <w:tab/>
        <w:t>DC_1-7_n26-n78</w:t>
      </w:r>
      <w:bookmarkEnd w:id="541"/>
      <w:bookmarkEnd w:id="542"/>
    </w:p>
    <w:p w14:paraId="5275662F" w14:textId="422C5894" w:rsidR="004C400C" w:rsidRPr="00F61207" w:rsidRDefault="004C400C" w:rsidP="00147049">
      <w:pPr>
        <w:pStyle w:val="3"/>
        <w:rPr>
          <w:lang w:val="en-US" w:eastAsia="zh-CN"/>
        </w:rPr>
      </w:pPr>
      <w:bookmarkStart w:id="543" w:name="_Toc120260817"/>
      <w:bookmarkStart w:id="544" w:name="_Toc135927881"/>
      <w:r>
        <w:rPr>
          <w:lang w:val="en-US" w:eastAsia="zh-CN"/>
        </w:rPr>
        <w:t>7.5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543"/>
      <w:bookmarkEnd w:id="544"/>
    </w:p>
    <w:p w14:paraId="7CDDEE90" w14:textId="77777777" w:rsidR="004C400C" w:rsidRDefault="004C400C" w:rsidP="004C400C">
      <w:pPr>
        <w:pStyle w:val="TH"/>
        <w:rPr>
          <w:lang w:eastAsia="ja-JP"/>
        </w:rPr>
      </w:pPr>
      <w:r>
        <w:t>Table 7.5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4C400C" w14:paraId="7BBC5823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142E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0AF2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D9E6A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FA56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8711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C400C" w14:paraId="0F06A0E1" w14:textId="77777777" w:rsidTr="00E1100D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2311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E976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4D1B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B463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20EB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C400C" w14:paraId="396568A1" w14:textId="77777777" w:rsidTr="00E1100D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927C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621B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9574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4F7E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7223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C400C" w14:paraId="65659478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BC002" w14:textId="77777777" w:rsidR="004C400C" w:rsidRDefault="004C400C" w:rsidP="00E1100D">
            <w:pPr>
              <w:pStyle w:val="TAC"/>
              <w:widowControl w:val="0"/>
              <w:rPr>
                <w:rFonts w:cs="Arial"/>
                <w:lang w:eastAsia="zh-TW"/>
              </w:rPr>
            </w:pPr>
            <w:r w:rsidRPr="00B62EC9">
              <w:rPr>
                <w:rFonts w:cs="Arial"/>
                <w:lang w:eastAsia="zh-TW"/>
              </w:rPr>
              <w:t>DC_1-</w:t>
            </w:r>
            <w:r>
              <w:rPr>
                <w:rFonts w:cs="Arial"/>
                <w:lang w:eastAsia="zh-TW"/>
              </w:rPr>
              <w:t>7</w:t>
            </w:r>
            <w:r w:rsidRPr="00B62EC9">
              <w:rPr>
                <w:rFonts w:cs="Arial"/>
                <w:lang w:eastAsia="zh-TW"/>
              </w:rPr>
              <w:t>_n26-n78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C631" w14:textId="77777777" w:rsidR="004C400C" w:rsidRPr="00A76781" w:rsidRDefault="004C400C" w:rsidP="00E1100D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5239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0808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0500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D900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2110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7C2F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733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2170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F0BF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4C400C" w14:paraId="78D872FF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DAB92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A9B4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1191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 w:rsidRPr="00644D8B">
              <w:t>2500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C3D6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 w:rsidRPr="00644D8B"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D29E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 w:rsidRPr="00644D8B"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C421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 w:rsidRPr="00644D8B">
              <w:t>2620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D977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 w:rsidRPr="00644D8B"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7BE6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 w:rsidRPr="00644D8B"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264E" w14:textId="77777777" w:rsidR="004C400C" w:rsidRDefault="004C400C" w:rsidP="00E1100D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 w:rsidRPr="00644D8B">
              <w:t>FDD</w:t>
            </w:r>
          </w:p>
        </w:tc>
      </w:tr>
      <w:tr w:rsidR="004C400C" w14:paraId="2098A47F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099B9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1610" w14:textId="77777777" w:rsidR="004C400C" w:rsidRPr="00A76781" w:rsidRDefault="004C400C" w:rsidP="00E1100D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512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814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9489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332C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849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EBF0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859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1E91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8C5A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0CD9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4C400C" w14:paraId="2B3A3591" w14:textId="77777777" w:rsidTr="00E1100D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5070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AA49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84F0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E3E5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B9F0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D553" w14:textId="77777777" w:rsidR="004C400C" w:rsidRDefault="004C400C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A047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9670" w14:textId="77777777" w:rsidR="004C400C" w:rsidRDefault="004C400C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2DF1" w14:textId="77777777" w:rsidR="004C400C" w:rsidRDefault="004C400C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7325CC4C" w14:textId="77777777" w:rsidR="004C400C" w:rsidRDefault="004C400C" w:rsidP="004C400C"/>
    <w:p w14:paraId="0C1B6A89" w14:textId="77777777" w:rsidR="004C400C" w:rsidRDefault="004C400C" w:rsidP="004C400C">
      <w:pPr>
        <w:pStyle w:val="TH"/>
      </w:pPr>
      <w:r>
        <w:t>Table 7.5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4C400C" w:rsidRPr="00877CC8" w14:paraId="16CC9A9A" w14:textId="77777777" w:rsidTr="00E1100D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C50A" w14:textId="77777777" w:rsidR="004C400C" w:rsidRPr="00877CC8" w:rsidRDefault="004C400C" w:rsidP="00E1100D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3ADDDE1C" w14:textId="77777777" w:rsidR="004C400C" w:rsidRPr="00877CC8" w:rsidRDefault="004C400C" w:rsidP="00E1100D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AAF7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1E11BAEC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293CA682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4C400C" w:rsidRPr="00877CC8" w14:paraId="7EA0787C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53C376" w14:textId="77777777" w:rsidR="004C400C" w:rsidRDefault="004C400C" w:rsidP="00E1100D">
            <w:pPr>
              <w:pStyle w:val="TAC"/>
            </w:pPr>
            <w:r w:rsidRPr="006F0068">
              <w:t>DC_1A-</w:t>
            </w:r>
            <w:r>
              <w:t>7</w:t>
            </w:r>
            <w:r w:rsidRPr="006F0068">
              <w:t>A_n26A-n78A</w:t>
            </w:r>
            <w:r>
              <w:t xml:space="preserve"> </w:t>
            </w:r>
          </w:p>
          <w:p w14:paraId="227E6494" w14:textId="77777777" w:rsidR="004C400C" w:rsidRPr="00877CC8" w:rsidRDefault="004C400C" w:rsidP="00E1100D">
            <w:pPr>
              <w:pStyle w:val="TAC"/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C04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 w14:paraId="28A235E2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14:paraId="71F9DF50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 w14:paraId="19F8F374" w14:textId="77777777" w:rsidR="004C400C" w:rsidRPr="00877CC8" w:rsidRDefault="004C400C" w:rsidP="00E1100D">
            <w:pPr>
              <w:pStyle w:val="TAC"/>
            </w:pPr>
            <w:r>
              <w:rPr>
                <w:lang w:eastAsia="fi-FI"/>
              </w:rPr>
              <w:t>DC_7A_n78A</w:t>
            </w:r>
          </w:p>
        </w:tc>
      </w:tr>
      <w:tr w:rsidR="004C400C" w:rsidRPr="00877CC8" w14:paraId="598603CC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B3AF5" w14:textId="77777777" w:rsidR="004C400C" w:rsidRPr="006F0068" w:rsidRDefault="004C400C" w:rsidP="00E1100D">
            <w:pPr>
              <w:pStyle w:val="TAC"/>
            </w:pPr>
            <w:r w:rsidRPr="006F0068">
              <w:t>DC_1A-</w:t>
            </w:r>
            <w:r>
              <w:t>7</w:t>
            </w:r>
            <w:r w:rsidRPr="006F0068">
              <w:t>C_n26A-n78A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CA68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 w14:paraId="20CEC5EF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14:paraId="378C269C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 w14:paraId="16B1FEC6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 w14:paraId="4587AC13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 w14:paraId="00E12CF2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</w:tr>
    </w:tbl>
    <w:p w14:paraId="054C98AF" w14:textId="77777777" w:rsidR="004C400C" w:rsidRPr="00EC24FB" w:rsidRDefault="004C400C" w:rsidP="004C400C"/>
    <w:p w14:paraId="668A1BE8" w14:textId="51F26F9B" w:rsidR="004C400C" w:rsidRPr="00F61207" w:rsidRDefault="004C400C" w:rsidP="00147049">
      <w:pPr>
        <w:pStyle w:val="3"/>
        <w:rPr>
          <w:lang w:val="en-US" w:eastAsia="zh-CN"/>
        </w:rPr>
      </w:pPr>
      <w:bookmarkStart w:id="545" w:name="_Toc120260818"/>
      <w:bookmarkStart w:id="546" w:name="_Toc135927882"/>
      <w:r>
        <w:rPr>
          <w:lang w:val="en-US" w:eastAsia="zh-CN"/>
        </w:rPr>
        <w:lastRenderedPageBreak/>
        <w:t>7.5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545"/>
      <w:bookmarkEnd w:id="546"/>
    </w:p>
    <w:p w14:paraId="5B5D852C" w14:textId="77777777" w:rsidR="004C400C" w:rsidRDefault="004C400C" w:rsidP="004C400C">
      <w:pPr>
        <w:pStyle w:val="TH"/>
        <w:rPr>
          <w:rFonts w:eastAsia="Yu Mincho"/>
          <w:sz w:val="28"/>
          <w:szCs w:val="28"/>
          <w:lang w:eastAsia="ja-JP"/>
        </w:rPr>
      </w:pPr>
      <w:r>
        <w:t>Table 7.5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4C400C" w14:paraId="237E264C" w14:textId="77777777" w:rsidTr="00E1100D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C66C" w14:textId="77777777" w:rsidR="004C400C" w:rsidRDefault="004C400C" w:rsidP="00E1100D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E41E" w14:textId="77777777" w:rsidR="004C400C" w:rsidRDefault="004C400C" w:rsidP="00E1100D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4C400C" w14:paraId="1A475FE6" w14:textId="77777777" w:rsidTr="00E1100D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EB74" w14:textId="77777777" w:rsidR="004C400C" w:rsidRDefault="004C400C" w:rsidP="00E1100D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A3AB" w14:textId="77777777" w:rsidR="004C400C" w:rsidRDefault="004C400C" w:rsidP="00E1100D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D1DB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526E8644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B205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28B7696C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149A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77A70C8B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1DF7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331F751B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679F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1A801E4C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13CA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FF7A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D604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14CE4A79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B077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607D9B06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0E32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1C7A65EA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7C01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2735FC78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53B8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2F4FA8AA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4E0A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85A9" w14:textId="77777777" w:rsidR="004C400C" w:rsidRDefault="004C400C" w:rsidP="00E1100D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8ECA" w14:textId="77777777" w:rsidR="004C400C" w:rsidRDefault="004C400C" w:rsidP="00E1100D">
            <w:pPr>
              <w:pStyle w:val="TAH"/>
            </w:pPr>
            <w:r>
              <w:t>Maximum aggregated bandwidth</w:t>
            </w:r>
          </w:p>
          <w:p w14:paraId="3A02D8E3" w14:textId="77777777" w:rsidR="004C400C" w:rsidRDefault="004C400C" w:rsidP="00E1100D">
            <w:pPr>
              <w:pStyle w:val="TAH"/>
            </w:pPr>
            <w:r>
              <w:t>[MHz]</w:t>
            </w:r>
          </w:p>
        </w:tc>
      </w:tr>
      <w:tr w:rsidR="004C400C" w14:paraId="3EDB1651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6AF74" w14:textId="77777777" w:rsidR="004C400C" w:rsidRDefault="004C400C" w:rsidP="00E1100D">
            <w:pPr>
              <w:pStyle w:val="TAC"/>
            </w:pPr>
            <w:r w:rsidRPr="006F0068">
              <w:t>DC_1A-</w:t>
            </w:r>
            <w:r>
              <w:t>7</w:t>
            </w:r>
            <w:r w:rsidRPr="006F0068">
              <w:t>A_n26A-n78A</w:t>
            </w:r>
            <w:r>
              <w:t xml:space="preserve"> </w:t>
            </w:r>
          </w:p>
          <w:p w14:paraId="2FF5D81F" w14:textId="77777777" w:rsidR="004C400C" w:rsidRPr="0095706B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F515" w14:textId="77777777" w:rsidR="004C400C" w:rsidRPr="00ED00EE" w:rsidRDefault="004C400C" w:rsidP="00E1100D">
            <w:pPr>
              <w:pStyle w:val="TAC"/>
              <w:rPr>
                <w:lang w:eastAsia="zh-CN"/>
              </w:rPr>
            </w:pPr>
            <w:r w:rsidRPr="00ED00EE">
              <w:rPr>
                <w:rFonts w:hint="eastAsia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D59C" w14:textId="77777777" w:rsidR="004C400C" w:rsidRPr="00ED00EE" w:rsidRDefault="004C400C" w:rsidP="00E1100D">
            <w:pPr>
              <w:pStyle w:val="TAC"/>
              <w:rPr>
                <w:lang w:eastAsia="zh-CN"/>
              </w:rPr>
            </w:pPr>
            <w:r w:rsidRPr="00ED00EE">
              <w:rPr>
                <w:rFonts w:hint="eastAsia"/>
                <w:lang w:eastAsia="zh-CN"/>
              </w:rPr>
              <w:t>1</w:t>
            </w:r>
            <w:r w:rsidRPr="00ED00EE">
              <w:rPr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73E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E9A2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C9F6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C19A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59E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B9D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DF3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DB89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EF55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848A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9B4A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5B2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7E9E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F6DFC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170</w:t>
            </w:r>
          </w:p>
        </w:tc>
      </w:tr>
      <w:tr w:rsidR="004C400C" w14:paraId="2A9449F8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3FCFC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4E67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8CD3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5876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9098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02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ECCF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21F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8FB2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70B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CAAB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CAF4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BB6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9D7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9960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E3D9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58CBEE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559966E0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68723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0D9A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627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1B6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11F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F88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93E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F3D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FF9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E0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D9A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150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901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6C8A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C9AA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F4E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2B012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386FA849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C7786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5799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759A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9E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538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258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CB9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024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392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90F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1AE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5D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BB5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A81C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1A28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E28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E6544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57B2EB6A" w14:textId="77777777" w:rsidTr="00E1100D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7D668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1E1D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F935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259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7DB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782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53D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493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579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138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E92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53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270D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E92C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39D2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D1EF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56A7D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17E380AC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E2F95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1417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693C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31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96F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332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ADA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43F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6CD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2F7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DD0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15E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1A2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139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AEB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B66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0EEBD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4B8986BC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C0491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E1BD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F48E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223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D52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4CF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278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155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DC4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7D4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81E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9A8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498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70F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B6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610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8BE4E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1CE26755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B050" w14:textId="77777777" w:rsidR="004C400C" w:rsidRDefault="004C400C" w:rsidP="00E1100D">
            <w:pPr>
              <w:pStyle w:val="TAC"/>
            </w:pPr>
            <w:r w:rsidRPr="006F0068">
              <w:t>DC_1A-</w:t>
            </w:r>
            <w:r>
              <w:t>7</w:t>
            </w:r>
            <w:r w:rsidRPr="006F0068">
              <w:t>C_n26A-n78A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DAFB" w14:textId="77777777" w:rsidR="004C400C" w:rsidRDefault="004C400C" w:rsidP="00E1100D">
            <w:pPr>
              <w:pStyle w:val="TAC"/>
              <w:rPr>
                <w:lang w:eastAsia="zh-TW"/>
              </w:rPr>
            </w:pPr>
            <w:r w:rsidRPr="00ED00EE">
              <w:rPr>
                <w:rFonts w:hint="eastAsia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B02" w14:textId="77777777" w:rsidR="004C400C" w:rsidRDefault="004C400C" w:rsidP="00E1100D">
            <w:pPr>
              <w:pStyle w:val="TAC"/>
              <w:rPr>
                <w:lang w:eastAsia="ja-JP"/>
              </w:rPr>
            </w:pPr>
            <w:r w:rsidRPr="00ED00EE">
              <w:rPr>
                <w:rFonts w:hint="eastAsia"/>
                <w:lang w:eastAsia="zh-CN"/>
              </w:rPr>
              <w:t>1</w:t>
            </w:r>
            <w:r w:rsidRPr="00ED00EE">
              <w:rPr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DD0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F65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696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9F2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911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EE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27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90A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1EB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C1C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8F7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929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12C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97D22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190</w:t>
            </w:r>
          </w:p>
        </w:tc>
      </w:tr>
      <w:tr w:rsidR="004C400C" w14:paraId="19878B95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2E399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581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764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7</w:t>
            </w:r>
            <w:r w:rsidRPr="001206C3">
              <w:rPr>
                <w:rFonts w:eastAsia="Yu Mincho"/>
              </w:rPr>
              <w:t>C Bandwidth Combination Set 0 in Table 5.6A.1-1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612AF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2EED772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29BF7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5F51E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8E69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4C5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C6D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B25F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903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5B0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7C4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997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C0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837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61E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885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B4D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6A1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36B05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3E3D94F3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1194A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0AF8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2D3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947A" w14:textId="77777777" w:rsidR="004C400C" w:rsidRDefault="004C400C" w:rsidP="00E1100D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CE68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4D91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8B9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722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53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B9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E14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952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8E4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DBF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65B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A0B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B02F7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58011998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7F23C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4DE56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  <w:p w14:paraId="7DB24A5A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8F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971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301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061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DC5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125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E08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938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58C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53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22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F32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658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91E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6809F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31CA19E5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FC126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19BFB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C978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FE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7C8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331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F67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202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162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2FB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EBC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13A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E08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869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EF1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FF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B18FA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6E6485AA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2F53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416A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7D8A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DEB0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F1B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A80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06F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F2F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225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BAE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F79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625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F25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865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7AD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7B2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FE67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168B934" w14:textId="77777777" w:rsidR="004C400C" w:rsidRDefault="004C400C" w:rsidP="004C400C">
      <w:pPr>
        <w:rPr>
          <w:rFonts w:eastAsia="맑은 고딕"/>
          <w:lang w:eastAsia="ko-KR"/>
        </w:rPr>
      </w:pPr>
    </w:p>
    <w:p w14:paraId="4995CFD7" w14:textId="06FB28FC" w:rsidR="004C400C" w:rsidRDefault="004C400C" w:rsidP="00147049">
      <w:pPr>
        <w:pStyle w:val="3"/>
        <w:rPr>
          <w:lang w:val="en-US" w:eastAsia="zh-CN"/>
        </w:rPr>
      </w:pPr>
      <w:bookmarkStart w:id="547" w:name="_Toc120260819"/>
      <w:bookmarkStart w:id="548" w:name="_Toc135927883"/>
      <w:r>
        <w:rPr>
          <w:lang w:val="en-US" w:eastAsia="zh-CN"/>
        </w:rPr>
        <w:t>7.5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  <w:t>∆TIB and ∆RIB values</w:t>
      </w:r>
      <w:bookmarkEnd w:id="547"/>
      <w:bookmarkEnd w:id="548"/>
    </w:p>
    <w:p w14:paraId="13533DAE" w14:textId="77777777" w:rsidR="004C400C" w:rsidRPr="00B744F9" w:rsidRDefault="004C400C" w:rsidP="004C400C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</w:t>
      </w:r>
      <w:r w:rsidRPr="00500862">
        <w:rPr>
          <w:rFonts w:eastAsia="SimSun"/>
          <w:lang w:val="en-US" w:eastAsia="zh-CN"/>
        </w:rPr>
        <w:t>DC_1-5-7_n78</w:t>
      </w:r>
      <w:r>
        <w:rPr>
          <w:rFonts w:eastAsia="SimSun"/>
          <w:lang w:val="en-US" w:eastAsia="zh-CN"/>
        </w:rPr>
        <w:t xml:space="preserve">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7B71F621" w14:textId="3B9A8A4F" w:rsidR="004C400C" w:rsidRDefault="004C400C" w:rsidP="004C400C">
      <w:pPr>
        <w:pStyle w:val="TH"/>
      </w:pPr>
      <w:r>
        <w:t>Table 7.5</w:t>
      </w:r>
      <w:r>
        <w:rPr>
          <w:lang w:val="en-US"/>
        </w:rPr>
        <w:t>.3</w:t>
      </w:r>
      <w:r>
        <w:t>-1: ΔT</w:t>
      </w:r>
      <w:r>
        <w:rPr>
          <w:vertAlign w:val="subscript"/>
        </w:rPr>
        <w:t>IB,c</w:t>
      </w:r>
      <w:r>
        <w:t xml:space="preserve"> due to EN-DC(</w:t>
      </w:r>
      <w:r w:rsidR="00BB18D2">
        <w:t>four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BB18D2" w:rsidRPr="00850262" w14:paraId="0799302C" w14:textId="77777777" w:rsidTr="00E902DB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5FB4D2AC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3702F5B7" w14:textId="77777777" w:rsidR="00BB18D2" w:rsidRPr="00850262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DC3AC9" w14:paraId="615CE18C" w14:textId="77777777" w:rsidTr="00E902DB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AD9AE6D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2C05460B" w14:textId="77777777" w:rsidR="00BB18D2" w:rsidRPr="00DC3AC9" w:rsidRDefault="00BB18D2" w:rsidP="00E902DB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BB18D2" w:rsidRPr="00EF5447" w14:paraId="6E0708F6" w14:textId="77777777" w:rsidTr="00E902DB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34591A0" w14:textId="77777777" w:rsidR="00BB18D2" w:rsidRPr="00EF5447" w:rsidRDefault="00BB18D2" w:rsidP="00E902DB">
            <w:pPr>
              <w:pStyle w:val="TAC"/>
            </w:pPr>
            <w:r w:rsidRPr="00B62EC9">
              <w:t>DC_1-</w:t>
            </w:r>
            <w:r>
              <w:t>7</w:t>
            </w:r>
            <w:r w:rsidRPr="00B62EC9">
              <w:t>_n26-n78</w:t>
            </w:r>
          </w:p>
        </w:tc>
        <w:tc>
          <w:tcPr>
            <w:tcW w:w="1417" w:type="dxa"/>
            <w:vAlign w:val="center"/>
          </w:tcPr>
          <w:p w14:paraId="5EF071D4" w14:textId="33EEED8E" w:rsidR="00BB18D2" w:rsidRPr="00EF5447" w:rsidRDefault="00BB18D2" w:rsidP="00BB18D2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494BAF87" w14:textId="0217A605" w:rsidR="00BB18D2" w:rsidRPr="00EF5447" w:rsidRDefault="00BB18D2" w:rsidP="00BB18D2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vAlign w:val="center"/>
          </w:tcPr>
          <w:p w14:paraId="77999BE4" w14:textId="63122193" w:rsidR="00BB18D2" w:rsidRPr="00EF5447" w:rsidRDefault="00BB18D2" w:rsidP="00BB18D2">
            <w:pPr>
              <w:pStyle w:val="TAC"/>
              <w:rPr>
                <w:lang w:eastAsia="ja-JP"/>
              </w:rPr>
            </w:pPr>
            <w:r w:rsidRPr="00EF5447">
              <w:t>0</w:t>
            </w:r>
            <w:r w:rsidRPr="00EF5447">
              <w:rPr>
                <w:rFonts w:eastAsia="DengXian"/>
              </w:rPr>
              <w:t>.</w:t>
            </w:r>
            <w:r>
              <w:rPr>
                <w:rFonts w:eastAsia="DengXian"/>
              </w:rPr>
              <w:t>6</w:t>
            </w:r>
          </w:p>
        </w:tc>
        <w:tc>
          <w:tcPr>
            <w:tcW w:w="1484" w:type="dxa"/>
            <w:vAlign w:val="center"/>
          </w:tcPr>
          <w:p w14:paraId="5AFE6F77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 w:rsidRPr="00EF5447">
              <w:t>0.</w:t>
            </w:r>
            <w:r w:rsidRPr="00EF5447">
              <w:rPr>
                <w:rFonts w:eastAsia="DengXian"/>
              </w:rPr>
              <w:t>8</w:t>
            </w:r>
          </w:p>
        </w:tc>
      </w:tr>
      <w:tr w:rsidR="00BB18D2" w:rsidRPr="00DA6761" w14:paraId="3236E859" w14:textId="77777777" w:rsidTr="00E902DB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FB251" w14:textId="77777777" w:rsidR="00BB18D2" w:rsidRPr="000D7965" w:rsidRDefault="00BB18D2" w:rsidP="00E902DB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6C988518" w14:textId="77777777" w:rsidR="00BB18D2" w:rsidRPr="000D7965" w:rsidRDefault="00BB18D2" w:rsidP="00E902DB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481B105C" w14:textId="77777777" w:rsidR="004C400C" w:rsidRPr="00BB18D2" w:rsidRDefault="004C400C" w:rsidP="004C400C"/>
    <w:p w14:paraId="514F870B" w14:textId="32B8DD67" w:rsidR="004C400C" w:rsidRDefault="004C400C" w:rsidP="004C400C">
      <w:pPr>
        <w:pStyle w:val="TH"/>
      </w:pPr>
      <w:r>
        <w:t>Table 7.5.3-2: ΔR</w:t>
      </w:r>
      <w:r w:rsidRPr="00B744F9">
        <w:rPr>
          <w:vertAlign w:val="subscript"/>
        </w:rPr>
        <w:t>IB,c</w:t>
      </w:r>
      <w:r>
        <w:t xml:space="preserve"> due to EN-DC (</w:t>
      </w:r>
      <w:r w:rsidR="00BB18D2">
        <w:t>four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BB18D2" w:rsidRPr="00EF5447" w14:paraId="15022A84" w14:textId="77777777" w:rsidTr="00E902DB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192732BE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0FD261E4" w14:textId="77777777" w:rsidR="00BB18D2" w:rsidRPr="00EF5447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BB18D2" w:rsidRPr="00EF5447" w14:paraId="2B5A4D49" w14:textId="77777777" w:rsidTr="00E902DB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0F25D6C2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39AC8AEC" w14:textId="77777777" w:rsidR="00BB18D2" w:rsidRPr="00EF5447" w:rsidRDefault="00BB18D2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EF5447" w14:paraId="24811E46" w14:textId="77777777" w:rsidTr="00E902DB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253C349" w14:textId="77777777" w:rsidR="00BB18D2" w:rsidRPr="00EF5447" w:rsidRDefault="00BB18D2" w:rsidP="00E902DB">
            <w:pPr>
              <w:pStyle w:val="TAC"/>
            </w:pPr>
            <w:r w:rsidRPr="00B62EC9">
              <w:t>DC_1-</w:t>
            </w:r>
            <w:r>
              <w:t>7</w:t>
            </w:r>
            <w:r w:rsidRPr="00B62EC9">
              <w:t>_n26-n78</w:t>
            </w:r>
          </w:p>
        </w:tc>
        <w:tc>
          <w:tcPr>
            <w:tcW w:w="1488" w:type="dxa"/>
            <w:vAlign w:val="center"/>
          </w:tcPr>
          <w:p w14:paraId="2277923A" w14:textId="291393E2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60317237" w14:textId="0023479F" w:rsidR="00BB18D2" w:rsidRPr="00EF5447" w:rsidRDefault="00BB18D2" w:rsidP="00E902DB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63F79C31" w14:textId="77777777" w:rsidR="00BB18D2" w:rsidRPr="00EF5447" w:rsidRDefault="00BB18D2" w:rsidP="00E902DB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2D2FF971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 w:rsidRPr="00EF5447">
              <w:rPr>
                <w:szCs w:val="18"/>
              </w:rPr>
              <w:t>0.5</w:t>
            </w:r>
          </w:p>
        </w:tc>
      </w:tr>
      <w:tr w:rsidR="00BB18D2" w14:paraId="482D5B7C" w14:textId="77777777" w:rsidTr="00E902DB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731C14" w14:textId="77777777" w:rsidR="00BB18D2" w:rsidRDefault="00BB18D2" w:rsidP="00E902DB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11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4308EB08" w14:textId="77777777" w:rsidR="00BB18D2" w:rsidRDefault="00BB18D2" w:rsidP="00E902DB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151638E3" w14:textId="77777777" w:rsidR="004C400C" w:rsidRPr="00BB18D2" w:rsidRDefault="004C400C" w:rsidP="004C400C"/>
    <w:p w14:paraId="2837410F" w14:textId="77777777" w:rsidR="004C400C" w:rsidRPr="00464490" w:rsidRDefault="004C400C" w:rsidP="00147049">
      <w:pPr>
        <w:pStyle w:val="2"/>
        <w:rPr>
          <w:lang w:val="en-US" w:eastAsia="zh-TW"/>
        </w:rPr>
      </w:pPr>
      <w:bookmarkStart w:id="549" w:name="_Toc120260820"/>
      <w:bookmarkStart w:id="550" w:name="_Toc135927884"/>
      <w:r>
        <w:rPr>
          <w:lang w:eastAsia="zh-TW"/>
        </w:rPr>
        <w:t>7.6</w:t>
      </w:r>
      <w:r>
        <w:rPr>
          <w:lang w:eastAsia="zh-TW"/>
        </w:rPr>
        <w:tab/>
      </w:r>
      <w:r>
        <w:rPr>
          <w:lang w:eastAsia="zh-TW"/>
        </w:rPr>
        <w:tab/>
        <w:t>DC_3-7_n26-n78</w:t>
      </w:r>
      <w:bookmarkEnd w:id="549"/>
      <w:bookmarkEnd w:id="550"/>
    </w:p>
    <w:p w14:paraId="6AC7B71C" w14:textId="55BF0EC9" w:rsidR="004C400C" w:rsidRPr="00F61207" w:rsidRDefault="004C400C" w:rsidP="00147049">
      <w:pPr>
        <w:pStyle w:val="3"/>
        <w:rPr>
          <w:lang w:val="en-US" w:eastAsia="zh-CN"/>
        </w:rPr>
      </w:pPr>
      <w:bookmarkStart w:id="551" w:name="_Toc120260821"/>
      <w:bookmarkStart w:id="552" w:name="_Toc135927885"/>
      <w:r>
        <w:rPr>
          <w:lang w:val="en-US" w:eastAsia="zh-CN"/>
        </w:rPr>
        <w:t>7.6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551"/>
      <w:bookmarkEnd w:id="552"/>
    </w:p>
    <w:p w14:paraId="0AC8A523" w14:textId="77777777" w:rsidR="004C400C" w:rsidRDefault="004C400C" w:rsidP="004C400C">
      <w:pPr>
        <w:pStyle w:val="TH"/>
        <w:rPr>
          <w:lang w:eastAsia="ja-JP"/>
        </w:rPr>
      </w:pPr>
      <w:r>
        <w:t>Table 7.6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4C400C" w14:paraId="3EA5A88A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DBD9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ED25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9210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B3FB0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0E8A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C400C" w14:paraId="29BD3BBF" w14:textId="77777777" w:rsidTr="00E1100D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78E4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BCF6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70635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D4C1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BE1D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C400C" w14:paraId="69A15092" w14:textId="77777777" w:rsidTr="00E1100D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E6BA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4D55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6E9A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D0AE" w14:textId="77777777" w:rsidR="004C400C" w:rsidRDefault="004C400C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68AB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C400C" w14:paraId="2190A6EF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CD2D1" w14:textId="77777777" w:rsidR="004C400C" w:rsidRDefault="004C400C" w:rsidP="00E1100D">
            <w:pPr>
              <w:pStyle w:val="TAC"/>
              <w:rPr>
                <w:lang w:eastAsia="zh-TW"/>
              </w:rPr>
            </w:pPr>
            <w:r w:rsidRPr="00B62EC9">
              <w:rPr>
                <w:lang w:eastAsia="zh-TW"/>
              </w:rPr>
              <w:lastRenderedPageBreak/>
              <w:t>DC_</w:t>
            </w:r>
            <w:r>
              <w:rPr>
                <w:lang w:eastAsia="zh-TW"/>
              </w:rPr>
              <w:t>3</w:t>
            </w:r>
            <w:r w:rsidRPr="00B62EC9">
              <w:rPr>
                <w:lang w:eastAsia="zh-TW"/>
              </w:rPr>
              <w:t>-</w:t>
            </w:r>
            <w:r>
              <w:rPr>
                <w:lang w:eastAsia="zh-TW"/>
              </w:rPr>
              <w:t>7</w:t>
            </w:r>
            <w:r w:rsidRPr="00B62EC9">
              <w:rPr>
                <w:lang w:eastAsia="zh-TW"/>
              </w:rPr>
              <w:t>_n26-n78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9DB3" w14:textId="77777777" w:rsidR="004C400C" w:rsidRPr="00A76781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CCF2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1710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2F7E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A482" w14:textId="77777777" w:rsidR="004C400C" w:rsidRDefault="004C400C" w:rsidP="00E1100D">
            <w:pPr>
              <w:pStyle w:val="TAC"/>
            </w:pPr>
            <w: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B764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1805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3897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DAB7" w14:textId="77777777" w:rsidR="004C400C" w:rsidRDefault="004C400C" w:rsidP="00E1100D">
            <w:pPr>
              <w:pStyle w:val="TAC"/>
            </w:pPr>
            <w: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5A7F" w14:textId="77777777" w:rsidR="004C400C" w:rsidRDefault="004C400C" w:rsidP="00E1100D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F</w:t>
            </w:r>
            <w:r>
              <w:rPr>
                <w:lang w:eastAsia="zh-CN"/>
              </w:rPr>
              <w:t>DD</w:t>
            </w:r>
          </w:p>
        </w:tc>
      </w:tr>
      <w:tr w:rsidR="004C400C" w14:paraId="2D9540EE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0EEC6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F480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B2C8" w14:textId="77777777" w:rsidR="004C400C" w:rsidRDefault="004C400C" w:rsidP="00E1100D">
            <w:pPr>
              <w:pStyle w:val="TAC"/>
            </w:pPr>
            <w:r>
              <w:t>2500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8C28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AAC8" w14:textId="77777777" w:rsidR="004C400C" w:rsidRDefault="004C400C" w:rsidP="00E1100D">
            <w:pPr>
              <w:pStyle w:val="TAC"/>
            </w:pPr>
            <w:r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82BD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5C75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DF80" w14:textId="77777777" w:rsidR="004C400C" w:rsidRDefault="004C400C" w:rsidP="00E1100D">
            <w:pPr>
              <w:pStyle w:val="TAC"/>
            </w:pPr>
            <w:r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1A06" w14:textId="77777777" w:rsidR="004C400C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eastAsia="ko-KR"/>
              </w:rPr>
              <w:t>FDD</w:t>
            </w:r>
          </w:p>
        </w:tc>
      </w:tr>
      <w:tr w:rsidR="004C400C" w14:paraId="5A782800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8C1C0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D40A" w14:textId="77777777" w:rsidR="004C400C" w:rsidRPr="00A76781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760C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814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9236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F204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849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5978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859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3E83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1369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8B99" w14:textId="77777777" w:rsidR="004C400C" w:rsidRDefault="004C400C" w:rsidP="00E1100D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F</w:t>
            </w:r>
            <w:r>
              <w:rPr>
                <w:lang w:eastAsia="zh-CN"/>
              </w:rPr>
              <w:t>DD</w:t>
            </w:r>
          </w:p>
        </w:tc>
      </w:tr>
      <w:tr w:rsidR="004C400C" w14:paraId="32AD3AE1" w14:textId="77777777" w:rsidTr="00E1100D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6369" w14:textId="77777777" w:rsidR="004C400C" w:rsidRDefault="004C400C" w:rsidP="00E1100D">
            <w:pPr>
              <w:pStyle w:val="TAC"/>
              <w:rPr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A40F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C962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B136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1ACA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9DBD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1F3F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8795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34D9" w14:textId="77777777" w:rsidR="004C400C" w:rsidRDefault="004C400C" w:rsidP="00E1100D">
            <w:pPr>
              <w:pStyle w:val="TAC"/>
              <w:rPr>
                <w:lang w:eastAsia="zh-CN"/>
              </w:rPr>
            </w:pPr>
            <w:r>
              <w:rPr>
                <w:rFonts w:eastAsia="맑은 고딕"/>
                <w:lang w:eastAsia="ko-KR"/>
              </w:rPr>
              <w:t>TDD</w:t>
            </w:r>
          </w:p>
        </w:tc>
      </w:tr>
    </w:tbl>
    <w:p w14:paraId="3AB89F9B" w14:textId="77777777" w:rsidR="004C400C" w:rsidRDefault="004C400C" w:rsidP="004C400C"/>
    <w:p w14:paraId="57CFDD4A" w14:textId="77777777" w:rsidR="004C400C" w:rsidRDefault="004C400C" w:rsidP="004C400C">
      <w:pPr>
        <w:pStyle w:val="TH"/>
      </w:pPr>
      <w:r>
        <w:t>Table 7.6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4C400C" w:rsidRPr="00877CC8" w14:paraId="195177A0" w14:textId="77777777" w:rsidTr="00E1100D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53DF" w14:textId="77777777" w:rsidR="004C400C" w:rsidRPr="00877CC8" w:rsidRDefault="004C400C" w:rsidP="00E1100D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4FC372BE" w14:textId="77777777" w:rsidR="004C400C" w:rsidRPr="00877CC8" w:rsidRDefault="004C400C" w:rsidP="00E1100D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CFF9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17D83AFB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5D5B7983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4C400C" w:rsidRPr="00877CC8" w14:paraId="211E1DEE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6F137" w14:textId="77777777" w:rsidR="004C400C" w:rsidRDefault="004C400C" w:rsidP="00E1100D">
            <w:pPr>
              <w:pStyle w:val="TAC"/>
            </w:pPr>
            <w:r w:rsidRPr="006F0068">
              <w:t>DC_</w:t>
            </w:r>
            <w:r>
              <w:t>3</w:t>
            </w:r>
            <w:r w:rsidRPr="006F0068">
              <w:t>A-</w:t>
            </w:r>
            <w:r>
              <w:t>7</w:t>
            </w:r>
            <w:r w:rsidRPr="006F0068">
              <w:t>A_n26A-n78A</w:t>
            </w:r>
            <w:r>
              <w:t xml:space="preserve"> </w:t>
            </w:r>
          </w:p>
          <w:p w14:paraId="3940BEBF" w14:textId="77777777" w:rsidR="004C400C" w:rsidRPr="00877CC8" w:rsidRDefault="004C400C" w:rsidP="00E1100D">
            <w:pPr>
              <w:pStyle w:val="TAC"/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7138" w14:textId="77777777" w:rsidR="004C400C" w:rsidRPr="00877CC8" w:rsidRDefault="004C400C" w:rsidP="00E1100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DC_3A_n78A</w:t>
            </w:r>
            <w:r>
              <w:rPr>
                <w:rFonts w:cs="Arial"/>
                <w:color w:val="000000"/>
                <w:szCs w:val="18"/>
              </w:rPr>
              <w:br/>
              <w:t>DC_7A_n78A</w:t>
            </w:r>
            <w:r>
              <w:rPr>
                <w:rFonts w:cs="Arial"/>
                <w:color w:val="000000"/>
                <w:szCs w:val="18"/>
              </w:rPr>
              <w:br/>
              <w:t>DC_3A_n26A</w:t>
            </w:r>
            <w:r>
              <w:rPr>
                <w:rFonts w:cs="Arial"/>
                <w:color w:val="000000"/>
                <w:szCs w:val="18"/>
              </w:rPr>
              <w:br/>
              <w:t>DC_7A_n26A</w:t>
            </w:r>
          </w:p>
        </w:tc>
      </w:tr>
      <w:tr w:rsidR="004C400C" w:rsidRPr="00877CC8" w14:paraId="0A31310D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6EE9DD" w14:textId="77777777" w:rsidR="004C400C" w:rsidRPr="006F0068" w:rsidRDefault="004C400C" w:rsidP="00E1100D">
            <w:pPr>
              <w:pStyle w:val="TAC"/>
            </w:pPr>
            <w:r w:rsidRPr="006F0068">
              <w:t>DC_</w:t>
            </w:r>
            <w:r>
              <w:t>3</w:t>
            </w:r>
            <w:r w:rsidRPr="006F0068">
              <w:t>A-</w:t>
            </w:r>
            <w:r>
              <w:t>7</w:t>
            </w:r>
            <w:r w:rsidRPr="006F0068">
              <w:t>C_n26A-n78A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71D2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DC_3A_n78A</w:t>
            </w:r>
            <w:r>
              <w:rPr>
                <w:rFonts w:cs="Arial"/>
                <w:color w:val="000000"/>
                <w:szCs w:val="18"/>
              </w:rPr>
              <w:br/>
              <w:t>DC_7A_n78A</w:t>
            </w:r>
            <w:r>
              <w:rPr>
                <w:rFonts w:cs="Arial"/>
                <w:color w:val="000000"/>
                <w:szCs w:val="18"/>
              </w:rPr>
              <w:br/>
              <w:t>DC_7C_n78A</w:t>
            </w:r>
            <w:r>
              <w:rPr>
                <w:rFonts w:cs="Arial"/>
                <w:color w:val="000000"/>
                <w:szCs w:val="18"/>
              </w:rPr>
              <w:br/>
              <w:t>DC_3A_n26A</w:t>
            </w:r>
            <w:r>
              <w:rPr>
                <w:rFonts w:cs="Arial"/>
                <w:color w:val="000000"/>
                <w:szCs w:val="18"/>
              </w:rPr>
              <w:br/>
              <w:t>DC_7A_n26A</w:t>
            </w:r>
            <w:r>
              <w:rPr>
                <w:rFonts w:cs="Arial"/>
                <w:color w:val="000000"/>
                <w:szCs w:val="18"/>
              </w:rPr>
              <w:br/>
              <w:t>DC_7C_n26A</w:t>
            </w:r>
          </w:p>
        </w:tc>
      </w:tr>
      <w:tr w:rsidR="004C400C" w:rsidRPr="00877CC8" w14:paraId="7023DBC7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337633" w14:textId="77777777" w:rsidR="004C400C" w:rsidRDefault="004C400C" w:rsidP="00E1100D">
            <w:pPr>
              <w:pStyle w:val="TAC"/>
            </w:pPr>
            <w:r w:rsidRPr="006F0068">
              <w:t>DC_</w:t>
            </w:r>
            <w:r>
              <w:t>3C</w:t>
            </w:r>
            <w:r w:rsidRPr="006F0068">
              <w:t>-</w:t>
            </w:r>
            <w:r>
              <w:t>7</w:t>
            </w:r>
            <w:r w:rsidRPr="006F0068">
              <w:t>A_n26A-n78A</w:t>
            </w:r>
            <w:r>
              <w:t xml:space="preserve"> </w:t>
            </w:r>
          </w:p>
          <w:p w14:paraId="7D4A3806" w14:textId="77777777" w:rsidR="004C400C" w:rsidRPr="006F0068" w:rsidRDefault="004C400C" w:rsidP="00E1100D">
            <w:pPr>
              <w:pStyle w:val="TAC"/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328C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DC_3A_n78A</w:t>
            </w:r>
            <w:r>
              <w:rPr>
                <w:rFonts w:cs="Arial"/>
                <w:color w:val="000000"/>
                <w:szCs w:val="18"/>
              </w:rPr>
              <w:br/>
              <w:t>DC_3C_n78A</w:t>
            </w:r>
            <w:r>
              <w:rPr>
                <w:rFonts w:cs="Arial"/>
                <w:color w:val="000000"/>
                <w:szCs w:val="18"/>
              </w:rPr>
              <w:br/>
              <w:t>DC_7A_n78A</w:t>
            </w:r>
            <w:r>
              <w:rPr>
                <w:rFonts w:cs="Arial"/>
                <w:color w:val="000000"/>
                <w:szCs w:val="18"/>
              </w:rPr>
              <w:br/>
              <w:t>DC_3A_n26A</w:t>
            </w:r>
            <w:r>
              <w:rPr>
                <w:rFonts w:cs="Arial"/>
                <w:color w:val="000000"/>
                <w:szCs w:val="18"/>
              </w:rPr>
              <w:br/>
              <w:t>DC_3C_n26A</w:t>
            </w:r>
            <w:r>
              <w:rPr>
                <w:rFonts w:cs="Arial"/>
                <w:color w:val="000000"/>
                <w:szCs w:val="18"/>
              </w:rPr>
              <w:br/>
              <w:t>DC_7A_n26A</w:t>
            </w:r>
          </w:p>
        </w:tc>
      </w:tr>
      <w:tr w:rsidR="004C400C" w:rsidRPr="00877CC8" w14:paraId="767C0E9B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366F7" w14:textId="77777777" w:rsidR="004C400C" w:rsidRPr="006F0068" w:rsidRDefault="004C400C" w:rsidP="00E1100D">
            <w:pPr>
              <w:pStyle w:val="TAC"/>
            </w:pPr>
            <w:r w:rsidRPr="006F0068">
              <w:t>DC_</w:t>
            </w:r>
            <w:r>
              <w:t>3C</w:t>
            </w:r>
            <w:r w:rsidRPr="006F0068">
              <w:t>-</w:t>
            </w:r>
            <w:r>
              <w:t>7</w:t>
            </w:r>
            <w:r w:rsidRPr="006F0068">
              <w:t>C_n26A-n78A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ED5E" w14:textId="77777777" w:rsidR="004C400C" w:rsidRDefault="004C400C" w:rsidP="00E1100D">
            <w:pPr>
              <w:pStyle w:val="TAC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DC_3A_n78A</w:t>
            </w:r>
            <w:r>
              <w:rPr>
                <w:rFonts w:cs="Arial"/>
                <w:color w:val="000000"/>
                <w:szCs w:val="18"/>
              </w:rPr>
              <w:br/>
              <w:t>DC_3C_n78A</w:t>
            </w:r>
            <w:r>
              <w:rPr>
                <w:rFonts w:cs="Arial"/>
                <w:color w:val="000000"/>
                <w:szCs w:val="18"/>
              </w:rPr>
              <w:br/>
              <w:t>DC_7A_n78A</w:t>
            </w:r>
            <w:r>
              <w:rPr>
                <w:rFonts w:cs="Arial"/>
                <w:color w:val="000000"/>
                <w:szCs w:val="18"/>
              </w:rPr>
              <w:br/>
              <w:t>DC_7C_n78A</w:t>
            </w:r>
            <w:r>
              <w:rPr>
                <w:rFonts w:cs="Arial"/>
                <w:color w:val="000000"/>
                <w:szCs w:val="18"/>
              </w:rPr>
              <w:br/>
              <w:t>DC_3A_n26A</w:t>
            </w:r>
            <w:r>
              <w:rPr>
                <w:rFonts w:cs="Arial"/>
                <w:color w:val="000000"/>
                <w:szCs w:val="18"/>
              </w:rPr>
              <w:br/>
              <w:t>DC_3C_n26A</w:t>
            </w:r>
            <w:r>
              <w:rPr>
                <w:rFonts w:cs="Arial"/>
                <w:color w:val="000000"/>
                <w:szCs w:val="18"/>
              </w:rPr>
              <w:br/>
              <w:t>DC_7A_n26A</w:t>
            </w:r>
            <w:r>
              <w:rPr>
                <w:rFonts w:cs="Arial"/>
                <w:color w:val="000000"/>
                <w:szCs w:val="18"/>
              </w:rPr>
              <w:br/>
              <w:t>DC_7C_n26A</w:t>
            </w:r>
          </w:p>
        </w:tc>
      </w:tr>
    </w:tbl>
    <w:p w14:paraId="104939E3" w14:textId="77777777" w:rsidR="004C400C" w:rsidRPr="00EC24FB" w:rsidRDefault="004C400C" w:rsidP="004C400C"/>
    <w:p w14:paraId="643E6A64" w14:textId="7CA94037" w:rsidR="004C400C" w:rsidRPr="00F61207" w:rsidRDefault="004C400C" w:rsidP="00147049">
      <w:pPr>
        <w:pStyle w:val="3"/>
        <w:rPr>
          <w:lang w:val="en-US" w:eastAsia="zh-CN"/>
        </w:rPr>
      </w:pPr>
      <w:bookmarkStart w:id="553" w:name="_Toc120260822"/>
      <w:bookmarkStart w:id="554" w:name="_Toc135927886"/>
      <w:r>
        <w:rPr>
          <w:lang w:val="en-US" w:eastAsia="zh-CN"/>
        </w:rPr>
        <w:lastRenderedPageBreak/>
        <w:t>7.6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553"/>
      <w:bookmarkEnd w:id="554"/>
    </w:p>
    <w:p w14:paraId="49846F9F" w14:textId="77777777" w:rsidR="004C400C" w:rsidRDefault="004C400C" w:rsidP="004C400C">
      <w:pPr>
        <w:pStyle w:val="TH"/>
        <w:rPr>
          <w:rFonts w:eastAsia="Yu Mincho"/>
          <w:sz w:val="28"/>
          <w:szCs w:val="28"/>
          <w:lang w:eastAsia="ja-JP"/>
        </w:rPr>
      </w:pPr>
      <w:r>
        <w:t>Table 7.6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4C400C" w14:paraId="62639C0E" w14:textId="77777777" w:rsidTr="00E1100D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F2D0" w14:textId="77777777" w:rsidR="004C400C" w:rsidRDefault="004C400C" w:rsidP="00E1100D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FD6A" w14:textId="77777777" w:rsidR="004C400C" w:rsidRDefault="004C400C" w:rsidP="00E1100D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4C400C" w14:paraId="29A97C86" w14:textId="77777777" w:rsidTr="00E1100D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A90B" w14:textId="77777777" w:rsidR="004C400C" w:rsidRDefault="004C400C" w:rsidP="00E1100D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CA4F" w14:textId="77777777" w:rsidR="004C400C" w:rsidRDefault="004C400C" w:rsidP="00E1100D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2531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04ECC99B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FC14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73194AA7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DC22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5B76DABE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956B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531B2760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714E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65819899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0890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5422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4B56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5503D172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ECE4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693A9E93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4CA4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6CA2DDE2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0AAF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57D19E7C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DCC1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3856AC8F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B89F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A154" w14:textId="77777777" w:rsidR="004C400C" w:rsidRDefault="004C400C" w:rsidP="00E1100D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C6D7" w14:textId="77777777" w:rsidR="004C400C" w:rsidRDefault="004C400C" w:rsidP="00E1100D">
            <w:pPr>
              <w:pStyle w:val="TAH"/>
            </w:pPr>
            <w:r>
              <w:t>Maximum aggregated bandwidth</w:t>
            </w:r>
          </w:p>
          <w:p w14:paraId="3BFB1034" w14:textId="77777777" w:rsidR="004C400C" w:rsidRDefault="004C400C" w:rsidP="00E1100D">
            <w:pPr>
              <w:pStyle w:val="TAH"/>
            </w:pPr>
            <w:r>
              <w:t>[MHz]</w:t>
            </w:r>
          </w:p>
        </w:tc>
      </w:tr>
      <w:tr w:rsidR="004C400C" w14:paraId="2903A089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AEE27" w14:textId="77777777" w:rsidR="004C400C" w:rsidRDefault="004C400C" w:rsidP="00E1100D">
            <w:pPr>
              <w:pStyle w:val="TAC"/>
            </w:pPr>
            <w:r w:rsidRPr="006F0068">
              <w:t>DC_</w:t>
            </w:r>
            <w:r>
              <w:t>3</w:t>
            </w:r>
            <w:r w:rsidRPr="006F0068">
              <w:t>A-</w:t>
            </w:r>
            <w:r>
              <w:t>7</w:t>
            </w:r>
            <w:r w:rsidRPr="006F0068">
              <w:t>A_n26A-n78A</w:t>
            </w:r>
            <w:r>
              <w:t xml:space="preserve"> </w:t>
            </w:r>
          </w:p>
          <w:p w14:paraId="322F4754" w14:textId="77777777" w:rsidR="004C400C" w:rsidRPr="0095706B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3057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6BD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8866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6EB9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57D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24CA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DD5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83EA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7242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4E67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AC2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E267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76E4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CAD7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74EA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F3AE8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170</w:t>
            </w:r>
          </w:p>
        </w:tc>
      </w:tr>
      <w:tr w:rsidR="004C400C" w14:paraId="37107940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3281D6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AEF5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BA07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9442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693D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2B04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1AD5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4A2E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704C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E62E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52FE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C3C5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32E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D3CA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28C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D991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97F2C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41EA76FF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0863EB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F5C6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B11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1C2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82C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C80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EC0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0F8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58C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C2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EA1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637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11B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515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CC2A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051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74ABA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0A4B581F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E3DBAB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1073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0A1C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913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AC6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8E3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ABC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867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E5B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3B3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E2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09F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5DA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E095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72D8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394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9602D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2993EA29" w14:textId="77777777" w:rsidTr="00E1100D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805277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515B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FDC1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ABF4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9D7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82F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7DF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CE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490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06A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544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444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08A5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8C45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DCE0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4DA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4D31D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4230CF0C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8AECA8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A0A1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11CA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28EE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154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A82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B15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F92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1C9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E17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8D0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875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B0E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412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F1C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388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179F7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566D4A6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83E2CA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3AA6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AEED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B8C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D59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F13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C1F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31D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2B7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515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9AB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50D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8F4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F5E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5C5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0D2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1D2B6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7D3AC8F6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CC841F" w14:textId="77777777" w:rsidR="004C400C" w:rsidRDefault="004C400C" w:rsidP="00E1100D">
            <w:pPr>
              <w:pStyle w:val="TAC"/>
            </w:pPr>
            <w:r w:rsidRPr="006F0068">
              <w:t>DC_</w:t>
            </w:r>
            <w:r>
              <w:t>3</w:t>
            </w:r>
            <w:r w:rsidRPr="006F0068">
              <w:t>A-</w:t>
            </w:r>
            <w:r>
              <w:t>7</w:t>
            </w:r>
            <w:r w:rsidRPr="006F0068">
              <w:t>C_n26A-n78A</w:t>
            </w:r>
          </w:p>
          <w:p w14:paraId="75F57B44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D005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3471" w14:textId="77777777" w:rsidR="004C400C" w:rsidRDefault="004C400C" w:rsidP="00E1100D">
            <w:pPr>
              <w:pStyle w:val="TAC"/>
              <w:rPr>
                <w:lang w:eastAsia="ja-JP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D114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DA2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28D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E1C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288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3E9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84B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345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F19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CF8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2A5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C7A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7A0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D3E45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190</w:t>
            </w:r>
          </w:p>
        </w:tc>
      </w:tr>
      <w:tr w:rsidR="004C400C" w14:paraId="1167123F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C74C9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20C1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EDE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23EC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F67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217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D3D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A1C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7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384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94E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E94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81A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085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DAE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53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3C55B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677DA33F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3BABA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421E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5CD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7</w:t>
            </w:r>
            <w:r w:rsidRPr="001206C3">
              <w:rPr>
                <w:rFonts w:eastAsia="Yu Mincho"/>
              </w:rPr>
              <w:t>C Bandwidth Combination Set 0 in Table 5.6A.1-1</w:t>
            </w:r>
            <w:r>
              <w:rPr>
                <w:rFonts w:eastAsia="Yu Mincho"/>
              </w:rPr>
              <w:t xml:space="preserve"> 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EFD07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4A88EE5A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CA072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1937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  <w:p w14:paraId="14D85116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75E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FAD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DD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92B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2A2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538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976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9AA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7D5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49F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984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29F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CAA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EB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BC7B3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50A96FF2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CC1C0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18811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B930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C13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60B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648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77E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840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DEE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E55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4A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10E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FC8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D71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3D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F7E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D40BE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5205F233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8763A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C4459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C36D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162C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6D3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27D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A65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BA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0D1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297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85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229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8C9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4F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065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44A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B1588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70D3A7A7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2968AA" w14:textId="77777777" w:rsidR="004C400C" w:rsidRDefault="004C400C" w:rsidP="00E1100D">
            <w:pPr>
              <w:pStyle w:val="TAC"/>
            </w:pPr>
            <w:r w:rsidRPr="006F0068">
              <w:t>DC_</w:t>
            </w:r>
            <w:r>
              <w:t>3C</w:t>
            </w:r>
            <w:r w:rsidRPr="006F0068">
              <w:t>-</w:t>
            </w:r>
            <w:r>
              <w:t>7</w:t>
            </w:r>
            <w:r w:rsidRPr="006F0068">
              <w:t>A_n26A-n78A</w:t>
            </w:r>
            <w:r>
              <w:t xml:space="preserve"> </w:t>
            </w:r>
          </w:p>
          <w:p w14:paraId="54A12F4D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08C3E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64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3</w:t>
            </w:r>
            <w:r w:rsidRPr="001206C3">
              <w:rPr>
                <w:rFonts w:eastAsia="Yu Mincho"/>
              </w:rPr>
              <w:t>C Bandwidth Combination Set 0 in Table 5.6A.1-1</w:t>
            </w:r>
            <w:r>
              <w:rPr>
                <w:rFonts w:eastAsia="Yu Mincho"/>
              </w:rPr>
              <w:t xml:space="preserve"> </w:t>
            </w: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3B2EB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190</w:t>
            </w:r>
          </w:p>
        </w:tc>
      </w:tr>
      <w:tr w:rsidR="004C400C" w14:paraId="206C9D10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39A0C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972E3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2E9A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D5D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40D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FA9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394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75BC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A88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21C8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D977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5B9B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3E0C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C32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232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E810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0B06B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0DEA05C6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23E64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0320E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37F9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4A2A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E6BA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53A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3BD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8F7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B9B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FB9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C6F7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AAAD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8A7C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9682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C7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EBE7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EE73D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37B2DAE5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C4502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053E4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1676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9565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061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48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ACF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FAA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3A1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AE66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518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678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E063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2C33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92A4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8FFF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3EB34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46682E0F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45516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11B49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7BF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743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4D1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415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0DA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AD4B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BFC1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411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80B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E930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D36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8D0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5E6B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F3F5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7C39C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32F01EB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BCEFE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09C13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869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73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F2A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28E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65DB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50C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FAC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49E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A2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1C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E4F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964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8B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CDE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234CB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0ED578BD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763EB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0F781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CE20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9FA8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B77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218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EED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531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E22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114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FCA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6D11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CE1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029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AEC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A97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02C04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2F9ED705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8591B3" w14:textId="77777777" w:rsidR="004C400C" w:rsidRDefault="004C400C" w:rsidP="00E1100D">
            <w:pPr>
              <w:pStyle w:val="TAC"/>
            </w:pPr>
            <w:r w:rsidRPr="006F0068">
              <w:t>DC_</w:t>
            </w:r>
            <w:r>
              <w:t>3C</w:t>
            </w:r>
            <w:r w:rsidRPr="006F0068">
              <w:t>-</w:t>
            </w:r>
            <w:r>
              <w:t>7</w:t>
            </w:r>
            <w:r w:rsidRPr="006F0068">
              <w:t>C_n26A-n78A</w:t>
            </w: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4BDB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E381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3</w:t>
            </w:r>
            <w:r w:rsidRPr="001206C3">
              <w:rPr>
                <w:rFonts w:eastAsia="Yu Mincho"/>
              </w:rPr>
              <w:t>C Bandwidth Combination Set 0 in Table 5.6A.1-1</w:t>
            </w:r>
            <w:r>
              <w:rPr>
                <w:rFonts w:eastAsia="Yu Mincho"/>
              </w:rPr>
              <w:t xml:space="preserve"> </w:t>
            </w: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1A89F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210</w:t>
            </w:r>
          </w:p>
        </w:tc>
      </w:tr>
      <w:tr w:rsidR="004C400C" w14:paraId="321C9438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BAD02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92FE6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BE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7</w:t>
            </w:r>
            <w:r w:rsidRPr="001206C3">
              <w:rPr>
                <w:rFonts w:eastAsia="Yu Mincho"/>
              </w:rPr>
              <w:t>C Bandwidth Combination Set 0 in Table 5.6A.1-1</w:t>
            </w:r>
            <w:r>
              <w:rPr>
                <w:rFonts w:eastAsia="Yu Mincho"/>
              </w:rPr>
              <w:t xml:space="preserve"> 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B0E33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430C2FA7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EEC15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39CE5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108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2DB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91F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38E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A1A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6A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838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0D8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002F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182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E4C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D7B0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38C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1856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A5504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3F61D04D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CF229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2D63A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45E9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97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55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7C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0F1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BCD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1F8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9068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CF5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AD46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40C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FC4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63F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18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B8F36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14171091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0F0F7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90926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D357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6F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137D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7E1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51B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B27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5DCA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F11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D51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C5B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44A5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19C7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A4BC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980B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C9182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6B738317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34EDC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3300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621D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794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58D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6B6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EC3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C53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904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A27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DC0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658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275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26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84AD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BC0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38147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2D35CCAF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04C3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8CF9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0805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8050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1E0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EFC1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603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3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B4B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EB0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FDCA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DE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963A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01B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0B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DB4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6830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03FA27D9" w14:textId="77777777" w:rsidR="004C400C" w:rsidRDefault="004C400C" w:rsidP="004C400C">
      <w:pPr>
        <w:rPr>
          <w:rFonts w:eastAsia="맑은 고딕"/>
          <w:lang w:eastAsia="ko-KR"/>
        </w:rPr>
      </w:pPr>
    </w:p>
    <w:p w14:paraId="2ED7743E" w14:textId="1E0FD40A" w:rsidR="004C400C" w:rsidRDefault="004C400C" w:rsidP="00147049">
      <w:pPr>
        <w:pStyle w:val="3"/>
        <w:rPr>
          <w:lang w:val="en-US" w:eastAsia="zh-CN"/>
        </w:rPr>
      </w:pPr>
      <w:bookmarkStart w:id="555" w:name="_Toc120260823"/>
      <w:bookmarkStart w:id="556" w:name="_Toc135927887"/>
      <w:r>
        <w:rPr>
          <w:lang w:val="en-US" w:eastAsia="zh-CN"/>
        </w:rPr>
        <w:t>7.6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  <w:t>∆TIB and ∆RIB values</w:t>
      </w:r>
      <w:bookmarkEnd w:id="555"/>
      <w:bookmarkEnd w:id="556"/>
    </w:p>
    <w:p w14:paraId="1A934225" w14:textId="77777777" w:rsidR="004C400C" w:rsidRPr="00B744F9" w:rsidRDefault="004C400C" w:rsidP="004C400C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</w:t>
      </w:r>
      <w:r>
        <w:rPr>
          <w:rFonts w:cs="Arial"/>
        </w:rPr>
        <w:t>DC_</w:t>
      </w:r>
      <w:r>
        <w:rPr>
          <w:rFonts w:eastAsia="맑은 고딕" w:cs="Arial"/>
          <w:lang w:eastAsia="ko-KR"/>
        </w:rPr>
        <w:t>3</w:t>
      </w:r>
      <w:r>
        <w:rPr>
          <w:rFonts w:cs="Arial"/>
        </w:rPr>
        <w:t>-</w:t>
      </w:r>
      <w:r>
        <w:rPr>
          <w:rFonts w:eastAsia="맑은 고딕" w:cs="Arial"/>
          <w:lang w:eastAsia="ko-KR"/>
        </w:rPr>
        <w:t>5-7_</w:t>
      </w:r>
      <w:r>
        <w:rPr>
          <w:rFonts w:cs="Arial"/>
          <w:lang w:eastAsia="ja-JP"/>
        </w:rPr>
        <w:t>n</w:t>
      </w:r>
      <w:r>
        <w:rPr>
          <w:rFonts w:eastAsia="맑은 고딕" w:cs="Arial"/>
          <w:lang w:eastAsia="ko-KR"/>
        </w:rPr>
        <w:t>78</w:t>
      </w:r>
      <w:r>
        <w:rPr>
          <w:rFonts w:eastAsia="SimSun"/>
          <w:lang w:val="en-US" w:eastAsia="zh-CN"/>
        </w:rPr>
        <w:t xml:space="preserve">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1E5D5432" w14:textId="7912970D" w:rsidR="004C400C" w:rsidRDefault="004C400C" w:rsidP="004C400C">
      <w:pPr>
        <w:pStyle w:val="TH"/>
      </w:pPr>
      <w:r>
        <w:t>Table 7.6</w:t>
      </w:r>
      <w:r>
        <w:rPr>
          <w:lang w:val="en-US"/>
        </w:rPr>
        <w:t>.3</w:t>
      </w:r>
      <w:r>
        <w:t>-1: ΔT</w:t>
      </w:r>
      <w:r>
        <w:rPr>
          <w:vertAlign w:val="subscript"/>
        </w:rPr>
        <w:t>IB,c</w:t>
      </w:r>
      <w:r>
        <w:t xml:space="preserve"> due to EN-DC(</w:t>
      </w:r>
      <w:r w:rsidR="00BB18D2">
        <w:t>four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BB18D2" w:rsidRPr="00850262" w14:paraId="7422E72D" w14:textId="77777777" w:rsidTr="00E902DB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5B8A2C12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5EC985E7" w14:textId="77777777" w:rsidR="00BB18D2" w:rsidRPr="00850262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DC3AC9" w14:paraId="129FE9CA" w14:textId="77777777" w:rsidTr="00E902DB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A0B97A4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29C556CE" w14:textId="77777777" w:rsidR="00BB18D2" w:rsidRPr="00DC3AC9" w:rsidRDefault="00BB18D2" w:rsidP="00E902DB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BB18D2" w:rsidRPr="00EF5447" w14:paraId="47CE9493" w14:textId="77777777" w:rsidTr="00E902DB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BD8B2C4" w14:textId="77777777" w:rsidR="00BB18D2" w:rsidRPr="00EF5447" w:rsidRDefault="00BB18D2" w:rsidP="00E902DB">
            <w:pPr>
              <w:pStyle w:val="TAC"/>
            </w:pPr>
            <w:r w:rsidRPr="00B62EC9">
              <w:t>DC_</w:t>
            </w:r>
            <w:r>
              <w:t>3</w:t>
            </w:r>
            <w:r w:rsidRPr="00B62EC9">
              <w:t>-</w:t>
            </w:r>
            <w:r>
              <w:t>7</w:t>
            </w:r>
            <w:r w:rsidRPr="00B62EC9">
              <w:t>_n26-n78</w:t>
            </w:r>
          </w:p>
        </w:tc>
        <w:tc>
          <w:tcPr>
            <w:tcW w:w="1417" w:type="dxa"/>
            <w:vAlign w:val="center"/>
          </w:tcPr>
          <w:p w14:paraId="634ECE83" w14:textId="1DEF9E87" w:rsidR="00BB18D2" w:rsidRPr="00EF5447" w:rsidRDefault="00BB18D2" w:rsidP="00BB18D2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6155521A" w14:textId="27A3DC6B" w:rsidR="00BB18D2" w:rsidRPr="00EF5447" w:rsidRDefault="00BB18D2" w:rsidP="00BB18D2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vAlign w:val="center"/>
          </w:tcPr>
          <w:p w14:paraId="213B9979" w14:textId="7632A83E" w:rsidR="00BB18D2" w:rsidRPr="00EF5447" w:rsidRDefault="00BB18D2" w:rsidP="00BB18D2">
            <w:pPr>
              <w:pStyle w:val="TAC"/>
              <w:rPr>
                <w:lang w:eastAsia="ja-JP"/>
              </w:rPr>
            </w:pPr>
            <w:r w:rsidRPr="00EF5447">
              <w:t>0</w:t>
            </w:r>
            <w:r w:rsidRPr="00EF5447">
              <w:rPr>
                <w:rFonts w:eastAsia="DengXian"/>
              </w:rPr>
              <w:t>.</w:t>
            </w:r>
            <w:r>
              <w:rPr>
                <w:rFonts w:eastAsia="DengXian"/>
              </w:rPr>
              <w:t>6</w:t>
            </w:r>
          </w:p>
        </w:tc>
        <w:tc>
          <w:tcPr>
            <w:tcW w:w="1484" w:type="dxa"/>
            <w:vAlign w:val="center"/>
          </w:tcPr>
          <w:p w14:paraId="067B6B43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 w:rsidRPr="00EF5447">
              <w:t>0.</w:t>
            </w:r>
            <w:r w:rsidRPr="00EF5447">
              <w:rPr>
                <w:rFonts w:eastAsia="DengXian"/>
              </w:rPr>
              <w:t>8</w:t>
            </w:r>
          </w:p>
        </w:tc>
      </w:tr>
      <w:tr w:rsidR="00BB18D2" w:rsidRPr="00DA6761" w14:paraId="49321D61" w14:textId="77777777" w:rsidTr="00E902DB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69DD2" w14:textId="77777777" w:rsidR="00BB18D2" w:rsidRPr="000D7965" w:rsidRDefault="00BB18D2" w:rsidP="00E902DB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738179FF" w14:textId="77777777" w:rsidR="00BB18D2" w:rsidRPr="000D7965" w:rsidRDefault="00BB18D2" w:rsidP="00E902DB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569597A6" w14:textId="77777777" w:rsidR="004C400C" w:rsidRPr="00BB18D2" w:rsidRDefault="004C400C" w:rsidP="004C400C"/>
    <w:p w14:paraId="43E7A448" w14:textId="5939B75F" w:rsidR="004C400C" w:rsidRDefault="004C400C" w:rsidP="004C400C">
      <w:pPr>
        <w:pStyle w:val="TH"/>
      </w:pPr>
      <w:r>
        <w:t>Table 7.6.3-2: ΔR</w:t>
      </w:r>
      <w:r w:rsidRPr="00B744F9">
        <w:rPr>
          <w:vertAlign w:val="subscript"/>
        </w:rPr>
        <w:t>IB,c</w:t>
      </w:r>
      <w:r>
        <w:t xml:space="preserve"> due to EN-DC (</w:t>
      </w:r>
      <w:r w:rsidR="00BB18D2">
        <w:t>four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BB18D2" w:rsidRPr="00EF5447" w14:paraId="5C5E36C1" w14:textId="77777777" w:rsidTr="00E902DB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18DAB1F5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18E9CCB0" w14:textId="77777777" w:rsidR="00BB18D2" w:rsidRPr="00EF5447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BB18D2" w:rsidRPr="00EF5447" w14:paraId="08A3AC8C" w14:textId="77777777" w:rsidTr="00E902DB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25677A82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0DD39264" w14:textId="77777777" w:rsidR="00BB18D2" w:rsidRPr="00EF5447" w:rsidRDefault="00BB18D2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EF5447" w14:paraId="217A71C4" w14:textId="77777777" w:rsidTr="00E902DB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A1F1C67" w14:textId="77777777" w:rsidR="00BB18D2" w:rsidRPr="00EF5447" w:rsidRDefault="00BB18D2" w:rsidP="00E902DB">
            <w:pPr>
              <w:pStyle w:val="TAC"/>
            </w:pPr>
            <w:r w:rsidRPr="00B62EC9">
              <w:t>DC_</w:t>
            </w:r>
            <w:r>
              <w:t>3</w:t>
            </w:r>
            <w:r w:rsidRPr="00B62EC9">
              <w:t>-</w:t>
            </w:r>
            <w:r>
              <w:t>7</w:t>
            </w:r>
            <w:r w:rsidRPr="00B62EC9">
              <w:t>_n26-n78</w:t>
            </w:r>
          </w:p>
        </w:tc>
        <w:tc>
          <w:tcPr>
            <w:tcW w:w="1488" w:type="dxa"/>
            <w:vAlign w:val="center"/>
          </w:tcPr>
          <w:p w14:paraId="66914EF7" w14:textId="246AB89E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6F8F58BB" w14:textId="6F620911" w:rsidR="00BB18D2" w:rsidRPr="00EF5447" w:rsidRDefault="00BB18D2" w:rsidP="00E902DB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694BF990" w14:textId="77777777" w:rsidR="00BB18D2" w:rsidRPr="00EF5447" w:rsidRDefault="00BB18D2" w:rsidP="00E902DB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22B1FE6D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 w:rsidRPr="00EF5447">
              <w:rPr>
                <w:szCs w:val="18"/>
              </w:rPr>
              <w:t>0.5</w:t>
            </w:r>
          </w:p>
        </w:tc>
      </w:tr>
      <w:tr w:rsidR="00BB18D2" w14:paraId="1305ACDB" w14:textId="77777777" w:rsidTr="00E902DB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6B41B2" w14:textId="77777777" w:rsidR="00BB18D2" w:rsidRDefault="00BB18D2" w:rsidP="00E902DB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11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3AC42D2B" w14:textId="77777777" w:rsidR="00BB18D2" w:rsidRDefault="00BB18D2" w:rsidP="00E902DB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1D9550F2" w14:textId="77777777" w:rsidR="004C400C" w:rsidRPr="00BB18D2" w:rsidRDefault="004C400C" w:rsidP="004C400C"/>
    <w:p w14:paraId="164CAD69" w14:textId="3469DAFF" w:rsidR="00E1100D" w:rsidRPr="00BD3909" w:rsidRDefault="00E1100D" w:rsidP="00147049">
      <w:pPr>
        <w:pStyle w:val="2"/>
        <w:rPr>
          <w:lang w:eastAsia="zh-TW"/>
        </w:rPr>
      </w:pPr>
      <w:bookmarkStart w:id="557" w:name="_Toc120260824"/>
      <w:bookmarkStart w:id="558" w:name="_Toc135927888"/>
      <w:r>
        <w:rPr>
          <w:lang w:eastAsia="zh-TW"/>
        </w:rPr>
        <w:lastRenderedPageBreak/>
        <w:t>7.7</w:t>
      </w:r>
      <w:r w:rsidRPr="00BD3909">
        <w:rPr>
          <w:lang w:eastAsia="zh-TW"/>
        </w:rPr>
        <w:tab/>
        <w:t>DC_1-38_n7-n78</w:t>
      </w:r>
      <w:bookmarkEnd w:id="557"/>
      <w:bookmarkEnd w:id="558"/>
    </w:p>
    <w:p w14:paraId="16A54660" w14:textId="5AA01FF8" w:rsidR="00E1100D" w:rsidRPr="00BD3909" w:rsidRDefault="00E1100D" w:rsidP="00147049">
      <w:pPr>
        <w:pStyle w:val="3"/>
        <w:rPr>
          <w:lang w:eastAsia="zh-CN"/>
        </w:rPr>
      </w:pPr>
      <w:bookmarkStart w:id="559" w:name="_Toc120260825"/>
      <w:bookmarkStart w:id="560" w:name="_Toc135927889"/>
      <w:r>
        <w:rPr>
          <w:lang w:val="en-US" w:eastAsia="zh-CN"/>
        </w:rPr>
        <w:t>7.7</w:t>
      </w:r>
      <w:r w:rsidRPr="00BD3909">
        <w:rPr>
          <w:lang w:val="en-US" w:eastAsia="zh-CN"/>
        </w:rPr>
        <w:t>.1</w:t>
      </w:r>
      <w:r w:rsidRPr="00BD3909">
        <w:rPr>
          <w:lang w:val="en-US" w:eastAsia="zh-CN"/>
        </w:rPr>
        <w:tab/>
        <w:t>Operating bands for DC</w:t>
      </w:r>
      <w:bookmarkEnd w:id="559"/>
      <w:bookmarkEnd w:id="560"/>
    </w:p>
    <w:p w14:paraId="5D899150" w14:textId="09BA2389" w:rsidR="00E1100D" w:rsidRPr="00680986" w:rsidRDefault="00E1100D" w:rsidP="000D7965">
      <w:pPr>
        <w:pStyle w:val="TH"/>
        <w:rPr>
          <w:lang w:val="x-none"/>
        </w:rPr>
      </w:pPr>
      <w:r w:rsidRPr="00BD3909">
        <w:t xml:space="preserve">Table </w:t>
      </w:r>
      <w:r>
        <w:t>7.7</w:t>
      </w:r>
      <w:r w:rsidRPr="00BD3909">
        <w:t xml:space="preserve">.1-1: DC band combination of LTE </w:t>
      </w:r>
      <w:r>
        <w:t>2</w:t>
      </w:r>
      <w:r w:rsidRPr="00BD3909">
        <w:t>DL/1UL + inter-ban</w:t>
      </w:r>
      <w:r w:rsidRPr="00680986">
        <w:rPr>
          <w:lang w:val="x-none"/>
        </w:rPr>
        <w:t>d NR 2DL/1UL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E1100D" w:rsidRPr="00680986" w14:paraId="3F439982" w14:textId="77777777" w:rsidTr="00E1100D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14:paraId="01988BFF" w14:textId="77777777" w:rsidR="00E1100D" w:rsidRPr="00680986" w:rsidRDefault="00E1100D" w:rsidP="000D7965">
            <w:pPr>
              <w:pStyle w:val="TAH"/>
            </w:pPr>
            <w:r w:rsidRPr="00680986">
              <w:t>E-UTRA and NR DC Band combination</w:t>
            </w:r>
          </w:p>
        </w:tc>
        <w:tc>
          <w:tcPr>
            <w:tcW w:w="1270" w:type="dxa"/>
            <w:vMerge w:val="restart"/>
            <w:vAlign w:val="center"/>
          </w:tcPr>
          <w:p w14:paraId="543F789F" w14:textId="77777777" w:rsidR="00E1100D" w:rsidRPr="00680986" w:rsidRDefault="00E1100D" w:rsidP="000D7965">
            <w:pPr>
              <w:pStyle w:val="TAH"/>
            </w:pPr>
            <w:r w:rsidRPr="00680986">
              <w:t>E-UTRA and NR DC Band</w:t>
            </w:r>
          </w:p>
        </w:tc>
        <w:tc>
          <w:tcPr>
            <w:tcW w:w="2920" w:type="dxa"/>
            <w:gridSpan w:val="3"/>
            <w:vAlign w:val="center"/>
          </w:tcPr>
          <w:p w14:paraId="22035471" w14:textId="77777777" w:rsidR="00E1100D" w:rsidRPr="00680986" w:rsidRDefault="00E1100D" w:rsidP="000D7965">
            <w:pPr>
              <w:pStyle w:val="TAH"/>
            </w:pPr>
            <w:r w:rsidRPr="00680986"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14:paraId="74CB2879" w14:textId="77777777" w:rsidR="00E1100D" w:rsidRPr="00680986" w:rsidRDefault="00E1100D" w:rsidP="000D7965">
            <w:pPr>
              <w:pStyle w:val="TAH"/>
            </w:pPr>
            <w:r w:rsidRPr="00680986"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14:paraId="30DC975B" w14:textId="77777777" w:rsidR="00E1100D" w:rsidRPr="00680986" w:rsidRDefault="00E1100D" w:rsidP="000D7965">
            <w:pPr>
              <w:pStyle w:val="TAH"/>
              <w:rPr>
                <w:rFonts w:cs="Arial"/>
                <w:szCs w:val="18"/>
              </w:rPr>
            </w:pPr>
            <w:r w:rsidRPr="00680986">
              <w:rPr>
                <w:rFonts w:cs="Arial"/>
                <w:szCs w:val="18"/>
              </w:rPr>
              <w:t>Duplex</w:t>
            </w:r>
          </w:p>
          <w:p w14:paraId="19A73908" w14:textId="77777777" w:rsidR="00E1100D" w:rsidRPr="00680986" w:rsidRDefault="00E1100D" w:rsidP="000D7965">
            <w:pPr>
              <w:pStyle w:val="TAH"/>
              <w:rPr>
                <w:lang w:val="x-none"/>
              </w:rPr>
            </w:pPr>
            <w:r w:rsidRPr="00680986">
              <w:rPr>
                <w:lang w:val="x-none"/>
              </w:rPr>
              <w:t>mode</w:t>
            </w:r>
          </w:p>
        </w:tc>
      </w:tr>
      <w:tr w:rsidR="00E1100D" w:rsidRPr="00680986" w14:paraId="02D67AD9" w14:textId="77777777" w:rsidTr="00E1100D">
        <w:trPr>
          <w:trHeight w:val="231"/>
          <w:jc w:val="center"/>
        </w:trPr>
        <w:tc>
          <w:tcPr>
            <w:tcW w:w="1521" w:type="dxa"/>
            <w:vMerge/>
          </w:tcPr>
          <w:p w14:paraId="1F64F382" w14:textId="77777777" w:rsidR="00E1100D" w:rsidRPr="00680986" w:rsidRDefault="00E1100D" w:rsidP="000D7965">
            <w:pPr>
              <w:pStyle w:val="TAH"/>
            </w:pPr>
          </w:p>
        </w:tc>
        <w:tc>
          <w:tcPr>
            <w:tcW w:w="1270" w:type="dxa"/>
            <w:vMerge/>
          </w:tcPr>
          <w:p w14:paraId="7EDE8F8D" w14:textId="77777777" w:rsidR="00E1100D" w:rsidRPr="00680986" w:rsidRDefault="00E1100D" w:rsidP="000D7965">
            <w:pPr>
              <w:pStyle w:val="TAH"/>
            </w:pPr>
          </w:p>
        </w:tc>
        <w:tc>
          <w:tcPr>
            <w:tcW w:w="2920" w:type="dxa"/>
            <w:gridSpan w:val="3"/>
            <w:vAlign w:val="center"/>
          </w:tcPr>
          <w:p w14:paraId="3B35FF72" w14:textId="77777777" w:rsidR="00E1100D" w:rsidRPr="00680986" w:rsidRDefault="00E1100D" w:rsidP="000D7965">
            <w:pPr>
              <w:pStyle w:val="TAH"/>
            </w:pPr>
            <w:r w:rsidRPr="00680986">
              <w:t>BS receive / UE transmit</w:t>
            </w:r>
          </w:p>
        </w:tc>
        <w:tc>
          <w:tcPr>
            <w:tcW w:w="3046" w:type="dxa"/>
            <w:gridSpan w:val="3"/>
          </w:tcPr>
          <w:p w14:paraId="21958F8F" w14:textId="77777777" w:rsidR="00E1100D" w:rsidRPr="00680986" w:rsidRDefault="00E1100D" w:rsidP="000D7965">
            <w:pPr>
              <w:pStyle w:val="TAH"/>
            </w:pPr>
            <w:r w:rsidRPr="00680986"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14:paraId="01B11DF2" w14:textId="77777777" w:rsidR="00E1100D" w:rsidRPr="00680986" w:rsidRDefault="00E1100D" w:rsidP="000D7965">
            <w:pPr>
              <w:pStyle w:val="TAH"/>
              <w:rPr>
                <w:rFonts w:cs="Arial"/>
                <w:szCs w:val="18"/>
              </w:rPr>
            </w:pPr>
          </w:p>
        </w:tc>
      </w:tr>
      <w:tr w:rsidR="00E1100D" w:rsidRPr="00680986" w14:paraId="1B7DD0C6" w14:textId="77777777" w:rsidTr="00E1100D">
        <w:trPr>
          <w:trHeight w:val="231"/>
          <w:jc w:val="center"/>
        </w:trPr>
        <w:tc>
          <w:tcPr>
            <w:tcW w:w="1521" w:type="dxa"/>
            <w:vMerge/>
          </w:tcPr>
          <w:p w14:paraId="79339792" w14:textId="77777777" w:rsidR="00E1100D" w:rsidRPr="00680986" w:rsidRDefault="00E1100D" w:rsidP="000D7965">
            <w:pPr>
              <w:pStyle w:val="TAH"/>
            </w:pPr>
          </w:p>
        </w:tc>
        <w:tc>
          <w:tcPr>
            <w:tcW w:w="1270" w:type="dxa"/>
            <w:vMerge/>
          </w:tcPr>
          <w:p w14:paraId="4B4AAA7A" w14:textId="77777777" w:rsidR="00E1100D" w:rsidRPr="00680986" w:rsidRDefault="00E1100D" w:rsidP="000D7965">
            <w:pPr>
              <w:pStyle w:val="TAH"/>
            </w:pPr>
          </w:p>
        </w:tc>
        <w:tc>
          <w:tcPr>
            <w:tcW w:w="2920" w:type="dxa"/>
            <w:gridSpan w:val="3"/>
            <w:vAlign w:val="center"/>
          </w:tcPr>
          <w:p w14:paraId="0A7AF8FE" w14:textId="77777777" w:rsidR="00E1100D" w:rsidRPr="00680986" w:rsidRDefault="00E1100D" w:rsidP="000D7965">
            <w:pPr>
              <w:pStyle w:val="TAH"/>
            </w:pPr>
            <w:r w:rsidRPr="00680986">
              <w:t>F</w:t>
            </w:r>
            <w:r w:rsidRPr="00680986">
              <w:rPr>
                <w:vertAlign w:val="subscript"/>
              </w:rPr>
              <w:t>UL_low</w:t>
            </w:r>
            <w:r w:rsidRPr="00680986">
              <w:t xml:space="preserve"> – F</w:t>
            </w:r>
            <w:r w:rsidRPr="00680986">
              <w:rPr>
                <w:vertAlign w:val="subscript"/>
              </w:rPr>
              <w:t>UL_high</w:t>
            </w:r>
          </w:p>
        </w:tc>
        <w:tc>
          <w:tcPr>
            <w:tcW w:w="3046" w:type="dxa"/>
            <w:gridSpan w:val="3"/>
            <w:vAlign w:val="center"/>
          </w:tcPr>
          <w:p w14:paraId="2AAEE69E" w14:textId="77777777" w:rsidR="00E1100D" w:rsidRPr="00680986" w:rsidRDefault="00E1100D" w:rsidP="000D7965">
            <w:pPr>
              <w:pStyle w:val="TAH"/>
            </w:pPr>
            <w:r w:rsidRPr="00680986">
              <w:t>F</w:t>
            </w:r>
            <w:r w:rsidRPr="00680986">
              <w:rPr>
                <w:vertAlign w:val="subscript"/>
              </w:rPr>
              <w:t>DL_low</w:t>
            </w:r>
            <w:r w:rsidRPr="00680986">
              <w:t xml:space="preserve"> – F</w:t>
            </w:r>
            <w:r w:rsidRPr="00680986">
              <w:rPr>
                <w:vertAlign w:val="subscript"/>
              </w:rPr>
              <w:t>DL_high</w:t>
            </w:r>
          </w:p>
        </w:tc>
        <w:tc>
          <w:tcPr>
            <w:tcW w:w="1313" w:type="dxa"/>
            <w:vMerge/>
            <w:vAlign w:val="center"/>
          </w:tcPr>
          <w:p w14:paraId="12D1F3AC" w14:textId="77777777" w:rsidR="00E1100D" w:rsidRPr="00680986" w:rsidRDefault="00E1100D" w:rsidP="00E1100D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100D" w:rsidRPr="00680986" w14:paraId="3B245E64" w14:textId="77777777" w:rsidTr="00E1100D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14:paraId="44BEF3C0" w14:textId="77777777" w:rsidR="00E1100D" w:rsidRDefault="00E1100D" w:rsidP="000D7965">
            <w:pPr>
              <w:pStyle w:val="TAC"/>
            </w:pPr>
            <w:r>
              <w:t>DC_1-38_n7</w:t>
            </w:r>
            <w:r w:rsidRPr="00680986">
              <w:t>-n</w:t>
            </w:r>
            <w:r>
              <w:t>78</w:t>
            </w:r>
          </w:p>
        </w:tc>
        <w:tc>
          <w:tcPr>
            <w:tcW w:w="1270" w:type="dxa"/>
            <w:vAlign w:val="center"/>
          </w:tcPr>
          <w:p w14:paraId="6C99F2F3" w14:textId="77777777" w:rsidR="00E1100D" w:rsidRDefault="00E1100D" w:rsidP="000D796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690A4B30" w14:textId="77777777" w:rsidR="00E1100D" w:rsidRDefault="00E1100D" w:rsidP="000D7965">
            <w:pPr>
              <w:pStyle w:val="TAC"/>
            </w:pPr>
            <w:r>
              <w:rPr>
                <w:rFonts w:hint="eastAsia"/>
              </w:rPr>
              <w:t>1</w:t>
            </w:r>
            <w:r>
              <w:t>920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AF35477" w14:textId="77777777" w:rsidR="00E1100D" w:rsidRPr="00680986" w:rsidRDefault="00E1100D" w:rsidP="000D7965">
            <w:pPr>
              <w:pStyle w:val="TAC"/>
            </w:pPr>
            <w:r w:rsidRPr="00680986"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73FC45E0" w14:textId="77777777" w:rsidR="00E1100D" w:rsidRDefault="00E1100D" w:rsidP="000D7965">
            <w:pPr>
              <w:pStyle w:val="TAC"/>
            </w:pPr>
            <w:r>
              <w:rPr>
                <w:rFonts w:hint="eastAsia"/>
              </w:rPr>
              <w:t>1</w:t>
            </w:r>
            <w:r>
              <w:t>980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0118AC0" w14:textId="77777777" w:rsidR="00E1100D" w:rsidRDefault="00E1100D" w:rsidP="000D7965">
            <w:pPr>
              <w:pStyle w:val="TAC"/>
            </w:pPr>
            <w:r>
              <w:rPr>
                <w:rFonts w:hint="eastAsia"/>
              </w:rPr>
              <w:t>2</w:t>
            </w:r>
            <w:r>
              <w:t>110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2C04C2A4" w14:textId="77777777" w:rsidR="00E1100D" w:rsidRPr="00680986" w:rsidRDefault="00E1100D" w:rsidP="000D7965">
            <w:pPr>
              <w:pStyle w:val="TAC"/>
            </w:pPr>
            <w:r w:rsidRPr="00680986"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DABCDB7" w14:textId="77777777" w:rsidR="00E1100D" w:rsidRDefault="00E1100D" w:rsidP="000D7965">
            <w:pPr>
              <w:pStyle w:val="TAC"/>
            </w:pPr>
            <w:r>
              <w:rPr>
                <w:rFonts w:hint="eastAsia"/>
              </w:rPr>
              <w:t>2</w:t>
            </w:r>
            <w:r>
              <w:t>170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52FFD1E7" w14:textId="77777777" w:rsidR="00E1100D" w:rsidRDefault="00E1100D" w:rsidP="000D7965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</w:tr>
      <w:tr w:rsidR="00E1100D" w:rsidRPr="00680986" w14:paraId="6AD339F2" w14:textId="77777777" w:rsidTr="00E1100D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7D45E323" w14:textId="77777777" w:rsidR="00E1100D" w:rsidRPr="00680986" w:rsidRDefault="00E1100D" w:rsidP="000D7965">
            <w:pPr>
              <w:pStyle w:val="TAC"/>
            </w:pPr>
          </w:p>
        </w:tc>
        <w:tc>
          <w:tcPr>
            <w:tcW w:w="1270" w:type="dxa"/>
            <w:vAlign w:val="center"/>
          </w:tcPr>
          <w:p w14:paraId="7D27BA7C" w14:textId="77777777" w:rsidR="00E1100D" w:rsidRPr="00680986" w:rsidRDefault="00E1100D" w:rsidP="000D7965">
            <w:pPr>
              <w:pStyle w:val="TAC"/>
            </w:pPr>
            <w:r>
              <w:t>38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82A2227" w14:textId="77777777" w:rsidR="00E1100D" w:rsidRPr="00680986" w:rsidRDefault="00E1100D" w:rsidP="000D7965">
            <w:pPr>
              <w:pStyle w:val="TAC"/>
            </w:pPr>
            <w:r>
              <w:t>2570</w:t>
            </w:r>
            <w:r w:rsidRPr="00680986"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36D1CCC" w14:textId="77777777" w:rsidR="00E1100D" w:rsidRPr="00680986" w:rsidRDefault="00E1100D" w:rsidP="000D7965">
            <w:pPr>
              <w:pStyle w:val="TAC"/>
            </w:pPr>
            <w:r w:rsidRPr="00680986"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BF65D82" w14:textId="77777777" w:rsidR="00E1100D" w:rsidRPr="00680986" w:rsidRDefault="00E1100D" w:rsidP="000D7965">
            <w:pPr>
              <w:pStyle w:val="TAC"/>
            </w:pPr>
            <w:r>
              <w:t>2620</w:t>
            </w:r>
            <w:r w:rsidRPr="00680986"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56DFBD4" w14:textId="77777777" w:rsidR="00E1100D" w:rsidRPr="00680986" w:rsidRDefault="00E1100D" w:rsidP="000D7965">
            <w:pPr>
              <w:pStyle w:val="TAC"/>
            </w:pPr>
            <w:r>
              <w:t>2570</w:t>
            </w:r>
            <w:r w:rsidRPr="00680986"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67629EF3" w14:textId="77777777" w:rsidR="00E1100D" w:rsidRPr="00680986" w:rsidRDefault="00E1100D" w:rsidP="000D7965">
            <w:pPr>
              <w:pStyle w:val="TAC"/>
            </w:pPr>
            <w:r w:rsidRPr="00680986"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D78AD30" w14:textId="77777777" w:rsidR="00E1100D" w:rsidRPr="00680986" w:rsidRDefault="00E1100D" w:rsidP="000D7965">
            <w:pPr>
              <w:pStyle w:val="TAC"/>
            </w:pPr>
            <w:r>
              <w:t>2620</w:t>
            </w:r>
            <w:r w:rsidRPr="00680986"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2998ED45" w14:textId="77777777" w:rsidR="00E1100D" w:rsidRPr="00680986" w:rsidRDefault="00E1100D" w:rsidP="000D7965">
            <w:pPr>
              <w:pStyle w:val="TAC"/>
            </w:pPr>
            <w:r>
              <w:t>T</w:t>
            </w:r>
            <w:r w:rsidRPr="00680986">
              <w:t>DD</w:t>
            </w:r>
          </w:p>
        </w:tc>
      </w:tr>
      <w:tr w:rsidR="00E1100D" w:rsidRPr="00680986" w14:paraId="70D7AA7B" w14:textId="77777777" w:rsidTr="00E1100D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4462D680" w14:textId="77777777" w:rsidR="00E1100D" w:rsidRPr="00680986" w:rsidRDefault="00E1100D" w:rsidP="000D796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1ECBC165" w14:textId="77777777" w:rsidR="00E1100D" w:rsidRPr="00680986" w:rsidRDefault="00E1100D" w:rsidP="000D7965">
            <w:pPr>
              <w:pStyle w:val="TAC"/>
            </w:pPr>
            <w:r>
              <w:t>n7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9C711D1" w14:textId="77777777" w:rsidR="00E1100D" w:rsidRPr="00680986" w:rsidRDefault="00E1100D" w:rsidP="000D7965">
            <w:pPr>
              <w:pStyle w:val="TAC"/>
            </w:pPr>
            <w:r>
              <w:t>2500</w:t>
            </w:r>
            <w:r w:rsidRPr="00680986"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5033566" w14:textId="77777777" w:rsidR="00E1100D" w:rsidRPr="00680986" w:rsidRDefault="00E1100D" w:rsidP="000D7965">
            <w:pPr>
              <w:pStyle w:val="TAC"/>
            </w:pPr>
            <w:r w:rsidRPr="00680986"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72465EA" w14:textId="77777777" w:rsidR="00E1100D" w:rsidRPr="00680986" w:rsidRDefault="00E1100D" w:rsidP="000D7965">
            <w:pPr>
              <w:pStyle w:val="TAC"/>
            </w:pPr>
            <w:r>
              <w:t>2570</w:t>
            </w:r>
            <w:r w:rsidRPr="00680986"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2A66B660" w14:textId="77777777" w:rsidR="00E1100D" w:rsidRPr="00680986" w:rsidRDefault="00E1100D" w:rsidP="000D7965">
            <w:pPr>
              <w:pStyle w:val="TAC"/>
            </w:pPr>
            <w:r>
              <w:rPr>
                <w:rFonts w:eastAsia="Yu Gothic" w:cs="Arial"/>
                <w:color w:val="000000"/>
                <w:szCs w:val="18"/>
              </w:rPr>
              <w:t>2620</w:t>
            </w:r>
            <w:r w:rsidRPr="00680986">
              <w:rPr>
                <w:rFonts w:eastAsia="Yu Gothic" w:cs="Arial"/>
                <w:color w:val="000000"/>
                <w:szCs w:val="18"/>
              </w:rPr>
              <w:t xml:space="preserve"> </w:t>
            </w:r>
            <w:r w:rsidRPr="00680986">
              <w:t>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416F37B9" w14:textId="77777777" w:rsidR="00E1100D" w:rsidRPr="00680986" w:rsidRDefault="00E1100D" w:rsidP="000D7965">
            <w:pPr>
              <w:pStyle w:val="TAC"/>
            </w:pPr>
            <w:r w:rsidRPr="00680986"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2B98C8C" w14:textId="77777777" w:rsidR="00E1100D" w:rsidRPr="00680986" w:rsidRDefault="00E1100D" w:rsidP="000D7965">
            <w:pPr>
              <w:pStyle w:val="TAC"/>
            </w:pPr>
            <w:r>
              <w:t>2690</w:t>
            </w:r>
            <w:r w:rsidRPr="00680986"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0351B69F" w14:textId="77777777" w:rsidR="00E1100D" w:rsidRPr="00680986" w:rsidRDefault="00E1100D" w:rsidP="000D7965">
            <w:pPr>
              <w:pStyle w:val="TAC"/>
            </w:pPr>
            <w:r>
              <w:t>F</w:t>
            </w:r>
            <w:r w:rsidRPr="00680986">
              <w:t>DD</w:t>
            </w:r>
          </w:p>
        </w:tc>
      </w:tr>
      <w:tr w:rsidR="00E1100D" w:rsidRPr="00680986" w14:paraId="64FCE24A" w14:textId="77777777" w:rsidTr="00E1100D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1CB41DC9" w14:textId="77777777" w:rsidR="00E1100D" w:rsidRPr="00680986" w:rsidRDefault="00E1100D" w:rsidP="000D796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44E75E31" w14:textId="77777777" w:rsidR="00E1100D" w:rsidRPr="00680986" w:rsidRDefault="00E1100D" w:rsidP="000D7965">
            <w:pPr>
              <w:pStyle w:val="TAC"/>
            </w:pPr>
            <w:r>
              <w:t>n78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B156426" w14:textId="77777777" w:rsidR="00E1100D" w:rsidRPr="00680986" w:rsidRDefault="00E1100D" w:rsidP="000D7965">
            <w:pPr>
              <w:pStyle w:val="TAC"/>
            </w:pPr>
            <w:r>
              <w:t>3300</w:t>
            </w:r>
            <w:r w:rsidRPr="00680986"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7EB00AA6" w14:textId="77777777" w:rsidR="00E1100D" w:rsidRPr="00680986" w:rsidRDefault="00E1100D" w:rsidP="000D7965">
            <w:pPr>
              <w:pStyle w:val="TAC"/>
            </w:pPr>
            <w:r w:rsidRPr="00680986"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42958475" w14:textId="77777777" w:rsidR="00E1100D" w:rsidRPr="00680986" w:rsidRDefault="00E1100D" w:rsidP="000D7965">
            <w:pPr>
              <w:pStyle w:val="TAC"/>
            </w:pPr>
            <w:r>
              <w:t>3800</w:t>
            </w:r>
            <w:r w:rsidRPr="00680986"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D07439C" w14:textId="77777777" w:rsidR="00E1100D" w:rsidRPr="00680986" w:rsidRDefault="00E1100D" w:rsidP="000D7965">
            <w:pPr>
              <w:pStyle w:val="TAC"/>
            </w:pPr>
            <w:r>
              <w:t>3300</w:t>
            </w:r>
            <w:r w:rsidRPr="00680986"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1AB99FFA" w14:textId="77777777" w:rsidR="00E1100D" w:rsidRPr="00680986" w:rsidRDefault="00E1100D" w:rsidP="000D7965">
            <w:pPr>
              <w:pStyle w:val="TAC"/>
            </w:pPr>
            <w:r w:rsidRPr="00680986"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E3AE74D" w14:textId="77777777" w:rsidR="00E1100D" w:rsidRPr="00680986" w:rsidRDefault="00E1100D" w:rsidP="000D7965">
            <w:pPr>
              <w:pStyle w:val="TAC"/>
            </w:pPr>
            <w:r>
              <w:t>3800</w:t>
            </w:r>
            <w:r w:rsidRPr="00680986"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14C858A1" w14:textId="77777777" w:rsidR="00E1100D" w:rsidRPr="00680986" w:rsidRDefault="00E1100D" w:rsidP="000D7965">
            <w:pPr>
              <w:pStyle w:val="TAC"/>
            </w:pPr>
            <w:r>
              <w:t>T</w:t>
            </w:r>
            <w:r w:rsidRPr="00680986">
              <w:t>DD</w:t>
            </w:r>
          </w:p>
        </w:tc>
      </w:tr>
    </w:tbl>
    <w:p w14:paraId="54822DDD" w14:textId="77777777" w:rsidR="00E1100D" w:rsidRDefault="00E1100D" w:rsidP="00E1100D"/>
    <w:p w14:paraId="2126503A" w14:textId="7F816C14" w:rsidR="00E1100D" w:rsidRPr="003B5467" w:rsidRDefault="00E1100D" w:rsidP="00E1100D">
      <w:pPr>
        <w:pStyle w:val="TH"/>
        <w:rPr>
          <w:b w:val="0"/>
        </w:rPr>
      </w:pPr>
      <w:r>
        <w:t>Table 7.7</w:t>
      </w:r>
      <w:r w:rsidRPr="003B5467">
        <w:t>.1-2: Inter-band EN-DC configurations within FR1 (</w:t>
      </w:r>
      <w:r>
        <w:t>four</w:t>
      </w:r>
      <w:r w:rsidRPr="003B5467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1100D" w:rsidRPr="003B5467" w14:paraId="6B21F2AA" w14:textId="77777777" w:rsidTr="00E1100D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BD9" w14:textId="77777777" w:rsidR="00E1100D" w:rsidRPr="003B5467" w:rsidRDefault="00E1100D" w:rsidP="00E1100D">
            <w:pPr>
              <w:pStyle w:val="TAH"/>
              <w:rPr>
                <w:lang w:eastAsia="fi-FI"/>
              </w:rPr>
            </w:pPr>
            <w:r w:rsidRPr="003B5467">
              <w:rPr>
                <w:lang w:eastAsia="fi-FI"/>
              </w:rPr>
              <w:t>EN-DC</w:t>
            </w:r>
          </w:p>
          <w:p w14:paraId="2261E850" w14:textId="77777777" w:rsidR="00E1100D" w:rsidRPr="003B5467" w:rsidRDefault="00E1100D" w:rsidP="00E1100D">
            <w:pPr>
              <w:pStyle w:val="TAH"/>
              <w:rPr>
                <w:lang w:eastAsia="fi-FI"/>
              </w:rPr>
            </w:pPr>
            <w:r w:rsidRPr="003B5467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0ECB" w14:textId="77777777" w:rsidR="00E1100D" w:rsidRPr="003B5467" w:rsidRDefault="00E1100D" w:rsidP="00E1100D">
            <w:pPr>
              <w:pStyle w:val="TAH"/>
              <w:rPr>
                <w:lang w:eastAsia="fi-FI"/>
              </w:rPr>
            </w:pPr>
            <w:r w:rsidRPr="003B5467">
              <w:rPr>
                <w:lang w:eastAsia="fi-FI"/>
              </w:rPr>
              <w:t>Uplink EN-DC</w:t>
            </w:r>
          </w:p>
          <w:p w14:paraId="7FB65164" w14:textId="77777777" w:rsidR="00E1100D" w:rsidRPr="003B5467" w:rsidRDefault="00E1100D" w:rsidP="00E1100D">
            <w:pPr>
              <w:pStyle w:val="TAH"/>
              <w:rPr>
                <w:lang w:eastAsia="fi-FI"/>
              </w:rPr>
            </w:pPr>
            <w:r w:rsidRPr="003B5467">
              <w:rPr>
                <w:lang w:eastAsia="fi-FI"/>
              </w:rPr>
              <w:t>configuration</w:t>
            </w:r>
          </w:p>
          <w:p w14:paraId="105D6CC1" w14:textId="77777777" w:rsidR="00E1100D" w:rsidRPr="003B5467" w:rsidRDefault="00E1100D" w:rsidP="00E1100D">
            <w:pPr>
              <w:pStyle w:val="TAH"/>
              <w:rPr>
                <w:lang w:eastAsia="fi-FI"/>
              </w:rPr>
            </w:pPr>
            <w:r w:rsidRPr="003B5467">
              <w:rPr>
                <w:lang w:eastAsia="fi-FI"/>
              </w:rPr>
              <w:t>(NOTE 1)</w:t>
            </w:r>
          </w:p>
        </w:tc>
      </w:tr>
      <w:tr w:rsidR="00E1100D" w:rsidRPr="003B5467" w14:paraId="6AAFBBBE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6759B3" w14:textId="77777777" w:rsidR="00E1100D" w:rsidRPr="003B5467" w:rsidRDefault="00E1100D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DC_1A-38A_n7</w:t>
            </w:r>
            <w:r w:rsidRPr="003B5467">
              <w:rPr>
                <w:lang w:eastAsia="fi-FI"/>
              </w:rPr>
              <w:t>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D7E8" w14:textId="77777777" w:rsidR="00E1100D" w:rsidRPr="003B5467" w:rsidRDefault="00E1100D" w:rsidP="00E1100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</w:t>
            </w:r>
            <w:r w:rsidRPr="003B5467">
              <w:rPr>
                <w:lang w:eastAsia="fi-FI"/>
              </w:rPr>
              <w:t>8A</w:t>
            </w:r>
          </w:p>
        </w:tc>
      </w:tr>
    </w:tbl>
    <w:p w14:paraId="72C24768" w14:textId="77777777" w:rsidR="00E1100D" w:rsidRPr="00680986" w:rsidRDefault="00E1100D" w:rsidP="00E1100D"/>
    <w:p w14:paraId="223A4364" w14:textId="6E575C8F" w:rsidR="00E1100D" w:rsidRPr="00BD3909" w:rsidRDefault="00E1100D" w:rsidP="00147049">
      <w:pPr>
        <w:pStyle w:val="3"/>
        <w:rPr>
          <w:lang w:eastAsia="zh-CN"/>
        </w:rPr>
      </w:pPr>
      <w:bookmarkStart w:id="561" w:name="_Toc73366329"/>
      <w:bookmarkStart w:id="562" w:name="_Toc81302755"/>
      <w:bookmarkStart w:id="563" w:name="_Toc81480793"/>
      <w:bookmarkStart w:id="564" w:name="_Toc87884496"/>
      <w:bookmarkStart w:id="565" w:name="_Toc120260826"/>
      <w:bookmarkStart w:id="566" w:name="_Toc135927890"/>
      <w:r>
        <w:rPr>
          <w:lang w:val="en-US" w:eastAsia="zh-CN"/>
        </w:rPr>
        <w:t>7.7</w:t>
      </w:r>
      <w:r w:rsidRPr="00BD3909">
        <w:rPr>
          <w:lang w:val="en-US" w:eastAsia="zh-CN"/>
        </w:rPr>
        <w:t>.2</w:t>
      </w:r>
      <w:r w:rsidRPr="00BD3909">
        <w:rPr>
          <w:lang w:val="en-US" w:eastAsia="zh-CN"/>
        </w:rPr>
        <w:tab/>
        <w:t>Configuration for DC</w:t>
      </w:r>
      <w:bookmarkEnd w:id="561"/>
      <w:bookmarkEnd w:id="562"/>
      <w:bookmarkEnd w:id="563"/>
      <w:bookmarkEnd w:id="564"/>
      <w:bookmarkEnd w:id="565"/>
      <w:bookmarkEnd w:id="566"/>
    </w:p>
    <w:p w14:paraId="3038084E" w14:textId="52F16A0F" w:rsidR="00E1100D" w:rsidRPr="00FD5D8F" w:rsidRDefault="00E1100D" w:rsidP="000D7965">
      <w:pPr>
        <w:pStyle w:val="TH"/>
      </w:pPr>
      <w:r w:rsidRPr="00FD5D8F">
        <w:t xml:space="preserve">Table </w:t>
      </w:r>
      <w:r>
        <w:t>7.7</w:t>
      </w:r>
      <w:r w:rsidRPr="00FD5D8F">
        <w:t xml:space="preserve">.2-1: Supported bandwidths per DC </w:t>
      </w:r>
      <w:r>
        <w:t>band combination of LTE 2</w:t>
      </w:r>
      <w:r w:rsidRPr="00FD5D8F">
        <w:t>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E1100D" w14:paraId="460A406E" w14:textId="77777777" w:rsidTr="00E1100D">
        <w:trPr>
          <w:trHeight w:val="162"/>
          <w:jc w:val="center"/>
        </w:trPr>
        <w:tc>
          <w:tcPr>
            <w:tcW w:w="1181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BEB" w14:textId="77777777" w:rsidR="00E1100D" w:rsidRPr="003B5467" w:rsidRDefault="00E1100D" w:rsidP="00E1100D">
            <w:pPr>
              <w:pStyle w:val="TAH"/>
            </w:pPr>
            <w:r w:rsidRPr="003B5467">
              <w:t>DC operating / channel bandwidth</w:t>
            </w:r>
          </w:p>
        </w:tc>
      </w:tr>
      <w:tr w:rsidR="00E1100D" w:rsidRPr="003B5467" w14:paraId="4496A382" w14:textId="77777777" w:rsidTr="00E1100D">
        <w:trPr>
          <w:trHeight w:val="586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91C2" w14:textId="77777777" w:rsidR="00E1100D" w:rsidRPr="003B5467" w:rsidRDefault="00E1100D" w:rsidP="00E1100D">
            <w:pPr>
              <w:pStyle w:val="TAH"/>
            </w:pPr>
            <w:r w:rsidRPr="003B5467">
              <w:t>E-UTRA and NR DC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7221" w14:textId="77777777" w:rsidR="00E1100D" w:rsidRPr="003B5467" w:rsidRDefault="00E1100D" w:rsidP="00E1100D">
            <w:pPr>
              <w:pStyle w:val="TAH"/>
            </w:pPr>
            <w:r w:rsidRPr="003B5467">
              <w:t>E-UTRA and NR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2DBD" w14:textId="77777777" w:rsidR="00E1100D" w:rsidRPr="003B5467" w:rsidRDefault="00E1100D" w:rsidP="00E1100D">
            <w:pPr>
              <w:pStyle w:val="TAH"/>
            </w:pPr>
            <w:r w:rsidRPr="003B5467">
              <w:t>Subcarrier spacing</w:t>
            </w:r>
          </w:p>
          <w:p w14:paraId="38C465A8" w14:textId="77777777" w:rsidR="00E1100D" w:rsidRPr="003B5467" w:rsidRDefault="00E1100D" w:rsidP="00E1100D">
            <w:pPr>
              <w:pStyle w:val="TAH"/>
            </w:pPr>
            <w:r w:rsidRPr="003B5467"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A822" w14:textId="77777777" w:rsidR="00E1100D" w:rsidRPr="003B5467" w:rsidRDefault="00E1100D" w:rsidP="00E1100D">
            <w:pPr>
              <w:pStyle w:val="TAH"/>
            </w:pPr>
            <w:r w:rsidRPr="003B5467">
              <w:t>5</w:t>
            </w:r>
          </w:p>
          <w:p w14:paraId="064B12D9" w14:textId="77777777" w:rsidR="00E1100D" w:rsidRPr="003B5467" w:rsidRDefault="00E1100D" w:rsidP="00E1100D">
            <w:pPr>
              <w:pStyle w:val="TAH"/>
            </w:pPr>
            <w:r w:rsidRPr="003B5467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B0EE" w14:textId="77777777" w:rsidR="00E1100D" w:rsidRPr="003B5467" w:rsidRDefault="00E1100D" w:rsidP="00E1100D">
            <w:pPr>
              <w:pStyle w:val="TAH"/>
            </w:pPr>
            <w:r w:rsidRPr="003B5467">
              <w:t>10</w:t>
            </w:r>
          </w:p>
          <w:p w14:paraId="7976405F" w14:textId="77777777" w:rsidR="00E1100D" w:rsidRPr="003B5467" w:rsidRDefault="00E1100D" w:rsidP="00E1100D">
            <w:pPr>
              <w:pStyle w:val="TAH"/>
            </w:pPr>
            <w:r w:rsidRPr="003B5467"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7944" w14:textId="77777777" w:rsidR="00E1100D" w:rsidRPr="003B5467" w:rsidRDefault="00E1100D" w:rsidP="00E1100D">
            <w:pPr>
              <w:pStyle w:val="TAH"/>
            </w:pPr>
            <w:r w:rsidRPr="003B5467">
              <w:t>15</w:t>
            </w:r>
          </w:p>
          <w:p w14:paraId="6989102D" w14:textId="77777777" w:rsidR="00E1100D" w:rsidRPr="003B5467" w:rsidRDefault="00E1100D" w:rsidP="00E1100D">
            <w:pPr>
              <w:pStyle w:val="TAH"/>
            </w:pPr>
            <w:r w:rsidRPr="003B5467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6C75" w14:textId="77777777" w:rsidR="00E1100D" w:rsidRPr="003B5467" w:rsidRDefault="00E1100D" w:rsidP="00E1100D">
            <w:pPr>
              <w:pStyle w:val="TAH"/>
            </w:pPr>
            <w:r w:rsidRPr="003B5467">
              <w:t>20</w:t>
            </w:r>
          </w:p>
          <w:p w14:paraId="57D3A3BD" w14:textId="77777777" w:rsidR="00E1100D" w:rsidRPr="003B5467" w:rsidRDefault="00E1100D" w:rsidP="00E1100D">
            <w:pPr>
              <w:pStyle w:val="TAH"/>
            </w:pPr>
            <w:r w:rsidRPr="003B5467"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5E54" w14:textId="77777777" w:rsidR="00E1100D" w:rsidRPr="003B5467" w:rsidRDefault="00E1100D" w:rsidP="00E1100D">
            <w:pPr>
              <w:pStyle w:val="TAH"/>
            </w:pPr>
            <w:r w:rsidRPr="003B5467">
              <w:t>25</w:t>
            </w:r>
            <w:r w:rsidRPr="003B5467"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A018" w14:textId="77777777" w:rsidR="00E1100D" w:rsidRPr="003B5467" w:rsidRDefault="00E1100D" w:rsidP="00E1100D">
            <w:pPr>
              <w:pStyle w:val="TAH"/>
            </w:pPr>
            <w:r w:rsidRPr="003B5467">
              <w:t>30</w:t>
            </w:r>
            <w:r w:rsidRPr="003B5467"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A1FE" w14:textId="77777777" w:rsidR="00E1100D" w:rsidRPr="003B5467" w:rsidRDefault="00E1100D" w:rsidP="00E1100D">
            <w:pPr>
              <w:pStyle w:val="TAH"/>
            </w:pPr>
            <w:r w:rsidRPr="003B5467">
              <w:t>40</w:t>
            </w:r>
          </w:p>
          <w:p w14:paraId="0D0D6EFC" w14:textId="77777777" w:rsidR="00E1100D" w:rsidRPr="003B5467" w:rsidRDefault="00E1100D" w:rsidP="00E1100D">
            <w:pPr>
              <w:pStyle w:val="TAH"/>
            </w:pPr>
            <w:r w:rsidRPr="003B5467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67A0" w14:textId="77777777" w:rsidR="00E1100D" w:rsidRPr="003B5467" w:rsidRDefault="00E1100D" w:rsidP="00E1100D">
            <w:pPr>
              <w:pStyle w:val="TAH"/>
            </w:pPr>
            <w:r w:rsidRPr="003B5467">
              <w:t>50</w:t>
            </w:r>
          </w:p>
          <w:p w14:paraId="34FF5A2A" w14:textId="77777777" w:rsidR="00E1100D" w:rsidRPr="003B5467" w:rsidRDefault="00E1100D" w:rsidP="00E1100D">
            <w:pPr>
              <w:pStyle w:val="TAH"/>
            </w:pPr>
            <w:r w:rsidRPr="003B5467"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CC75" w14:textId="77777777" w:rsidR="00E1100D" w:rsidRPr="003B5467" w:rsidRDefault="00E1100D" w:rsidP="00E1100D">
            <w:pPr>
              <w:pStyle w:val="TAH"/>
            </w:pPr>
            <w:r w:rsidRPr="003B5467">
              <w:t>60</w:t>
            </w:r>
          </w:p>
          <w:p w14:paraId="0EDA7E1F" w14:textId="77777777" w:rsidR="00E1100D" w:rsidRPr="003B5467" w:rsidRDefault="00E1100D" w:rsidP="00E1100D">
            <w:pPr>
              <w:pStyle w:val="TAH"/>
            </w:pPr>
            <w:r w:rsidRPr="003B5467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2807" w14:textId="77777777" w:rsidR="00E1100D" w:rsidRPr="003B5467" w:rsidRDefault="00E1100D" w:rsidP="00E1100D">
            <w:pPr>
              <w:pStyle w:val="TAH"/>
            </w:pPr>
            <w:r w:rsidRPr="003B5467">
              <w:t>70</w:t>
            </w:r>
          </w:p>
          <w:p w14:paraId="7F7D7A4B" w14:textId="77777777" w:rsidR="00E1100D" w:rsidRPr="003B5467" w:rsidRDefault="00E1100D" w:rsidP="00E1100D">
            <w:pPr>
              <w:pStyle w:val="TAH"/>
            </w:pPr>
            <w:r w:rsidRPr="003B5467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82DD" w14:textId="77777777" w:rsidR="00E1100D" w:rsidRPr="003B5467" w:rsidRDefault="00E1100D" w:rsidP="00E1100D">
            <w:pPr>
              <w:pStyle w:val="TAH"/>
            </w:pPr>
            <w:r w:rsidRPr="003B5467">
              <w:t>80</w:t>
            </w:r>
          </w:p>
          <w:p w14:paraId="4CAE1640" w14:textId="77777777" w:rsidR="00E1100D" w:rsidRPr="003B5467" w:rsidRDefault="00E1100D" w:rsidP="00E1100D">
            <w:pPr>
              <w:pStyle w:val="TAH"/>
            </w:pPr>
            <w:r w:rsidRPr="003B5467"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7768" w14:textId="77777777" w:rsidR="00E1100D" w:rsidRPr="003B5467" w:rsidRDefault="00E1100D" w:rsidP="00E1100D">
            <w:pPr>
              <w:pStyle w:val="TAH"/>
            </w:pPr>
            <w:r w:rsidRPr="003B5467">
              <w:t>90</w:t>
            </w:r>
            <w:r w:rsidRPr="003B5467"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A8AB" w14:textId="77777777" w:rsidR="00E1100D" w:rsidRPr="003B5467" w:rsidRDefault="00E1100D" w:rsidP="00E1100D">
            <w:pPr>
              <w:pStyle w:val="TAH"/>
            </w:pPr>
            <w:r w:rsidRPr="003B5467">
              <w:t>100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AACB" w14:textId="77777777" w:rsidR="00E1100D" w:rsidRPr="003B5467" w:rsidRDefault="00E1100D" w:rsidP="00E1100D">
            <w:pPr>
              <w:pStyle w:val="TAH"/>
            </w:pPr>
            <w:r w:rsidRPr="003B5467">
              <w:t>Maximum aggregated bandwidth</w:t>
            </w:r>
          </w:p>
          <w:p w14:paraId="02FD258F" w14:textId="77777777" w:rsidR="00E1100D" w:rsidRPr="003B5467" w:rsidRDefault="00E1100D" w:rsidP="00E1100D">
            <w:pPr>
              <w:pStyle w:val="TAH"/>
            </w:pPr>
            <w:r w:rsidRPr="003B5467">
              <w:t>[MHz]</w:t>
            </w:r>
          </w:p>
        </w:tc>
      </w:tr>
      <w:tr w:rsidR="00E1100D" w:rsidRPr="003B5467" w14:paraId="6A8E22A8" w14:textId="77777777" w:rsidTr="00E1100D">
        <w:trPr>
          <w:trHeight w:val="152"/>
          <w:jc w:val="center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B93C9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DC_1A</w:t>
            </w:r>
            <w:r w:rsidRPr="003B5467">
              <w:rPr>
                <w:lang w:eastAsia="zh-TW"/>
              </w:rPr>
              <w:t>-38A</w:t>
            </w:r>
            <w:r>
              <w:rPr>
                <w:lang w:eastAsia="zh-TW"/>
              </w:rPr>
              <w:t>_n7</w:t>
            </w:r>
            <w:r w:rsidRPr="003B5467">
              <w:rPr>
                <w:lang w:eastAsia="zh-TW"/>
              </w:rPr>
              <w:t>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6387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643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rFonts w:hint="eastAsia"/>
                <w:lang w:eastAsia="zh-TW"/>
              </w:rPr>
              <w:t>1</w:t>
            </w:r>
            <w:r w:rsidRPr="003B5467">
              <w:rPr>
                <w:lang w:eastAsia="zh-TW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8154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34B5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B848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624B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C3AC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4A98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6A08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9350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5F2B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F3F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39A6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CE7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0B37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019E5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19</w:t>
            </w:r>
            <w:r w:rsidRPr="003B5467">
              <w:rPr>
                <w:lang w:eastAsia="zh-TW"/>
              </w:rPr>
              <w:t>0</w:t>
            </w:r>
          </w:p>
        </w:tc>
      </w:tr>
      <w:tr w:rsidR="00E1100D" w:rsidRPr="003B5467" w14:paraId="79EE70E2" w14:textId="77777777" w:rsidTr="00E1100D">
        <w:trPr>
          <w:trHeight w:val="152"/>
          <w:jc w:val="center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D47746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A467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D371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6F97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D005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1354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4A3E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065D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EF76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34E5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036A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EB9F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52E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733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FEC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8D1D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87F75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</w:tr>
      <w:tr w:rsidR="00E1100D" w:rsidRPr="003B5467" w14:paraId="4BD47B3B" w14:textId="77777777" w:rsidTr="00E1100D">
        <w:trPr>
          <w:trHeight w:val="152"/>
          <w:jc w:val="center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D95F2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4AE4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EED6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51B3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FE38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7B0C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208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21D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FDB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5EED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FD2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DE31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503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D8E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15C8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149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F203C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</w:tr>
      <w:tr w:rsidR="00E1100D" w:rsidRPr="003B5467" w14:paraId="026BEC10" w14:textId="77777777" w:rsidTr="00E1100D">
        <w:trPr>
          <w:trHeight w:val="152"/>
          <w:jc w:val="center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8873AE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AD9B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F385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F17C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F66A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2E94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B717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A03B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DE16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C5FE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622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94A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2F0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ABAF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1C62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C434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1C83E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</w:tr>
      <w:tr w:rsidR="00E1100D" w:rsidRPr="003B5467" w14:paraId="6BC43ED8" w14:textId="77777777" w:rsidTr="00E1100D">
        <w:trPr>
          <w:trHeight w:val="152"/>
          <w:jc w:val="center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C6E8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6263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1F7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DF0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EEE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8096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D993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C980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8F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774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BEEC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3F26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5F5C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1C00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DBBC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37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F6721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</w:tr>
      <w:tr w:rsidR="00E1100D" w:rsidRPr="003B5467" w14:paraId="44E48D31" w14:textId="77777777" w:rsidTr="00E1100D">
        <w:trPr>
          <w:trHeight w:val="173"/>
          <w:jc w:val="center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BC6D9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5FB3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n78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534F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C26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AE77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CAD9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27A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C47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34FD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958A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C1DA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7F32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6113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13C7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BF7D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048A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9EBB7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</w:tr>
      <w:tr w:rsidR="00E1100D" w:rsidRPr="003B5467" w14:paraId="7AAF589B" w14:textId="77777777" w:rsidTr="00E1100D">
        <w:trPr>
          <w:trHeight w:val="36"/>
          <w:jc w:val="center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9761B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B376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A4E9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5FFB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D1CA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F4C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2A4C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90D4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128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5BC0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89A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848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3069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874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41F3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221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E9038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</w:tr>
      <w:tr w:rsidR="00E1100D" w:rsidRPr="003B5467" w14:paraId="6A0C1D25" w14:textId="77777777" w:rsidTr="00E1100D">
        <w:trPr>
          <w:trHeight w:val="36"/>
          <w:jc w:val="center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72F37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2307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996A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  <w:r w:rsidRPr="003B5467"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121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C9D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43C4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326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6B1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EA2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878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7B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3073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767A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2A33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8E0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zh-TW"/>
              </w:rPr>
            </w:pPr>
            <w:r w:rsidRPr="00BD3909">
              <w:rPr>
                <w:color w:val="000000" w:themeColor="text1"/>
                <w:lang w:val="x-none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FFEBB" w14:textId="77777777" w:rsidR="00E1100D" w:rsidRPr="003B5467" w:rsidRDefault="00E1100D" w:rsidP="00E1100D">
            <w:pPr>
              <w:pStyle w:val="TAC"/>
              <w:rPr>
                <w:lang w:eastAsia="zh-TW"/>
              </w:rPr>
            </w:pPr>
          </w:p>
        </w:tc>
      </w:tr>
    </w:tbl>
    <w:p w14:paraId="6DC70176" w14:textId="77777777" w:rsidR="00E1100D" w:rsidRDefault="00E1100D" w:rsidP="00133E89">
      <w:pPr>
        <w:rPr>
          <w:rFonts w:eastAsia="맑은 고딕"/>
          <w:lang w:eastAsia="ko-KR"/>
        </w:rPr>
      </w:pPr>
    </w:p>
    <w:p w14:paraId="068FF0B9" w14:textId="6F2E8D15" w:rsidR="00E1100D" w:rsidRPr="00BD3909" w:rsidRDefault="00E1100D" w:rsidP="00147049">
      <w:pPr>
        <w:pStyle w:val="3"/>
      </w:pPr>
      <w:bookmarkStart w:id="567" w:name="_Toc73366330"/>
      <w:bookmarkStart w:id="568" w:name="_Toc81302756"/>
      <w:bookmarkStart w:id="569" w:name="_Toc81480794"/>
      <w:bookmarkStart w:id="570" w:name="_Toc87884497"/>
      <w:bookmarkStart w:id="571" w:name="_Toc120260827"/>
      <w:bookmarkStart w:id="572" w:name="_Toc135927891"/>
      <w:r>
        <w:rPr>
          <w:lang w:val="en-US" w:eastAsia="zh-CN"/>
        </w:rPr>
        <w:t>7.7</w:t>
      </w:r>
      <w:r w:rsidRPr="00BD3909">
        <w:rPr>
          <w:lang w:val="en-US" w:eastAsia="zh-CN"/>
        </w:rPr>
        <w:t>.3</w:t>
      </w:r>
      <w:r w:rsidRPr="00BD3909">
        <w:rPr>
          <w:lang w:val="en-US" w:eastAsia="zh-CN"/>
        </w:rPr>
        <w:tab/>
        <w:t>Co-existence studies</w:t>
      </w:r>
      <w:bookmarkEnd w:id="567"/>
      <w:bookmarkEnd w:id="568"/>
      <w:bookmarkEnd w:id="569"/>
      <w:bookmarkEnd w:id="570"/>
      <w:bookmarkEnd w:id="571"/>
      <w:bookmarkEnd w:id="572"/>
    </w:p>
    <w:p w14:paraId="5B12AF90" w14:textId="77777777" w:rsidR="00E1100D" w:rsidRPr="00FD5D8F" w:rsidRDefault="00E1100D" w:rsidP="00E1100D">
      <w:r w:rsidRPr="00FD5D8F">
        <w:rPr>
          <w:szCs w:val="21"/>
        </w:rPr>
        <w:t xml:space="preserve">Co-existence studies of this DC </w:t>
      </w:r>
      <w:r>
        <w:rPr>
          <w:szCs w:val="21"/>
        </w:rPr>
        <w:t>LTE inter-band 2</w:t>
      </w:r>
      <w:r w:rsidRPr="00FD5D8F">
        <w:rPr>
          <w:szCs w:val="21"/>
        </w:rPr>
        <w:t xml:space="preserve">DL/1UL + inter-band NR 2DL/1UL are already covered </w:t>
      </w:r>
      <w:r w:rsidRPr="00107343">
        <w:rPr>
          <w:szCs w:val="21"/>
        </w:rPr>
        <w:t>in the constituent fall-back modes</w:t>
      </w:r>
      <w:r w:rsidRPr="00FD5D8F">
        <w:rPr>
          <w:szCs w:val="21"/>
        </w:rPr>
        <w:t>. Therefore, there is no additional harmonic and intermodulation impact for the additional band receiver.</w:t>
      </w:r>
    </w:p>
    <w:p w14:paraId="76E616A7" w14:textId="64334F94" w:rsidR="00E1100D" w:rsidRPr="00BD3909" w:rsidRDefault="00E1100D" w:rsidP="00147049">
      <w:pPr>
        <w:pStyle w:val="3"/>
      </w:pPr>
      <w:bookmarkStart w:id="573" w:name="_Toc73366331"/>
      <w:bookmarkStart w:id="574" w:name="_Toc81302757"/>
      <w:bookmarkStart w:id="575" w:name="_Toc81480795"/>
      <w:bookmarkStart w:id="576" w:name="_Toc87884498"/>
      <w:bookmarkStart w:id="577" w:name="_Toc120260828"/>
      <w:bookmarkStart w:id="578" w:name="_Toc135927892"/>
      <w:r>
        <w:rPr>
          <w:lang w:val="en-US" w:eastAsia="zh-CN"/>
        </w:rPr>
        <w:t>7.7</w:t>
      </w:r>
      <w:r w:rsidRPr="00BD3909">
        <w:rPr>
          <w:lang w:val="en-US" w:eastAsia="zh-CN"/>
        </w:rPr>
        <w:t>.4</w:t>
      </w:r>
      <w:r w:rsidRPr="00BD3909">
        <w:rPr>
          <w:lang w:val="en-US" w:eastAsia="zh-CN"/>
        </w:rPr>
        <w:tab/>
        <w:t>∆T</w:t>
      </w:r>
      <w:r w:rsidRPr="00B94A68">
        <w:t>IB</w:t>
      </w:r>
      <w:r w:rsidRPr="00BD3909">
        <w:rPr>
          <w:lang w:val="en-US" w:eastAsia="zh-CN"/>
        </w:rPr>
        <w:t xml:space="preserve"> and ∆R</w:t>
      </w:r>
      <w:r w:rsidRPr="00B94A68">
        <w:t>IB</w:t>
      </w:r>
      <w:r w:rsidRPr="00BD3909">
        <w:rPr>
          <w:lang w:val="en-US" w:eastAsia="zh-CN"/>
        </w:rPr>
        <w:t xml:space="preserve"> values</w:t>
      </w:r>
      <w:bookmarkEnd w:id="573"/>
      <w:bookmarkEnd w:id="574"/>
      <w:bookmarkEnd w:id="575"/>
      <w:bookmarkEnd w:id="576"/>
      <w:bookmarkEnd w:id="577"/>
      <w:bookmarkEnd w:id="578"/>
    </w:p>
    <w:p w14:paraId="740001B8" w14:textId="77777777" w:rsidR="00E1100D" w:rsidRDefault="00E1100D" w:rsidP="00E1100D">
      <w:pPr>
        <w:rPr>
          <w:szCs w:val="21"/>
        </w:rPr>
      </w:pPr>
      <w:r>
        <w:rPr>
          <w:szCs w:val="21"/>
        </w:rPr>
        <w:t>For DC_1-38_n7-n78</w:t>
      </w:r>
      <w:r w:rsidRPr="00FD5D8F">
        <w:rPr>
          <w:szCs w:val="21"/>
        </w:rPr>
        <w:t xml:space="preserve">, </w:t>
      </w:r>
      <w:r>
        <w:rPr>
          <w:rFonts w:hint="eastAsia"/>
          <w:szCs w:val="21"/>
        </w:rPr>
        <w:t>t</w:t>
      </w:r>
      <w:r>
        <w:rPr>
          <w:szCs w:val="21"/>
        </w:rPr>
        <w:t xml:space="preserve">he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T</w:t>
      </w:r>
      <w:r w:rsidRPr="00FD5D8F">
        <w:rPr>
          <w:szCs w:val="21"/>
          <w:vertAlign w:val="subscript"/>
        </w:rPr>
        <w:t>IB,c</w:t>
      </w:r>
      <w:r w:rsidRPr="00FD5D8F">
        <w:rPr>
          <w:szCs w:val="21"/>
        </w:rPr>
        <w:t xml:space="preserve"> and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R</w:t>
      </w:r>
      <w:r w:rsidRPr="00FD5D8F">
        <w:rPr>
          <w:szCs w:val="21"/>
          <w:vertAlign w:val="subscript"/>
        </w:rPr>
        <w:t>IB,c</w:t>
      </w:r>
      <w:r w:rsidRPr="00FD5D8F">
        <w:rPr>
          <w:szCs w:val="21"/>
        </w:rPr>
        <w:t xml:space="preserve"> values </w:t>
      </w:r>
      <w:r>
        <w:rPr>
          <w:szCs w:val="21"/>
        </w:rPr>
        <w:t xml:space="preserve">are </w:t>
      </w:r>
      <w:r w:rsidRPr="00FD5D8F">
        <w:rPr>
          <w:szCs w:val="21"/>
        </w:rPr>
        <w:t xml:space="preserve">given in the tables </w:t>
      </w:r>
      <w:r>
        <w:rPr>
          <w:szCs w:val="21"/>
        </w:rPr>
        <w:t xml:space="preserve">as </w:t>
      </w:r>
      <w:r w:rsidRPr="00FD5D8F">
        <w:rPr>
          <w:szCs w:val="21"/>
        </w:rPr>
        <w:t>below.</w:t>
      </w:r>
    </w:p>
    <w:p w14:paraId="3F4EF631" w14:textId="0587D059" w:rsidR="00E1100D" w:rsidRDefault="00E1100D" w:rsidP="000D7965">
      <w:pPr>
        <w:pStyle w:val="TH"/>
      </w:pPr>
      <w:r>
        <w:t>Table 7.7</w:t>
      </w:r>
      <w:r w:rsidRPr="00FD5D8F">
        <w:t>.4-1: ΔT</w:t>
      </w:r>
      <w:r w:rsidRPr="00FD5D8F">
        <w:rPr>
          <w:vertAlign w:val="subscript"/>
        </w:rPr>
        <w:t>IB,c</w:t>
      </w:r>
      <w:r w:rsidRPr="00AC63CC">
        <w:t xml:space="preserve"> </w:t>
      </w:r>
      <w:r w:rsidRPr="00BD3909">
        <w:t>due to EN-DC</w:t>
      </w:r>
      <w:r>
        <w:t xml:space="preserve"> </w:t>
      </w:r>
      <w:r w:rsidRPr="00346FC5">
        <w:t>(</w:t>
      </w:r>
      <w:r>
        <w:t>four</w:t>
      </w:r>
      <w:r w:rsidRPr="00BD3909"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E1100D" w:rsidRPr="00850262" w14:paraId="24DD665B" w14:textId="77777777" w:rsidTr="00E1100D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53478380" w14:textId="77777777" w:rsidR="00E1100D" w:rsidRPr="00BD3909" w:rsidRDefault="00E1100D" w:rsidP="00E1100D">
            <w:pPr>
              <w:pStyle w:val="TAH"/>
              <w:rPr>
                <w:color w:val="000000" w:themeColor="text1"/>
              </w:rPr>
            </w:pPr>
            <w:r w:rsidRPr="00BD3909">
              <w:rPr>
                <w:color w:val="000000" w:themeColor="text1"/>
              </w:rPr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798CAD33" w14:textId="77777777" w:rsidR="00E1100D" w:rsidRPr="00850262" w:rsidRDefault="00E1100D" w:rsidP="00E1100D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1100D" w:rsidRPr="00DC3AC9" w14:paraId="672072E1" w14:textId="77777777" w:rsidTr="00E1100D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CAC6907" w14:textId="77777777" w:rsidR="00E1100D" w:rsidRPr="00BD3909" w:rsidRDefault="00E1100D" w:rsidP="00E1100D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5D4625AE" w14:textId="77777777" w:rsidR="00E1100D" w:rsidRPr="00DC3AC9" w:rsidRDefault="00E1100D" w:rsidP="00E1100D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E1100D" w:rsidRPr="00EF5447" w14:paraId="6BB07274" w14:textId="77777777" w:rsidTr="00E1100D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2E40671" w14:textId="77777777" w:rsidR="00E1100D" w:rsidRPr="00BD3909" w:rsidRDefault="00E1100D" w:rsidP="00E1100D">
            <w:pPr>
              <w:pStyle w:val="TAC"/>
              <w:rPr>
                <w:color w:val="000000" w:themeColor="text1"/>
              </w:rPr>
            </w:pPr>
            <w:r w:rsidRPr="00BD3909">
              <w:rPr>
                <w:color w:val="000000" w:themeColor="text1"/>
              </w:rPr>
              <w:t>DC_1-38_n7-n78</w:t>
            </w:r>
          </w:p>
        </w:tc>
        <w:tc>
          <w:tcPr>
            <w:tcW w:w="1417" w:type="dxa"/>
            <w:vAlign w:val="center"/>
          </w:tcPr>
          <w:p w14:paraId="60D7FBAF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ja-JP"/>
              </w:rPr>
            </w:pPr>
            <w:r w:rsidRPr="00BD3909">
              <w:rPr>
                <w:rFonts w:eastAsia="DengXian"/>
                <w:color w:val="000000" w:themeColor="text1"/>
              </w:rPr>
              <w:t>0.6</w:t>
            </w:r>
          </w:p>
        </w:tc>
        <w:tc>
          <w:tcPr>
            <w:tcW w:w="1418" w:type="dxa"/>
            <w:vAlign w:val="center"/>
          </w:tcPr>
          <w:p w14:paraId="58DF5239" w14:textId="77777777" w:rsidR="00E1100D" w:rsidRPr="00BD3909" w:rsidRDefault="00E1100D" w:rsidP="00E1100D">
            <w:pPr>
              <w:pStyle w:val="TAC"/>
              <w:rPr>
                <w:color w:val="000000" w:themeColor="text1"/>
              </w:rPr>
            </w:pPr>
            <w:r w:rsidRPr="00BD3909">
              <w:rPr>
                <w:color w:val="000000" w:themeColor="text1"/>
              </w:rPr>
              <w:t>0.5</w:t>
            </w:r>
          </w:p>
        </w:tc>
        <w:tc>
          <w:tcPr>
            <w:tcW w:w="1488" w:type="dxa"/>
            <w:vAlign w:val="center"/>
          </w:tcPr>
          <w:p w14:paraId="0A6232E5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ja-JP"/>
              </w:rPr>
            </w:pPr>
            <w:r w:rsidRPr="00BD3909">
              <w:rPr>
                <w:color w:val="000000" w:themeColor="text1"/>
              </w:rPr>
              <w:t>0</w:t>
            </w:r>
            <w:r w:rsidRPr="00BD3909">
              <w:rPr>
                <w:rFonts w:eastAsia="DengXian"/>
                <w:color w:val="000000" w:themeColor="text1"/>
              </w:rPr>
              <w:t>.6</w:t>
            </w:r>
          </w:p>
        </w:tc>
        <w:tc>
          <w:tcPr>
            <w:tcW w:w="1484" w:type="dxa"/>
            <w:vAlign w:val="center"/>
          </w:tcPr>
          <w:p w14:paraId="74473B07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ja-JP"/>
              </w:rPr>
            </w:pPr>
            <w:r w:rsidRPr="00BD3909">
              <w:rPr>
                <w:color w:val="000000" w:themeColor="text1"/>
              </w:rPr>
              <w:t>0.</w:t>
            </w:r>
            <w:r w:rsidRPr="00BD3909">
              <w:rPr>
                <w:rFonts w:eastAsia="DengXian"/>
                <w:color w:val="000000" w:themeColor="text1"/>
              </w:rPr>
              <w:t>8</w:t>
            </w:r>
          </w:p>
        </w:tc>
      </w:tr>
      <w:tr w:rsidR="00E1100D" w:rsidRPr="00EF5447" w14:paraId="190C4F07" w14:textId="77777777" w:rsidTr="00E1100D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3B02B" w14:textId="77777777" w:rsidR="00E1100D" w:rsidRDefault="00E1100D" w:rsidP="000D7965">
            <w:pPr>
              <w:pStyle w:val="TAN"/>
            </w:pPr>
            <w:r w:rsidRPr="006C6947">
              <w:t xml:space="preserve">NOTE </w:t>
            </w:r>
            <w:r>
              <w:t>12</w:t>
            </w:r>
            <w:r w:rsidRPr="00BD3909">
              <w:t>:</w:t>
            </w:r>
            <w:r w:rsidRPr="00BD3909">
              <w:tab/>
              <w:t>“-” denotes ΔT</w:t>
            </w:r>
            <w:r w:rsidRPr="00BD3909">
              <w:rPr>
                <w:vertAlign w:val="subscript"/>
              </w:rPr>
              <w:t>IB,c</w:t>
            </w:r>
            <w:r w:rsidRPr="00BD3909">
              <w:t xml:space="preserve"> = 0.</w:t>
            </w:r>
          </w:p>
          <w:p w14:paraId="532A4E57" w14:textId="77777777" w:rsidR="00E1100D" w:rsidRDefault="00E1100D" w:rsidP="000D7965">
            <w:pPr>
              <w:pStyle w:val="TAN"/>
            </w:pPr>
            <w:r w:rsidRPr="00BD3909">
              <w:rPr>
                <w:szCs w:val="24"/>
              </w:rPr>
              <w:t>NOTE 13:</w:t>
            </w:r>
            <w:r w:rsidRPr="00BD3909">
              <w:rPr>
                <w:szCs w:val="24"/>
              </w:rPr>
              <w:tab/>
              <w:t xml:space="preserve">The component band order in the configuration should be listed by the order of E-UTRA band and NR band respectively, such as for </w:t>
            </w:r>
            <w:r w:rsidRPr="00BD3909">
              <w:t>DC_30-66-(n)5</w:t>
            </w:r>
            <w:r w:rsidRPr="00BD3909">
              <w:rPr>
                <w:szCs w:val="24"/>
              </w:rPr>
              <w:t xml:space="preserve"> the band order from left to right is 5, 30, 66 and n5.</w:t>
            </w:r>
          </w:p>
        </w:tc>
      </w:tr>
    </w:tbl>
    <w:p w14:paraId="4F84103F" w14:textId="77777777" w:rsidR="00133E89" w:rsidRDefault="00133E89" w:rsidP="00133E89"/>
    <w:p w14:paraId="084076D8" w14:textId="59488E33" w:rsidR="00E1100D" w:rsidRDefault="00E1100D" w:rsidP="000D7965">
      <w:pPr>
        <w:pStyle w:val="TH"/>
      </w:pPr>
      <w:r>
        <w:lastRenderedPageBreak/>
        <w:t>Table 7.7</w:t>
      </w:r>
      <w:r w:rsidRPr="00FD5D8F">
        <w:t>.4-2: ΔR</w:t>
      </w:r>
      <w:r w:rsidRPr="00FD5D8F">
        <w:rPr>
          <w:vertAlign w:val="subscript"/>
        </w:rPr>
        <w:t>IB</w:t>
      </w:r>
      <w:r>
        <w:rPr>
          <w:vertAlign w:val="subscript"/>
        </w:rPr>
        <w:t>, c</w:t>
      </w:r>
      <w:r w:rsidRPr="00AC63CC">
        <w:t xml:space="preserve"> </w:t>
      </w:r>
      <w:r>
        <w:t>due to EN-DC (four</w:t>
      </w:r>
      <w:r w:rsidRPr="00BB2B2B"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E1100D" w:rsidRPr="00EF5447" w14:paraId="0A9E5D0B" w14:textId="77777777" w:rsidTr="00E1100D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2C1BF1E5" w14:textId="77777777" w:rsidR="00E1100D" w:rsidRPr="00BD3909" w:rsidRDefault="00E1100D" w:rsidP="00E1100D">
            <w:pPr>
              <w:pStyle w:val="TAH"/>
              <w:rPr>
                <w:color w:val="000000" w:themeColor="text1"/>
              </w:rPr>
            </w:pPr>
            <w:r w:rsidRPr="00BD3909">
              <w:rPr>
                <w:color w:val="000000" w:themeColor="text1"/>
              </w:rPr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471BA539" w14:textId="77777777" w:rsidR="00E1100D" w:rsidRPr="00EF5447" w:rsidRDefault="00E1100D" w:rsidP="00E1100D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E1100D" w:rsidRPr="00EF5447" w14:paraId="1A4D9BB0" w14:textId="77777777" w:rsidTr="00E1100D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78642098" w14:textId="77777777" w:rsidR="00E1100D" w:rsidRPr="00BD3909" w:rsidRDefault="00E1100D" w:rsidP="00E1100D">
            <w:pPr>
              <w:pStyle w:val="TAH"/>
              <w:rPr>
                <w:color w:val="000000" w:themeColor="text1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344370DD" w14:textId="77777777" w:rsidR="00E1100D" w:rsidRPr="00EF5447" w:rsidRDefault="00E1100D" w:rsidP="00E1100D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1100D" w:rsidRPr="00EF5447" w14:paraId="5F30B99A" w14:textId="77777777" w:rsidTr="00E1100D">
        <w:trPr>
          <w:trHeight w:val="187"/>
          <w:jc w:val="center"/>
        </w:trPr>
        <w:tc>
          <w:tcPr>
            <w:tcW w:w="2155" w:type="dxa"/>
            <w:shd w:val="clear" w:color="auto" w:fill="auto"/>
          </w:tcPr>
          <w:p w14:paraId="2E5A7AC4" w14:textId="77777777" w:rsidR="00E1100D" w:rsidRPr="00BD3909" w:rsidRDefault="00E1100D" w:rsidP="00E1100D">
            <w:pPr>
              <w:pStyle w:val="TAC"/>
              <w:rPr>
                <w:color w:val="000000" w:themeColor="text1"/>
              </w:rPr>
            </w:pPr>
            <w:r w:rsidRPr="00BD3909">
              <w:rPr>
                <w:color w:val="000000" w:themeColor="text1"/>
                <w:lang w:eastAsia="ko-KR"/>
              </w:rPr>
              <w:t>DC_1-38_n7-n78</w:t>
            </w:r>
          </w:p>
        </w:tc>
        <w:tc>
          <w:tcPr>
            <w:tcW w:w="1488" w:type="dxa"/>
            <w:vAlign w:val="center"/>
          </w:tcPr>
          <w:p w14:paraId="60248426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ja-JP"/>
              </w:rPr>
            </w:pPr>
            <w:r w:rsidRPr="00BD3909">
              <w:rPr>
                <w:color w:val="000000" w:themeColor="text1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73EE8290" w14:textId="77777777" w:rsidR="00E1100D" w:rsidRPr="00BD3909" w:rsidRDefault="00E1100D" w:rsidP="00E1100D">
            <w:pPr>
              <w:pStyle w:val="TAC"/>
              <w:rPr>
                <w:color w:val="000000" w:themeColor="text1"/>
              </w:rPr>
            </w:pPr>
            <w:r w:rsidRPr="00BD3909">
              <w:rPr>
                <w:color w:val="000000" w:themeColor="text1"/>
              </w:rPr>
              <w:t>-</w:t>
            </w:r>
          </w:p>
        </w:tc>
        <w:tc>
          <w:tcPr>
            <w:tcW w:w="1403" w:type="dxa"/>
            <w:vAlign w:val="center"/>
          </w:tcPr>
          <w:p w14:paraId="2013C992" w14:textId="77777777" w:rsidR="00E1100D" w:rsidRPr="00BD3909" w:rsidRDefault="00E1100D" w:rsidP="00E1100D">
            <w:pPr>
              <w:pStyle w:val="TAC"/>
              <w:rPr>
                <w:color w:val="000000" w:themeColor="text1"/>
              </w:rPr>
            </w:pPr>
            <w:r w:rsidRPr="00BD3909">
              <w:rPr>
                <w:color w:val="000000" w:themeColor="text1"/>
              </w:rPr>
              <w:t>0.2</w:t>
            </w:r>
          </w:p>
        </w:tc>
        <w:tc>
          <w:tcPr>
            <w:tcW w:w="1403" w:type="dxa"/>
            <w:vAlign w:val="center"/>
          </w:tcPr>
          <w:p w14:paraId="3228B83D" w14:textId="77777777" w:rsidR="00E1100D" w:rsidRPr="00BD3909" w:rsidRDefault="00E1100D" w:rsidP="00E1100D">
            <w:pPr>
              <w:pStyle w:val="TAC"/>
              <w:rPr>
                <w:color w:val="000000" w:themeColor="text1"/>
                <w:lang w:eastAsia="ja-JP"/>
              </w:rPr>
            </w:pPr>
            <w:r w:rsidRPr="00BD3909">
              <w:rPr>
                <w:color w:val="000000" w:themeColor="text1"/>
                <w:szCs w:val="18"/>
              </w:rPr>
              <w:t>0.5</w:t>
            </w:r>
          </w:p>
        </w:tc>
      </w:tr>
      <w:tr w:rsidR="00E1100D" w:rsidRPr="00EF5447" w14:paraId="5956ACE6" w14:textId="77777777" w:rsidTr="00E1100D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4D20AF" w14:textId="77777777" w:rsidR="00E1100D" w:rsidRDefault="00E1100D" w:rsidP="000D7965">
            <w:pPr>
              <w:pStyle w:val="TAN"/>
            </w:pPr>
            <w:r w:rsidRPr="006C6947">
              <w:t xml:space="preserve">NOTE </w:t>
            </w:r>
            <w:r>
              <w:t>11</w:t>
            </w:r>
            <w:r w:rsidRPr="00BD3909">
              <w:t>:</w:t>
            </w:r>
            <w:r w:rsidRPr="00BD3909">
              <w:tab/>
              <w:t>“-” denotes Δ</w:t>
            </w:r>
            <w:r>
              <w:t>R</w:t>
            </w:r>
            <w:r w:rsidRPr="00BD3909">
              <w:rPr>
                <w:vertAlign w:val="subscript"/>
              </w:rPr>
              <w:t>IB,c</w:t>
            </w:r>
            <w:r w:rsidRPr="00BD3909">
              <w:t xml:space="preserve"> = 0.</w:t>
            </w:r>
          </w:p>
          <w:p w14:paraId="08EBCE51" w14:textId="77777777" w:rsidR="00E1100D" w:rsidRPr="00EF5447" w:rsidRDefault="00E1100D" w:rsidP="000D7965">
            <w:pPr>
              <w:pStyle w:val="TAN"/>
              <w:rPr>
                <w:szCs w:val="18"/>
              </w:rPr>
            </w:pPr>
            <w:r w:rsidRPr="00BD3909">
              <w:t>NOTE 12</w:t>
            </w:r>
            <w:r w:rsidRPr="00BD3909">
              <w:rPr>
                <w:szCs w:val="24"/>
              </w:rPr>
              <w:t>:</w:t>
            </w:r>
            <w:r w:rsidRPr="00BD3909">
              <w:rPr>
                <w:szCs w:val="24"/>
              </w:rPr>
              <w:tab/>
              <w:t xml:space="preserve">The component band order in the configuration should be listed by the order of E-UTRA band and NR band respectively, such as for </w:t>
            </w:r>
            <w:r w:rsidRPr="00BD3909">
              <w:t>DC_30-66-(n)5</w:t>
            </w:r>
            <w:r w:rsidRPr="00BD3909">
              <w:rPr>
                <w:szCs w:val="24"/>
              </w:rPr>
              <w:t xml:space="preserve"> the band order from left to right is 5, 30, 66 and n5.</w:t>
            </w:r>
          </w:p>
        </w:tc>
      </w:tr>
    </w:tbl>
    <w:p w14:paraId="275E15BD" w14:textId="77777777" w:rsidR="00133E89" w:rsidRDefault="00133E89" w:rsidP="00133E89">
      <w:pPr>
        <w:rPr>
          <w:lang w:val="en-US" w:eastAsia="zh-CN"/>
        </w:rPr>
      </w:pPr>
      <w:bookmarkStart w:id="579" w:name="_Toc73366332"/>
      <w:bookmarkStart w:id="580" w:name="_Toc81302758"/>
      <w:bookmarkStart w:id="581" w:name="_Toc81480796"/>
      <w:bookmarkStart w:id="582" w:name="_Toc87884499"/>
      <w:bookmarkStart w:id="583" w:name="_Toc120260829"/>
    </w:p>
    <w:p w14:paraId="6D33EB96" w14:textId="54504B1A" w:rsidR="00E1100D" w:rsidRPr="00BD3909" w:rsidRDefault="00E1100D" w:rsidP="00147049">
      <w:pPr>
        <w:pStyle w:val="3"/>
        <w:rPr>
          <w:lang w:eastAsia="zh-CN"/>
        </w:rPr>
      </w:pPr>
      <w:bookmarkStart w:id="584" w:name="_Toc135927893"/>
      <w:r>
        <w:rPr>
          <w:lang w:val="en-US" w:eastAsia="zh-CN"/>
        </w:rPr>
        <w:t>7.7</w:t>
      </w:r>
      <w:r w:rsidRPr="00BD3909">
        <w:rPr>
          <w:lang w:val="en-US" w:eastAsia="zh-CN"/>
        </w:rPr>
        <w:t>.5</w:t>
      </w:r>
      <w:r w:rsidRPr="00BD3909">
        <w:rPr>
          <w:lang w:val="en-US" w:eastAsia="zh-CN"/>
        </w:rPr>
        <w:tab/>
        <w:t>MSD</w:t>
      </w:r>
      <w:bookmarkEnd w:id="579"/>
      <w:bookmarkEnd w:id="580"/>
      <w:bookmarkEnd w:id="581"/>
      <w:bookmarkEnd w:id="582"/>
      <w:bookmarkEnd w:id="583"/>
      <w:bookmarkEnd w:id="584"/>
    </w:p>
    <w:p w14:paraId="7BE1D93E" w14:textId="77777777" w:rsidR="00E1100D" w:rsidRDefault="00E1100D" w:rsidP="00E1100D">
      <w:r w:rsidRPr="00107343">
        <w:rPr>
          <w:rFonts w:eastAsia="DengXian"/>
          <w:szCs w:val="21"/>
        </w:rPr>
        <w:t xml:space="preserve">All MSD requirements for </w:t>
      </w:r>
      <w:r>
        <w:rPr>
          <w:rFonts w:eastAsia="DengXian"/>
          <w:szCs w:val="21"/>
        </w:rPr>
        <w:t>DC_1-38</w:t>
      </w:r>
      <w:r w:rsidRPr="001E13CD">
        <w:rPr>
          <w:rFonts w:eastAsia="DengXian"/>
          <w:szCs w:val="21"/>
        </w:rPr>
        <w:t>_n</w:t>
      </w:r>
      <w:r>
        <w:rPr>
          <w:rFonts w:eastAsia="DengXian"/>
          <w:szCs w:val="21"/>
        </w:rPr>
        <w:t>7</w:t>
      </w:r>
      <w:r w:rsidRPr="001E13CD">
        <w:rPr>
          <w:rFonts w:eastAsia="DengXian"/>
          <w:szCs w:val="21"/>
        </w:rPr>
        <w:t>-n</w:t>
      </w:r>
      <w:r>
        <w:rPr>
          <w:rFonts w:eastAsia="DengXian"/>
          <w:szCs w:val="21"/>
        </w:rPr>
        <w:t>7</w:t>
      </w:r>
      <w:r w:rsidRPr="00107343">
        <w:rPr>
          <w:rFonts w:eastAsia="DengXian"/>
          <w:szCs w:val="21"/>
        </w:rPr>
        <w:t>8 are already covered by constituent fallback modes. No additional MSD requirement is needed.</w:t>
      </w:r>
    </w:p>
    <w:p w14:paraId="1D24C8E1" w14:textId="2EB1A62A" w:rsidR="004C400C" w:rsidRDefault="004C400C" w:rsidP="004C400C">
      <w:pPr>
        <w:rPr>
          <w:rFonts w:eastAsia="Yu Mincho"/>
          <w:lang w:eastAsia="ja-JP"/>
        </w:rPr>
      </w:pPr>
    </w:p>
    <w:p w14:paraId="23DDDCB1" w14:textId="31F2D6DB" w:rsidR="004C400C" w:rsidRDefault="004C400C" w:rsidP="00147049">
      <w:pPr>
        <w:pStyle w:val="2"/>
        <w:rPr>
          <w:lang w:eastAsia="zh-TW"/>
        </w:rPr>
      </w:pPr>
      <w:bookmarkStart w:id="585" w:name="_Toc120260830"/>
      <w:bookmarkStart w:id="586" w:name="_Toc135927894"/>
      <w:bookmarkStart w:id="587" w:name="_Hlk69114283"/>
      <w:bookmarkStart w:id="588" w:name="_Toc81156382"/>
      <w:r>
        <w:rPr>
          <w:lang w:eastAsia="zh-TW"/>
        </w:rPr>
        <w:t>7.8</w:t>
      </w:r>
      <w:r>
        <w:tab/>
        <w:t>DC_7-20_n1-n75</w:t>
      </w:r>
      <w:bookmarkEnd w:id="585"/>
      <w:bookmarkEnd w:id="586"/>
      <w:r w:rsidRPr="00C243E3">
        <w:rPr>
          <w:lang w:eastAsia="zh-TW"/>
        </w:rPr>
        <w:t xml:space="preserve"> </w:t>
      </w:r>
    </w:p>
    <w:p w14:paraId="1168331E" w14:textId="77777777" w:rsidR="004C400C" w:rsidRPr="00BD3909" w:rsidRDefault="004C400C" w:rsidP="00147049">
      <w:pPr>
        <w:pStyle w:val="3"/>
      </w:pPr>
      <w:bookmarkStart w:id="589" w:name="_Toc5409"/>
      <w:bookmarkStart w:id="590" w:name="_Toc19923"/>
      <w:bookmarkStart w:id="591" w:name="_Toc27947"/>
      <w:bookmarkStart w:id="592" w:name="_Toc106118189"/>
      <w:bookmarkStart w:id="593" w:name="_Toc106124720"/>
      <w:bookmarkStart w:id="594" w:name="_Toc120260831"/>
      <w:bookmarkStart w:id="595" w:name="_Toc135927895"/>
      <w:r>
        <w:t>7.8</w:t>
      </w:r>
      <w:r w:rsidRPr="00C11944">
        <w:t>.1</w:t>
      </w:r>
      <w:r w:rsidRPr="00C11944">
        <w:tab/>
      </w:r>
      <w:bookmarkEnd w:id="589"/>
      <w:bookmarkEnd w:id="590"/>
      <w:bookmarkEnd w:id="591"/>
      <w:bookmarkEnd w:id="592"/>
      <w:bookmarkEnd w:id="593"/>
      <w:r w:rsidRPr="00C11944">
        <w:t>Operating bands for DC</w:t>
      </w:r>
      <w:bookmarkEnd w:id="594"/>
      <w:bookmarkEnd w:id="595"/>
    </w:p>
    <w:p w14:paraId="657DBDF1" w14:textId="77777777" w:rsidR="004C400C" w:rsidRDefault="004C400C" w:rsidP="004C400C">
      <w:pPr>
        <w:pStyle w:val="TH"/>
      </w:pPr>
      <w:r w:rsidRPr="00C11944">
        <w:t xml:space="preserve">Table </w:t>
      </w:r>
      <w:r>
        <w:t>7.8</w:t>
      </w:r>
      <w:r w:rsidRPr="00C11944">
        <w:t>.1-1: DC band combination of NR 2DL/1UL + LTE 1DL/1UL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C400C" w:rsidRPr="0078148C" w14:paraId="6C314D97" w14:textId="77777777" w:rsidTr="00E1100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3ECC1A9" w14:textId="77777777" w:rsidR="004C400C" w:rsidRPr="0078148C" w:rsidRDefault="004C400C" w:rsidP="00E1100D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CCE3494" w14:textId="77777777" w:rsidR="004C400C" w:rsidRPr="0078148C" w:rsidRDefault="004C400C" w:rsidP="00E1100D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1DC3F6D9" w14:textId="77777777" w:rsidR="004C400C" w:rsidRPr="0078148C" w:rsidRDefault="004C400C" w:rsidP="00E1100D">
            <w:pPr>
              <w:pStyle w:val="TAH"/>
            </w:pPr>
            <w:r w:rsidRPr="0078148C"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01E19796" w14:textId="77777777" w:rsidR="004C400C" w:rsidRPr="0078148C" w:rsidRDefault="004C400C" w:rsidP="00E1100D">
            <w:pPr>
              <w:pStyle w:val="TAH"/>
            </w:pPr>
            <w:r w:rsidRPr="0078148C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4681042C" w14:textId="77777777" w:rsidR="004C400C" w:rsidRPr="0078148C" w:rsidRDefault="004C400C" w:rsidP="00E1100D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Duplex</w:t>
            </w:r>
          </w:p>
          <w:p w14:paraId="5E89EC0B" w14:textId="77777777" w:rsidR="004C400C" w:rsidRPr="0078148C" w:rsidRDefault="004C400C" w:rsidP="00E1100D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mode</w:t>
            </w:r>
          </w:p>
        </w:tc>
      </w:tr>
      <w:tr w:rsidR="004C400C" w:rsidRPr="0078148C" w14:paraId="54447C1E" w14:textId="77777777" w:rsidTr="00E1100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A7A93C4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0B838E10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0EDB6B5" w14:textId="77777777" w:rsidR="004C400C" w:rsidRPr="0078148C" w:rsidRDefault="004C400C" w:rsidP="00E1100D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4A870EC0" w14:textId="77777777" w:rsidR="004C400C" w:rsidRPr="0078148C" w:rsidRDefault="004C400C" w:rsidP="00E1100D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3A4DC327" w14:textId="77777777" w:rsidR="004C400C" w:rsidRPr="0078148C" w:rsidRDefault="004C400C" w:rsidP="00E1100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4C400C" w:rsidRPr="0078148C" w14:paraId="29EEEEE0" w14:textId="77777777" w:rsidTr="00E1100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625A79A4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43F97440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3ED95C3" w14:textId="77777777" w:rsidR="004C400C" w:rsidRPr="0078148C" w:rsidRDefault="004C400C" w:rsidP="00E1100D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C9743DD" w14:textId="77777777" w:rsidR="004C400C" w:rsidRPr="0078148C" w:rsidRDefault="004C400C" w:rsidP="00E1100D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32134FF3" w14:textId="77777777" w:rsidR="004C400C" w:rsidRPr="0078148C" w:rsidRDefault="004C400C" w:rsidP="00E1100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4C400C" w:rsidRPr="0078148C" w14:paraId="37F7E178" w14:textId="77777777" w:rsidTr="00E1100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E4ED9CC" w14:textId="77777777" w:rsidR="004C400C" w:rsidRPr="008C4BC5" w:rsidRDefault="004C400C" w:rsidP="00E1100D">
            <w:pPr>
              <w:pStyle w:val="TAC"/>
              <w:rPr>
                <w:lang w:val="en-US"/>
              </w:rPr>
            </w:pPr>
            <w:r w:rsidRPr="00634980">
              <w:rPr>
                <w:lang w:val="en-US"/>
              </w:rPr>
              <w:t>DC_7-20_n1-n75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2063975" w14:textId="77777777" w:rsidR="004C400C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3D708E3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2500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7C9599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5840412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2570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49CF92F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106754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158C089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4DEF207" w14:textId="77777777" w:rsidR="004C400C" w:rsidRDefault="004C400C" w:rsidP="00E1100D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4C400C" w:rsidRPr="0078148C" w14:paraId="2C5D432C" w14:textId="77777777" w:rsidTr="00E1100D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B917F40" w14:textId="77777777" w:rsidR="004C400C" w:rsidRPr="008C4BC5" w:rsidRDefault="004C400C" w:rsidP="00E1100D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7CB9F1A" w14:textId="77777777" w:rsidR="004C400C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20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9A39504" w14:textId="77777777" w:rsidR="004C400C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832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989BDC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0A025DC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AD921B8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791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F5D8C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7E48533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821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4D6B7FD" w14:textId="77777777" w:rsidR="004C400C" w:rsidRDefault="004C400C" w:rsidP="00E1100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4C400C" w:rsidRPr="0078148C" w14:paraId="1AA8DB4F" w14:textId="77777777" w:rsidTr="00E1100D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10E6B5CB" w14:textId="77777777" w:rsidR="004C400C" w:rsidRPr="007D4ED4" w:rsidRDefault="004C400C" w:rsidP="00E1100D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DD8F92B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7DBF151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56C4C" w14:textId="77777777" w:rsidR="004C400C" w:rsidRPr="008C4BC5" w:rsidRDefault="004C400C" w:rsidP="00E1100D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7FD8581A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9B8DC00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CBDE6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66DE87D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17CC546" w14:textId="77777777" w:rsidR="004C400C" w:rsidRPr="008C4BC5" w:rsidRDefault="004C400C" w:rsidP="00E1100D">
            <w:pPr>
              <w:pStyle w:val="TAC"/>
              <w:rPr>
                <w:lang w:val="fr-FR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4C400C" w:rsidRPr="0078148C" w14:paraId="5DE6E13A" w14:textId="77777777" w:rsidTr="00E1100D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5AF2271C" w14:textId="77777777" w:rsidR="004C400C" w:rsidRPr="0078148C" w:rsidRDefault="004C400C" w:rsidP="00E1100D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6D34CF8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n75</w:t>
            </w: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433C79DF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val="sv-SE"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21C2733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1432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187213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DDCEC43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1517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F60C15D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Pr="005D3B77">
              <w:rPr>
                <w:rFonts w:eastAsia="맑은 고딕" w:hint="eastAsia"/>
                <w:lang w:eastAsia="ko-KR"/>
              </w:rPr>
              <w:t>D</w:t>
            </w:r>
            <w:r>
              <w:rPr>
                <w:rFonts w:eastAsia="맑은 고딕"/>
                <w:lang w:eastAsia="ko-KR"/>
              </w:rPr>
              <w:t>L</w:t>
            </w:r>
          </w:p>
        </w:tc>
      </w:tr>
    </w:tbl>
    <w:p w14:paraId="7D5B631B" w14:textId="77777777" w:rsidR="004C400C" w:rsidRPr="00C11944" w:rsidRDefault="004C400C" w:rsidP="004C400C">
      <w:pPr>
        <w:spacing w:after="0"/>
      </w:pPr>
    </w:p>
    <w:p w14:paraId="35F5F85F" w14:textId="77777777" w:rsidR="004C400C" w:rsidRDefault="004C400C" w:rsidP="00147049">
      <w:pPr>
        <w:pStyle w:val="3"/>
      </w:pPr>
      <w:bookmarkStart w:id="596" w:name="_Toc12285"/>
      <w:bookmarkStart w:id="597" w:name="_Toc1146"/>
      <w:bookmarkStart w:id="598" w:name="_Toc18101"/>
      <w:bookmarkStart w:id="599" w:name="_Toc106118191"/>
      <w:bookmarkStart w:id="600" w:name="_Toc106124722"/>
      <w:bookmarkStart w:id="601" w:name="_Toc120260832"/>
      <w:bookmarkStart w:id="602" w:name="_Toc135927896"/>
      <w:r>
        <w:t>7.8.2</w:t>
      </w:r>
      <w:r>
        <w:tab/>
        <w:t xml:space="preserve">Channel bandwidths per operating band for </w:t>
      </w:r>
      <w:bookmarkEnd w:id="596"/>
      <w:bookmarkEnd w:id="597"/>
      <w:bookmarkEnd w:id="598"/>
      <w:bookmarkEnd w:id="599"/>
      <w:bookmarkEnd w:id="600"/>
      <w:r>
        <w:t>DC</w:t>
      </w:r>
      <w:bookmarkEnd w:id="601"/>
      <w:bookmarkEnd w:id="602"/>
    </w:p>
    <w:p w14:paraId="38462E34" w14:textId="77777777" w:rsidR="004C400C" w:rsidRDefault="004C400C" w:rsidP="004C400C">
      <w:pPr>
        <w:pStyle w:val="TH"/>
        <w:rPr>
          <w:lang w:val="en-US" w:eastAsia="zh-CN"/>
        </w:rPr>
      </w:pPr>
      <w:r w:rsidRPr="00C11944">
        <w:t xml:space="preserve">Table </w:t>
      </w:r>
      <w:r>
        <w:t>7.8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4C400C" w:rsidRPr="00791978" w14:paraId="29478D4F" w14:textId="77777777" w:rsidTr="00E1100D">
        <w:trPr>
          <w:trHeight w:val="203"/>
        </w:trPr>
        <w:tc>
          <w:tcPr>
            <w:tcW w:w="1420" w:type="dxa"/>
            <w:vAlign w:val="center"/>
          </w:tcPr>
          <w:p w14:paraId="7767449F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FC08FC2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6"/>
            <w:vAlign w:val="center"/>
          </w:tcPr>
          <w:p w14:paraId="2957D307" w14:textId="77777777" w:rsidR="004C400C" w:rsidRPr="00791978" w:rsidRDefault="004C400C" w:rsidP="00E1100D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4C400C" w:rsidRPr="00791978" w14:paraId="498B993E" w14:textId="77777777" w:rsidTr="00E1100D">
        <w:trPr>
          <w:trHeight w:val="984"/>
        </w:trPr>
        <w:tc>
          <w:tcPr>
            <w:tcW w:w="1420" w:type="dxa"/>
            <w:vAlign w:val="center"/>
          </w:tcPr>
          <w:p w14:paraId="3904DA67" w14:textId="77777777" w:rsidR="004C400C" w:rsidRPr="00791978" w:rsidRDefault="004C400C" w:rsidP="00E1100D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1396" w:type="dxa"/>
            <w:vAlign w:val="center"/>
          </w:tcPr>
          <w:p w14:paraId="0A3B7EEF" w14:textId="77777777" w:rsidR="004C400C" w:rsidRPr="00791978" w:rsidRDefault="004C400C" w:rsidP="00E1100D">
            <w:pPr>
              <w:pStyle w:val="TAH"/>
              <w:rPr>
                <w:lang w:eastAsia="zh-CN"/>
              </w:rPr>
            </w:pPr>
            <w:r w:rsidRPr="00791978">
              <w:rPr>
                <w:lang w:eastAsia="zh-CN"/>
              </w:rPr>
              <w:t>UL Configuration</w:t>
            </w:r>
          </w:p>
        </w:tc>
        <w:tc>
          <w:tcPr>
            <w:tcW w:w="716" w:type="dxa"/>
            <w:gridSpan w:val="2"/>
            <w:vAlign w:val="center"/>
          </w:tcPr>
          <w:p w14:paraId="27813E50" w14:textId="77777777" w:rsidR="004C400C" w:rsidRPr="00791978" w:rsidRDefault="004C400C" w:rsidP="00E1100D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24405257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52A38DD3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6784B6A9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69605785" w14:textId="77777777" w:rsidR="004C400C" w:rsidRPr="00791978" w:rsidRDefault="004C400C" w:rsidP="00E1100D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300A7943" w14:textId="77777777" w:rsidR="004C400C" w:rsidRPr="00791978" w:rsidRDefault="004C400C" w:rsidP="00E1100D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1CDAC10E" w14:textId="77777777" w:rsidR="004C400C" w:rsidRPr="00791978" w:rsidRDefault="004C400C" w:rsidP="00E1100D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0F2CF507" w14:textId="77777777" w:rsidR="004C400C" w:rsidRPr="00791978" w:rsidRDefault="004C400C" w:rsidP="00E1100D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4AC0D732" w14:textId="77777777" w:rsidR="004C400C" w:rsidRPr="00791978" w:rsidRDefault="004C400C" w:rsidP="00E1100D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630C8835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72D23A6F" w14:textId="77777777" w:rsidR="004C400C" w:rsidRPr="00791978" w:rsidRDefault="004C400C" w:rsidP="00E1100D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0618A4B8" w14:textId="77777777" w:rsidR="004C400C" w:rsidRPr="00791978" w:rsidRDefault="004C400C" w:rsidP="00E1100D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7A73EC00" w14:textId="77777777" w:rsidR="004C400C" w:rsidRPr="00791978" w:rsidRDefault="004C400C" w:rsidP="00E1100D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4C31AEF1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29111F9B" w14:textId="77777777" w:rsidR="004C400C" w:rsidRPr="00791978" w:rsidRDefault="004C400C" w:rsidP="00E1100D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10F63ECD" w14:textId="77777777" w:rsidR="004C400C" w:rsidRPr="00791978" w:rsidRDefault="004C400C" w:rsidP="00E1100D">
            <w:pPr>
              <w:pStyle w:val="TAH"/>
            </w:pPr>
            <w:r w:rsidRPr="00791978">
              <w:t>Maximum aggregated bandwidth</w:t>
            </w:r>
          </w:p>
          <w:p w14:paraId="51D3E882" w14:textId="77777777" w:rsidR="004C400C" w:rsidRPr="00791978" w:rsidRDefault="004C400C" w:rsidP="00E1100D">
            <w:pPr>
              <w:pStyle w:val="TAH"/>
            </w:pPr>
            <w:r w:rsidRPr="00791978">
              <w:t>[MHz]</w:t>
            </w:r>
          </w:p>
        </w:tc>
      </w:tr>
      <w:tr w:rsidR="004C400C" w:rsidRPr="00791978" w14:paraId="0E0EE216" w14:textId="77777777" w:rsidTr="00E1100D">
        <w:trPr>
          <w:trHeight w:val="44"/>
        </w:trPr>
        <w:tc>
          <w:tcPr>
            <w:tcW w:w="1420" w:type="dxa"/>
            <w:vMerge w:val="restart"/>
            <w:vAlign w:val="center"/>
          </w:tcPr>
          <w:p w14:paraId="0B82CD72" w14:textId="77777777" w:rsidR="004C400C" w:rsidRPr="00FD11EA" w:rsidRDefault="004C400C" w:rsidP="00E1100D">
            <w:pPr>
              <w:pStyle w:val="TAC"/>
            </w:pPr>
            <w:r w:rsidRPr="00791978">
              <w:t>DC_</w:t>
            </w:r>
            <w:r>
              <w:t>7</w:t>
            </w:r>
            <w:r w:rsidRPr="00791978">
              <w:t>A</w:t>
            </w:r>
            <w:r>
              <w:t>-20A</w:t>
            </w:r>
            <w:r w:rsidRPr="00791978">
              <w:t>_n</w:t>
            </w:r>
            <w:r>
              <w:t>1</w:t>
            </w:r>
            <w:r w:rsidRPr="00791978">
              <w:t>A-n75A</w:t>
            </w:r>
          </w:p>
        </w:tc>
        <w:tc>
          <w:tcPr>
            <w:tcW w:w="1396" w:type="dxa"/>
            <w:vMerge w:val="restart"/>
            <w:vAlign w:val="center"/>
          </w:tcPr>
          <w:p w14:paraId="341053CC" w14:textId="77777777" w:rsidR="004C400C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716B9A97" w14:textId="77777777" w:rsidR="004C400C" w:rsidRPr="00791978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7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481678C2" w14:textId="77777777" w:rsidR="004C400C" w:rsidRPr="00791978" w:rsidRDefault="004C400C" w:rsidP="00E1100D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14:paraId="21238584" w14:textId="77777777" w:rsidR="004C400C" w:rsidRPr="00791978" w:rsidRDefault="004C400C" w:rsidP="00E1100D">
            <w:pPr>
              <w:pStyle w:val="TAC"/>
              <w:rPr>
                <w:rFonts w:eastAsia="맑은 고딕"/>
                <w:lang w:val="x-none" w:eastAsia="zh-CN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6AC5E707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53CDBB9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AC61C80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D40419A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521886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27A16D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0CAAD3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A62F30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1128FF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02AB01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0B1E0E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30EF95B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80EB4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3CCFE19C" w14:textId="77777777" w:rsidR="004C400C" w:rsidRPr="00791978" w:rsidRDefault="004C400C" w:rsidP="00E1100D">
            <w:pPr>
              <w:pStyle w:val="TAC"/>
              <w:rPr>
                <w:lang w:eastAsia="zh-CN"/>
              </w:rPr>
            </w:pPr>
            <w:r w:rsidRPr="00791978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  <w:r w:rsidRPr="00791978">
              <w:rPr>
                <w:lang w:eastAsia="zh-CN"/>
              </w:rPr>
              <w:t>0</w:t>
            </w:r>
          </w:p>
        </w:tc>
      </w:tr>
      <w:tr w:rsidR="004C400C" w:rsidRPr="00791978" w14:paraId="3AB0BF94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6C04133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3634CFF" w14:textId="77777777" w:rsidR="004C400C" w:rsidRPr="00791978" w:rsidRDefault="004C400C" w:rsidP="00E1100D">
            <w:pPr>
              <w:pStyle w:val="TAC"/>
              <w:rPr>
                <w:lang w:val="it-IT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438DCF3E" w14:textId="77777777" w:rsidR="004C400C" w:rsidRDefault="004C400C" w:rsidP="00E1100D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20</w:t>
            </w:r>
          </w:p>
        </w:tc>
        <w:tc>
          <w:tcPr>
            <w:tcW w:w="656" w:type="dxa"/>
            <w:vAlign w:val="center"/>
          </w:tcPr>
          <w:p w14:paraId="32545A10" w14:textId="77777777" w:rsidR="004C400C" w:rsidRPr="00791978" w:rsidRDefault="004C400C" w:rsidP="00E1100D">
            <w:pPr>
              <w:pStyle w:val="TAC"/>
              <w:rPr>
                <w:rFonts w:eastAsia="맑은 고딕"/>
                <w:lang w:val="x-none" w:eastAsia="zh-CN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690FD7CD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FD6B1F6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A75DFB8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71455E8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2308AB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B4725E3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3855C4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E317EA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BD3F633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D98EB33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E83FA3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22DF0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CD3019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5F09C80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zh-CN"/>
              </w:rPr>
            </w:pPr>
          </w:p>
        </w:tc>
      </w:tr>
      <w:tr w:rsidR="004C400C" w:rsidRPr="00791978" w14:paraId="2298BB7B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29B26BE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CE16BC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2EF0B7B7" w14:textId="77777777" w:rsidR="004C400C" w:rsidRPr="00791978" w:rsidRDefault="004C400C" w:rsidP="00E1100D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63C4BC13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0D700184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CF6EBEA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7C52402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1033CD0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440DA78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709FE70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5730E85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A00B326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7E5806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7D150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B9CFE1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CBBF6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37B65C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FFC7170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00C" w:rsidRPr="00791978" w14:paraId="225E0E0F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585D1B2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6E6725F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1BE4E86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0CD7445F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3966B43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27" w:type="dxa"/>
            <w:vAlign w:val="center"/>
          </w:tcPr>
          <w:p w14:paraId="341DB685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2EFD9CA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683138A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D918A66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37728DE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D67C73B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1530291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896503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9910CA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C9F2A1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11DF8B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5DB47D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85FE842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00C" w:rsidRPr="00791978" w14:paraId="44D630CC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0D4E266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A22EAF3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89C16FC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172AAFEB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5BAB934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27" w:type="dxa"/>
            <w:vAlign w:val="center"/>
          </w:tcPr>
          <w:p w14:paraId="603DDA84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FF4DDFC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FF4D2D5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E48F764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0479224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4BE4E9D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3DAA737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64DBC1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F350F9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1A4539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827E78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DEA02C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57A6DE2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00C" w:rsidRPr="00791978" w14:paraId="7920DC94" w14:textId="77777777" w:rsidTr="00E1100D">
        <w:trPr>
          <w:trHeight w:val="60"/>
        </w:trPr>
        <w:tc>
          <w:tcPr>
            <w:tcW w:w="1420" w:type="dxa"/>
            <w:vMerge/>
            <w:vAlign w:val="center"/>
          </w:tcPr>
          <w:p w14:paraId="681AD6B4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68AB940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1959B153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20F47128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5CA5C14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5DF3BD84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ABA682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C3AECB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4B984A66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C6B190D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3ACD414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850BA44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C06829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0CDBEE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021F6D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2077C3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0435D36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1FFAF1F4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20B8F1BC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7CBB09C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2E732CC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389902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1F6C1B69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11644C8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FD9D36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28F0A6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48DF26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499E24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E8B0E9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7BCA62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B3F0F7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D4043C2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65743DEB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778556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1E716C5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564596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08B84843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256CD407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721E6E6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147E9AC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804CAC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4AE482F2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3B80566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57F9B1D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B6E7E6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8F316B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50BB759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29C3A5D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E77E74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8F1C69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E5DA49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980251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41C0DAB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3452E0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03219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632BE13D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5B0ED57A" w14:textId="77777777" w:rsidR="004C400C" w:rsidRPr="00634980" w:rsidRDefault="004C400C" w:rsidP="004C400C">
      <w:pPr>
        <w:rPr>
          <w:lang w:val="en-US" w:eastAsia="ko-KR"/>
        </w:rPr>
      </w:pPr>
    </w:p>
    <w:p w14:paraId="6320875A" w14:textId="77777777" w:rsidR="004C400C" w:rsidRDefault="004C400C" w:rsidP="00147049">
      <w:pPr>
        <w:pStyle w:val="3"/>
      </w:pPr>
      <w:bookmarkStart w:id="603" w:name="_Toc17816"/>
      <w:bookmarkStart w:id="604" w:name="_Toc18878"/>
      <w:bookmarkStart w:id="605" w:name="_Toc5646"/>
      <w:bookmarkStart w:id="606" w:name="_Toc106118192"/>
      <w:bookmarkStart w:id="607" w:name="_Toc106124723"/>
      <w:bookmarkStart w:id="608" w:name="_Toc120260833"/>
      <w:bookmarkStart w:id="609" w:name="_Toc135927897"/>
      <w:r>
        <w:t>7.8.3</w:t>
      </w:r>
      <w:r>
        <w:tab/>
        <w:t>UE co-existence studies</w:t>
      </w:r>
      <w:bookmarkEnd w:id="603"/>
      <w:bookmarkEnd w:id="604"/>
      <w:bookmarkEnd w:id="605"/>
      <w:bookmarkEnd w:id="606"/>
      <w:bookmarkEnd w:id="607"/>
      <w:bookmarkEnd w:id="608"/>
      <w:bookmarkEnd w:id="609"/>
    </w:p>
    <w:p w14:paraId="71F58652" w14:textId="77777777" w:rsidR="004C400C" w:rsidRDefault="004C400C" w:rsidP="004C400C">
      <w:r w:rsidRPr="00283C27">
        <w:rPr>
          <w:szCs w:val="21"/>
        </w:rPr>
        <w:t xml:space="preserve">Co-existence studies of </w:t>
      </w:r>
      <w:r w:rsidRPr="00634980">
        <w:rPr>
          <w:szCs w:val="21"/>
        </w:rPr>
        <w:t>DC_7-20_n1-n75</w:t>
      </w:r>
      <w:r w:rsidRPr="00934A78">
        <w:rPr>
          <w:szCs w:val="21"/>
        </w:rPr>
        <w:t xml:space="preserve"> </w:t>
      </w:r>
      <w:r w:rsidRPr="00283C27">
        <w:rPr>
          <w:szCs w:val="21"/>
        </w:rPr>
        <w:t>are already covered by the fallback configurations</w:t>
      </w:r>
      <w:r>
        <w:rPr>
          <w:szCs w:val="21"/>
        </w:rPr>
        <w:t>,</w:t>
      </w:r>
      <w:r w:rsidRPr="00A81D27">
        <w:rPr>
          <w:szCs w:val="21"/>
        </w:rPr>
        <w:t xml:space="preserve"> </w:t>
      </w:r>
      <w:r>
        <w:rPr>
          <w:szCs w:val="21"/>
        </w:rPr>
        <w:t>DC_7_n1-n75 and DC_20_n1-n75</w:t>
      </w:r>
      <w:r w:rsidRPr="00283C27">
        <w:rPr>
          <w:szCs w:val="21"/>
        </w:rPr>
        <w:t>.</w:t>
      </w:r>
      <w:r>
        <w:rPr>
          <w:szCs w:val="21"/>
        </w:rPr>
        <w:t xml:space="preserve"> </w:t>
      </w:r>
      <w:r w:rsidRPr="00A81D27">
        <w:rPr>
          <w:szCs w:val="21"/>
        </w:rPr>
        <w:t>Therefore, there is no additional harmonic and intermodulation impact for the additional band receiver.</w:t>
      </w:r>
    </w:p>
    <w:p w14:paraId="732EF6F1" w14:textId="77777777" w:rsidR="004C400C" w:rsidRDefault="004C400C" w:rsidP="00147049">
      <w:pPr>
        <w:pStyle w:val="3"/>
      </w:pPr>
      <w:bookmarkStart w:id="610" w:name="_Toc14078"/>
      <w:bookmarkStart w:id="611" w:name="_Toc1937"/>
      <w:bookmarkStart w:id="612" w:name="_Toc29769"/>
      <w:bookmarkStart w:id="613" w:name="_Toc106118193"/>
      <w:bookmarkStart w:id="614" w:name="_Toc106124724"/>
      <w:bookmarkStart w:id="615" w:name="_Toc120260834"/>
      <w:bookmarkStart w:id="616" w:name="_Toc135927898"/>
      <w:r>
        <w:t>7.8.4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610"/>
      <w:bookmarkEnd w:id="611"/>
      <w:bookmarkEnd w:id="612"/>
      <w:bookmarkEnd w:id="613"/>
      <w:bookmarkEnd w:id="614"/>
      <w:bookmarkEnd w:id="615"/>
      <w:bookmarkEnd w:id="616"/>
    </w:p>
    <w:p w14:paraId="6BC45ED4" w14:textId="77777777" w:rsidR="004C400C" w:rsidRPr="000E7AB6" w:rsidRDefault="004C400C" w:rsidP="004C400C">
      <w:pPr>
        <w:rPr>
          <w:lang w:val="en-US" w:eastAsia="zh-CN"/>
        </w:rPr>
      </w:pPr>
      <w:r w:rsidRPr="00791978">
        <w:t xml:space="preserve">For </w:t>
      </w:r>
      <w:r>
        <w:t>DC_7-20_n1-n75</w:t>
      </w:r>
      <w:r w:rsidRPr="00791978">
        <w:t xml:space="preserve">, the </w:t>
      </w:r>
      <w:r w:rsidRPr="00791978">
        <w:sym w:font="Symbol" w:char="F044"/>
      </w:r>
      <w:r w:rsidRPr="00791978">
        <w:t>T</w:t>
      </w:r>
      <w:r w:rsidRPr="00791978">
        <w:rPr>
          <w:vertAlign w:val="subscript"/>
        </w:rPr>
        <w:t>IB,c</w:t>
      </w:r>
      <w:r w:rsidRPr="00791978">
        <w:t xml:space="preserve"> and </w:t>
      </w:r>
      <w:r w:rsidRPr="00791978">
        <w:sym w:font="Symbol" w:char="F044"/>
      </w:r>
      <w:r w:rsidRPr="00791978">
        <w:t>R</w:t>
      </w:r>
      <w:r w:rsidRPr="00791978">
        <w:rPr>
          <w:vertAlign w:val="subscript"/>
        </w:rPr>
        <w:t>IB,c</w:t>
      </w:r>
      <w:r w:rsidRPr="00791978">
        <w:t xml:space="preserve"> values are reused from </w:t>
      </w:r>
      <w:r>
        <w:t>CA</w:t>
      </w:r>
      <w:r w:rsidRPr="00791978">
        <w:t>_1-</w:t>
      </w:r>
      <w:r>
        <w:t>7</w:t>
      </w:r>
      <w:r w:rsidRPr="00791978">
        <w:t>-</w:t>
      </w:r>
      <w:r>
        <w:t>20_32</w:t>
      </w:r>
      <w:r w:rsidRPr="00791978">
        <w:t>, and are given in the tables below.</w:t>
      </w:r>
    </w:p>
    <w:p w14:paraId="6776DEC7" w14:textId="77777777" w:rsidR="004C400C" w:rsidRDefault="004C400C" w:rsidP="004C400C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</w:t>
      </w:r>
      <w:r>
        <w:rPr>
          <w:lang w:val="en-US" w:eastAsia="zh-CN"/>
        </w:rPr>
        <w:t>7.8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BB18D2" w:rsidRPr="00850262" w14:paraId="5ED1B734" w14:textId="77777777" w:rsidTr="00E902DB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0151BDFC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37F22066" w14:textId="77777777" w:rsidR="00BB18D2" w:rsidRPr="00850262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DC3AC9" w14:paraId="54DC5BB6" w14:textId="77777777" w:rsidTr="00E902DB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2E6E3C81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5613E8F1" w14:textId="77777777" w:rsidR="00BB18D2" w:rsidRPr="00DC3AC9" w:rsidRDefault="00BB18D2" w:rsidP="00E902DB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BB18D2" w:rsidRPr="00EF5447" w14:paraId="446E3365" w14:textId="77777777" w:rsidTr="00E902DB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4B7401E" w14:textId="77777777" w:rsidR="00BB18D2" w:rsidRPr="00EF5447" w:rsidRDefault="00BB18D2" w:rsidP="00E902DB">
            <w:pPr>
              <w:pStyle w:val="TAC"/>
            </w:pPr>
            <w:r w:rsidRPr="00634980">
              <w:t>DC_7-20_n1-n75</w:t>
            </w:r>
          </w:p>
        </w:tc>
        <w:tc>
          <w:tcPr>
            <w:tcW w:w="1417" w:type="dxa"/>
            <w:vAlign w:val="center"/>
          </w:tcPr>
          <w:p w14:paraId="25238110" w14:textId="5AF0C914" w:rsidR="00BB18D2" w:rsidRPr="00EF5447" w:rsidRDefault="00BB18D2" w:rsidP="00BB18D2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0.7</w:t>
            </w:r>
          </w:p>
        </w:tc>
        <w:tc>
          <w:tcPr>
            <w:tcW w:w="1418" w:type="dxa"/>
            <w:vAlign w:val="center"/>
          </w:tcPr>
          <w:p w14:paraId="5E1B0533" w14:textId="6C6A4441" w:rsidR="00BB18D2" w:rsidRPr="00EF5447" w:rsidRDefault="00BB18D2" w:rsidP="00BB18D2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488" w:type="dxa"/>
            <w:vAlign w:val="center"/>
          </w:tcPr>
          <w:p w14:paraId="4DA34CD1" w14:textId="2003C8FD" w:rsidR="00BB18D2" w:rsidRPr="00EF5447" w:rsidRDefault="00BB18D2" w:rsidP="00BB18D2">
            <w:pPr>
              <w:pStyle w:val="TAC"/>
              <w:rPr>
                <w:lang w:eastAsia="ja-JP"/>
              </w:rPr>
            </w:pPr>
            <w:r w:rsidRPr="00EF5447">
              <w:t>0</w:t>
            </w:r>
            <w:r w:rsidRPr="00EF5447">
              <w:rPr>
                <w:rFonts w:eastAsia="DengXian"/>
              </w:rPr>
              <w:t>.</w:t>
            </w:r>
            <w:r>
              <w:rPr>
                <w:rFonts w:eastAsia="DengXian"/>
              </w:rPr>
              <w:t>7</w:t>
            </w:r>
          </w:p>
        </w:tc>
        <w:tc>
          <w:tcPr>
            <w:tcW w:w="1484" w:type="dxa"/>
            <w:vAlign w:val="center"/>
          </w:tcPr>
          <w:p w14:paraId="0CC6DF39" w14:textId="39864AE1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  <w:tr w:rsidR="00BB18D2" w:rsidRPr="00DA6761" w14:paraId="5E249435" w14:textId="77777777" w:rsidTr="00E902DB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918B" w14:textId="77777777" w:rsidR="00BB18D2" w:rsidRPr="000D7965" w:rsidRDefault="00BB18D2" w:rsidP="00E902DB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40FA51E5" w14:textId="77777777" w:rsidR="00BB18D2" w:rsidRPr="000D7965" w:rsidRDefault="00BB18D2" w:rsidP="00E902DB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2A7D118E" w14:textId="77777777" w:rsidR="004C400C" w:rsidRDefault="004C400C" w:rsidP="004248B0">
      <w:pPr>
        <w:rPr>
          <w:rFonts w:eastAsia="SimSun"/>
          <w:lang w:val="en-US"/>
        </w:rPr>
      </w:pPr>
    </w:p>
    <w:p w14:paraId="1B17376D" w14:textId="77777777" w:rsidR="004C400C" w:rsidRDefault="004C400C" w:rsidP="004C400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7.8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BB18D2" w:rsidRPr="00EF5447" w14:paraId="663EEBE4" w14:textId="77777777" w:rsidTr="00E902DB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621A2CD9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21376C35" w14:textId="77777777" w:rsidR="00BB18D2" w:rsidRPr="00EF5447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BB18D2" w:rsidRPr="00EF5447" w14:paraId="5E856577" w14:textId="77777777" w:rsidTr="00E902DB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6EC8457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0A9DB069" w14:textId="77777777" w:rsidR="00BB18D2" w:rsidRPr="00EF5447" w:rsidRDefault="00BB18D2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EF5447" w14:paraId="26781AD3" w14:textId="77777777" w:rsidTr="00E902DB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E925E59" w14:textId="77777777" w:rsidR="00BB18D2" w:rsidRPr="00EF5447" w:rsidRDefault="00BB18D2" w:rsidP="00E902DB">
            <w:pPr>
              <w:pStyle w:val="TAC"/>
            </w:pPr>
            <w:r w:rsidRPr="00634980">
              <w:t>DC_7-20_n1-n75</w:t>
            </w:r>
          </w:p>
        </w:tc>
        <w:tc>
          <w:tcPr>
            <w:tcW w:w="1488" w:type="dxa"/>
            <w:vAlign w:val="center"/>
          </w:tcPr>
          <w:p w14:paraId="103A4730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26C9C186" w14:textId="77777777" w:rsidR="00BB18D2" w:rsidRPr="00EF5447" w:rsidRDefault="00BB18D2" w:rsidP="00E902DB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03" w:type="dxa"/>
            <w:vAlign w:val="center"/>
          </w:tcPr>
          <w:p w14:paraId="2511F74A" w14:textId="6863D4EB" w:rsidR="00BB18D2" w:rsidRPr="00EF5447" w:rsidRDefault="00BB18D2" w:rsidP="00E902DB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3D48A1E8" w14:textId="79D8C685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</w:tr>
      <w:tr w:rsidR="00BB18D2" w14:paraId="2D11BA65" w14:textId="77777777" w:rsidTr="00E902DB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A9C673" w14:textId="77777777" w:rsidR="00BB18D2" w:rsidRDefault="00BB18D2" w:rsidP="00E902DB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11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542F13A6" w14:textId="77777777" w:rsidR="00BB18D2" w:rsidRDefault="00BB18D2" w:rsidP="00E902DB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6A7200AF" w14:textId="77777777" w:rsidR="004C400C" w:rsidRPr="00661122" w:rsidRDefault="004C400C" w:rsidP="004248B0">
      <w:pPr>
        <w:rPr>
          <w:rFonts w:eastAsia="SimSun"/>
          <w:lang w:eastAsia="zh-CN"/>
        </w:rPr>
      </w:pPr>
    </w:p>
    <w:p w14:paraId="32912CE4" w14:textId="77777777" w:rsidR="004C400C" w:rsidRDefault="004C400C" w:rsidP="00147049">
      <w:pPr>
        <w:pStyle w:val="3"/>
      </w:pPr>
      <w:bookmarkStart w:id="617" w:name="_Toc15387"/>
      <w:bookmarkStart w:id="618" w:name="_Toc20635"/>
      <w:bookmarkStart w:id="619" w:name="_Toc28864"/>
      <w:bookmarkStart w:id="620" w:name="_Toc106118194"/>
      <w:bookmarkStart w:id="621" w:name="_Toc106124725"/>
      <w:bookmarkStart w:id="622" w:name="_Toc120260835"/>
      <w:bookmarkStart w:id="623" w:name="_Toc135927899"/>
      <w:r>
        <w:t>7.8.5</w:t>
      </w:r>
      <w:r>
        <w:tab/>
      </w:r>
      <w:bookmarkEnd w:id="617"/>
      <w:bookmarkEnd w:id="618"/>
      <w:bookmarkEnd w:id="619"/>
      <w:bookmarkEnd w:id="620"/>
      <w:bookmarkEnd w:id="621"/>
      <w:r>
        <w:t>MSD</w:t>
      </w:r>
      <w:bookmarkEnd w:id="622"/>
      <w:bookmarkEnd w:id="623"/>
    </w:p>
    <w:p w14:paraId="0673EF36" w14:textId="77777777" w:rsidR="004C400C" w:rsidRPr="00ED0983" w:rsidRDefault="004C400C" w:rsidP="004C400C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28ACAFED" w14:textId="77777777" w:rsidR="004C400C" w:rsidRPr="001F70B2" w:rsidRDefault="004C400C" w:rsidP="004C400C">
      <w:pPr>
        <w:rPr>
          <w:lang w:eastAsia="zh-TW"/>
        </w:rPr>
      </w:pPr>
    </w:p>
    <w:p w14:paraId="2772D7B2" w14:textId="0F126448" w:rsidR="004C400C" w:rsidRDefault="004C400C" w:rsidP="00147049">
      <w:pPr>
        <w:pStyle w:val="2"/>
        <w:rPr>
          <w:lang w:eastAsia="zh-TW"/>
        </w:rPr>
      </w:pPr>
      <w:bookmarkStart w:id="624" w:name="_Toc120260836"/>
      <w:bookmarkStart w:id="625" w:name="_Toc135927900"/>
      <w:bookmarkEnd w:id="587"/>
      <w:bookmarkEnd w:id="588"/>
      <w:r>
        <w:rPr>
          <w:lang w:eastAsia="zh-TW"/>
        </w:rPr>
        <w:t>7.9</w:t>
      </w:r>
      <w:r>
        <w:tab/>
      </w:r>
      <w:r>
        <w:rPr>
          <w:lang w:eastAsia="zh-TW"/>
        </w:rPr>
        <w:t>DC_3-20_n1-n75</w:t>
      </w:r>
      <w:bookmarkEnd w:id="624"/>
      <w:bookmarkEnd w:id="625"/>
      <w:r w:rsidRPr="00C243E3">
        <w:rPr>
          <w:lang w:eastAsia="zh-TW"/>
        </w:rPr>
        <w:t xml:space="preserve"> </w:t>
      </w:r>
    </w:p>
    <w:p w14:paraId="7BC9A253" w14:textId="77777777" w:rsidR="004C400C" w:rsidRPr="00BD3909" w:rsidRDefault="004C400C" w:rsidP="00147049">
      <w:pPr>
        <w:pStyle w:val="3"/>
      </w:pPr>
      <w:bookmarkStart w:id="626" w:name="_Toc120260837"/>
      <w:bookmarkStart w:id="627" w:name="_Toc135927901"/>
      <w:r>
        <w:t>7.9</w:t>
      </w:r>
      <w:r w:rsidRPr="00C11944">
        <w:t>.1</w:t>
      </w:r>
      <w:r w:rsidRPr="00C11944">
        <w:tab/>
        <w:t>Operating bands for DC</w:t>
      </w:r>
      <w:bookmarkEnd w:id="626"/>
      <w:bookmarkEnd w:id="627"/>
    </w:p>
    <w:p w14:paraId="0165421E" w14:textId="77777777" w:rsidR="004C400C" w:rsidRDefault="004C400C" w:rsidP="004C400C">
      <w:pPr>
        <w:pStyle w:val="TH"/>
      </w:pPr>
      <w:r w:rsidRPr="00C11944">
        <w:t xml:space="preserve">Table </w:t>
      </w:r>
      <w:r>
        <w:t>7.9</w:t>
      </w:r>
      <w:r w:rsidRPr="00C11944">
        <w:t>.1-1: DC band combination of NR 2DL/1UL + LTE 1DL/1UL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C400C" w:rsidRPr="0078148C" w14:paraId="2D7AF197" w14:textId="77777777" w:rsidTr="00E1100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4A62508" w14:textId="77777777" w:rsidR="004C400C" w:rsidRPr="0078148C" w:rsidRDefault="004C400C" w:rsidP="00E1100D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14E77D3A" w14:textId="77777777" w:rsidR="004C400C" w:rsidRPr="0078148C" w:rsidRDefault="004C400C" w:rsidP="00E1100D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0FBBC678" w14:textId="77777777" w:rsidR="004C400C" w:rsidRPr="0078148C" w:rsidRDefault="004C400C" w:rsidP="00E1100D">
            <w:pPr>
              <w:pStyle w:val="TAH"/>
            </w:pPr>
            <w:r w:rsidRPr="0078148C"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31B9A1C1" w14:textId="77777777" w:rsidR="004C400C" w:rsidRPr="0078148C" w:rsidRDefault="004C400C" w:rsidP="00E1100D">
            <w:pPr>
              <w:pStyle w:val="TAH"/>
            </w:pPr>
            <w:r w:rsidRPr="0078148C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397F3521" w14:textId="77777777" w:rsidR="004C400C" w:rsidRPr="0078148C" w:rsidRDefault="004C400C" w:rsidP="00E1100D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Duplex</w:t>
            </w:r>
          </w:p>
          <w:p w14:paraId="6026042C" w14:textId="77777777" w:rsidR="004C400C" w:rsidRPr="0078148C" w:rsidRDefault="004C400C" w:rsidP="00E1100D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mode</w:t>
            </w:r>
          </w:p>
        </w:tc>
      </w:tr>
      <w:tr w:rsidR="004C400C" w:rsidRPr="0078148C" w14:paraId="6C2E2BFD" w14:textId="77777777" w:rsidTr="00E1100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6092ED05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7F9BB75F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3D6C08F" w14:textId="77777777" w:rsidR="004C400C" w:rsidRPr="0078148C" w:rsidRDefault="004C400C" w:rsidP="00E1100D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30A5E9F8" w14:textId="77777777" w:rsidR="004C400C" w:rsidRPr="0078148C" w:rsidRDefault="004C400C" w:rsidP="00E1100D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680D9586" w14:textId="77777777" w:rsidR="004C400C" w:rsidRPr="0078148C" w:rsidRDefault="004C400C" w:rsidP="00E1100D">
            <w:pPr>
              <w:pStyle w:val="TAH"/>
              <w:rPr>
                <w:rFonts w:cs="Arial"/>
                <w:lang w:val="x-none"/>
              </w:rPr>
            </w:pPr>
          </w:p>
        </w:tc>
      </w:tr>
      <w:tr w:rsidR="004C400C" w:rsidRPr="0078148C" w14:paraId="751685AA" w14:textId="77777777" w:rsidTr="00E1100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425A81D8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25341BE7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B1F3DFD" w14:textId="77777777" w:rsidR="004C400C" w:rsidRPr="0078148C" w:rsidRDefault="004C400C" w:rsidP="00E1100D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89A0147" w14:textId="77777777" w:rsidR="004C400C" w:rsidRPr="0078148C" w:rsidRDefault="004C400C" w:rsidP="00E1100D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272FEFFD" w14:textId="77777777" w:rsidR="004C400C" w:rsidRPr="0078148C" w:rsidRDefault="004C400C" w:rsidP="00E1100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4C400C" w:rsidRPr="0078148C" w14:paraId="30640199" w14:textId="77777777" w:rsidTr="00E1100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C12B2E8" w14:textId="77777777" w:rsidR="004C400C" w:rsidRPr="008C4BC5" w:rsidRDefault="004C400C" w:rsidP="00E1100D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3-20_n1-n75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665AB3" w14:textId="77777777" w:rsidR="004C400C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3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15B27EF0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1710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BC850A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A48D842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79D06C3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1935D0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83257A3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E58D157" w14:textId="77777777" w:rsidR="004C400C" w:rsidRDefault="004C400C" w:rsidP="00E1100D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4C400C" w:rsidRPr="0078148C" w14:paraId="4D8FE019" w14:textId="77777777" w:rsidTr="00E1100D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079E2254" w14:textId="77777777" w:rsidR="004C400C" w:rsidRPr="008C4BC5" w:rsidRDefault="004C400C" w:rsidP="00E1100D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8979887" w14:textId="77777777" w:rsidR="004C400C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20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4AC34CBB" w14:textId="77777777" w:rsidR="004C400C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832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638C08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2FFF08A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FBBAB9C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791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B35277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36F946C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821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A9DAA02" w14:textId="77777777" w:rsidR="004C400C" w:rsidRDefault="004C400C" w:rsidP="00E1100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4C400C" w:rsidRPr="0078148C" w14:paraId="35DEC75C" w14:textId="77777777" w:rsidTr="00E1100D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239502F7" w14:textId="77777777" w:rsidR="004C400C" w:rsidRPr="007D4ED4" w:rsidRDefault="004C400C" w:rsidP="00E1100D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69F7614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4E81A785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047361" w14:textId="77777777" w:rsidR="004C400C" w:rsidRPr="008C4BC5" w:rsidRDefault="004C400C" w:rsidP="00E1100D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48CB36D1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702BCF4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17ABFC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A2DF076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F6EB9E7" w14:textId="77777777" w:rsidR="004C400C" w:rsidRPr="008C4BC5" w:rsidRDefault="004C400C" w:rsidP="00E1100D">
            <w:pPr>
              <w:pStyle w:val="TAC"/>
              <w:rPr>
                <w:lang w:val="fr-FR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4C400C" w:rsidRPr="0078148C" w14:paraId="071DC4AA" w14:textId="77777777" w:rsidTr="00E1100D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E92D23D" w14:textId="77777777" w:rsidR="004C400C" w:rsidRPr="0078148C" w:rsidRDefault="004C400C" w:rsidP="00E1100D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1984262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n75</w:t>
            </w: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6937635E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val="sv-SE"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CEC0F14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1432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0B2464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17FFE05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1517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6410307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Pr="005D3B77">
              <w:rPr>
                <w:rFonts w:eastAsia="맑은 고딕" w:hint="eastAsia"/>
                <w:lang w:eastAsia="ko-KR"/>
              </w:rPr>
              <w:t>D</w:t>
            </w:r>
            <w:r>
              <w:rPr>
                <w:rFonts w:eastAsia="맑은 고딕"/>
                <w:lang w:eastAsia="ko-KR"/>
              </w:rPr>
              <w:t>L</w:t>
            </w:r>
          </w:p>
        </w:tc>
      </w:tr>
    </w:tbl>
    <w:p w14:paraId="1C0E6C2D" w14:textId="77777777" w:rsidR="004C400C" w:rsidRPr="00C11944" w:rsidRDefault="004C400C" w:rsidP="004C400C">
      <w:pPr>
        <w:spacing w:after="0"/>
      </w:pPr>
    </w:p>
    <w:p w14:paraId="7058B996" w14:textId="77777777" w:rsidR="004C400C" w:rsidRDefault="004C400C" w:rsidP="00147049">
      <w:pPr>
        <w:pStyle w:val="3"/>
      </w:pPr>
      <w:bookmarkStart w:id="628" w:name="_Toc120260838"/>
      <w:bookmarkStart w:id="629" w:name="_Toc135927902"/>
      <w:r>
        <w:lastRenderedPageBreak/>
        <w:t>7.9.2</w:t>
      </w:r>
      <w:r>
        <w:tab/>
        <w:t>Channel bandwidths per operating band for DC</w:t>
      </w:r>
      <w:bookmarkEnd w:id="628"/>
      <w:bookmarkEnd w:id="629"/>
    </w:p>
    <w:p w14:paraId="16D49506" w14:textId="77777777" w:rsidR="004C400C" w:rsidRDefault="004C400C" w:rsidP="004C400C">
      <w:pPr>
        <w:pStyle w:val="TH"/>
        <w:rPr>
          <w:lang w:val="en-US" w:eastAsia="zh-CN"/>
        </w:rPr>
      </w:pPr>
      <w:r w:rsidRPr="00C11944">
        <w:t xml:space="preserve">Table </w:t>
      </w:r>
      <w:r>
        <w:t>7.9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4C400C" w:rsidRPr="00791978" w14:paraId="218EEDAD" w14:textId="77777777" w:rsidTr="00E1100D">
        <w:trPr>
          <w:trHeight w:val="203"/>
        </w:trPr>
        <w:tc>
          <w:tcPr>
            <w:tcW w:w="1420" w:type="dxa"/>
            <w:vAlign w:val="center"/>
          </w:tcPr>
          <w:p w14:paraId="7465BF73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E6E886C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6"/>
            <w:vAlign w:val="center"/>
          </w:tcPr>
          <w:p w14:paraId="71749BEE" w14:textId="77777777" w:rsidR="004C400C" w:rsidRPr="00791978" w:rsidRDefault="004C400C" w:rsidP="00E1100D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4C400C" w:rsidRPr="00791978" w14:paraId="420C91C1" w14:textId="77777777" w:rsidTr="00E1100D">
        <w:trPr>
          <w:trHeight w:val="984"/>
        </w:trPr>
        <w:tc>
          <w:tcPr>
            <w:tcW w:w="1420" w:type="dxa"/>
            <w:vAlign w:val="center"/>
          </w:tcPr>
          <w:p w14:paraId="0340D533" w14:textId="77777777" w:rsidR="004C400C" w:rsidRPr="00791978" w:rsidRDefault="004C400C" w:rsidP="00E1100D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1396" w:type="dxa"/>
            <w:vAlign w:val="center"/>
          </w:tcPr>
          <w:p w14:paraId="693FC6B6" w14:textId="77777777" w:rsidR="004C400C" w:rsidRPr="00791978" w:rsidRDefault="004C400C" w:rsidP="00E1100D">
            <w:pPr>
              <w:pStyle w:val="TAH"/>
              <w:rPr>
                <w:lang w:eastAsia="zh-CN"/>
              </w:rPr>
            </w:pPr>
            <w:r w:rsidRPr="00791978">
              <w:rPr>
                <w:lang w:eastAsia="zh-CN"/>
              </w:rPr>
              <w:t>UL Configuration</w:t>
            </w:r>
          </w:p>
        </w:tc>
        <w:tc>
          <w:tcPr>
            <w:tcW w:w="716" w:type="dxa"/>
            <w:gridSpan w:val="2"/>
            <w:vAlign w:val="center"/>
          </w:tcPr>
          <w:p w14:paraId="4EB7355F" w14:textId="77777777" w:rsidR="004C400C" w:rsidRPr="00791978" w:rsidRDefault="004C400C" w:rsidP="00E1100D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658754A7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13C76E07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64D4B079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4E82F90F" w14:textId="77777777" w:rsidR="004C400C" w:rsidRPr="00791978" w:rsidRDefault="004C400C" w:rsidP="00E1100D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11998BE5" w14:textId="77777777" w:rsidR="004C400C" w:rsidRPr="00791978" w:rsidRDefault="004C400C" w:rsidP="00E1100D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4A9882B1" w14:textId="77777777" w:rsidR="004C400C" w:rsidRPr="00791978" w:rsidRDefault="004C400C" w:rsidP="00E1100D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57DAAA79" w14:textId="77777777" w:rsidR="004C400C" w:rsidRPr="00791978" w:rsidRDefault="004C400C" w:rsidP="00E1100D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7ACACC8E" w14:textId="77777777" w:rsidR="004C400C" w:rsidRPr="00791978" w:rsidRDefault="004C400C" w:rsidP="00E1100D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5116534E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6086AA94" w14:textId="77777777" w:rsidR="004C400C" w:rsidRPr="00791978" w:rsidRDefault="004C400C" w:rsidP="00E1100D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294AE867" w14:textId="77777777" w:rsidR="004C400C" w:rsidRPr="00791978" w:rsidRDefault="004C400C" w:rsidP="00E1100D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39C27BD4" w14:textId="77777777" w:rsidR="004C400C" w:rsidRPr="00791978" w:rsidRDefault="004C400C" w:rsidP="00E1100D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751547A2" w14:textId="77777777" w:rsidR="004C400C" w:rsidRPr="00791978" w:rsidRDefault="004C400C" w:rsidP="00E1100D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4C6A06F7" w14:textId="77777777" w:rsidR="004C400C" w:rsidRPr="00791978" w:rsidRDefault="004C400C" w:rsidP="00E1100D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1A9A07FA" w14:textId="77777777" w:rsidR="004C400C" w:rsidRPr="00791978" w:rsidRDefault="004C400C" w:rsidP="00E1100D">
            <w:pPr>
              <w:pStyle w:val="TAH"/>
            </w:pPr>
            <w:r w:rsidRPr="00791978">
              <w:t>Maximum aggregated bandwidth</w:t>
            </w:r>
          </w:p>
          <w:p w14:paraId="2230B7EC" w14:textId="77777777" w:rsidR="004C400C" w:rsidRPr="00791978" w:rsidRDefault="004C400C" w:rsidP="00E1100D">
            <w:pPr>
              <w:pStyle w:val="TAH"/>
            </w:pPr>
            <w:r w:rsidRPr="00791978">
              <w:t>[MHz]</w:t>
            </w:r>
          </w:p>
        </w:tc>
      </w:tr>
      <w:tr w:rsidR="004C400C" w:rsidRPr="00791978" w14:paraId="4B939FC7" w14:textId="77777777" w:rsidTr="00E1100D">
        <w:trPr>
          <w:trHeight w:val="44"/>
        </w:trPr>
        <w:tc>
          <w:tcPr>
            <w:tcW w:w="1420" w:type="dxa"/>
            <w:vMerge w:val="restart"/>
            <w:vAlign w:val="center"/>
          </w:tcPr>
          <w:p w14:paraId="77407BB7" w14:textId="77777777" w:rsidR="004C400C" w:rsidRPr="00FD11EA" w:rsidRDefault="004C400C" w:rsidP="00E1100D">
            <w:pPr>
              <w:pStyle w:val="TAC"/>
            </w:pPr>
            <w:r w:rsidRPr="00791978">
              <w:t>DC_</w:t>
            </w:r>
            <w:r>
              <w:t>3</w:t>
            </w:r>
            <w:r w:rsidRPr="00791978">
              <w:t>A</w:t>
            </w:r>
            <w:r>
              <w:t>-20A</w:t>
            </w:r>
            <w:r w:rsidRPr="00791978">
              <w:t>_n</w:t>
            </w:r>
            <w:r>
              <w:t>1</w:t>
            </w:r>
            <w:r w:rsidRPr="00791978">
              <w:t>A-n75A</w:t>
            </w:r>
          </w:p>
        </w:tc>
        <w:tc>
          <w:tcPr>
            <w:tcW w:w="1396" w:type="dxa"/>
            <w:vMerge w:val="restart"/>
            <w:vAlign w:val="center"/>
          </w:tcPr>
          <w:p w14:paraId="7FD71D2E" w14:textId="77777777" w:rsidR="004C400C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7A8757BB" w14:textId="77777777" w:rsidR="004C400C" w:rsidRPr="00791978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353DA209" w14:textId="77777777" w:rsidR="004C400C" w:rsidRPr="00791978" w:rsidRDefault="004C400C" w:rsidP="00E1100D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187E0BEA" w14:textId="77777777" w:rsidR="004C400C" w:rsidRPr="00791978" w:rsidRDefault="004C400C" w:rsidP="00E1100D">
            <w:pPr>
              <w:pStyle w:val="TAC"/>
              <w:rPr>
                <w:rFonts w:eastAsia="맑은 고딕"/>
                <w:lang w:val="x-none" w:eastAsia="zh-CN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369BBEEA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FF7E59C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43059E7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DF5D0A7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A52796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9090D8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B5815F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D4E464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EEA93B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832AF3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B78F75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B4E7EB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9320833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4F716099" w14:textId="77777777" w:rsidR="004C400C" w:rsidRPr="00791978" w:rsidRDefault="004C400C" w:rsidP="00E1100D">
            <w:pPr>
              <w:pStyle w:val="TAC"/>
              <w:rPr>
                <w:lang w:eastAsia="zh-CN"/>
              </w:rPr>
            </w:pPr>
            <w:r w:rsidRPr="00791978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  <w:r w:rsidRPr="00791978">
              <w:rPr>
                <w:lang w:eastAsia="zh-CN"/>
              </w:rPr>
              <w:t>0</w:t>
            </w:r>
          </w:p>
        </w:tc>
      </w:tr>
      <w:tr w:rsidR="004C400C" w:rsidRPr="00791978" w14:paraId="7B46FB8D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7965791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4E38BD3" w14:textId="77777777" w:rsidR="004C400C" w:rsidRPr="00791978" w:rsidRDefault="004C400C" w:rsidP="00E1100D">
            <w:pPr>
              <w:pStyle w:val="TAC"/>
              <w:rPr>
                <w:lang w:val="it-IT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6877EC1A" w14:textId="77777777" w:rsidR="004C400C" w:rsidRDefault="004C400C" w:rsidP="00E1100D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20</w:t>
            </w:r>
          </w:p>
        </w:tc>
        <w:tc>
          <w:tcPr>
            <w:tcW w:w="656" w:type="dxa"/>
            <w:vAlign w:val="center"/>
          </w:tcPr>
          <w:p w14:paraId="5BA9821A" w14:textId="77777777" w:rsidR="004C400C" w:rsidRPr="00791978" w:rsidRDefault="004C400C" w:rsidP="00E1100D">
            <w:pPr>
              <w:pStyle w:val="TAC"/>
              <w:rPr>
                <w:rFonts w:eastAsia="맑은 고딕"/>
                <w:lang w:val="x-none" w:eastAsia="zh-CN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10F1056D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969E23F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E192E7A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718E2DF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0C47C13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CD8B06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FF5496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00D94E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4178E9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C5CA6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CF307A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279153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A2EC0E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EAA6DE6" w14:textId="77777777" w:rsidR="004C400C" w:rsidRPr="00791978" w:rsidRDefault="004C400C" w:rsidP="00E1100D">
            <w:pPr>
              <w:pStyle w:val="TAC"/>
              <w:rPr>
                <w:lang w:eastAsia="zh-CN"/>
              </w:rPr>
            </w:pPr>
          </w:p>
        </w:tc>
      </w:tr>
      <w:tr w:rsidR="004C400C" w:rsidRPr="00791978" w14:paraId="7AAB7B86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6D2D38B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AE6E035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063455F5" w14:textId="77777777" w:rsidR="004C400C" w:rsidRPr="00791978" w:rsidRDefault="004C400C" w:rsidP="00E1100D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20D23F7E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3CDA940C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86E70F2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FEFAC90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8BBD014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82A58D8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B9F3E8C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72F3FDF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AB244FF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40DD58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1C6B08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E6E31B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476D03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D1E9C6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A64089E" w14:textId="77777777" w:rsidR="004C400C" w:rsidRPr="00791978" w:rsidRDefault="004C400C" w:rsidP="00E1100D">
            <w:pPr>
              <w:pStyle w:val="TAC"/>
            </w:pPr>
          </w:p>
        </w:tc>
      </w:tr>
      <w:tr w:rsidR="004C400C" w:rsidRPr="00791978" w14:paraId="6B48A72B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1FAEB3A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C2DC2FE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29E30C9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19C276CC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5454398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27" w:type="dxa"/>
            <w:vAlign w:val="center"/>
          </w:tcPr>
          <w:p w14:paraId="3E303D46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BAB6D9C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A98E8F0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72D3546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C61A275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8A24F27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5C34D2D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074B88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8D7CC3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9C2242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7F20C23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BC8935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78C9A840" w14:textId="77777777" w:rsidR="004C400C" w:rsidRPr="00791978" w:rsidRDefault="004C400C" w:rsidP="00E1100D">
            <w:pPr>
              <w:pStyle w:val="TAC"/>
            </w:pPr>
          </w:p>
        </w:tc>
      </w:tr>
      <w:tr w:rsidR="004C400C" w:rsidRPr="00791978" w14:paraId="56801367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5D4209A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978BD82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80AF167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16DBD9B5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0B3BADB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27" w:type="dxa"/>
            <w:vAlign w:val="center"/>
          </w:tcPr>
          <w:p w14:paraId="0B8387AB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FF86437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7297B8F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D75CDCD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B651BCD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0E83148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6B77EA2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881E0C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998D03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677AD7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47450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130660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68C7DD42" w14:textId="77777777" w:rsidR="004C400C" w:rsidRPr="00791978" w:rsidRDefault="004C400C" w:rsidP="00E1100D">
            <w:pPr>
              <w:pStyle w:val="TAC"/>
            </w:pPr>
          </w:p>
        </w:tc>
      </w:tr>
      <w:tr w:rsidR="004C400C" w:rsidRPr="00791978" w14:paraId="237CB069" w14:textId="77777777" w:rsidTr="00E1100D">
        <w:trPr>
          <w:trHeight w:val="60"/>
        </w:trPr>
        <w:tc>
          <w:tcPr>
            <w:tcW w:w="1420" w:type="dxa"/>
            <w:vMerge/>
            <w:vAlign w:val="center"/>
          </w:tcPr>
          <w:p w14:paraId="0A753BE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4E86B19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205847C0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75C54C51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2D0DA8C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00109CC2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85A766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17C07A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E3F9EA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9B671B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736504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9B28DD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1F8F122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64798B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3BB806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6B38A40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6FAD4B3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0FBEBD9C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</w:tr>
      <w:tr w:rsidR="004C400C" w:rsidRPr="00791978" w14:paraId="42B3A25F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0188827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6D01CC4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9075AD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A360B88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7665373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240559BC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C503FDC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DAECE76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2633624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C4F113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05464B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0A986D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2A7D52D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BAA1A1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7B75F56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0D1399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59A228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752C61D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</w:tr>
      <w:tr w:rsidR="004C400C" w:rsidRPr="00791978" w14:paraId="73EA8CA6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0068E1D2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52ABD775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257576C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6598469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53396FC2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D81477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3A02A0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278268D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66BE64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46E4A1F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61E6BA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81541E3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28D4EE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2179DB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F09A9F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C9E2E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C11C3DB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093748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</w:tr>
      <w:tr w:rsidR="004C400C" w:rsidRPr="00791978" w14:paraId="01E91CD0" w14:textId="77777777" w:rsidTr="00E1100D">
        <w:trPr>
          <w:trHeight w:val="44"/>
        </w:trPr>
        <w:tc>
          <w:tcPr>
            <w:tcW w:w="1420" w:type="dxa"/>
            <w:vMerge w:val="restart"/>
            <w:vAlign w:val="center"/>
          </w:tcPr>
          <w:p w14:paraId="0822B73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DC_</w:t>
            </w:r>
            <w:r>
              <w:t>3C-20A</w:t>
            </w:r>
            <w:r w:rsidRPr="00791978">
              <w:t>_n</w:t>
            </w:r>
            <w:r>
              <w:t>1</w:t>
            </w:r>
            <w:r w:rsidRPr="00791978">
              <w:t>A-n75A</w:t>
            </w:r>
          </w:p>
        </w:tc>
        <w:tc>
          <w:tcPr>
            <w:tcW w:w="1396" w:type="dxa"/>
            <w:vMerge w:val="restart"/>
            <w:vAlign w:val="center"/>
          </w:tcPr>
          <w:p w14:paraId="36DA8215" w14:textId="77777777" w:rsidR="004C400C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77BD2AB4" w14:textId="77777777" w:rsidR="004C400C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3</w:t>
            </w:r>
            <w:r>
              <w:rPr>
                <w:lang w:val="it-IT"/>
              </w:rPr>
              <w:t>C</w:t>
            </w:r>
            <w:r w:rsidRPr="00791978">
              <w:rPr>
                <w:lang w:val="it-IT"/>
              </w:rPr>
              <w:t>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2F1C3BB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692CC7B4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3</w:t>
            </w:r>
          </w:p>
        </w:tc>
        <w:tc>
          <w:tcPr>
            <w:tcW w:w="7890" w:type="dxa"/>
            <w:gridSpan w:val="14"/>
            <w:vAlign w:val="center"/>
          </w:tcPr>
          <w:p w14:paraId="75F642DE" w14:textId="77777777" w:rsidR="004C400C" w:rsidRPr="00791978" w:rsidRDefault="004C400C" w:rsidP="00E1100D">
            <w:pPr>
              <w:pStyle w:val="TAC"/>
            </w:pPr>
            <w:r w:rsidRPr="00FD11EA">
              <w:t>See CA_3C Bandwidth Combination Set 0 in Table 5.6A.1 in TS 36.101</w:t>
            </w:r>
          </w:p>
        </w:tc>
        <w:tc>
          <w:tcPr>
            <w:tcW w:w="1134" w:type="dxa"/>
            <w:vMerge w:val="restart"/>
            <w:vAlign w:val="center"/>
          </w:tcPr>
          <w:p w14:paraId="03702FD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160</w:t>
            </w:r>
          </w:p>
        </w:tc>
      </w:tr>
      <w:tr w:rsidR="004C400C" w:rsidRPr="00791978" w14:paraId="7F2015C4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6702FDC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8CE8732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26257A15" w14:textId="77777777" w:rsidR="004C400C" w:rsidRPr="00791978" w:rsidRDefault="004C400C" w:rsidP="00E1100D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20</w:t>
            </w:r>
          </w:p>
        </w:tc>
        <w:tc>
          <w:tcPr>
            <w:tcW w:w="656" w:type="dxa"/>
            <w:vAlign w:val="center"/>
          </w:tcPr>
          <w:p w14:paraId="06C94748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72C04BDA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62ADAF6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51EF771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0078F5A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D135FB6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7B4BB828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2E4DE14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41286F5F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47455BA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AD96B0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1EC048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77454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A892A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60EC173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3B667E70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0CEFFAD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D77B11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23D1EA7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471DB884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5A3C8A8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F9A3594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A0649E1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E4D11C9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DB005B8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4D81213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03A3F83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5A371E9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55D20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96672D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A4F787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5CD647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3931C8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5DB9C925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2E6D4B90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660D5B0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96A6BF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2BDD58C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77B659BC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299D877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B63D2E7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F9EB17F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60C3D36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E9525EB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ADC9864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BCEFD16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ECFF6C8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B3B1C9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5C3AC3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EB25CA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B9A102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06A373B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5D59977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13A358AE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31F8AB4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BCFA613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822F43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000404B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34AF545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5425D73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E07DD32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EBD8787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8052102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7D010D6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422A3AE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FEE1E0D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D03E2B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91E5CF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CE1C773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CAD5E7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20D02D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5832102C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186222E8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7C8DC5E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5ED2B3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569EEAB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299F483F" w14:textId="77777777" w:rsidR="004C400C" w:rsidRPr="00791978" w:rsidRDefault="004C400C" w:rsidP="00E1100D">
            <w:pPr>
              <w:pStyle w:val="TAC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5EA3639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3D30755E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7136501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E168047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1043DE04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6A8F81A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B42BD35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A618A32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AFF886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820314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60F5F8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D0F67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98B279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2A79A956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20C0FE1B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07E1EFE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1BC5D2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24EC03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1231D5E8" w14:textId="77777777" w:rsidR="004C400C" w:rsidRPr="00791978" w:rsidRDefault="004C400C" w:rsidP="00E1100D">
            <w:pPr>
              <w:pStyle w:val="TAC"/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1CE7E56C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759264C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21EDEB8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552F9A7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B408072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48C5ADF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7870576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1E961A5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153F8B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D79756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79999A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AA78B9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8A2A1A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32206B4C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08169728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26E10DD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2DC4473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73ABFB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3DA1525" w14:textId="77777777" w:rsidR="004C400C" w:rsidRPr="00791978" w:rsidRDefault="004C400C" w:rsidP="00E1100D">
            <w:pPr>
              <w:pStyle w:val="TAC"/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0069E684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9BD00A9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2CF41C3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41AD37F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54307A10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2C7AA3A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0DA5AEC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3DEE021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8494E5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F505A1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89C29E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01243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D737E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387B425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65B19758" w14:textId="77777777" w:rsidR="004C400C" w:rsidRDefault="004C400C" w:rsidP="004C400C">
      <w:pPr>
        <w:rPr>
          <w:lang w:eastAsia="ko-KR"/>
        </w:rPr>
      </w:pPr>
    </w:p>
    <w:p w14:paraId="6908058D" w14:textId="77777777" w:rsidR="004C400C" w:rsidRDefault="004C400C" w:rsidP="00147049">
      <w:pPr>
        <w:pStyle w:val="3"/>
      </w:pPr>
      <w:bookmarkStart w:id="630" w:name="_Toc120260839"/>
      <w:bookmarkStart w:id="631" w:name="_Toc135927903"/>
      <w:r>
        <w:t>7.9.3</w:t>
      </w:r>
      <w:r>
        <w:tab/>
        <w:t>UE co-existence studies</w:t>
      </w:r>
      <w:bookmarkEnd w:id="630"/>
      <w:bookmarkEnd w:id="631"/>
    </w:p>
    <w:p w14:paraId="73C9D25A" w14:textId="77777777" w:rsidR="004C400C" w:rsidRDefault="004C400C" w:rsidP="004C400C">
      <w:r w:rsidRPr="00283C27">
        <w:rPr>
          <w:szCs w:val="21"/>
        </w:rPr>
        <w:t xml:space="preserve">Co-existence studies of </w:t>
      </w:r>
      <w:r>
        <w:rPr>
          <w:szCs w:val="21"/>
        </w:rPr>
        <w:t>DC_3-20_n1-n75</w:t>
      </w:r>
      <w:r w:rsidRPr="00934A78">
        <w:rPr>
          <w:szCs w:val="21"/>
        </w:rPr>
        <w:t xml:space="preserve"> </w:t>
      </w:r>
      <w:r w:rsidRPr="00283C27">
        <w:rPr>
          <w:szCs w:val="21"/>
        </w:rPr>
        <w:t>are already covered by the fallback configurations</w:t>
      </w:r>
      <w:r>
        <w:rPr>
          <w:szCs w:val="21"/>
        </w:rPr>
        <w:t>,</w:t>
      </w:r>
      <w:r w:rsidRPr="00A81D27">
        <w:rPr>
          <w:szCs w:val="21"/>
        </w:rPr>
        <w:t xml:space="preserve"> </w:t>
      </w:r>
      <w:r>
        <w:rPr>
          <w:szCs w:val="21"/>
        </w:rPr>
        <w:t>DC_3_n1-n75 and DC_20_n1-n75</w:t>
      </w:r>
      <w:r w:rsidRPr="00283C27">
        <w:rPr>
          <w:szCs w:val="21"/>
        </w:rPr>
        <w:t>.</w:t>
      </w:r>
      <w:r>
        <w:rPr>
          <w:szCs w:val="21"/>
        </w:rPr>
        <w:t xml:space="preserve"> </w:t>
      </w:r>
      <w:r w:rsidRPr="00A81D27">
        <w:rPr>
          <w:szCs w:val="21"/>
        </w:rPr>
        <w:t>Therefore, there is no additional harmonic and intermodulation impact for the additional band receiver.</w:t>
      </w:r>
    </w:p>
    <w:p w14:paraId="2097C8A0" w14:textId="77777777" w:rsidR="004C400C" w:rsidRDefault="004C400C" w:rsidP="00147049">
      <w:pPr>
        <w:pStyle w:val="3"/>
      </w:pPr>
      <w:bookmarkStart w:id="632" w:name="_Toc120260840"/>
      <w:bookmarkStart w:id="633" w:name="_Toc135927904"/>
      <w:r>
        <w:t>7.9.4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632"/>
      <w:bookmarkEnd w:id="633"/>
    </w:p>
    <w:p w14:paraId="79F85466" w14:textId="77777777" w:rsidR="004C400C" w:rsidRPr="00AB1743" w:rsidRDefault="004C400C" w:rsidP="004C400C">
      <w:pPr>
        <w:rPr>
          <w:lang w:val="en-US" w:eastAsia="zh-CN"/>
        </w:rPr>
      </w:pPr>
      <w:r w:rsidRPr="00791978">
        <w:t xml:space="preserve">For </w:t>
      </w:r>
      <w:r>
        <w:rPr>
          <w:szCs w:val="21"/>
        </w:rPr>
        <w:t>DC_3-20_n1-n75</w:t>
      </w:r>
      <w:r w:rsidRPr="00791978">
        <w:t xml:space="preserve">, the </w:t>
      </w:r>
      <w:r w:rsidRPr="00791978">
        <w:sym w:font="Symbol" w:char="F044"/>
      </w:r>
      <w:r w:rsidRPr="00791978">
        <w:t>T</w:t>
      </w:r>
      <w:r w:rsidRPr="00791978">
        <w:rPr>
          <w:vertAlign w:val="subscript"/>
        </w:rPr>
        <w:t>IB,c</w:t>
      </w:r>
      <w:r w:rsidRPr="00791978">
        <w:t xml:space="preserve"> and </w:t>
      </w:r>
      <w:r w:rsidRPr="00791978">
        <w:sym w:font="Symbol" w:char="F044"/>
      </w:r>
      <w:r w:rsidRPr="00791978">
        <w:t>R</w:t>
      </w:r>
      <w:r w:rsidRPr="00791978">
        <w:rPr>
          <w:vertAlign w:val="subscript"/>
        </w:rPr>
        <w:t>IB,c</w:t>
      </w:r>
      <w:r w:rsidRPr="00791978">
        <w:t xml:space="preserve"> values are reused from </w:t>
      </w:r>
      <w:r>
        <w:t>CA</w:t>
      </w:r>
      <w:r w:rsidRPr="00791978">
        <w:t>_1-3-</w:t>
      </w:r>
      <w:r>
        <w:t>20_32</w:t>
      </w:r>
      <w:r w:rsidRPr="00791978">
        <w:t>, and are given in the tables below.</w:t>
      </w:r>
    </w:p>
    <w:p w14:paraId="46CAC8B0" w14:textId="77777777" w:rsidR="004C400C" w:rsidRDefault="004C400C" w:rsidP="004C400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7.9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BB18D2" w:rsidRPr="00850262" w14:paraId="4E17BC4E" w14:textId="77777777" w:rsidTr="00E902DB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271881C6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723749D1" w14:textId="77777777" w:rsidR="00BB18D2" w:rsidRPr="00850262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DC3AC9" w14:paraId="2A77788C" w14:textId="77777777" w:rsidTr="00E902DB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F9FCD08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30899DCC" w14:textId="77777777" w:rsidR="00BB18D2" w:rsidRPr="00DC3AC9" w:rsidRDefault="00BB18D2" w:rsidP="00E902DB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BB18D2" w:rsidRPr="00EF5447" w14:paraId="5AA5EB8A" w14:textId="77777777" w:rsidTr="00E902DB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45859BE" w14:textId="77777777" w:rsidR="00BB18D2" w:rsidRPr="00EF5447" w:rsidRDefault="00BB18D2" w:rsidP="00E902DB">
            <w:pPr>
              <w:pStyle w:val="TAC"/>
            </w:pPr>
            <w:r>
              <w:t>DC_3-20_n1-n75</w:t>
            </w:r>
          </w:p>
        </w:tc>
        <w:tc>
          <w:tcPr>
            <w:tcW w:w="1417" w:type="dxa"/>
            <w:vAlign w:val="center"/>
          </w:tcPr>
          <w:p w14:paraId="0C77A16C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0.5</w:t>
            </w:r>
          </w:p>
        </w:tc>
        <w:tc>
          <w:tcPr>
            <w:tcW w:w="1418" w:type="dxa"/>
            <w:vAlign w:val="center"/>
          </w:tcPr>
          <w:p w14:paraId="64786614" w14:textId="4CC96859" w:rsidR="00BB18D2" w:rsidRPr="00EF5447" w:rsidRDefault="00BB18D2" w:rsidP="00BB18D2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488" w:type="dxa"/>
            <w:vAlign w:val="center"/>
          </w:tcPr>
          <w:p w14:paraId="79F0EFCB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 w:rsidRPr="00EF5447">
              <w:t>0</w:t>
            </w:r>
            <w:r w:rsidRPr="00EF5447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2B2C397B" w14:textId="219EEA65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  <w:tr w:rsidR="00BB18D2" w:rsidRPr="00DA6761" w14:paraId="6F62AE8D" w14:textId="77777777" w:rsidTr="00E902DB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EE64" w14:textId="77777777" w:rsidR="00BB18D2" w:rsidRPr="000D7965" w:rsidRDefault="00BB18D2" w:rsidP="00E902DB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714B4353" w14:textId="77777777" w:rsidR="00BB18D2" w:rsidRPr="000D7965" w:rsidRDefault="00BB18D2" w:rsidP="00E902DB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1558BF5E" w14:textId="77777777" w:rsidR="004C400C" w:rsidRPr="00661122" w:rsidRDefault="004C400C" w:rsidP="00133E89">
      <w:pPr>
        <w:rPr>
          <w:rFonts w:eastAsia="SimSun"/>
        </w:rPr>
      </w:pPr>
    </w:p>
    <w:p w14:paraId="08B22FA0" w14:textId="77777777" w:rsidR="004C400C" w:rsidRDefault="004C400C" w:rsidP="004C400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7.9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BB18D2" w:rsidRPr="00EF5447" w14:paraId="548FC11A" w14:textId="77777777" w:rsidTr="00E902DB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663D6F18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5DDBCE8C" w14:textId="77777777" w:rsidR="00BB18D2" w:rsidRPr="00EF5447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BB18D2" w:rsidRPr="00EF5447" w14:paraId="2A0215BA" w14:textId="77777777" w:rsidTr="00E902DB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29EFE008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727267B9" w14:textId="77777777" w:rsidR="00BB18D2" w:rsidRPr="00EF5447" w:rsidRDefault="00BB18D2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EF5447" w14:paraId="26AE0B22" w14:textId="77777777" w:rsidTr="00E902DB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D083B3E" w14:textId="77777777" w:rsidR="00BB18D2" w:rsidRPr="00EF5447" w:rsidRDefault="00BB18D2" w:rsidP="00E902DB">
            <w:pPr>
              <w:pStyle w:val="TAC"/>
            </w:pPr>
            <w:r>
              <w:t>DC_3-20_n1-n75</w:t>
            </w:r>
          </w:p>
        </w:tc>
        <w:tc>
          <w:tcPr>
            <w:tcW w:w="1488" w:type="dxa"/>
            <w:vAlign w:val="center"/>
          </w:tcPr>
          <w:p w14:paraId="2FD5759E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2B0DFBCD" w14:textId="77777777" w:rsidR="00BB18D2" w:rsidRPr="00EF5447" w:rsidRDefault="00BB18D2" w:rsidP="00E902DB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03" w:type="dxa"/>
            <w:vAlign w:val="center"/>
          </w:tcPr>
          <w:p w14:paraId="5281B34D" w14:textId="65563176" w:rsidR="00BB18D2" w:rsidRPr="00EF5447" w:rsidRDefault="00BB18D2" w:rsidP="00E902DB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54C863EB" w14:textId="4405DBDA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</w:tr>
      <w:tr w:rsidR="00BB18D2" w14:paraId="5B1FCC90" w14:textId="77777777" w:rsidTr="00E902DB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EDEC3E" w14:textId="77777777" w:rsidR="00BB18D2" w:rsidRDefault="00BB18D2" w:rsidP="00E902DB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11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2B8CFF02" w14:textId="77777777" w:rsidR="00BB18D2" w:rsidRDefault="00BB18D2" w:rsidP="00E902DB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410EFB67" w14:textId="77777777" w:rsidR="004C400C" w:rsidRPr="00661122" w:rsidRDefault="004C400C" w:rsidP="00133E89">
      <w:pPr>
        <w:rPr>
          <w:rFonts w:eastAsia="SimSun"/>
          <w:lang w:eastAsia="zh-CN"/>
        </w:rPr>
      </w:pPr>
    </w:p>
    <w:p w14:paraId="76CF7016" w14:textId="77777777" w:rsidR="004C400C" w:rsidRPr="00BD3909" w:rsidRDefault="004C400C" w:rsidP="00147049">
      <w:pPr>
        <w:pStyle w:val="3"/>
      </w:pPr>
      <w:bookmarkStart w:id="634" w:name="_Toc120260841"/>
      <w:bookmarkStart w:id="635" w:name="_Toc135927905"/>
      <w:r>
        <w:t>7.9.5</w:t>
      </w:r>
      <w:r>
        <w:tab/>
        <w:t>MSD</w:t>
      </w:r>
      <w:bookmarkEnd w:id="634"/>
      <w:bookmarkEnd w:id="635"/>
    </w:p>
    <w:p w14:paraId="0F0BFBC0" w14:textId="77777777" w:rsidR="004C400C" w:rsidRPr="00ED0983" w:rsidRDefault="004C400C" w:rsidP="004C400C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59C59CAF" w14:textId="77777777" w:rsidR="004C400C" w:rsidRDefault="004C400C" w:rsidP="004C400C">
      <w:pPr>
        <w:rPr>
          <w:rFonts w:eastAsia="Yu Mincho"/>
          <w:lang w:eastAsia="ja-JP"/>
        </w:rPr>
      </w:pPr>
    </w:p>
    <w:p w14:paraId="0E22C141" w14:textId="77777777" w:rsidR="004C400C" w:rsidRDefault="004C400C" w:rsidP="00147049">
      <w:pPr>
        <w:pStyle w:val="2"/>
        <w:rPr>
          <w:lang w:eastAsia="zh-TW"/>
        </w:rPr>
      </w:pPr>
      <w:bookmarkStart w:id="636" w:name="_Toc120260842"/>
      <w:bookmarkStart w:id="637" w:name="_Toc135927906"/>
      <w:r>
        <w:rPr>
          <w:lang w:eastAsia="zh-TW"/>
        </w:rPr>
        <w:lastRenderedPageBreak/>
        <w:t>7.10</w:t>
      </w:r>
      <w:r>
        <w:tab/>
        <w:t xml:space="preserve"> </w:t>
      </w:r>
      <w:r>
        <w:rPr>
          <w:lang w:eastAsia="zh-TW"/>
        </w:rPr>
        <w:t>DC_3-7_n1-n75</w:t>
      </w:r>
      <w:bookmarkEnd w:id="636"/>
      <w:bookmarkEnd w:id="637"/>
      <w:r w:rsidRPr="00C243E3">
        <w:rPr>
          <w:lang w:eastAsia="zh-TW"/>
        </w:rPr>
        <w:t xml:space="preserve"> </w:t>
      </w:r>
    </w:p>
    <w:p w14:paraId="665C9581" w14:textId="77777777" w:rsidR="004C400C" w:rsidRPr="00BD3909" w:rsidRDefault="004C400C" w:rsidP="00147049">
      <w:pPr>
        <w:pStyle w:val="3"/>
      </w:pPr>
      <w:bookmarkStart w:id="638" w:name="_Toc120260843"/>
      <w:bookmarkStart w:id="639" w:name="_Toc135927907"/>
      <w:r>
        <w:t>7.10</w:t>
      </w:r>
      <w:r w:rsidRPr="00C11944">
        <w:t>.1</w:t>
      </w:r>
      <w:r w:rsidRPr="00C11944">
        <w:tab/>
        <w:t>Operating bands for DC</w:t>
      </w:r>
      <w:bookmarkEnd w:id="638"/>
      <w:bookmarkEnd w:id="639"/>
    </w:p>
    <w:p w14:paraId="08E06D3A" w14:textId="77777777" w:rsidR="004C400C" w:rsidRDefault="004C400C" w:rsidP="004C400C">
      <w:pPr>
        <w:pStyle w:val="TH"/>
      </w:pPr>
      <w:r w:rsidRPr="00C11944">
        <w:t xml:space="preserve">Table </w:t>
      </w:r>
      <w:r>
        <w:t>7.10</w:t>
      </w:r>
      <w:r w:rsidRPr="00C11944">
        <w:t>.1-1: DC band combination of NR 2DL/1UL + LTE 1DL/1UL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C400C" w:rsidRPr="0078148C" w14:paraId="6F55D0C3" w14:textId="77777777" w:rsidTr="00E1100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4CB0B1C" w14:textId="77777777" w:rsidR="004C400C" w:rsidRPr="0078148C" w:rsidRDefault="004C400C" w:rsidP="00E1100D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1C75FE20" w14:textId="77777777" w:rsidR="004C400C" w:rsidRPr="0078148C" w:rsidRDefault="004C400C" w:rsidP="00E1100D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75A2DA01" w14:textId="77777777" w:rsidR="004C400C" w:rsidRPr="0078148C" w:rsidRDefault="004C400C" w:rsidP="00E1100D">
            <w:pPr>
              <w:pStyle w:val="TAH"/>
            </w:pPr>
            <w:r w:rsidRPr="0078148C"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0392440A" w14:textId="77777777" w:rsidR="004C400C" w:rsidRPr="0078148C" w:rsidRDefault="004C400C" w:rsidP="00E1100D">
            <w:pPr>
              <w:pStyle w:val="TAH"/>
            </w:pPr>
            <w:r w:rsidRPr="0078148C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1D48E7DC" w14:textId="77777777" w:rsidR="004C400C" w:rsidRPr="0078148C" w:rsidRDefault="004C400C" w:rsidP="00E1100D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Duplex</w:t>
            </w:r>
          </w:p>
          <w:p w14:paraId="10F3AD8E" w14:textId="77777777" w:rsidR="004C400C" w:rsidRPr="0078148C" w:rsidRDefault="004C400C" w:rsidP="00E1100D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mode</w:t>
            </w:r>
          </w:p>
        </w:tc>
      </w:tr>
      <w:tr w:rsidR="004C400C" w:rsidRPr="0078148C" w14:paraId="198265C1" w14:textId="77777777" w:rsidTr="00E1100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4A36C12D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319DAA66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89ED6BC" w14:textId="77777777" w:rsidR="004C400C" w:rsidRPr="0078148C" w:rsidRDefault="004C400C" w:rsidP="00E1100D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50A0AF4E" w14:textId="77777777" w:rsidR="004C400C" w:rsidRPr="0078148C" w:rsidRDefault="004C400C" w:rsidP="00E1100D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3F722857" w14:textId="77777777" w:rsidR="004C400C" w:rsidRPr="0078148C" w:rsidRDefault="004C400C" w:rsidP="00E1100D">
            <w:pPr>
              <w:pStyle w:val="TAH"/>
              <w:rPr>
                <w:rFonts w:cs="Arial"/>
                <w:lang w:val="x-none"/>
              </w:rPr>
            </w:pPr>
          </w:p>
        </w:tc>
      </w:tr>
      <w:tr w:rsidR="004C400C" w:rsidRPr="0078148C" w14:paraId="40ED1AA4" w14:textId="77777777" w:rsidTr="00E1100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A864FEA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4DB4A3B1" w14:textId="77777777" w:rsidR="004C400C" w:rsidRPr="0078148C" w:rsidRDefault="004C400C" w:rsidP="00E1100D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25F8956B" w14:textId="77777777" w:rsidR="004C400C" w:rsidRPr="0078148C" w:rsidRDefault="004C400C" w:rsidP="00E1100D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4C88F4B9" w14:textId="77777777" w:rsidR="004C400C" w:rsidRPr="0078148C" w:rsidRDefault="004C400C" w:rsidP="00E1100D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3D2148A8" w14:textId="77777777" w:rsidR="004C400C" w:rsidRPr="0078148C" w:rsidRDefault="004C400C" w:rsidP="00E1100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4C400C" w:rsidRPr="0078148C" w14:paraId="6FB5183B" w14:textId="77777777" w:rsidTr="00E1100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323D59A" w14:textId="77777777" w:rsidR="004C400C" w:rsidRPr="008C4BC5" w:rsidRDefault="004C400C" w:rsidP="00E1100D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3-7_n1-n75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0C64E7B" w14:textId="77777777" w:rsidR="004C400C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3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2BDC736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1710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902647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46194C75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3970D1A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DE8E29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900B46E" w14:textId="77777777" w:rsidR="004C400C" w:rsidRPr="005D3B77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B16AB44" w14:textId="77777777" w:rsidR="004C400C" w:rsidRDefault="004C400C" w:rsidP="00E1100D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4C400C" w:rsidRPr="0078148C" w14:paraId="5B195B89" w14:textId="77777777" w:rsidTr="00E1100D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116F890C" w14:textId="77777777" w:rsidR="004C400C" w:rsidRPr="008C4BC5" w:rsidRDefault="004C400C" w:rsidP="00E1100D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E93D57" w14:textId="77777777" w:rsidR="004C400C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4E32458" w14:textId="77777777" w:rsidR="004C400C" w:rsidRDefault="004C400C" w:rsidP="00E1100D">
            <w:pPr>
              <w:pStyle w:val="TAC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2500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F639FC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91B2F40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2F04E4A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F854E3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CDD406F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EFDD677" w14:textId="77777777" w:rsidR="004C400C" w:rsidRDefault="004C400C" w:rsidP="00E1100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4C400C" w:rsidRPr="0078148C" w14:paraId="73697A2B" w14:textId="77777777" w:rsidTr="00E1100D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76D97B78" w14:textId="77777777" w:rsidR="004C400C" w:rsidRPr="007D4ED4" w:rsidRDefault="004C400C" w:rsidP="00E1100D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062AF98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4F71D95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369BEC" w14:textId="77777777" w:rsidR="004C400C" w:rsidRPr="008C4BC5" w:rsidRDefault="004C400C" w:rsidP="00E1100D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5086874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E9BFB10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FB7540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9CDC2F5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5BD1F5F" w14:textId="77777777" w:rsidR="004C400C" w:rsidRPr="008C4BC5" w:rsidRDefault="004C400C" w:rsidP="00E1100D">
            <w:pPr>
              <w:pStyle w:val="TAC"/>
              <w:rPr>
                <w:lang w:val="fr-FR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4C400C" w:rsidRPr="0078148C" w14:paraId="520F7E8D" w14:textId="77777777" w:rsidTr="00E1100D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080AACC" w14:textId="77777777" w:rsidR="004C400C" w:rsidRPr="0078148C" w:rsidRDefault="004C400C" w:rsidP="00E1100D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3253298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n75</w:t>
            </w: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512CCEE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val="sv-SE"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D4CACE3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1432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165EC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1FFBFF7" w14:textId="77777777" w:rsidR="004C400C" w:rsidRPr="005D3B77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1517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B74272C" w14:textId="77777777" w:rsidR="004C400C" w:rsidRPr="005D3B77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Pr="005D3B77">
              <w:rPr>
                <w:rFonts w:eastAsia="맑은 고딕" w:hint="eastAsia"/>
                <w:lang w:eastAsia="ko-KR"/>
              </w:rPr>
              <w:t>D</w:t>
            </w:r>
            <w:r>
              <w:rPr>
                <w:rFonts w:eastAsia="맑은 고딕"/>
                <w:lang w:eastAsia="ko-KR"/>
              </w:rPr>
              <w:t>L</w:t>
            </w:r>
          </w:p>
        </w:tc>
      </w:tr>
    </w:tbl>
    <w:p w14:paraId="3776D093" w14:textId="77777777" w:rsidR="004C400C" w:rsidRPr="00C11944" w:rsidRDefault="004C400C" w:rsidP="004C400C">
      <w:pPr>
        <w:spacing w:after="0"/>
      </w:pPr>
    </w:p>
    <w:p w14:paraId="642C59B6" w14:textId="77777777" w:rsidR="004C400C" w:rsidRDefault="004C400C" w:rsidP="00147049">
      <w:pPr>
        <w:pStyle w:val="3"/>
      </w:pPr>
      <w:bookmarkStart w:id="640" w:name="_Toc120260844"/>
      <w:bookmarkStart w:id="641" w:name="_Toc135927908"/>
      <w:r>
        <w:t>7.10.2</w:t>
      </w:r>
      <w:r>
        <w:tab/>
      </w:r>
      <w:r w:rsidRPr="009C3E51">
        <w:t>Configuration for DC</w:t>
      </w:r>
      <w:bookmarkEnd w:id="640"/>
      <w:bookmarkEnd w:id="641"/>
    </w:p>
    <w:p w14:paraId="147A91CE" w14:textId="77777777" w:rsidR="004C400C" w:rsidRDefault="004C400C" w:rsidP="004C400C">
      <w:pPr>
        <w:pStyle w:val="TH"/>
        <w:rPr>
          <w:lang w:val="en-US" w:eastAsia="zh-CN"/>
        </w:rPr>
      </w:pPr>
      <w:r w:rsidRPr="00C11944">
        <w:t xml:space="preserve">Table </w:t>
      </w:r>
      <w:r>
        <w:t>7.10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4C400C" w:rsidRPr="00791978" w14:paraId="266042C8" w14:textId="77777777" w:rsidTr="00E1100D">
        <w:trPr>
          <w:trHeight w:val="203"/>
        </w:trPr>
        <w:tc>
          <w:tcPr>
            <w:tcW w:w="1420" w:type="dxa"/>
            <w:vAlign w:val="center"/>
          </w:tcPr>
          <w:p w14:paraId="3D385AE3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6038225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</w:p>
        </w:tc>
        <w:tc>
          <w:tcPr>
            <w:tcW w:w="9726" w:type="dxa"/>
            <w:gridSpan w:val="16"/>
            <w:vAlign w:val="center"/>
          </w:tcPr>
          <w:p w14:paraId="3FA48A73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DC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operating / channel bandwidth [MHz]</w:t>
            </w:r>
          </w:p>
        </w:tc>
      </w:tr>
      <w:tr w:rsidR="004C400C" w:rsidRPr="00791978" w14:paraId="15B3BECB" w14:textId="77777777" w:rsidTr="00E1100D">
        <w:trPr>
          <w:trHeight w:val="984"/>
        </w:trPr>
        <w:tc>
          <w:tcPr>
            <w:tcW w:w="1420" w:type="dxa"/>
            <w:vAlign w:val="center"/>
          </w:tcPr>
          <w:p w14:paraId="55EEC6CD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E-UTRA 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and NR DC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Configuration</w:t>
            </w:r>
          </w:p>
        </w:tc>
        <w:tc>
          <w:tcPr>
            <w:tcW w:w="1396" w:type="dxa"/>
            <w:vAlign w:val="center"/>
          </w:tcPr>
          <w:p w14:paraId="444D7FA3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zh-CN"/>
              </w:rPr>
              <w:t>UL Configuration</w:t>
            </w:r>
          </w:p>
        </w:tc>
        <w:tc>
          <w:tcPr>
            <w:tcW w:w="716" w:type="dxa"/>
            <w:gridSpan w:val="2"/>
            <w:vAlign w:val="center"/>
          </w:tcPr>
          <w:p w14:paraId="6C266FE5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E-UTRA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 xml:space="preserve"> and NR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Band</w:t>
            </w:r>
          </w:p>
        </w:tc>
        <w:tc>
          <w:tcPr>
            <w:tcW w:w="656" w:type="dxa"/>
            <w:vAlign w:val="center"/>
          </w:tcPr>
          <w:p w14:paraId="199FA2AC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SCS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1C306B57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0892ADB1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7E1E24E8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657ACEAA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90" w:type="dxa"/>
            <w:vAlign w:val="center"/>
          </w:tcPr>
          <w:p w14:paraId="33574FA9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sz w:val="16"/>
                <w:szCs w:val="16"/>
                <w:lang w:val="x-none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3797E28F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14:paraId="58DB4B75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sz w:val="16"/>
                <w:szCs w:val="16"/>
                <w:lang w:val="x-none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67" w:type="dxa"/>
            <w:vAlign w:val="center"/>
          </w:tcPr>
          <w:p w14:paraId="6FEABA97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67" w:type="dxa"/>
            <w:vAlign w:val="center"/>
          </w:tcPr>
          <w:p w14:paraId="1B05330F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67" w:type="dxa"/>
            <w:vAlign w:val="center"/>
          </w:tcPr>
          <w:p w14:paraId="31849832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567" w:type="dxa"/>
            <w:vAlign w:val="center"/>
          </w:tcPr>
          <w:p w14:paraId="46CF9686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24CE5CC9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sv-SE" w:eastAsia="ja-JP"/>
              </w:rPr>
              <w:t>9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1BCA5726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3C7E1543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Maximum aggregated bandwidth</w:t>
            </w:r>
          </w:p>
          <w:p w14:paraId="4C02779E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[MHz]</w:t>
            </w:r>
          </w:p>
        </w:tc>
      </w:tr>
      <w:tr w:rsidR="004C400C" w:rsidRPr="00791978" w14:paraId="5F8C0AAA" w14:textId="77777777" w:rsidTr="00E1100D">
        <w:trPr>
          <w:trHeight w:val="44"/>
        </w:trPr>
        <w:tc>
          <w:tcPr>
            <w:tcW w:w="1420" w:type="dxa"/>
            <w:vMerge w:val="restart"/>
            <w:vAlign w:val="center"/>
          </w:tcPr>
          <w:p w14:paraId="2BAB35C8" w14:textId="77777777" w:rsidR="004C400C" w:rsidRPr="00FD11EA" w:rsidRDefault="004C400C" w:rsidP="00E1100D">
            <w:pPr>
              <w:pStyle w:val="TAC"/>
            </w:pPr>
            <w:r w:rsidRPr="00791978">
              <w:t>DC_</w:t>
            </w:r>
            <w:r>
              <w:t>3</w:t>
            </w:r>
            <w:r w:rsidRPr="00791978">
              <w:t>A</w:t>
            </w:r>
            <w:r>
              <w:t>-7A</w:t>
            </w:r>
            <w:r w:rsidRPr="00791978">
              <w:t>_n</w:t>
            </w:r>
            <w:r>
              <w:t>1</w:t>
            </w:r>
            <w:r w:rsidRPr="00791978">
              <w:t>A-n75A</w:t>
            </w:r>
          </w:p>
        </w:tc>
        <w:tc>
          <w:tcPr>
            <w:tcW w:w="1396" w:type="dxa"/>
            <w:vMerge w:val="restart"/>
            <w:vAlign w:val="center"/>
          </w:tcPr>
          <w:p w14:paraId="623B10CC" w14:textId="77777777" w:rsidR="004C400C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0F004578" w14:textId="77777777" w:rsidR="004C400C" w:rsidRPr="00791978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7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1875BA87" w14:textId="77777777" w:rsidR="004C400C" w:rsidRPr="00791978" w:rsidRDefault="004C400C" w:rsidP="00E1100D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77818DC7" w14:textId="77777777" w:rsidR="004C400C" w:rsidRPr="00791978" w:rsidRDefault="004C400C" w:rsidP="00E1100D">
            <w:pPr>
              <w:pStyle w:val="TAC"/>
              <w:rPr>
                <w:rFonts w:eastAsia="맑은 고딕"/>
                <w:lang w:val="x-none" w:eastAsia="zh-CN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40290919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14EDD07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981F9F5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A5F107D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C083A3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2AF242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40ADEE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015618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F4BB203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5F9170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FF422D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3EA0CD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4FA7EE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78E40B22" w14:textId="77777777" w:rsidR="004C400C" w:rsidRPr="00791978" w:rsidRDefault="004C400C" w:rsidP="00E1100D">
            <w:pPr>
              <w:pStyle w:val="TAC"/>
              <w:rPr>
                <w:lang w:eastAsia="zh-CN"/>
              </w:rPr>
            </w:pPr>
            <w:r w:rsidRPr="00791978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  <w:r w:rsidRPr="00791978">
              <w:rPr>
                <w:lang w:eastAsia="zh-CN"/>
              </w:rPr>
              <w:t>0</w:t>
            </w:r>
          </w:p>
        </w:tc>
      </w:tr>
      <w:tr w:rsidR="004C400C" w:rsidRPr="00791978" w14:paraId="5EFCCB93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1A820A9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9DC9C0C" w14:textId="77777777" w:rsidR="004C400C" w:rsidRPr="00791978" w:rsidRDefault="004C400C" w:rsidP="00E1100D">
            <w:pPr>
              <w:pStyle w:val="TAC"/>
              <w:rPr>
                <w:lang w:val="it-IT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6F5B2863" w14:textId="77777777" w:rsidR="004C400C" w:rsidRDefault="004C400C" w:rsidP="00E1100D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14:paraId="1729485E" w14:textId="77777777" w:rsidR="004C400C" w:rsidRPr="00791978" w:rsidRDefault="004C400C" w:rsidP="00E1100D">
            <w:pPr>
              <w:pStyle w:val="TAC"/>
              <w:rPr>
                <w:rFonts w:eastAsia="맑은 고딕"/>
                <w:lang w:val="x-none" w:eastAsia="zh-CN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25C9EEEE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EDFDD74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D3F7F6E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808AC6E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FCBA90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320BD7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A129B5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DD0E4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97A695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8278EB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099C13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597300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41B5C5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78B1FB26" w14:textId="77777777" w:rsidR="004C400C" w:rsidRPr="00791978" w:rsidRDefault="004C400C" w:rsidP="00E1100D">
            <w:pPr>
              <w:pStyle w:val="TAC"/>
              <w:rPr>
                <w:lang w:eastAsia="zh-CN"/>
              </w:rPr>
            </w:pPr>
          </w:p>
        </w:tc>
      </w:tr>
      <w:tr w:rsidR="004C400C" w:rsidRPr="00791978" w14:paraId="1865ED96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231AC07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4564496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0C92008B" w14:textId="77777777" w:rsidR="004C400C" w:rsidRPr="00791978" w:rsidRDefault="004C400C" w:rsidP="00E1100D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582B8400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1873D3FC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E98382D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0AFD0B8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3E6E96E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C95D87C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B9ED760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7B95EE8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D7ACCBC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B0D3C0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5C5FDB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7A32F7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A60EE4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3A1F1E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6CA4280" w14:textId="77777777" w:rsidR="004C400C" w:rsidRPr="00791978" w:rsidRDefault="004C400C" w:rsidP="00E1100D">
            <w:pPr>
              <w:pStyle w:val="TAC"/>
            </w:pPr>
          </w:p>
        </w:tc>
      </w:tr>
      <w:tr w:rsidR="004C400C" w:rsidRPr="00791978" w14:paraId="7D10BCBB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1958591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D5F0A77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2217721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08E42F98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35027E6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27" w:type="dxa"/>
            <w:vAlign w:val="center"/>
          </w:tcPr>
          <w:p w14:paraId="3BB851B8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923D5F0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ED326B6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6580FBBE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04689E2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D245F1E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761EEB3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30EF29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F7E439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9F4719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1B6976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4DC2E2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3DE45EAC" w14:textId="77777777" w:rsidR="004C400C" w:rsidRPr="00791978" w:rsidRDefault="004C400C" w:rsidP="00E1100D">
            <w:pPr>
              <w:pStyle w:val="TAC"/>
            </w:pPr>
          </w:p>
        </w:tc>
      </w:tr>
      <w:tr w:rsidR="004C400C" w:rsidRPr="00791978" w14:paraId="38E3A9EB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06254062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E23992F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6B89903" w14:textId="77777777" w:rsidR="004C400C" w:rsidRPr="00791978" w:rsidRDefault="004C400C" w:rsidP="00E1100D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42D2C202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2A69B03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27" w:type="dxa"/>
            <w:vAlign w:val="center"/>
          </w:tcPr>
          <w:p w14:paraId="339A7152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6FA1EDF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47F20D0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C1A9033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21AB6B0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5DF66B1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673453B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F33B35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D74C2D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36373A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9593E9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FC1F32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1E9AEF86" w14:textId="77777777" w:rsidR="004C400C" w:rsidRPr="00791978" w:rsidRDefault="004C400C" w:rsidP="00E1100D">
            <w:pPr>
              <w:pStyle w:val="TAC"/>
            </w:pPr>
          </w:p>
        </w:tc>
      </w:tr>
      <w:tr w:rsidR="004C400C" w:rsidRPr="00791978" w14:paraId="3D1D3A81" w14:textId="77777777" w:rsidTr="00E1100D">
        <w:trPr>
          <w:trHeight w:val="60"/>
        </w:trPr>
        <w:tc>
          <w:tcPr>
            <w:tcW w:w="1420" w:type="dxa"/>
            <w:vMerge/>
            <w:vAlign w:val="center"/>
          </w:tcPr>
          <w:p w14:paraId="10FA65B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711D63BD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0F883B54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7858CE1E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01E8557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4923F77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3D9A1B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F1EDD2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E15EC1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0E210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B1666F4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578952D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DFFC6F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881205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CC17F7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642FED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3379AC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3739BD3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</w:tr>
      <w:tr w:rsidR="004C400C" w:rsidRPr="00791978" w14:paraId="760DC01E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255A37F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1120BA32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2F93D8F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5F87764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38091F7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109779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33DC7C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425002C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3A844F5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0E538D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4C16CD5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B792F73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31E2EC3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7F4BC7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2EF01F6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62B275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090061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4046C55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</w:tr>
      <w:tr w:rsidR="004C400C" w:rsidRPr="00791978" w14:paraId="28B0F3A0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0890487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2238E9F4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C73FE9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8FBF075" w14:textId="77777777" w:rsidR="004C400C" w:rsidRPr="00791978" w:rsidRDefault="004C400C" w:rsidP="00E1100D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4444722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0DB034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D188EFC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2322020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8076FE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05BAEC8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84CF04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AAB4B95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87F60F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9B84C7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E5A051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E81FBF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BAD722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280025A5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</w:tr>
      <w:tr w:rsidR="004C400C" w:rsidRPr="00791978" w14:paraId="77D5F680" w14:textId="77777777" w:rsidTr="00E1100D">
        <w:trPr>
          <w:trHeight w:val="44"/>
        </w:trPr>
        <w:tc>
          <w:tcPr>
            <w:tcW w:w="1420" w:type="dxa"/>
            <w:vMerge w:val="restart"/>
            <w:vAlign w:val="center"/>
          </w:tcPr>
          <w:p w14:paraId="277EFBF2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t>DC_</w:t>
            </w:r>
            <w:r>
              <w:t>3C-7A</w:t>
            </w:r>
            <w:r w:rsidRPr="00791978">
              <w:t>_n</w:t>
            </w:r>
            <w:r>
              <w:t>1</w:t>
            </w:r>
            <w:r w:rsidRPr="00791978">
              <w:t>A-n75A</w:t>
            </w:r>
          </w:p>
        </w:tc>
        <w:tc>
          <w:tcPr>
            <w:tcW w:w="1396" w:type="dxa"/>
            <w:vMerge w:val="restart"/>
            <w:vAlign w:val="center"/>
          </w:tcPr>
          <w:p w14:paraId="4D943CF1" w14:textId="77777777" w:rsidR="004C400C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3</w:t>
            </w:r>
            <w:r>
              <w:rPr>
                <w:lang w:val="it-IT"/>
              </w:rPr>
              <w:t>C</w:t>
            </w:r>
            <w:r w:rsidRPr="00791978">
              <w:rPr>
                <w:lang w:val="it-IT"/>
              </w:rPr>
              <w:t>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4AF2D513" w14:textId="77777777" w:rsidR="004C400C" w:rsidRDefault="004C400C" w:rsidP="00E1100D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60E5067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7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4D366896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3</w:t>
            </w:r>
          </w:p>
        </w:tc>
        <w:tc>
          <w:tcPr>
            <w:tcW w:w="7890" w:type="dxa"/>
            <w:gridSpan w:val="14"/>
            <w:vAlign w:val="center"/>
          </w:tcPr>
          <w:p w14:paraId="3B571C68" w14:textId="77777777" w:rsidR="004C400C" w:rsidRPr="00791978" w:rsidRDefault="004C400C" w:rsidP="00E1100D">
            <w:pPr>
              <w:pStyle w:val="TAC"/>
            </w:pPr>
            <w:r w:rsidRPr="00FD11EA">
              <w:t>See CA_3C Bandwidth Combination Set 0 in Table 5.6A.1 in TS 36.101</w:t>
            </w:r>
          </w:p>
        </w:tc>
        <w:tc>
          <w:tcPr>
            <w:tcW w:w="1134" w:type="dxa"/>
            <w:vMerge w:val="restart"/>
            <w:vAlign w:val="center"/>
          </w:tcPr>
          <w:p w14:paraId="17E99A6D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160</w:t>
            </w:r>
          </w:p>
        </w:tc>
      </w:tr>
      <w:tr w:rsidR="004C400C" w:rsidRPr="00791978" w14:paraId="7DFD8276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665E817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2997A8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64FEBE79" w14:textId="77777777" w:rsidR="004C400C" w:rsidRPr="00791978" w:rsidRDefault="004C400C" w:rsidP="00E1100D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14:paraId="1BDE0698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2FAFB881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3460B0D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122B190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B02B1DE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16E3FE1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0D95775A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3A107EA7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5D7A709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5D2FB9F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AFF282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9B53D8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907706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D7067D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C4CEBC4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29541012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0182D4EB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32EEC2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0A26512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7B0471B0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748A62AF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BF8D1D3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3968E68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1E1DDE9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10AFAFA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D4B1FAA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60A843E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C7FFCF0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51768CB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E1BF2E9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142B33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E1B493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BD9276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14CA20AC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7F7E46D4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18F9551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042F375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38292A5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13406DD4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29C22619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83C5CE2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EC40EBC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2762AD3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A55A30A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25C8DED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3BD8807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9184099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272EF1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E4A55F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4CFAE4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E5DCEA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FCED0D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5C2E83AC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21587E97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2A70420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FA2E37C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6FDE21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4D66DBC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513C8AAE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AA116B2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0F06A34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22727EE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333A38A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F15A2F2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C191880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9CDB759" w14:textId="77777777" w:rsidR="004C400C" w:rsidRPr="00791978" w:rsidRDefault="004C400C" w:rsidP="00E1100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3FFAAC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248294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5655CF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CAC6271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C498CC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2CAA6E5C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40275BF6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5AFD1F0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B9D186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14BE09BA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5987E409" w14:textId="77777777" w:rsidR="004C400C" w:rsidRPr="00791978" w:rsidRDefault="004C400C" w:rsidP="00E1100D">
            <w:pPr>
              <w:pStyle w:val="TAC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4D440157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44F438CD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833F446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C2F1F89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26D99925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4D4FA22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98CAE15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4FF63A0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49DBEA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2A8CC9C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BE6DE5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48A88E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1B33E9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4760EED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7670FA5B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40FFB93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D72674D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8F1BE6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D224F8F" w14:textId="77777777" w:rsidR="004C400C" w:rsidRPr="00791978" w:rsidRDefault="004C400C" w:rsidP="00E1100D">
            <w:pPr>
              <w:pStyle w:val="TAC"/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7852E821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FA02942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E5B98C6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B00CEED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90F429F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97BB697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A1876C0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79090EC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0147A2A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C9F5B3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87B7BDE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44BA554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5124B66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9E377A0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C400C" w:rsidRPr="00791978" w14:paraId="0FADABC8" w14:textId="77777777" w:rsidTr="00E1100D">
        <w:trPr>
          <w:trHeight w:val="44"/>
        </w:trPr>
        <w:tc>
          <w:tcPr>
            <w:tcW w:w="1420" w:type="dxa"/>
            <w:vMerge/>
            <w:vAlign w:val="center"/>
          </w:tcPr>
          <w:p w14:paraId="67416EF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44AE7F3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8B13688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185F6C5" w14:textId="77777777" w:rsidR="004C400C" w:rsidRPr="00791978" w:rsidRDefault="004C400C" w:rsidP="00E1100D">
            <w:pPr>
              <w:pStyle w:val="TAC"/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2B58A49B" w14:textId="77777777" w:rsidR="004C400C" w:rsidRPr="00791978" w:rsidRDefault="004C400C" w:rsidP="00E1100D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2AF9B44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5E421B9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BEE7B85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47056878" w14:textId="77777777" w:rsidR="004C400C" w:rsidRPr="00791978" w:rsidRDefault="004C400C" w:rsidP="00E1100D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585A48D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30690B5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DEA67A4" w14:textId="77777777" w:rsidR="004C400C" w:rsidRPr="00791978" w:rsidRDefault="004C400C" w:rsidP="00E1100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496CA07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7D16B5F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8110D08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12DA680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F5957FD" w14:textId="77777777" w:rsidR="004C400C" w:rsidRPr="00791978" w:rsidRDefault="004C400C" w:rsidP="00E1100D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1191566F" w14:textId="77777777" w:rsidR="004C400C" w:rsidRPr="00791978" w:rsidRDefault="004C400C" w:rsidP="00E110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14A3C7C3" w14:textId="77777777" w:rsidR="004C400C" w:rsidRDefault="004C400C" w:rsidP="004C400C">
      <w:pPr>
        <w:rPr>
          <w:lang w:eastAsia="ko-KR"/>
        </w:rPr>
      </w:pPr>
    </w:p>
    <w:p w14:paraId="6A334ED7" w14:textId="77777777" w:rsidR="004C400C" w:rsidRDefault="004C400C" w:rsidP="00147049">
      <w:pPr>
        <w:pStyle w:val="3"/>
      </w:pPr>
      <w:bookmarkStart w:id="642" w:name="_Toc120260845"/>
      <w:bookmarkStart w:id="643" w:name="_Toc135927909"/>
      <w:r>
        <w:t>7.10.3</w:t>
      </w:r>
      <w:r>
        <w:tab/>
        <w:t>UE co-existence studies</w:t>
      </w:r>
      <w:bookmarkEnd w:id="642"/>
      <w:bookmarkEnd w:id="643"/>
    </w:p>
    <w:p w14:paraId="4D64877D" w14:textId="77777777" w:rsidR="004C400C" w:rsidRDefault="004C400C" w:rsidP="004C400C">
      <w:r w:rsidRPr="00283C27">
        <w:rPr>
          <w:szCs w:val="21"/>
        </w:rPr>
        <w:t xml:space="preserve">Co-existence studies of </w:t>
      </w:r>
      <w:r>
        <w:rPr>
          <w:szCs w:val="21"/>
        </w:rPr>
        <w:t>DC_3-7_n1-n75</w:t>
      </w:r>
      <w:r w:rsidRPr="00934A78">
        <w:rPr>
          <w:szCs w:val="21"/>
        </w:rPr>
        <w:t xml:space="preserve"> </w:t>
      </w:r>
      <w:r w:rsidRPr="00283C27">
        <w:rPr>
          <w:szCs w:val="21"/>
        </w:rPr>
        <w:t>are already covered by the fallback configurations</w:t>
      </w:r>
      <w:r>
        <w:rPr>
          <w:szCs w:val="21"/>
        </w:rPr>
        <w:t>,</w:t>
      </w:r>
      <w:r w:rsidRPr="00A81D27">
        <w:rPr>
          <w:szCs w:val="21"/>
        </w:rPr>
        <w:t xml:space="preserve"> </w:t>
      </w:r>
      <w:r>
        <w:rPr>
          <w:szCs w:val="21"/>
        </w:rPr>
        <w:t>DC_3_n1-n75 and DC_7_n1-n75</w:t>
      </w:r>
      <w:r w:rsidRPr="00283C27">
        <w:rPr>
          <w:szCs w:val="21"/>
        </w:rPr>
        <w:t>.</w:t>
      </w:r>
      <w:r>
        <w:rPr>
          <w:szCs w:val="21"/>
        </w:rPr>
        <w:t xml:space="preserve"> </w:t>
      </w:r>
      <w:r w:rsidRPr="00A81D27">
        <w:rPr>
          <w:szCs w:val="21"/>
        </w:rPr>
        <w:t>Therefore, there is no additional harmonic and intermodulation impact for the additional band receiver.</w:t>
      </w:r>
    </w:p>
    <w:p w14:paraId="24AEAA24" w14:textId="77777777" w:rsidR="004C400C" w:rsidRDefault="004C400C" w:rsidP="00147049">
      <w:pPr>
        <w:pStyle w:val="3"/>
      </w:pPr>
      <w:bookmarkStart w:id="644" w:name="_Toc120260846"/>
      <w:bookmarkStart w:id="645" w:name="_Toc135927910"/>
      <w:r>
        <w:t>7.10.4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644"/>
      <w:bookmarkEnd w:id="645"/>
    </w:p>
    <w:p w14:paraId="5BC1F7D9" w14:textId="77777777" w:rsidR="004C400C" w:rsidRPr="000E7AB6" w:rsidRDefault="004C400C" w:rsidP="004C400C">
      <w:pPr>
        <w:rPr>
          <w:lang w:val="en-US" w:eastAsia="zh-CN"/>
        </w:rPr>
      </w:pPr>
      <w:r w:rsidRPr="00791978">
        <w:t xml:space="preserve">For </w:t>
      </w:r>
      <w:r>
        <w:rPr>
          <w:szCs w:val="21"/>
        </w:rPr>
        <w:t>DC_3-7_n1-n75</w:t>
      </w:r>
      <w:r w:rsidRPr="00791978">
        <w:t xml:space="preserve">, the </w:t>
      </w:r>
      <w:r w:rsidRPr="00791978">
        <w:sym w:font="Symbol" w:char="F044"/>
      </w:r>
      <w:r w:rsidRPr="00791978">
        <w:t>T</w:t>
      </w:r>
      <w:r w:rsidRPr="00791978">
        <w:rPr>
          <w:vertAlign w:val="subscript"/>
        </w:rPr>
        <w:t>IB,c</w:t>
      </w:r>
      <w:r w:rsidRPr="00791978">
        <w:t xml:space="preserve"> and </w:t>
      </w:r>
      <w:r w:rsidRPr="00791978">
        <w:sym w:font="Symbol" w:char="F044"/>
      </w:r>
      <w:r w:rsidRPr="00791978">
        <w:t>R</w:t>
      </w:r>
      <w:r w:rsidRPr="00791978">
        <w:rPr>
          <w:vertAlign w:val="subscript"/>
        </w:rPr>
        <w:t>IB,c</w:t>
      </w:r>
      <w:r w:rsidRPr="00791978">
        <w:t xml:space="preserve"> values are reused from </w:t>
      </w:r>
      <w:r>
        <w:t>CA</w:t>
      </w:r>
      <w:r w:rsidRPr="00791978">
        <w:t>_1-3-</w:t>
      </w:r>
      <w:r>
        <w:t>7_32</w:t>
      </w:r>
      <w:r w:rsidRPr="00791978">
        <w:t>, and are given in the tables below.</w:t>
      </w:r>
    </w:p>
    <w:p w14:paraId="3B4E38B1" w14:textId="77777777" w:rsidR="004C400C" w:rsidRDefault="004C400C" w:rsidP="004C400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7.10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BB18D2" w:rsidRPr="00850262" w14:paraId="4A7B1BEB" w14:textId="77777777" w:rsidTr="00E902DB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0019249B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5F9DF98A" w14:textId="77777777" w:rsidR="00BB18D2" w:rsidRPr="00850262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DC3AC9" w14:paraId="459E604E" w14:textId="77777777" w:rsidTr="00E902DB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FEAE65A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2193FEB0" w14:textId="77777777" w:rsidR="00BB18D2" w:rsidRPr="00DC3AC9" w:rsidRDefault="00BB18D2" w:rsidP="00E902DB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BB18D2" w:rsidRPr="00EF5447" w14:paraId="4876F1CF" w14:textId="77777777" w:rsidTr="00E902DB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7E17D48" w14:textId="77777777" w:rsidR="00BB18D2" w:rsidRPr="00EF5447" w:rsidRDefault="00BB18D2" w:rsidP="00E902DB">
            <w:pPr>
              <w:pStyle w:val="TAC"/>
            </w:pPr>
            <w:r>
              <w:t>DC_3-7_n1-n75</w:t>
            </w:r>
          </w:p>
        </w:tc>
        <w:tc>
          <w:tcPr>
            <w:tcW w:w="1417" w:type="dxa"/>
            <w:vAlign w:val="center"/>
          </w:tcPr>
          <w:p w14:paraId="5090110A" w14:textId="31C3F69A" w:rsidR="00BB18D2" w:rsidRPr="00EF5447" w:rsidRDefault="00BB18D2" w:rsidP="00BB18D2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41EA9D53" w14:textId="1516F8BF" w:rsidR="00BB18D2" w:rsidRPr="00EF5447" w:rsidRDefault="00BB18D2" w:rsidP="00BB18D2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vAlign w:val="center"/>
          </w:tcPr>
          <w:p w14:paraId="60A25A2F" w14:textId="617E2FFC" w:rsidR="00BB18D2" w:rsidRPr="00EF5447" w:rsidRDefault="00BB18D2" w:rsidP="00BB18D2">
            <w:pPr>
              <w:pStyle w:val="TAC"/>
              <w:rPr>
                <w:lang w:eastAsia="ja-JP"/>
              </w:rPr>
            </w:pPr>
            <w:r w:rsidRPr="00EF5447">
              <w:t>0</w:t>
            </w:r>
            <w:r w:rsidRPr="00EF5447">
              <w:rPr>
                <w:rFonts w:eastAsia="DengXian"/>
              </w:rPr>
              <w:t>.</w:t>
            </w:r>
            <w:r>
              <w:rPr>
                <w:rFonts w:eastAsia="DengXian"/>
              </w:rPr>
              <w:t>6</w:t>
            </w:r>
          </w:p>
        </w:tc>
        <w:tc>
          <w:tcPr>
            <w:tcW w:w="1484" w:type="dxa"/>
            <w:vAlign w:val="center"/>
          </w:tcPr>
          <w:p w14:paraId="4F6A9F88" w14:textId="120D28F8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  <w:tr w:rsidR="00BB18D2" w:rsidRPr="00DA6761" w14:paraId="1592692D" w14:textId="77777777" w:rsidTr="00E902DB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75E08" w14:textId="77777777" w:rsidR="00BB18D2" w:rsidRPr="000D7965" w:rsidRDefault="00BB18D2" w:rsidP="00E902DB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7F4F057C" w14:textId="77777777" w:rsidR="00BB18D2" w:rsidRPr="000D7965" w:rsidRDefault="00BB18D2" w:rsidP="00E902DB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3083F817" w14:textId="77777777" w:rsidR="004C400C" w:rsidRPr="00661122" w:rsidRDefault="004C400C" w:rsidP="00133E89">
      <w:pPr>
        <w:rPr>
          <w:rFonts w:eastAsia="SimSun"/>
        </w:rPr>
      </w:pPr>
    </w:p>
    <w:p w14:paraId="51D15C67" w14:textId="77777777" w:rsidR="004C400C" w:rsidRDefault="004C400C" w:rsidP="004C400C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</w:t>
      </w:r>
      <w:r>
        <w:rPr>
          <w:lang w:val="en-US" w:eastAsia="zh-CN"/>
        </w:rPr>
        <w:t>7.10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BB18D2" w:rsidRPr="00EF5447" w14:paraId="6BFFAE2F" w14:textId="77777777" w:rsidTr="00E902DB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0BF1786C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49A5782A" w14:textId="77777777" w:rsidR="00BB18D2" w:rsidRPr="00EF5447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BB18D2" w:rsidRPr="00EF5447" w14:paraId="3532FC9C" w14:textId="77777777" w:rsidTr="00E902DB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4ACA337D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4A262A56" w14:textId="77777777" w:rsidR="00BB18D2" w:rsidRPr="00EF5447" w:rsidRDefault="00BB18D2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B18D2" w:rsidRPr="00EF5447" w14:paraId="175A844E" w14:textId="77777777" w:rsidTr="00E902DB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011BE93" w14:textId="77777777" w:rsidR="00BB18D2" w:rsidRPr="00EF5447" w:rsidRDefault="00BB18D2" w:rsidP="00E902DB">
            <w:pPr>
              <w:pStyle w:val="TAC"/>
            </w:pPr>
            <w:r>
              <w:t>DC_3-7_n1-n75</w:t>
            </w:r>
          </w:p>
        </w:tc>
        <w:tc>
          <w:tcPr>
            <w:tcW w:w="1488" w:type="dxa"/>
            <w:vAlign w:val="center"/>
          </w:tcPr>
          <w:p w14:paraId="43C8AEF8" w14:textId="77777777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04ED4853" w14:textId="77777777" w:rsidR="00BB18D2" w:rsidRPr="00EF5447" w:rsidRDefault="00BB18D2" w:rsidP="00E902DB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03" w:type="dxa"/>
            <w:vAlign w:val="center"/>
          </w:tcPr>
          <w:p w14:paraId="1DFC4C4E" w14:textId="7547D3A8" w:rsidR="00BB18D2" w:rsidRPr="00EF5447" w:rsidRDefault="00BB18D2" w:rsidP="00E902DB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73080FFE" w14:textId="29C58B07" w:rsidR="00BB18D2" w:rsidRPr="00EF5447" w:rsidRDefault="00BB18D2" w:rsidP="00E902DB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</w:tr>
      <w:tr w:rsidR="00BB18D2" w14:paraId="180B62FF" w14:textId="77777777" w:rsidTr="00E902DB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924FB9" w14:textId="77777777" w:rsidR="00BB18D2" w:rsidRDefault="00BB18D2" w:rsidP="00E902DB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11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36092634" w14:textId="77777777" w:rsidR="00BB18D2" w:rsidRDefault="00BB18D2" w:rsidP="00E902DB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2FAE8384" w14:textId="77777777" w:rsidR="004C400C" w:rsidRPr="00661122" w:rsidRDefault="004C400C" w:rsidP="00133E89">
      <w:pPr>
        <w:rPr>
          <w:rFonts w:eastAsia="SimSun"/>
          <w:lang w:eastAsia="zh-CN"/>
        </w:rPr>
      </w:pPr>
    </w:p>
    <w:p w14:paraId="54F82250" w14:textId="77777777" w:rsidR="004C400C" w:rsidRDefault="004C400C" w:rsidP="00147049">
      <w:pPr>
        <w:pStyle w:val="3"/>
      </w:pPr>
      <w:bookmarkStart w:id="646" w:name="_Toc120260847"/>
      <w:bookmarkStart w:id="647" w:name="_Toc135927911"/>
      <w:r>
        <w:t>7.10.5</w:t>
      </w:r>
      <w:r>
        <w:tab/>
        <w:t>MSD</w:t>
      </w:r>
      <w:bookmarkEnd w:id="646"/>
      <w:bookmarkEnd w:id="647"/>
    </w:p>
    <w:p w14:paraId="4E493C37" w14:textId="77777777" w:rsidR="004C400C" w:rsidRPr="00ED0983" w:rsidRDefault="004C400C" w:rsidP="004C400C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6A97EC0F" w14:textId="77777777" w:rsidR="004C400C" w:rsidRPr="001F70B2" w:rsidRDefault="004C400C" w:rsidP="004C400C">
      <w:pPr>
        <w:rPr>
          <w:lang w:eastAsia="zh-TW"/>
        </w:rPr>
      </w:pPr>
    </w:p>
    <w:p w14:paraId="3E04EB74" w14:textId="34BCE686" w:rsidR="000B31E3" w:rsidRDefault="008C66AB" w:rsidP="00147049">
      <w:pPr>
        <w:pStyle w:val="2"/>
        <w:rPr>
          <w:lang w:eastAsia="zh-TW"/>
        </w:rPr>
      </w:pPr>
      <w:bookmarkStart w:id="648" w:name="_Toc120260848"/>
      <w:bookmarkStart w:id="649" w:name="_Toc135927912"/>
      <w:r>
        <w:rPr>
          <w:lang w:eastAsia="zh-TW"/>
        </w:rPr>
        <w:t>7.11</w:t>
      </w:r>
      <w:r w:rsidR="000B31E3">
        <w:tab/>
        <w:t>DC_1-7_n75-n78</w:t>
      </w:r>
      <w:bookmarkEnd w:id="648"/>
      <w:bookmarkEnd w:id="649"/>
    </w:p>
    <w:p w14:paraId="5DC98ED7" w14:textId="1253D4D3" w:rsidR="000B31E3" w:rsidRPr="00C11944" w:rsidRDefault="008C66AB" w:rsidP="00147049">
      <w:pPr>
        <w:pStyle w:val="3"/>
      </w:pPr>
      <w:bookmarkStart w:id="650" w:name="_Toc120260849"/>
      <w:bookmarkStart w:id="651" w:name="_Toc135927913"/>
      <w:r>
        <w:t>7.11</w:t>
      </w:r>
      <w:r w:rsidR="000B31E3" w:rsidRPr="00C11944">
        <w:t>.1</w:t>
      </w:r>
      <w:r w:rsidR="000B31E3" w:rsidRPr="00C11944">
        <w:tab/>
        <w:t>Operating bands for DC</w:t>
      </w:r>
      <w:bookmarkEnd w:id="650"/>
      <w:bookmarkEnd w:id="651"/>
    </w:p>
    <w:p w14:paraId="1879B5CF" w14:textId="1D7E4D49" w:rsidR="000B31E3" w:rsidRDefault="000B31E3" w:rsidP="000B31E3">
      <w:pPr>
        <w:pStyle w:val="TH"/>
      </w:pPr>
      <w:r w:rsidRPr="00C11944">
        <w:t xml:space="preserve">Table </w:t>
      </w:r>
      <w:r w:rsidR="008C66AB">
        <w:t>7.11</w:t>
      </w:r>
      <w:r w:rsidRPr="00C11944">
        <w:t>.1-1: DC band combination of NR 2DL/1UL + LTE 1DL/1UL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61"/>
        <w:gridCol w:w="272"/>
        <w:gridCol w:w="1594"/>
        <w:gridCol w:w="1232"/>
        <w:gridCol w:w="355"/>
        <w:gridCol w:w="1531"/>
        <w:gridCol w:w="1043"/>
      </w:tblGrid>
      <w:tr w:rsidR="000B31E3" w:rsidRPr="0078148C" w14:paraId="63851154" w14:textId="77777777" w:rsidTr="0062720C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04088AA" w14:textId="77777777" w:rsidR="000B31E3" w:rsidRPr="0078148C" w:rsidRDefault="000B31E3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16C799A8" w14:textId="77777777" w:rsidR="000B31E3" w:rsidRPr="0078148C" w:rsidRDefault="000B31E3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247" w:type="dxa"/>
            <w:gridSpan w:val="4"/>
            <w:shd w:val="clear" w:color="auto" w:fill="auto"/>
          </w:tcPr>
          <w:p w14:paraId="025E88D8" w14:textId="77777777" w:rsidR="000B31E3" w:rsidRPr="0078148C" w:rsidRDefault="000B31E3" w:rsidP="00661122">
            <w:pPr>
              <w:pStyle w:val="TAH"/>
            </w:pPr>
            <w:r w:rsidRPr="0078148C"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7FB46C87" w14:textId="77777777" w:rsidR="000B31E3" w:rsidRPr="0078148C" w:rsidRDefault="000B31E3" w:rsidP="00661122">
            <w:pPr>
              <w:pStyle w:val="TAH"/>
            </w:pPr>
            <w:r w:rsidRPr="0078148C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47B481BD" w14:textId="77777777" w:rsidR="000B31E3" w:rsidRPr="0078148C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72E20274" w14:textId="77777777" w:rsidR="000B31E3" w:rsidRPr="0078148C" w:rsidRDefault="000B31E3" w:rsidP="00661122">
            <w:pPr>
              <w:pStyle w:val="TAH"/>
            </w:pPr>
            <w:r w:rsidRPr="0078148C">
              <w:t>mode</w:t>
            </w:r>
          </w:p>
        </w:tc>
      </w:tr>
      <w:tr w:rsidR="000B31E3" w:rsidRPr="0078148C" w14:paraId="7618F291" w14:textId="77777777" w:rsidTr="0062720C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02F6A0A8" w14:textId="77777777" w:rsidR="000B31E3" w:rsidRPr="0078148C" w:rsidRDefault="000B31E3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4A7DF80A" w14:textId="77777777" w:rsidR="000B31E3" w:rsidRPr="0078148C" w:rsidRDefault="000B31E3" w:rsidP="00661122">
            <w:pPr>
              <w:pStyle w:val="TAH"/>
            </w:pPr>
          </w:p>
        </w:tc>
        <w:tc>
          <w:tcPr>
            <w:tcW w:w="3247" w:type="dxa"/>
            <w:gridSpan w:val="4"/>
            <w:shd w:val="clear" w:color="auto" w:fill="auto"/>
            <w:vAlign w:val="center"/>
          </w:tcPr>
          <w:p w14:paraId="5DA17B83" w14:textId="77777777" w:rsidR="000B31E3" w:rsidRPr="0078148C" w:rsidRDefault="000B31E3" w:rsidP="00661122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170C464E" w14:textId="77777777" w:rsidR="000B31E3" w:rsidRPr="0078148C" w:rsidRDefault="000B31E3" w:rsidP="00661122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4CF1DF86" w14:textId="77777777" w:rsidR="000B31E3" w:rsidRPr="0078148C" w:rsidRDefault="000B31E3" w:rsidP="0062720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0B31E3" w:rsidRPr="0078148C" w14:paraId="29BA3066" w14:textId="77777777" w:rsidTr="0062720C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61E8B2E" w14:textId="77777777" w:rsidR="000B31E3" w:rsidRPr="0078148C" w:rsidRDefault="000B31E3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4CCE29C5" w14:textId="77777777" w:rsidR="000B31E3" w:rsidRPr="0078148C" w:rsidRDefault="000B31E3" w:rsidP="00661122">
            <w:pPr>
              <w:pStyle w:val="TAH"/>
            </w:pPr>
          </w:p>
        </w:tc>
        <w:tc>
          <w:tcPr>
            <w:tcW w:w="3247" w:type="dxa"/>
            <w:gridSpan w:val="4"/>
            <w:shd w:val="clear" w:color="auto" w:fill="auto"/>
            <w:vAlign w:val="center"/>
          </w:tcPr>
          <w:p w14:paraId="1C253E0A" w14:textId="77777777" w:rsidR="000B31E3" w:rsidRPr="0078148C" w:rsidRDefault="000B31E3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BC9C672" w14:textId="77777777" w:rsidR="000B31E3" w:rsidRPr="0078148C" w:rsidRDefault="000B31E3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66CEE1D2" w14:textId="77777777" w:rsidR="000B31E3" w:rsidRPr="0078148C" w:rsidRDefault="000B31E3" w:rsidP="0062720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0B31E3" w:rsidRPr="0078148C" w14:paraId="25F6311A" w14:textId="77777777" w:rsidTr="0062720C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6DF7D3D" w14:textId="77777777" w:rsidR="000B31E3" w:rsidRPr="000C1C67" w:rsidRDefault="000B31E3" w:rsidP="00661122">
            <w:pPr>
              <w:pStyle w:val="TAC"/>
              <w:rPr>
                <w:lang w:val="en-US"/>
              </w:rPr>
            </w:pPr>
            <w:r w:rsidRPr="000C1C67">
              <w:rPr>
                <w:lang w:val="en-US"/>
              </w:rPr>
              <w:t>DC_1-</w:t>
            </w:r>
            <w:r>
              <w:rPr>
                <w:lang w:val="en-US"/>
              </w:rPr>
              <w:t>7</w:t>
            </w:r>
            <w:r w:rsidRPr="000C1C67">
              <w:rPr>
                <w:lang w:val="en-US"/>
              </w:rPr>
              <w:t>_n75-n78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6D4723E" w14:textId="77777777" w:rsidR="000B31E3" w:rsidRDefault="000B31E3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F2F6946" w14:textId="77777777" w:rsidR="000B31E3" w:rsidRDefault="000B31E3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>1920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E6777A" w14:textId="77777777" w:rsidR="000B31E3" w:rsidRPr="005D3B77" w:rsidRDefault="000B31E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C823D04" w14:textId="77777777" w:rsidR="000B31E3" w:rsidRDefault="000B31E3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B6B970D" w14:textId="77777777" w:rsidR="000B31E3" w:rsidRDefault="000B31E3" w:rsidP="00661122">
            <w:pPr>
              <w:pStyle w:val="TAR"/>
              <w:rPr>
                <w:lang w:eastAsia="ja-JP"/>
              </w:rPr>
            </w:pPr>
            <w:r>
              <w:rPr>
                <w:lang w:eastAsia="ja-JP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8E83F9" w14:textId="77777777" w:rsidR="000B31E3" w:rsidRPr="005D3B77" w:rsidRDefault="000B31E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B69AE6A" w14:textId="77777777" w:rsidR="000B31E3" w:rsidRDefault="000B31E3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054F2E0" w14:textId="77777777" w:rsidR="000B31E3" w:rsidRDefault="000B31E3" w:rsidP="00661122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0B31E3" w:rsidRPr="0078148C" w14:paraId="27998B5C" w14:textId="77777777" w:rsidTr="0062720C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70C66EFC" w14:textId="77777777" w:rsidR="000B31E3" w:rsidRPr="008C4BC5" w:rsidRDefault="000B31E3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79CB0C3" w14:textId="77777777" w:rsidR="000B31E3" w:rsidRDefault="000B31E3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7</w:t>
            </w:r>
          </w:p>
        </w:tc>
        <w:tc>
          <w:tcPr>
            <w:tcW w:w="1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135DC05" w14:textId="77777777" w:rsidR="000B31E3" w:rsidRPr="005D3B77" w:rsidRDefault="000B31E3" w:rsidP="00661122">
            <w:pPr>
              <w:pStyle w:val="TAR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>2500</w:t>
            </w:r>
            <w:r w:rsidRPr="005D3B77">
              <w:rPr>
                <w:rFonts w:cs="Arial"/>
                <w:lang w:eastAsia="ja-JP"/>
              </w:rPr>
              <w:t>MHz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46619E" w14:textId="77777777" w:rsidR="000B31E3" w:rsidRPr="005D3B77" w:rsidRDefault="000B31E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91BADE8" w14:textId="77777777" w:rsidR="000B31E3" w:rsidRPr="005D3B77" w:rsidRDefault="000B31E3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2570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65EB905E" w14:textId="77777777" w:rsidR="000B31E3" w:rsidRPr="005D3B77" w:rsidRDefault="000B31E3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0E665A" w14:textId="77777777" w:rsidR="000B31E3" w:rsidRPr="005D3B77" w:rsidRDefault="000B31E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8795C5E" w14:textId="77777777" w:rsidR="000B31E3" w:rsidRPr="005D3B77" w:rsidRDefault="000B31E3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2D95B8A" w14:textId="77777777" w:rsidR="000B31E3" w:rsidRDefault="000B31E3" w:rsidP="00661122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0B31E3" w:rsidRPr="0078148C" w14:paraId="52528562" w14:textId="77777777" w:rsidTr="0062720C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4884142D" w14:textId="77777777" w:rsidR="000B31E3" w:rsidRPr="000C1C67" w:rsidRDefault="000B31E3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E06CE54" w14:textId="77777777" w:rsidR="000B31E3" w:rsidRDefault="000B31E3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n75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6262709" w14:textId="77777777" w:rsidR="000B31E3" w:rsidRDefault="000B31E3" w:rsidP="00661122">
            <w:pPr>
              <w:pStyle w:val="TAR"/>
              <w:rPr>
                <w:rFonts w:eastAsia="맑은 고딕" w:cs="Arial"/>
                <w:lang w:val="en-US" w:eastAsia="ko-KR"/>
              </w:rPr>
            </w:pP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458C9" w14:textId="77777777" w:rsidR="000B31E3" w:rsidRPr="005D3B77" w:rsidRDefault="000B31E3" w:rsidP="006611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1BF1306" w14:textId="77777777" w:rsidR="000B31E3" w:rsidRDefault="000B31E3" w:rsidP="00661122">
            <w:pPr>
              <w:pStyle w:val="TAL"/>
              <w:rPr>
                <w:lang w:eastAsia="ja-JP"/>
              </w:rPr>
            </w:pP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A49BEB3" w14:textId="77777777" w:rsidR="000B31E3" w:rsidRDefault="000B31E3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1432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25939E" w14:textId="77777777" w:rsidR="000B31E3" w:rsidRPr="005D3B77" w:rsidRDefault="000B31E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E9D1640" w14:textId="77777777" w:rsidR="000B31E3" w:rsidRDefault="000B31E3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1517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B6B66C6" w14:textId="77777777" w:rsidR="000B31E3" w:rsidRDefault="000B31E3" w:rsidP="00661122">
            <w:pPr>
              <w:pStyle w:val="TAC"/>
              <w:rPr>
                <w:lang w:val="sv-SE" w:eastAsia="ja-JP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Pr="005D3B77">
              <w:rPr>
                <w:rFonts w:eastAsia="맑은 고딕" w:hint="eastAsia"/>
                <w:lang w:eastAsia="ko-KR"/>
              </w:rPr>
              <w:t>D</w:t>
            </w:r>
            <w:r>
              <w:rPr>
                <w:rFonts w:eastAsia="맑은 고딕"/>
                <w:lang w:eastAsia="ko-KR"/>
              </w:rPr>
              <w:t>L</w:t>
            </w:r>
          </w:p>
        </w:tc>
      </w:tr>
      <w:tr w:rsidR="000B31E3" w:rsidRPr="0078148C" w14:paraId="2C3B2476" w14:textId="77777777" w:rsidTr="0062720C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42D3D712" w14:textId="77777777" w:rsidR="000B31E3" w:rsidRPr="000C1C67" w:rsidRDefault="000B31E3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3EE988B" w14:textId="77777777" w:rsidR="000B31E3" w:rsidRDefault="000B31E3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n78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35EDF85" w14:textId="77777777" w:rsidR="000B31E3" w:rsidRDefault="000B31E3" w:rsidP="00661122">
            <w:pPr>
              <w:pStyle w:val="TAR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 xml:space="preserve">  3300</w:t>
            </w:r>
            <w:r w:rsidRPr="005D3B77">
              <w:rPr>
                <w:rFonts w:cs="Arial"/>
                <w:lang w:eastAsia="ja-JP"/>
              </w:rPr>
              <w:t>MHz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B1AEAE" w14:textId="77777777" w:rsidR="000B31E3" w:rsidRPr="005D3B77" w:rsidRDefault="000B31E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0874058" w14:textId="77777777" w:rsidR="000B31E3" w:rsidRDefault="000B31E3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FBC68D4" w14:textId="77777777" w:rsidR="000B31E3" w:rsidRDefault="000B31E3" w:rsidP="00661122">
            <w:pPr>
              <w:pStyle w:val="TAR"/>
              <w:rPr>
                <w:lang w:eastAsia="ja-JP"/>
              </w:rPr>
            </w:pPr>
            <w:r>
              <w:rPr>
                <w:rFonts w:eastAsia="맑은 고딕"/>
                <w:lang w:val="en-US" w:eastAsia="ko-KR"/>
              </w:rPr>
              <w:t>3300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0E6655" w14:textId="77777777" w:rsidR="000B31E3" w:rsidRPr="005D3B77" w:rsidRDefault="000B31E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5789222" w14:textId="77777777" w:rsidR="000B31E3" w:rsidRDefault="000B31E3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D8B1898" w14:textId="77777777" w:rsidR="000B31E3" w:rsidRDefault="000B31E3" w:rsidP="00661122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T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</w:tbl>
    <w:p w14:paraId="73F280E8" w14:textId="77777777" w:rsidR="000B31E3" w:rsidRPr="00C11944" w:rsidRDefault="000B31E3" w:rsidP="000B31E3">
      <w:pPr>
        <w:spacing w:after="0"/>
      </w:pPr>
    </w:p>
    <w:p w14:paraId="39482D68" w14:textId="29D4D824" w:rsidR="000B31E3" w:rsidRDefault="008C66AB" w:rsidP="00147049">
      <w:pPr>
        <w:pStyle w:val="3"/>
      </w:pPr>
      <w:bookmarkStart w:id="652" w:name="_Toc120260850"/>
      <w:bookmarkStart w:id="653" w:name="_Toc135927914"/>
      <w:r>
        <w:t>7.11</w:t>
      </w:r>
      <w:r w:rsidR="000B31E3">
        <w:t>.2</w:t>
      </w:r>
      <w:r w:rsidR="000B31E3">
        <w:tab/>
      </w:r>
      <w:r w:rsidR="000B31E3" w:rsidRPr="009C3E51">
        <w:t>Configuration for DC</w:t>
      </w:r>
      <w:bookmarkEnd w:id="652"/>
      <w:bookmarkEnd w:id="653"/>
    </w:p>
    <w:p w14:paraId="2102C2A1" w14:textId="3E9D8338" w:rsidR="000B31E3" w:rsidRDefault="000B31E3" w:rsidP="000B31E3">
      <w:pPr>
        <w:pStyle w:val="TH"/>
        <w:rPr>
          <w:lang w:val="en-US" w:eastAsia="zh-CN"/>
        </w:rPr>
      </w:pPr>
      <w:r w:rsidRPr="00C11944">
        <w:t xml:space="preserve">Table </w:t>
      </w:r>
      <w:r w:rsidR="008C66AB">
        <w:t>7.11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0B31E3" w:rsidRPr="00791978" w14:paraId="6B6EDAFD" w14:textId="77777777" w:rsidTr="0062720C">
        <w:trPr>
          <w:trHeight w:val="203"/>
        </w:trPr>
        <w:tc>
          <w:tcPr>
            <w:tcW w:w="1420" w:type="dxa"/>
            <w:vAlign w:val="center"/>
          </w:tcPr>
          <w:p w14:paraId="01F157C9" w14:textId="77777777" w:rsidR="000B31E3" w:rsidRPr="00791978" w:rsidRDefault="000B31E3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2C15D76" w14:textId="77777777" w:rsidR="000B31E3" w:rsidRPr="00791978" w:rsidRDefault="000B31E3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6"/>
            <w:vAlign w:val="center"/>
          </w:tcPr>
          <w:p w14:paraId="6F2B4E7C" w14:textId="77777777" w:rsidR="000B31E3" w:rsidRPr="00791978" w:rsidRDefault="000B31E3" w:rsidP="00661122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0B31E3" w:rsidRPr="00791978" w14:paraId="09148ED1" w14:textId="77777777" w:rsidTr="0062720C">
        <w:trPr>
          <w:trHeight w:val="984"/>
        </w:trPr>
        <w:tc>
          <w:tcPr>
            <w:tcW w:w="1420" w:type="dxa"/>
            <w:vAlign w:val="center"/>
          </w:tcPr>
          <w:p w14:paraId="16D40423" w14:textId="77777777" w:rsidR="000B31E3" w:rsidRPr="00791978" w:rsidRDefault="000B31E3" w:rsidP="00661122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1396" w:type="dxa"/>
            <w:vAlign w:val="center"/>
          </w:tcPr>
          <w:p w14:paraId="5EAF7FAA" w14:textId="77777777" w:rsidR="000B31E3" w:rsidRPr="00791978" w:rsidRDefault="000B31E3" w:rsidP="00661122">
            <w:pPr>
              <w:pStyle w:val="TAH"/>
              <w:rPr>
                <w:lang w:eastAsia="zh-CN"/>
              </w:rPr>
            </w:pPr>
            <w:r w:rsidRPr="00791978">
              <w:rPr>
                <w:lang w:eastAsia="zh-CN"/>
              </w:rPr>
              <w:t>UL Configuration</w:t>
            </w:r>
          </w:p>
        </w:tc>
        <w:tc>
          <w:tcPr>
            <w:tcW w:w="716" w:type="dxa"/>
            <w:gridSpan w:val="2"/>
            <w:vAlign w:val="center"/>
          </w:tcPr>
          <w:p w14:paraId="0DC18B81" w14:textId="77777777" w:rsidR="000B31E3" w:rsidRPr="00791978" w:rsidRDefault="000B31E3" w:rsidP="00661122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5511992C" w14:textId="77777777" w:rsidR="000B31E3" w:rsidRPr="00791978" w:rsidRDefault="000B31E3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1F2E0780" w14:textId="77777777" w:rsidR="000B31E3" w:rsidRPr="00791978" w:rsidRDefault="000B31E3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43E27D29" w14:textId="77777777" w:rsidR="000B31E3" w:rsidRPr="00791978" w:rsidRDefault="000B31E3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62E8688E" w14:textId="77777777" w:rsidR="000B31E3" w:rsidRPr="00791978" w:rsidRDefault="000B31E3" w:rsidP="00661122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0900078D" w14:textId="77777777" w:rsidR="000B31E3" w:rsidRPr="00791978" w:rsidRDefault="000B31E3" w:rsidP="00661122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612E5847" w14:textId="77777777" w:rsidR="000B31E3" w:rsidRPr="00791978" w:rsidRDefault="000B31E3" w:rsidP="00661122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49FD9481" w14:textId="77777777" w:rsidR="000B31E3" w:rsidRPr="00791978" w:rsidRDefault="000B31E3" w:rsidP="00661122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2036E43E" w14:textId="77777777" w:rsidR="000B31E3" w:rsidRPr="00791978" w:rsidRDefault="000B31E3" w:rsidP="00661122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74DEEE05" w14:textId="77777777" w:rsidR="000B31E3" w:rsidRPr="00791978" w:rsidRDefault="000B31E3" w:rsidP="00661122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275E2B4E" w14:textId="77777777" w:rsidR="000B31E3" w:rsidRPr="00791978" w:rsidRDefault="000B31E3" w:rsidP="00661122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62B021FB" w14:textId="77777777" w:rsidR="000B31E3" w:rsidRPr="00791978" w:rsidRDefault="000B31E3" w:rsidP="00661122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1A148170" w14:textId="77777777" w:rsidR="000B31E3" w:rsidRPr="00791978" w:rsidRDefault="000B31E3" w:rsidP="00661122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1FB664B4" w14:textId="77777777" w:rsidR="000B31E3" w:rsidRPr="00791978" w:rsidRDefault="000B31E3" w:rsidP="00661122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33421E04" w14:textId="77777777" w:rsidR="000B31E3" w:rsidRPr="00791978" w:rsidRDefault="000B31E3" w:rsidP="00661122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0A864404" w14:textId="77777777" w:rsidR="000B31E3" w:rsidRPr="00791978" w:rsidRDefault="000B31E3" w:rsidP="00661122">
            <w:pPr>
              <w:pStyle w:val="TAH"/>
            </w:pPr>
            <w:r w:rsidRPr="00791978">
              <w:t>Maximum aggregated bandwidth</w:t>
            </w:r>
          </w:p>
          <w:p w14:paraId="5BEC08A5" w14:textId="77777777" w:rsidR="000B31E3" w:rsidRPr="00791978" w:rsidRDefault="000B31E3" w:rsidP="00661122">
            <w:pPr>
              <w:pStyle w:val="TAH"/>
            </w:pPr>
            <w:r w:rsidRPr="00791978">
              <w:t>[MHz]</w:t>
            </w:r>
          </w:p>
        </w:tc>
      </w:tr>
      <w:tr w:rsidR="000B31E3" w:rsidRPr="00791978" w14:paraId="6BF42CCB" w14:textId="77777777" w:rsidTr="0062720C">
        <w:trPr>
          <w:trHeight w:val="44"/>
        </w:trPr>
        <w:tc>
          <w:tcPr>
            <w:tcW w:w="1420" w:type="dxa"/>
            <w:vMerge w:val="restart"/>
            <w:vAlign w:val="center"/>
          </w:tcPr>
          <w:p w14:paraId="74B7987A" w14:textId="77777777" w:rsidR="000B31E3" w:rsidRPr="00FD11EA" w:rsidRDefault="000B31E3" w:rsidP="00661122">
            <w:pPr>
              <w:pStyle w:val="TAC"/>
            </w:pPr>
            <w:r w:rsidRPr="000C1C67">
              <w:t>DC_1A-</w:t>
            </w:r>
            <w:r>
              <w:t>7</w:t>
            </w:r>
            <w:r w:rsidRPr="000C1C67">
              <w:t>A_n75A-n78A</w:t>
            </w:r>
          </w:p>
        </w:tc>
        <w:tc>
          <w:tcPr>
            <w:tcW w:w="1396" w:type="dxa"/>
            <w:vMerge w:val="restart"/>
            <w:vAlign w:val="center"/>
          </w:tcPr>
          <w:p w14:paraId="42617522" w14:textId="77777777" w:rsidR="000B31E3" w:rsidRPr="000C1C67" w:rsidRDefault="000B31E3" w:rsidP="00661122">
            <w:pPr>
              <w:pStyle w:val="TAC"/>
              <w:rPr>
                <w:lang w:val="it-IT"/>
              </w:rPr>
            </w:pPr>
            <w:r w:rsidRPr="000C1C67">
              <w:rPr>
                <w:lang w:val="it-IT"/>
              </w:rPr>
              <w:t>DC_1A_n78A</w:t>
            </w:r>
          </w:p>
          <w:p w14:paraId="2FD77A16" w14:textId="77777777" w:rsidR="000B31E3" w:rsidRPr="00791978" w:rsidRDefault="000B31E3" w:rsidP="00661122">
            <w:pPr>
              <w:pStyle w:val="TAC"/>
              <w:rPr>
                <w:lang w:val="it-IT"/>
              </w:rPr>
            </w:pPr>
            <w:r w:rsidRPr="000C1C67">
              <w:rPr>
                <w:lang w:val="it-IT"/>
              </w:rPr>
              <w:t>DC_</w:t>
            </w:r>
            <w:r>
              <w:rPr>
                <w:lang w:val="it-IT"/>
              </w:rPr>
              <w:t>7</w:t>
            </w:r>
            <w:r w:rsidRPr="000C1C67">
              <w:rPr>
                <w:lang w:val="it-IT"/>
              </w:rPr>
              <w:t>A_n78A</w:t>
            </w:r>
          </w:p>
        </w:tc>
        <w:tc>
          <w:tcPr>
            <w:tcW w:w="716" w:type="dxa"/>
            <w:gridSpan w:val="2"/>
            <w:vAlign w:val="center"/>
          </w:tcPr>
          <w:p w14:paraId="78736492" w14:textId="77777777" w:rsidR="000B31E3" w:rsidRPr="00791978" w:rsidRDefault="000B31E3" w:rsidP="00661122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7DE63949" w14:textId="77777777" w:rsidR="000B31E3" w:rsidRPr="00791978" w:rsidRDefault="000B31E3" w:rsidP="00661122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0430964A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7025698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FC0EA86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6F1E055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8380BEC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92E3E11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E0FEA24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3964A5C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7AF78BF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1B8229D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1491BE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27DC0E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431A7C8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4FFE5AF4" w14:textId="77777777" w:rsidR="000B31E3" w:rsidRPr="00791978" w:rsidRDefault="000B31E3" w:rsidP="006611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190</w:t>
            </w:r>
          </w:p>
        </w:tc>
      </w:tr>
      <w:tr w:rsidR="000B31E3" w:rsidRPr="00791978" w14:paraId="3120A2B8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11675837" w14:textId="77777777" w:rsidR="000B31E3" w:rsidRPr="00791978" w:rsidRDefault="000B31E3" w:rsidP="0062720C">
            <w:pPr>
              <w:keepNext/>
              <w:keepLines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44B0022F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2F509480" w14:textId="77777777" w:rsidR="000B31E3" w:rsidRDefault="000B31E3" w:rsidP="00661122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14:paraId="415DBAA8" w14:textId="77777777" w:rsidR="000B31E3" w:rsidRPr="00791978" w:rsidRDefault="000B31E3" w:rsidP="00661122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43CE95CC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75599FC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A014172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D3897A4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F1E57A0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A148870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C31F82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89C8A81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87A4D42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F2A103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517C73B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C4305CA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241EAAD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65D4D5F2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zh-CN"/>
              </w:rPr>
            </w:pPr>
          </w:p>
        </w:tc>
      </w:tr>
      <w:tr w:rsidR="000B31E3" w:rsidRPr="00791978" w14:paraId="0F59D950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4C0F45B5" w14:textId="77777777" w:rsidR="000B31E3" w:rsidRPr="00791978" w:rsidRDefault="000B31E3" w:rsidP="0062720C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00F21AEE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62FFDEB2" w14:textId="77777777" w:rsidR="000B31E3" w:rsidRPr="00791978" w:rsidRDefault="000B31E3" w:rsidP="00661122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0D0F4263" w14:textId="77777777" w:rsidR="000B31E3" w:rsidRPr="00791978" w:rsidRDefault="000B31E3" w:rsidP="00661122">
            <w:pPr>
              <w:pStyle w:val="TAC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1D72883D" w14:textId="77777777" w:rsidR="000B31E3" w:rsidRPr="00791978" w:rsidRDefault="000B31E3" w:rsidP="00661122">
            <w:pPr>
              <w:pStyle w:val="TAC"/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4DE14F72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7B1A699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55121C9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2489EC92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455AA1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1B2B82B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0500FC1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A79398E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A1B947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24DB794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8879FD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0BCB4DB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272F627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31E3" w:rsidRPr="00791978" w14:paraId="1D39AE40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04F28CD0" w14:textId="77777777" w:rsidR="000B31E3" w:rsidRPr="00791978" w:rsidRDefault="000B31E3" w:rsidP="0062720C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6810BB43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4ECDFEA" w14:textId="77777777" w:rsidR="000B31E3" w:rsidRPr="00791978" w:rsidRDefault="000B31E3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6E570765" w14:textId="77777777" w:rsidR="000B31E3" w:rsidRPr="00791978" w:rsidRDefault="000B31E3" w:rsidP="00661122">
            <w:pPr>
              <w:pStyle w:val="TAC"/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1BC3A368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3B608E0B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2361DDB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1241693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1082F234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A92758F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FB4990F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E60B170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E83D920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2D6662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FBD9B90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805B49C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DEEA195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6B9B3F7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31E3" w:rsidRPr="00791978" w14:paraId="649C11D5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48DE8479" w14:textId="77777777" w:rsidR="000B31E3" w:rsidRPr="00791978" w:rsidRDefault="000B31E3" w:rsidP="0062720C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1B8CEAC7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8179F73" w14:textId="77777777" w:rsidR="000B31E3" w:rsidRPr="00791978" w:rsidRDefault="000B31E3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0D4CB960" w14:textId="77777777" w:rsidR="000B31E3" w:rsidRPr="00791978" w:rsidRDefault="000B31E3" w:rsidP="00661122">
            <w:pPr>
              <w:pStyle w:val="TAC"/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53704D00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1646CA86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4D44222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DF9E8D1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7658B4C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D9D8F44" w14:textId="77777777" w:rsidR="000B31E3" w:rsidRPr="00791978" w:rsidRDefault="000B31E3" w:rsidP="00661122">
            <w:pPr>
              <w:pStyle w:val="TAC"/>
              <w:rPr>
                <w:rFonts w:eastAsia="Yu Mincho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08E0770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3BFFE18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783D794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7F22D8B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0CA131A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34B8B9D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437BE3C" w14:textId="77777777" w:rsidR="000B31E3" w:rsidRPr="00791978" w:rsidRDefault="000B31E3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6989C01D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31E3" w:rsidRPr="00791978" w14:paraId="04666147" w14:textId="77777777" w:rsidTr="0062720C">
        <w:trPr>
          <w:trHeight w:val="60"/>
        </w:trPr>
        <w:tc>
          <w:tcPr>
            <w:tcW w:w="1420" w:type="dxa"/>
            <w:vMerge/>
            <w:vAlign w:val="center"/>
          </w:tcPr>
          <w:p w14:paraId="52650C38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09929325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57239AE7" w14:textId="77777777" w:rsidR="000B31E3" w:rsidRPr="00791978" w:rsidRDefault="000B31E3" w:rsidP="00661122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0BFA6D0F" w14:textId="77777777" w:rsidR="000B31E3" w:rsidRPr="00791978" w:rsidRDefault="000B31E3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21368376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35E0362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8B4A551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536B852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F49D57D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E9002FC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5CF7102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22F567C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D159728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054B7A5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6D15EDCF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D51193A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B41D02A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16DBAC1C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0B31E3" w:rsidRPr="00791978" w14:paraId="3E2D94F4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66AE8F9F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51C8B4C1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BCB42D5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FCF9C60" w14:textId="77777777" w:rsidR="000B31E3" w:rsidRPr="00791978" w:rsidRDefault="000B31E3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3AAEF527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64FFB0AF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02A0968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7B7C0D6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4F6D945A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9E12CE4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E840BC3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AC3DEA6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74189F4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8563506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E3D09C9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6AD3F5B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F647002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1134" w:type="dxa"/>
            <w:vMerge/>
            <w:vAlign w:val="center"/>
          </w:tcPr>
          <w:p w14:paraId="6B29D06B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0B31E3" w:rsidRPr="00791978" w14:paraId="60FA4348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75B826AF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34B103CE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5EBD5F9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437C66A8" w14:textId="77777777" w:rsidR="000B31E3" w:rsidRPr="00791978" w:rsidRDefault="000B31E3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167B1386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AA8C304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74E20EF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B52384E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7C46ED1C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8035723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332BF3E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CDF8C16" w14:textId="77777777" w:rsidR="000B31E3" w:rsidRPr="00791978" w:rsidRDefault="000B31E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70DE44E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AFC8D01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5BA4530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5FD3CF3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F17E927" w14:textId="77777777" w:rsidR="000B31E3" w:rsidRPr="00791978" w:rsidRDefault="000B31E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1134" w:type="dxa"/>
            <w:vMerge/>
            <w:vAlign w:val="center"/>
          </w:tcPr>
          <w:p w14:paraId="335863D2" w14:textId="77777777" w:rsidR="000B31E3" w:rsidRPr="00791978" w:rsidRDefault="000B31E3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7BF412BF" w14:textId="77777777" w:rsidR="000B31E3" w:rsidRDefault="000B31E3" w:rsidP="000B31E3">
      <w:pPr>
        <w:rPr>
          <w:lang w:eastAsia="ko-KR"/>
        </w:rPr>
      </w:pPr>
    </w:p>
    <w:p w14:paraId="5D801150" w14:textId="39BF7DD6" w:rsidR="000B31E3" w:rsidRDefault="008C66AB" w:rsidP="00147049">
      <w:pPr>
        <w:pStyle w:val="3"/>
      </w:pPr>
      <w:bookmarkStart w:id="654" w:name="_Toc120260851"/>
      <w:bookmarkStart w:id="655" w:name="_Toc135927915"/>
      <w:r>
        <w:t>7.11</w:t>
      </w:r>
      <w:r w:rsidR="000B31E3">
        <w:t>.3</w:t>
      </w:r>
      <w:r w:rsidR="000B31E3">
        <w:tab/>
        <w:t>UE co-existence studies</w:t>
      </w:r>
      <w:bookmarkEnd w:id="654"/>
      <w:bookmarkEnd w:id="655"/>
    </w:p>
    <w:p w14:paraId="15250182" w14:textId="77777777" w:rsidR="000B31E3" w:rsidRDefault="000B31E3" w:rsidP="000B31E3">
      <w:r w:rsidRPr="00283C27">
        <w:rPr>
          <w:szCs w:val="21"/>
        </w:rPr>
        <w:t xml:space="preserve">Co-existence studies of </w:t>
      </w:r>
      <w:r w:rsidRPr="00E44899">
        <w:rPr>
          <w:szCs w:val="21"/>
        </w:rPr>
        <w:t>DC_1-</w:t>
      </w:r>
      <w:r>
        <w:rPr>
          <w:szCs w:val="21"/>
        </w:rPr>
        <w:t>7</w:t>
      </w:r>
      <w:r w:rsidRPr="00E44899">
        <w:rPr>
          <w:szCs w:val="21"/>
        </w:rPr>
        <w:t>_n75-n78</w:t>
      </w:r>
      <w:r w:rsidRPr="00934A78">
        <w:rPr>
          <w:szCs w:val="21"/>
        </w:rPr>
        <w:t xml:space="preserve"> </w:t>
      </w:r>
      <w:r w:rsidRPr="00283C27">
        <w:rPr>
          <w:szCs w:val="21"/>
        </w:rPr>
        <w:t>are already covered by the fallback configurations</w:t>
      </w:r>
      <w:r>
        <w:rPr>
          <w:szCs w:val="21"/>
        </w:rPr>
        <w:t>,</w:t>
      </w:r>
      <w:r w:rsidRPr="00A81D27">
        <w:rPr>
          <w:szCs w:val="21"/>
        </w:rPr>
        <w:t xml:space="preserve"> </w:t>
      </w:r>
      <w:r>
        <w:rPr>
          <w:szCs w:val="21"/>
        </w:rPr>
        <w:t>DC_1-7_n78, DC_1_n75-n78 and DC_7_n75-n78</w:t>
      </w:r>
      <w:r w:rsidRPr="00283C27">
        <w:rPr>
          <w:szCs w:val="21"/>
        </w:rPr>
        <w:t>.</w:t>
      </w:r>
      <w:r>
        <w:rPr>
          <w:szCs w:val="21"/>
        </w:rPr>
        <w:t xml:space="preserve"> </w:t>
      </w:r>
      <w:r w:rsidRPr="00A81D27">
        <w:rPr>
          <w:szCs w:val="21"/>
        </w:rPr>
        <w:t>Therefore, there is no additional harmonic and intermodulation impact for the additional band receiver.</w:t>
      </w:r>
    </w:p>
    <w:p w14:paraId="47B78ABA" w14:textId="76119A59" w:rsidR="000B31E3" w:rsidRDefault="008C66AB" w:rsidP="00147049">
      <w:pPr>
        <w:pStyle w:val="3"/>
      </w:pPr>
      <w:bookmarkStart w:id="656" w:name="_Toc120260852"/>
      <w:bookmarkStart w:id="657" w:name="_Toc135927916"/>
      <w:r>
        <w:t>7.11</w:t>
      </w:r>
      <w:r w:rsidR="000B31E3">
        <w:t>.4</w:t>
      </w:r>
      <w:r w:rsidR="000B31E3">
        <w:tab/>
        <w:t>∆T</w:t>
      </w:r>
      <w:r w:rsidR="000B31E3" w:rsidRPr="00B94A68">
        <w:t>IB</w:t>
      </w:r>
      <w:r w:rsidR="000B31E3">
        <w:t xml:space="preserve"> and ∆R</w:t>
      </w:r>
      <w:r w:rsidR="000B31E3" w:rsidRPr="00B94A68">
        <w:t>IB</w:t>
      </w:r>
      <w:r w:rsidR="000B31E3">
        <w:t xml:space="preserve"> values</w:t>
      </w:r>
      <w:bookmarkEnd w:id="656"/>
      <w:bookmarkEnd w:id="657"/>
    </w:p>
    <w:p w14:paraId="6751EBBE" w14:textId="77777777" w:rsidR="000B31E3" w:rsidRPr="000E7AB6" w:rsidRDefault="000B31E3" w:rsidP="000B31E3">
      <w:pPr>
        <w:rPr>
          <w:lang w:val="en-US" w:eastAsia="zh-CN"/>
        </w:rPr>
      </w:pPr>
      <w:r w:rsidRPr="00791978">
        <w:t xml:space="preserve">For </w:t>
      </w:r>
      <w:r w:rsidRPr="00E44899">
        <w:rPr>
          <w:szCs w:val="21"/>
        </w:rPr>
        <w:t>DC_1-</w:t>
      </w:r>
      <w:r>
        <w:rPr>
          <w:szCs w:val="21"/>
        </w:rPr>
        <w:t>7</w:t>
      </w:r>
      <w:r w:rsidRPr="00E44899">
        <w:rPr>
          <w:szCs w:val="21"/>
        </w:rPr>
        <w:t>_n75-n78</w:t>
      </w:r>
      <w:r w:rsidRPr="00791978">
        <w:t xml:space="preserve">, the </w:t>
      </w:r>
      <w:r w:rsidRPr="00791978">
        <w:sym w:font="Symbol" w:char="F044"/>
      </w:r>
      <w:r w:rsidRPr="00791978">
        <w:t>T</w:t>
      </w:r>
      <w:r w:rsidRPr="00791978">
        <w:rPr>
          <w:vertAlign w:val="subscript"/>
        </w:rPr>
        <w:t>IB,c</w:t>
      </w:r>
      <w:r w:rsidRPr="00791978">
        <w:t xml:space="preserve"> and </w:t>
      </w:r>
      <w:r w:rsidRPr="00791978">
        <w:sym w:font="Symbol" w:char="F044"/>
      </w:r>
      <w:r w:rsidRPr="00791978">
        <w:t>R</w:t>
      </w:r>
      <w:r w:rsidRPr="00791978">
        <w:rPr>
          <w:vertAlign w:val="subscript"/>
        </w:rPr>
        <w:t>IB,c</w:t>
      </w:r>
      <w:r w:rsidRPr="00791978">
        <w:t xml:space="preserve"> values are reused from </w:t>
      </w:r>
      <w:r w:rsidRPr="00EF5447">
        <w:t>DC_1-</w:t>
      </w:r>
      <w:r>
        <w:t>7</w:t>
      </w:r>
      <w:r w:rsidRPr="00EF5447">
        <w:t>-32_n78</w:t>
      </w:r>
      <w:r w:rsidRPr="00791978">
        <w:t>, and are given in the tables below.</w:t>
      </w:r>
    </w:p>
    <w:p w14:paraId="3DB548B3" w14:textId="1BAEDC82" w:rsidR="000B31E3" w:rsidRDefault="000B31E3" w:rsidP="00661122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</w:t>
      </w:r>
      <w:r w:rsidR="008C66AB">
        <w:rPr>
          <w:lang w:val="en-US" w:eastAsia="zh-CN"/>
        </w:rPr>
        <w:t>7.11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0B31E3" w:rsidRPr="00850262" w14:paraId="39444A9F" w14:textId="77777777" w:rsidTr="0062720C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7BCE819A" w14:textId="77777777" w:rsidR="000B31E3" w:rsidRPr="00EF5447" w:rsidRDefault="000B31E3" w:rsidP="0062720C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3C4EE216" w14:textId="77777777" w:rsidR="000B31E3" w:rsidRPr="00850262" w:rsidRDefault="000B31E3" w:rsidP="0062720C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0B31E3" w:rsidRPr="00DC3AC9" w14:paraId="39DCFFF6" w14:textId="77777777" w:rsidTr="0062720C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0BEF8D6E" w14:textId="77777777" w:rsidR="000B31E3" w:rsidRPr="00EF5447" w:rsidRDefault="000B31E3" w:rsidP="0062720C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00117C5F" w14:textId="77777777" w:rsidR="000B31E3" w:rsidRPr="00DC3AC9" w:rsidRDefault="000B31E3" w:rsidP="0062720C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0B31E3" w:rsidRPr="00EF5447" w14:paraId="173B194D" w14:textId="77777777" w:rsidTr="0062720C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E5443BA" w14:textId="77777777" w:rsidR="000B31E3" w:rsidRPr="00EF5447" w:rsidRDefault="000B31E3" w:rsidP="0062720C">
            <w:pPr>
              <w:pStyle w:val="TAC"/>
            </w:pPr>
            <w:r>
              <w:t>DC_3-7_n1-n75</w:t>
            </w:r>
          </w:p>
        </w:tc>
        <w:tc>
          <w:tcPr>
            <w:tcW w:w="1417" w:type="dxa"/>
            <w:vAlign w:val="center"/>
          </w:tcPr>
          <w:p w14:paraId="31B7295D" w14:textId="100E8292" w:rsidR="000B31E3" w:rsidRPr="00EF5447" w:rsidRDefault="000B31E3" w:rsidP="0062720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18" w:type="dxa"/>
            <w:vAlign w:val="center"/>
          </w:tcPr>
          <w:p w14:paraId="5ABA92C0" w14:textId="375B285E" w:rsidR="000B31E3" w:rsidRPr="00EF5447" w:rsidRDefault="000B31E3" w:rsidP="0062720C">
            <w:pPr>
              <w:pStyle w:val="TAC"/>
            </w:pPr>
            <w:r>
              <w:t>0.2</w:t>
            </w:r>
          </w:p>
        </w:tc>
        <w:tc>
          <w:tcPr>
            <w:tcW w:w="1488" w:type="dxa"/>
            <w:vAlign w:val="center"/>
          </w:tcPr>
          <w:p w14:paraId="429CB1E8" w14:textId="02B37E4B" w:rsidR="000B31E3" w:rsidRPr="00EF5447" w:rsidRDefault="000B31E3" w:rsidP="0062720C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484" w:type="dxa"/>
            <w:vAlign w:val="center"/>
          </w:tcPr>
          <w:p w14:paraId="1061E92D" w14:textId="65CBE8ED" w:rsidR="000B31E3" w:rsidRPr="00EF5447" w:rsidRDefault="000B31E3" w:rsidP="0062720C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0B31E3" w:rsidRPr="000D7965" w14:paraId="14E8DC6A" w14:textId="77777777" w:rsidTr="0062720C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64A0E" w14:textId="77777777" w:rsidR="000B31E3" w:rsidRPr="000D7965" w:rsidRDefault="000B31E3" w:rsidP="0062720C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1093E5F0" w14:textId="77777777" w:rsidR="000B31E3" w:rsidRPr="000D7965" w:rsidRDefault="000B31E3" w:rsidP="0062720C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53FBBC14" w14:textId="77777777" w:rsidR="000B31E3" w:rsidRPr="00661122" w:rsidRDefault="000B31E3" w:rsidP="00133E89">
      <w:pPr>
        <w:rPr>
          <w:rFonts w:eastAsia="SimSun"/>
        </w:rPr>
      </w:pPr>
    </w:p>
    <w:p w14:paraId="7B6B270D" w14:textId="74D0E486" w:rsidR="000B31E3" w:rsidRDefault="000B31E3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8C66AB">
        <w:rPr>
          <w:lang w:val="en-US" w:eastAsia="zh-CN"/>
        </w:rPr>
        <w:t>7.11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0B31E3" w:rsidRPr="00EF5447" w14:paraId="36B87CA0" w14:textId="77777777" w:rsidTr="0062720C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204EEA34" w14:textId="77777777" w:rsidR="000B31E3" w:rsidRPr="00EF5447" w:rsidRDefault="000B31E3" w:rsidP="0062720C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0E7B9965" w14:textId="77777777" w:rsidR="000B31E3" w:rsidRPr="00EF5447" w:rsidRDefault="000B31E3" w:rsidP="0062720C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0B31E3" w:rsidRPr="00EF5447" w14:paraId="5466EAAF" w14:textId="77777777" w:rsidTr="0062720C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5E91E429" w14:textId="77777777" w:rsidR="000B31E3" w:rsidRPr="00EF5447" w:rsidRDefault="000B31E3" w:rsidP="0062720C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1DEAD12A" w14:textId="77777777" w:rsidR="000B31E3" w:rsidRPr="00EF5447" w:rsidRDefault="000B31E3" w:rsidP="0062720C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0B31E3" w:rsidRPr="00EF5447" w14:paraId="16F24B72" w14:textId="77777777" w:rsidTr="0062720C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B461EC8" w14:textId="77777777" w:rsidR="000B31E3" w:rsidRPr="00EF5447" w:rsidRDefault="000B31E3" w:rsidP="0062720C">
            <w:pPr>
              <w:pStyle w:val="TAC"/>
            </w:pPr>
            <w:r>
              <w:t>DC_3-7_n1-n75</w:t>
            </w:r>
          </w:p>
        </w:tc>
        <w:tc>
          <w:tcPr>
            <w:tcW w:w="1488" w:type="dxa"/>
            <w:vAlign w:val="center"/>
          </w:tcPr>
          <w:p w14:paraId="1C17A504" w14:textId="55AD6C83" w:rsidR="000B31E3" w:rsidRPr="00EF5447" w:rsidRDefault="008C66AB" w:rsidP="0062720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5222536F" w14:textId="0427AED5" w:rsidR="000B31E3" w:rsidRPr="00EF5447" w:rsidRDefault="008C66AB" w:rsidP="0062720C">
            <w:pPr>
              <w:pStyle w:val="TAC"/>
            </w:pPr>
            <w:r>
              <w:t>0.6</w:t>
            </w:r>
          </w:p>
        </w:tc>
        <w:tc>
          <w:tcPr>
            <w:tcW w:w="1403" w:type="dxa"/>
            <w:vAlign w:val="center"/>
          </w:tcPr>
          <w:p w14:paraId="09E7A005" w14:textId="77777777" w:rsidR="000B31E3" w:rsidRPr="00EF5447" w:rsidRDefault="000B31E3" w:rsidP="0062720C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15F2995D" w14:textId="4DEF38DB" w:rsidR="000B31E3" w:rsidRPr="00EF5447" w:rsidRDefault="008C66AB" w:rsidP="0062720C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0.8</w:t>
            </w:r>
          </w:p>
        </w:tc>
      </w:tr>
      <w:tr w:rsidR="000B31E3" w14:paraId="5465E0D1" w14:textId="77777777" w:rsidTr="0062720C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4512E7" w14:textId="77777777" w:rsidR="000B31E3" w:rsidRDefault="000B31E3" w:rsidP="00661122">
            <w:pPr>
              <w:pStyle w:val="TAN"/>
            </w:pPr>
            <w:r w:rsidRPr="006C6947">
              <w:t xml:space="preserve">NOTE </w:t>
            </w:r>
            <w:r>
              <w:t>11</w:t>
            </w:r>
            <w:r w:rsidRPr="000D7965">
              <w:t>:</w:t>
            </w:r>
            <w:r w:rsidRPr="000D7965">
              <w:tab/>
              <w:t>“-” denotes Δ</w:t>
            </w:r>
            <w:r>
              <w:t>R</w:t>
            </w:r>
            <w:r w:rsidRPr="000D7965">
              <w:rPr>
                <w:vertAlign w:val="subscript"/>
              </w:rPr>
              <w:t>IB,c</w:t>
            </w:r>
            <w:r w:rsidRPr="000D7965">
              <w:t xml:space="preserve"> = 0.</w:t>
            </w:r>
          </w:p>
          <w:p w14:paraId="3CF3147D" w14:textId="77777777" w:rsidR="000B31E3" w:rsidRDefault="000B31E3" w:rsidP="008C66AB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5A209E9B" w14:textId="77777777" w:rsidR="000B31E3" w:rsidRPr="00661122" w:rsidRDefault="000B31E3" w:rsidP="00133E89">
      <w:pPr>
        <w:rPr>
          <w:rFonts w:eastAsia="SimSun"/>
          <w:lang w:eastAsia="zh-CN"/>
        </w:rPr>
      </w:pPr>
    </w:p>
    <w:p w14:paraId="307180D1" w14:textId="22B984BE" w:rsidR="000B31E3" w:rsidRDefault="008C66AB" w:rsidP="00147049">
      <w:pPr>
        <w:pStyle w:val="3"/>
      </w:pPr>
      <w:bookmarkStart w:id="658" w:name="_Toc120260853"/>
      <w:bookmarkStart w:id="659" w:name="_Toc135927917"/>
      <w:r>
        <w:t>7.11</w:t>
      </w:r>
      <w:r w:rsidR="000B31E3">
        <w:t>.5</w:t>
      </w:r>
      <w:r w:rsidR="000B31E3">
        <w:tab/>
        <w:t>MSD</w:t>
      </w:r>
      <w:bookmarkEnd w:id="658"/>
      <w:bookmarkEnd w:id="659"/>
    </w:p>
    <w:p w14:paraId="0D67A9F8" w14:textId="77777777" w:rsidR="000B31E3" w:rsidRPr="00ED0983" w:rsidRDefault="000B31E3" w:rsidP="000B31E3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6147F2BC" w14:textId="77777777" w:rsidR="004C400C" w:rsidRPr="000B31E3" w:rsidRDefault="004C400C" w:rsidP="004C400C">
      <w:pPr>
        <w:rPr>
          <w:rFonts w:eastAsia="Yu Mincho"/>
          <w:lang w:eastAsia="ja-JP"/>
        </w:rPr>
      </w:pPr>
    </w:p>
    <w:p w14:paraId="1F82D950" w14:textId="4DED5EC4" w:rsidR="0062720C" w:rsidRDefault="0062720C" w:rsidP="00147049">
      <w:pPr>
        <w:pStyle w:val="2"/>
        <w:rPr>
          <w:lang w:eastAsia="zh-TW"/>
        </w:rPr>
      </w:pPr>
      <w:bookmarkStart w:id="660" w:name="_Toc120260854"/>
      <w:bookmarkStart w:id="661" w:name="_Toc135927918"/>
      <w:r>
        <w:rPr>
          <w:lang w:eastAsia="zh-TW"/>
        </w:rPr>
        <w:t>7.12</w:t>
      </w:r>
      <w:r>
        <w:tab/>
      </w:r>
      <w:r>
        <w:rPr>
          <w:lang w:eastAsia="zh-TW"/>
        </w:rPr>
        <w:t>DC_3-41_n1-n78</w:t>
      </w:r>
      <w:bookmarkEnd w:id="660"/>
      <w:bookmarkEnd w:id="661"/>
      <w:r w:rsidRPr="00C243E3">
        <w:rPr>
          <w:lang w:eastAsia="zh-TW"/>
        </w:rPr>
        <w:t xml:space="preserve"> </w:t>
      </w:r>
    </w:p>
    <w:p w14:paraId="79D783BD" w14:textId="05FA2CBD" w:rsidR="0062720C" w:rsidRPr="00BD3909" w:rsidRDefault="0062720C" w:rsidP="00147049">
      <w:pPr>
        <w:pStyle w:val="3"/>
      </w:pPr>
      <w:bookmarkStart w:id="662" w:name="_Toc120260855"/>
      <w:bookmarkStart w:id="663" w:name="_Toc135927919"/>
      <w:r>
        <w:t>7.12</w:t>
      </w:r>
      <w:r w:rsidRPr="00C11944">
        <w:t>.1</w:t>
      </w:r>
      <w:r w:rsidRPr="00C11944">
        <w:tab/>
        <w:t>Operating bands for DC</w:t>
      </w:r>
      <w:bookmarkEnd w:id="662"/>
      <w:bookmarkEnd w:id="663"/>
    </w:p>
    <w:p w14:paraId="5BE5D3E8" w14:textId="1B93A3B9" w:rsidR="0062720C" w:rsidRDefault="0062720C" w:rsidP="0062720C">
      <w:pPr>
        <w:pStyle w:val="TH"/>
      </w:pPr>
      <w:r w:rsidRPr="00C11944">
        <w:t xml:space="preserve">Table </w:t>
      </w:r>
      <w:r>
        <w:t>7.12</w:t>
      </w:r>
      <w:r w:rsidRPr="00C11944">
        <w:t>.1-1: DC band combination of NR 2DL/1UL + LTE 1DL/1UL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11"/>
        <w:gridCol w:w="8"/>
        <w:gridCol w:w="295"/>
        <w:gridCol w:w="1598"/>
        <w:gridCol w:w="1231"/>
        <w:gridCol w:w="355"/>
        <w:gridCol w:w="1530"/>
        <w:gridCol w:w="1042"/>
      </w:tblGrid>
      <w:tr w:rsidR="0062720C" w:rsidRPr="0078148C" w14:paraId="37B3053F" w14:textId="77777777" w:rsidTr="0062720C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AFF5B00" w14:textId="77777777" w:rsidR="0062720C" w:rsidRPr="0078148C" w:rsidRDefault="0062720C" w:rsidP="0062720C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152E22B" w14:textId="77777777" w:rsidR="0062720C" w:rsidRPr="0078148C" w:rsidRDefault="0062720C" w:rsidP="0062720C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12" w:type="dxa"/>
            <w:gridSpan w:val="4"/>
            <w:shd w:val="clear" w:color="auto" w:fill="auto"/>
          </w:tcPr>
          <w:p w14:paraId="73BB7D49" w14:textId="77777777" w:rsidR="0062720C" w:rsidRPr="0078148C" w:rsidRDefault="0062720C" w:rsidP="0062720C">
            <w:pPr>
              <w:pStyle w:val="TAH"/>
            </w:pPr>
            <w:r w:rsidRPr="0078148C">
              <w:t>Uplink (UL) band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7AC24869" w14:textId="77777777" w:rsidR="0062720C" w:rsidRPr="0078148C" w:rsidRDefault="0062720C" w:rsidP="0062720C">
            <w:pPr>
              <w:pStyle w:val="TAH"/>
            </w:pPr>
            <w:r w:rsidRPr="0078148C">
              <w:t>Downlink (DL) band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 w14:paraId="0A60DDC2" w14:textId="77777777" w:rsidR="0062720C" w:rsidRPr="0078148C" w:rsidRDefault="0062720C" w:rsidP="0062720C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Duplex</w:t>
            </w:r>
          </w:p>
          <w:p w14:paraId="41280776" w14:textId="77777777" w:rsidR="0062720C" w:rsidRPr="0078148C" w:rsidRDefault="0062720C" w:rsidP="0062720C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mode</w:t>
            </w:r>
          </w:p>
        </w:tc>
      </w:tr>
      <w:tr w:rsidR="0062720C" w:rsidRPr="0078148C" w14:paraId="4AB72730" w14:textId="77777777" w:rsidTr="0062720C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69DD1162" w14:textId="77777777" w:rsidR="0062720C" w:rsidRPr="0078148C" w:rsidRDefault="0062720C" w:rsidP="0062720C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60F0D216" w14:textId="77777777" w:rsidR="0062720C" w:rsidRPr="0078148C" w:rsidRDefault="0062720C" w:rsidP="0062720C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11B88F01" w14:textId="77777777" w:rsidR="0062720C" w:rsidRPr="0078148C" w:rsidRDefault="0062720C" w:rsidP="0062720C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7052DA40" w14:textId="77777777" w:rsidR="0062720C" w:rsidRPr="0078148C" w:rsidRDefault="0062720C" w:rsidP="0062720C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2" w:type="dxa"/>
            <w:vMerge/>
            <w:shd w:val="clear" w:color="auto" w:fill="auto"/>
          </w:tcPr>
          <w:p w14:paraId="358BAEA1" w14:textId="77777777" w:rsidR="0062720C" w:rsidRPr="0078148C" w:rsidRDefault="0062720C" w:rsidP="0062720C">
            <w:pPr>
              <w:pStyle w:val="TAH"/>
              <w:rPr>
                <w:rFonts w:cs="Arial"/>
                <w:lang w:val="x-none"/>
              </w:rPr>
            </w:pPr>
          </w:p>
        </w:tc>
      </w:tr>
      <w:tr w:rsidR="0062720C" w:rsidRPr="0078148C" w14:paraId="3607BDCF" w14:textId="77777777" w:rsidTr="0062720C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6F6727F6" w14:textId="77777777" w:rsidR="0062720C" w:rsidRPr="0078148C" w:rsidRDefault="0062720C" w:rsidP="0062720C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63750C2A" w14:textId="77777777" w:rsidR="0062720C" w:rsidRPr="0078148C" w:rsidRDefault="0062720C" w:rsidP="0062720C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1C609495" w14:textId="77777777" w:rsidR="0062720C" w:rsidRPr="0078148C" w:rsidRDefault="0062720C" w:rsidP="0062720C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shd w:val="clear" w:color="auto" w:fill="auto"/>
            <w:vAlign w:val="center"/>
          </w:tcPr>
          <w:p w14:paraId="4030CC21" w14:textId="77777777" w:rsidR="0062720C" w:rsidRPr="0078148C" w:rsidRDefault="0062720C" w:rsidP="0062720C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2" w:type="dxa"/>
            <w:vMerge/>
            <w:shd w:val="clear" w:color="auto" w:fill="auto"/>
          </w:tcPr>
          <w:p w14:paraId="2B13EA14" w14:textId="77777777" w:rsidR="0062720C" w:rsidRPr="0078148C" w:rsidRDefault="0062720C" w:rsidP="0062720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62720C" w:rsidRPr="0078148C" w14:paraId="2A8BDC34" w14:textId="77777777" w:rsidTr="0062720C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2097F0C" w14:textId="77777777" w:rsidR="0062720C" w:rsidRDefault="0062720C" w:rsidP="0062720C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3-41_n1-n78</w:t>
            </w:r>
          </w:p>
          <w:p w14:paraId="215BC8D3" w14:textId="77777777" w:rsidR="0062720C" w:rsidRPr="008C4BC5" w:rsidRDefault="0062720C" w:rsidP="0062720C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3-3-41_n1-n78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9341BD8" w14:textId="77777777" w:rsidR="0062720C" w:rsidRDefault="0062720C" w:rsidP="0062720C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3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F1D1B77" w14:textId="77777777" w:rsidR="0062720C" w:rsidRPr="005D3B77" w:rsidRDefault="0062720C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B37095" w14:textId="77777777" w:rsidR="0062720C" w:rsidRPr="005D3B77" w:rsidRDefault="0062720C" w:rsidP="0062720C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30F2E17E" w14:textId="77777777" w:rsidR="0062720C" w:rsidRPr="005D3B77" w:rsidRDefault="0062720C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70C15EAF" w14:textId="77777777" w:rsidR="0062720C" w:rsidRPr="005D3B77" w:rsidRDefault="0062720C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5A5D74" w14:textId="77777777" w:rsidR="0062720C" w:rsidRPr="005D3B77" w:rsidRDefault="0062720C" w:rsidP="0062720C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36C00AFA" w14:textId="77777777" w:rsidR="0062720C" w:rsidRPr="005D3B77" w:rsidRDefault="0062720C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071D883" w14:textId="77777777" w:rsidR="0062720C" w:rsidRDefault="0062720C" w:rsidP="0062720C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62720C" w:rsidRPr="0078148C" w14:paraId="5C79657A" w14:textId="77777777" w:rsidTr="0062720C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528B7CB9" w14:textId="77777777" w:rsidR="0062720C" w:rsidRPr="008C4BC5" w:rsidRDefault="0062720C" w:rsidP="0062720C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C3CB5A3" w14:textId="77777777" w:rsidR="0062720C" w:rsidRDefault="0062720C" w:rsidP="0062720C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41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0110A14" w14:textId="77777777" w:rsidR="0062720C" w:rsidRDefault="0062720C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BC6F44" w14:textId="77777777" w:rsidR="0062720C" w:rsidRPr="005D3B77" w:rsidRDefault="0062720C" w:rsidP="0062720C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300560EA" w14:textId="77777777" w:rsidR="0062720C" w:rsidRDefault="0062720C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5963C959" w14:textId="77777777" w:rsidR="0062720C" w:rsidRDefault="0062720C" w:rsidP="00661122">
            <w:pPr>
              <w:pStyle w:val="TAR"/>
              <w:rPr>
                <w:lang w:eastAsia="ja-JP"/>
              </w:rPr>
            </w:pPr>
            <w:r>
              <w:rPr>
                <w:rFonts w:eastAsia="맑은 고딕"/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303B17" w14:textId="77777777" w:rsidR="0062720C" w:rsidRPr="005D3B77" w:rsidRDefault="0062720C" w:rsidP="0062720C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2957C071" w14:textId="77777777" w:rsidR="0062720C" w:rsidRDefault="0062720C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67E75C9" w14:textId="77777777" w:rsidR="0062720C" w:rsidRDefault="0062720C" w:rsidP="0062720C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T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62720C" w:rsidRPr="0078148C" w14:paraId="147FD89B" w14:textId="77777777" w:rsidTr="0062720C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836E1C5" w14:textId="77777777" w:rsidR="0062720C" w:rsidRPr="007D4ED4" w:rsidRDefault="0062720C" w:rsidP="0062720C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C802459" w14:textId="77777777" w:rsidR="0062720C" w:rsidRPr="005D3B77" w:rsidRDefault="0062720C" w:rsidP="0062720C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AFF45BF" w14:textId="77777777" w:rsidR="0062720C" w:rsidRPr="005D3B77" w:rsidRDefault="0062720C" w:rsidP="00661122">
            <w:pPr>
              <w:pStyle w:val="TAR"/>
              <w:rPr>
                <w:lang w:val="sv-SE" w:eastAsia="ko-KR"/>
              </w:rPr>
            </w:pPr>
            <w:r w:rsidRPr="005D3B77">
              <w:rPr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237AF1" w14:textId="77777777" w:rsidR="0062720C" w:rsidRPr="008C4BC5" w:rsidRDefault="0062720C" w:rsidP="0062720C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2303F1F" w14:textId="77777777" w:rsidR="0062720C" w:rsidRPr="005D3B77" w:rsidRDefault="0062720C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3FF284B8" w14:textId="77777777" w:rsidR="0062720C" w:rsidRPr="005D3B77" w:rsidRDefault="0062720C" w:rsidP="00661122">
            <w:pPr>
              <w:pStyle w:val="TAR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DA5571" w14:textId="77777777" w:rsidR="0062720C" w:rsidRPr="005D3B77" w:rsidRDefault="0062720C" w:rsidP="0062720C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340CBEA5" w14:textId="77777777" w:rsidR="0062720C" w:rsidRPr="005D3B77" w:rsidRDefault="0062720C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67FA9DAD" w14:textId="77777777" w:rsidR="0062720C" w:rsidRPr="008C4BC5" w:rsidRDefault="0062720C" w:rsidP="0062720C">
            <w:pPr>
              <w:pStyle w:val="TAC"/>
              <w:rPr>
                <w:lang w:val="fr-FR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62720C" w:rsidRPr="0078148C" w14:paraId="6BA6A9E8" w14:textId="77777777" w:rsidTr="0062720C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07A57539" w14:textId="77777777" w:rsidR="0062720C" w:rsidRPr="0078148C" w:rsidRDefault="0062720C" w:rsidP="0062720C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18EC70C" w14:textId="77777777" w:rsidR="0062720C" w:rsidRPr="005D3B77" w:rsidRDefault="0062720C" w:rsidP="0062720C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n78</w:t>
            </w:r>
          </w:p>
        </w:tc>
        <w:tc>
          <w:tcPr>
            <w:tcW w:w="1111" w:type="dxa"/>
            <w:tcBorders>
              <w:right w:val="nil"/>
            </w:tcBorders>
            <w:shd w:val="clear" w:color="auto" w:fill="auto"/>
            <w:vAlign w:val="center"/>
          </w:tcPr>
          <w:p w14:paraId="0D77122C" w14:textId="77777777" w:rsidR="0062720C" w:rsidRPr="005D3B77" w:rsidRDefault="0062720C" w:rsidP="00661122">
            <w:pPr>
              <w:pStyle w:val="TAR"/>
              <w:rPr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00CA5F" w14:textId="77777777" w:rsidR="0062720C" w:rsidRPr="005D3B77" w:rsidRDefault="0062720C" w:rsidP="0062720C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356074AE" w14:textId="77777777" w:rsidR="0062720C" w:rsidRPr="005D3B77" w:rsidRDefault="0062720C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50690CB4" w14:textId="77777777" w:rsidR="0062720C" w:rsidRPr="005D3B77" w:rsidRDefault="0062720C" w:rsidP="00661122">
            <w:pPr>
              <w:pStyle w:val="TAR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1938E5" w14:textId="77777777" w:rsidR="0062720C" w:rsidRPr="005D3B77" w:rsidRDefault="0062720C" w:rsidP="0062720C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07A88B6D" w14:textId="77777777" w:rsidR="0062720C" w:rsidRPr="005D3B77" w:rsidRDefault="0062720C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67F98D17" w14:textId="77777777" w:rsidR="0062720C" w:rsidRPr="005D3B77" w:rsidRDefault="0062720C" w:rsidP="0062720C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TDD</w:t>
            </w:r>
          </w:p>
        </w:tc>
      </w:tr>
    </w:tbl>
    <w:p w14:paraId="73D12177" w14:textId="77777777" w:rsidR="0062720C" w:rsidRDefault="0062720C" w:rsidP="0062720C">
      <w:pPr>
        <w:spacing w:after="0"/>
      </w:pPr>
    </w:p>
    <w:p w14:paraId="38FDB98F" w14:textId="4F1F4DA0" w:rsidR="0062720C" w:rsidRDefault="0062720C" w:rsidP="0062720C">
      <w:pPr>
        <w:pStyle w:val="TH"/>
      </w:pPr>
      <w:r>
        <w:t>Table 7.12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62720C" w:rsidRPr="00877CC8" w14:paraId="6F57751D" w14:textId="77777777" w:rsidTr="0062720C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6901" w14:textId="77777777" w:rsidR="0062720C" w:rsidRPr="00877CC8" w:rsidRDefault="0062720C" w:rsidP="0062720C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21FD4533" w14:textId="77777777" w:rsidR="0062720C" w:rsidRPr="00877CC8" w:rsidRDefault="0062720C" w:rsidP="0062720C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767E" w14:textId="77777777" w:rsidR="0062720C" w:rsidRPr="00877CC8" w:rsidRDefault="0062720C" w:rsidP="0062720C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1F5285C2" w14:textId="77777777" w:rsidR="0062720C" w:rsidRPr="00877CC8" w:rsidRDefault="0062720C" w:rsidP="0062720C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3BE22FFB" w14:textId="77777777" w:rsidR="0062720C" w:rsidRPr="00877CC8" w:rsidRDefault="0062720C" w:rsidP="0062720C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62720C" w:rsidRPr="00877CC8" w14:paraId="73072741" w14:textId="77777777" w:rsidTr="0062720C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4DDF0" w14:textId="77777777" w:rsidR="0062720C" w:rsidRDefault="0062720C" w:rsidP="0062720C">
            <w:pPr>
              <w:pStyle w:val="TAC"/>
            </w:pPr>
            <w:r w:rsidRPr="00A11656">
              <w:t>DC_3A-41A_n1A-n78A</w:t>
            </w:r>
          </w:p>
          <w:p w14:paraId="4C32F22A" w14:textId="77777777" w:rsidR="0062720C" w:rsidRPr="00877CC8" w:rsidRDefault="0062720C" w:rsidP="0062720C">
            <w:pPr>
              <w:pStyle w:val="TAC"/>
            </w:pPr>
            <w:r w:rsidRPr="00A11656">
              <w:t>DC_3A</w:t>
            </w:r>
            <w:r>
              <w:t>-3A</w:t>
            </w:r>
            <w:r w:rsidRPr="00A11656">
              <w:t>-41A_n1A-n78A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504" w14:textId="77777777" w:rsidR="0062720C" w:rsidRDefault="0062720C" w:rsidP="0062720C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48101989" w14:textId="77777777" w:rsidR="0062720C" w:rsidRDefault="0062720C" w:rsidP="0062720C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2CB089DE" w14:textId="77777777" w:rsidR="0062720C" w:rsidRDefault="0062720C" w:rsidP="0062720C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0BA5CF1C" w14:textId="77777777" w:rsidR="0062720C" w:rsidRPr="00877CC8" w:rsidRDefault="0062720C" w:rsidP="0062720C">
            <w:pPr>
              <w:pStyle w:val="TAC"/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  <w:tr w:rsidR="0062720C" w:rsidRPr="00877CC8" w14:paraId="5F183F4D" w14:textId="77777777" w:rsidTr="0062720C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9F0C1" w14:textId="77777777" w:rsidR="0062720C" w:rsidRDefault="0062720C" w:rsidP="0062720C">
            <w:pPr>
              <w:pStyle w:val="TAC"/>
            </w:pPr>
            <w:r w:rsidRPr="00A11656">
              <w:t>DC_3A-41</w:t>
            </w:r>
            <w:r>
              <w:t>C</w:t>
            </w:r>
            <w:r w:rsidRPr="00A11656">
              <w:t>_n1A-n78A</w:t>
            </w:r>
          </w:p>
          <w:p w14:paraId="05161DF8" w14:textId="77777777" w:rsidR="0062720C" w:rsidRPr="006F0068" w:rsidRDefault="0062720C" w:rsidP="0062720C">
            <w:pPr>
              <w:pStyle w:val="TAC"/>
            </w:pPr>
            <w:r w:rsidRPr="00A11656">
              <w:t>DC_3A</w:t>
            </w:r>
            <w:r>
              <w:t>-3A</w:t>
            </w:r>
            <w:r w:rsidRPr="00A11656">
              <w:t>-41</w:t>
            </w:r>
            <w:r>
              <w:t>C</w:t>
            </w:r>
            <w:r w:rsidRPr="00A11656">
              <w:t>_n1A-n78A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5E54" w14:textId="77777777" w:rsidR="0062720C" w:rsidRDefault="0062720C" w:rsidP="0062720C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56978EF0" w14:textId="77777777" w:rsidR="0062720C" w:rsidRDefault="0062720C" w:rsidP="0062720C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0F535F89" w14:textId="77777777" w:rsidR="0062720C" w:rsidRDefault="0062720C" w:rsidP="0062720C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0C84D627" w14:textId="77777777" w:rsidR="0062720C" w:rsidRPr="007C05A3" w:rsidRDefault="0062720C" w:rsidP="0062720C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</w:tbl>
    <w:p w14:paraId="40416276" w14:textId="77777777" w:rsidR="0062720C" w:rsidRPr="00C11944" w:rsidRDefault="0062720C" w:rsidP="0062720C">
      <w:pPr>
        <w:spacing w:after="0"/>
      </w:pPr>
    </w:p>
    <w:p w14:paraId="276B1B84" w14:textId="7E42CC57" w:rsidR="0062720C" w:rsidRDefault="0062720C" w:rsidP="00147049">
      <w:pPr>
        <w:pStyle w:val="3"/>
      </w:pPr>
      <w:bookmarkStart w:id="664" w:name="_Toc120260856"/>
      <w:bookmarkStart w:id="665" w:name="_Toc135927920"/>
      <w:r>
        <w:lastRenderedPageBreak/>
        <w:t>7.12.2</w:t>
      </w:r>
      <w:r>
        <w:tab/>
        <w:t>Channel bandwidths per operating band for DC</w:t>
      </w:r>
      <w:bookmarkEnd w:id="664"/>
      <w:bookmarkEnd w:id="665"/>
    </w:p>
    <w:p w14:paraId="530B57D7" w14:textId="65C6AEE1" w:rsidR="0062720C" w:rsidRDefault="0062720C" w:rsidP="0062720C">
      <w:pPr>
        <w:pStyle w:val="TH"/>
        <w:rPr>
          <w:lang w:val="en-US" w:eastAsia="zh-CN"/>
        </w:rPr>
      </w:pPr>
      <w:r w:rsidRPr="00C11944">
        <w:t xml:space="preserve">Table </w:t>
      </w:r>
      <w:r>
        <w:t>7.12</w:t>
      </w:r>
      <w:r w:rsidRPr="00C11944">
        <w:t>.2-1: Supported bandwidths per DC band combination of LTE 1DL/1UL + NR 2DL/1UL</w:t>
      </w:r>
    </w:p>
    <w:tbl>
      <w:tblPr>
        <w:tblW w:w="11727" w:type="dxa"/>
        <w:tblInd w:w="-1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567"/>
        <w:gridCol w:w="149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20"/>
        <w:gridCol w:w="14"/>
      </w:tblGrid>
      <w:tr w:rsidR="0062720C" w:rsidRPr="00791978" w14:paraId="6EB4EB8D" w14:textId="77777777" w:rsidTr="0062720C">
        <w:trPr>
          <w:gridAfter w:val="1"/>
          <w:wAfter w:w="14" w:type="dxa"/>
          <w:trHeight w:val="203"/>
        </w:trPr>
        <w:tc>
          <w:tcPr>
            <w:tcW w:w="1420" w:type="dxa"/>
            <w:vAlign w:val="center"/>
          </w:tcPr>
          <w:p w14:paraId="7535B87B" w14:textId="77777777" w:rsidR="0062720C" w:rsidRPr="00791978" w:rsidRDefault="0062720C" w:rsidP="0062720C">
            <w:pPr>
              <w:pStyle w:val="TAH"/>
              <w:rPr>
                <w:lang w:eastAsia="ja-JP"/>
              </w:rPr>
            </w:pPr>
          </w:p>
        </w:tc>
        <w:tc>
          <w:tcPr>
            <w:tcW w:w="567" w:type="dxa"/>
          </w:tcPr>
          <w:p w14:paraId="28F33DAC" w14:textId="77777777" w:rsidR="0062720C" w:rsidRPr="00791978" w:rsidRDefault="0062720C" w:rsidP="0062720C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7"/>
            <w:vAlign w:val="center"/>
          </w:tcPr>
          <w:p w14:paraId="1691B40C" w14:textId="77777777" w:rsidR="0062720C" w:rsidRPr="00791978" w:rsidRDefault="0062720C" w:rsidP="0062720C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62720C" w:rsidRPr="00791978" w14:paraId="7F91A069" w14:textId="77777777" w:rsidTr="0062720C">
        <w:trPr>
          <w:trHeight w:val="984"/>
        </w:trPr>
        <w:tc>
          <w:tcPr>
            <w:tcW w:w="1420" w:type="dxa"/>
            <w:vAlign w:val="center"/>
          </w:tcPr>
          <w:p w14:paraId="2DBD6D18" w14:textId="77777777" w:rsidR="0062720C" w:rsidRPr="00791978" w:rsidRDefault="0062720C" w:rsidP="0062720C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716" w:type="dxa"/>
            <w:gridSpan w:val="2"/>
            <w:vAlign w:val="center"/>
          </w:tcPr>
          <w:p w14:paraId="570F08B6" w14:textId="77777777" w:rsidR="0062720C" w:rsidRPr="00791978" w:rsidRDefault="0062720C" w:rsidP="0062720C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76CE0388" w14:textId="77777777" w:rsidR="0062720C" w:rsidRPr="00791978" w:rsidRDefault="0062720C" w:rsidP="0062720C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586A7B4E" w14:textId="77777777" w:rsidR="0062720C" w:rsidRPr="00791978" w:rsidRDefault="0062720C" w:rsidP="0062720C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080945C4" w14:textId="77777777" w:rsidR="0062720C" w:rsidRPr="00791978" w:rsidRDefault="0062720C" w:rsidP="0062720C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66C62F4A" w14:textId="77777777" w:rsidR="0062720C" w:rsidRPr="00791978" w:rsidRDefault="0062720C" w:rsidP="0062720C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5C1127D6" w14:textId="77777777" w:rsidR="0062720C" w:rsidRPr="00791978" w:rsidRDefault="0062720C" w:rsidP="0062720C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1932238C" w14:textId="77777777" w:rsidR="0062720C" w:rsidRPr="00791978" w:rsidRDefault="0062720C" w:rsidP="0062720C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338A6D6E" w14:textId="77777777" w:rsidR="0062720C" w:rsidRPr="00791978" w:rsidRDefault="0062720C" w:rsidP="0062720C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6094D7F2" w14:textId="77777777" w:rsidR="0062720C" w:rsidRPr="00791978" w:rsidRDefault="0062720C" w:rsidP="0062720C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492D4797" w14:textId="77777777" w:rsidR="0062720C" w:rsidRPr="00791978" w:rsidRDefault="0062720C" w:rsidP="0062720C">
            <w:pPr>
              <w:pStyle w:val="TAH"/>
            </w:pPr>
            <w:r>
              <w:t>45</w:t>
            </w:r>
          </w:p>
        </w:tc>
        <w:tc>
          <w:tcPr>
            <w:tcW w:w="567" w:type="dxa"/>
            <w:vAlign w:val="center"/>
          </w:tcPr>
          <w:p w14:paraId="69203C2D" w14:textId="77777777" w:rsidR="0062720C" w:rsidRPr="00791978" w:rsidRDefault="0062720C" w:rsidP="0062720C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14B17FC3" w14:textId="77777777" w:rsidR="0062720C" w:rsidRPr="00791978" w:rsidRDefault="0062720C" w:rsidP="0062720C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787F2784" w14:textId="77777777" w:rsidR="0062720C" w:rsidRPr="00791978" w:rsidRDefault="0062720C" w:rsidP="0062720C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411BDE53" w14:textId="77777777" w:rsidR="0062720C" w:rsidRPr="00791978" w:rsidRDefault="0062720C" w:rsidP="0062720C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652CFB3B" w14:textId="77777777" w:rsidR="0062720C" w:rsidRPr="00791978" w:rsidRDefault="0062720C" w:rsidP="0062720C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09AEE18D" w14:textId="77777777" w:rsidR="0062720C" w:rsidRPr="00791978" w:rsidRDefault="0062720C" w:rsidP="0062720C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14:paraId="150F8CE8" w14:textId="77777777" w:rsidR="0062720C" w:rsidRPr="00791978" w:rsidRDefault="0062720C" w:rsidP="0062720C">
            <w:pPr>
              <w:pStyle w:val="TAH"/>
            </w:pPr>
            <w:r w:rsidRPr="00791978">
              <w:t>Maximum aggregated bandwidth</w:t>
            </w:r>
          </w:p>
          <w:p w14:paraId="109D59FB" w14:textId="77777777" w:rsidR="0062720C" w:rsidRPr="00791978" w:rsidRDefault="0062720C" w:rsidP="0062720C">
            <w:pPr>
              <w:pStyle w:val="TAH"/>
            </w:pPr>
            <w:r w:rsidRPr="00791978">
              <w:t>[MHz]</w:t>
            </w:r>
          </w:p>
        </w:tc>
      </w:tr>
      <w:tr w:rsidR="0062720C" w:rsidRPr="00791978" w14:paraId="53550507" w14:textId="77777777" w:rsidTr="0062720C">
        <w:trPr>
          <w:trHeight w:val="44"/>
        </w:trPr>
        <w:tc>
          <w:tcPr>
            <w:tcW w:w="1420" w:type="dxa"/>
            <w:vMerge w:val="restart"/>
            <w:vAlign w:val="center"/>
          </w:tcPr>
          <w:p w14:paraId="10C3DF1F" w14:textId="77777777" w:rsidR="0062720C" w:rsidRDefault="0062720C" w:rsidP="0062720C">
            <w:pPr>
              <w:pStyle w:val="TAC"/>
            </w:pPr>
            <w:r w:rsidRPr="00A11656">
              <w:t>DC_3A-41A_n1A-n78A</w:t>
            </w:r>
          </w:p>
          <w:p w14:paraId="45536F38" w14:textId="77777777" w:rsidR="0062720C" w:rsidRPr="00FD11EA" w:rsidRDefault="0062720C" w:rsidP="0062720C">
            <w:pPr>
              <w:pStyle w:val="TAC"/>
            </w:pPr>
            <w:r w:rsidRPr="00A11656">
              <w:t>DC_3A</w:t>
            </w:r>
            <w:r>
              <w:t>-3A</w:t>
            </w:r>
            <w:r w:rsidRPr="00A11656">
              <w:t>-41A_n1A-n78A</w:t>
            </w:r>
          </w:p>
        </w:tc>
        <w:tc>
          <w:tcPr>
            <w:tcW w:w="716" w:type="dxa"/>
            <w:gridSpan w:val="2"/>
            <w:vAlign w:val="center"/>
          </w:tcPr>
          <w:p w14:paraId="2CDE91B5" w14:textId="77777777" w:rsidR="0062720C" w:rsidRPr="00791978" w:rsidRDefault="0062720C" w:rsidP="0062720C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7188A8D7" w14:textId="77777777" w:rsidR="0062720C" w:rsidRPr="00791978" w:rsidRDefault="0062720C" w:rsidP="0062720C">
            <w:pPr>
              <w:pStyle w:val="TAC"/>
              <w:rPr>
                <w:rFonts w:eastAsia="맑은 고딕"/>
                <w:lang w:val="x-none" w:eastAsia="zh-CN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22C22303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CC5FAF1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238A2A7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1C4B5DC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281A6EB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2ED51B9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5650391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</w:tcPr>
          <w:p w14:paraId="4F46B7F4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0BE328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E16555D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9D5B6D6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D418B8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1C510AE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01DA1C6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3BD41C78" w14:textId="77777777" w:rsidR="0062720C" w:rsidRPr="00791978" w:rsidRDefault="0062720C" w:rsidP="0062720C">
            <w:pPr>
              <w:pStyle w:val="TAC"/>
              <w:rPr>
                <w:lang w:eastAsia="zh-CN"/>
              </w:rPr>
            </w:pPr>
            <w:r w:rsidRPr="008C7F9D">
              <w:rPr>
                <w:lang w:eastAsia="zh-CN"/>
              </w:rPr>
              <w:t>190</w:t>
            </w:r>
          </w:p>
        </w:tc>
      </w:tr>
      <w:tr w:rsidR="0062720C" w:rsidRPr="00791978" w14:paraId="0AF4B850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7FAECAC9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6FA67AC7" w14:textId="77777777" w:rsidR="0062720C" w:rsidRDefault="0062720C" w:rsidP="0062720C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656" w:type="dxa"/>
            <w:vAlign w:val="center"/>
          </w:tcPr>
          <w:p w14:paraId="60C10493" w14:textId="77777777" w:rsidR="0062720C" w:rsidRPr="00791978" w:rsidRDefault="0062720C" w:rsidP="0062720C">
            <w:pPr>
              <w:pStyle w:val="TAC"/>
              <w:rPr>
                <w:rFonts w:eastAsia="맑은 고딕"/>
                <w:lang w:val="x-none" w:eastAsia="zh-CN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67D964F9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A03A20A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86C1D98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6B82065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60BF83CD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E3049C2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D8A5BBD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</w:tcPr>
          <w:p w14:paraId="0FEE2759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E6831F6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E517FC9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7A01E8E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4C113F0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E26BCAB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F20EE32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D5EDA98" w14:textId="77777777" w:rsidR="0062720C" w:rsidRPr="00791978" w:rsidRDefault="0062720C" w:rsidP="0062720C">
            <w:pPr>
              <w:pStyle w:val="TAC"/>
              <w:rPr>
                <w:lang w:eastAsia="zh-CN"/>
              </w:rPr>
            </w:pPr>
          </w:p>
        </w:tc>
      </w:tr>
      <w:tr w:rsidR="0062720C" w:rsidRPr="00791978" w14:paraId="6DA9A693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694F864A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2ADFABB0" w14:textId="77777777" w:rsidR="0062720C" w:rsidRPr="00791978" w:rsidRDefault="0062720C" w:rsidP="0062720C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61CA3A81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26335037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999104B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012DD92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ECAF917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BC2B309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75B2548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EB1F9CC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CC8DB41" w14:textId="77777777" w:rsidR="0062720C" w:rsidRPr="00710408" w:rsidRDefault="0062720C" w:rsidP="0062720C">
            <w:pPr>
              <w:pStyle w:val="TAC"/>
              <w:rPr>
                <w:rFonts w:eastAsia="Yu Mincho"/>
              </w:rPr>
            </w:pPr>
            <w:r w:rsidRPr="0071040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09025C7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50622FA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778A8EF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F5CA0A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254CD27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4F442F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DF79206" w14:textId="77777777" w:rsidR="0062720C" w:rsidRPr="00791978" w:rsidRDefault="0062720C" w:rsidP="0062720C">
            <w:pPr>
              <w:pStyle w:val="TAC"/>
            </w:pPr>
          </w:p>
        </w:tc>
      </w:tr>
      <w:tr w:rsidR="0062720C" w:rsidRPr="00791978" w14:paraId="3FF06DF7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206850A9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CEB3597" w14:textId="77777777" w:rsidR="0062720C" w:rsidRPr="00791978" w:rsidRDefault="0062720C" w:rsidP="0062720C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4673C5A9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6272BC22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27" w:type="dxa"/>
            <w:vAlign w:val="center"/>
          </w:tcPr>
          <w:p w14:paraId="66A85916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36EA10B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6250D19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6743359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2E2D12B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27F57EE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5D2239" w14:textId="77777777" w:rsidR="0062720C" w:rsidRPr="00710408" w:rsidRDefault="0062720C" w:rsidP="0062720C">
            <w:pPr>
              <w:pStyle w:val="TAC"/>
              <w:rPr>
                <w:rFonts w:eastAsia="Yu Mincho"/>
              </w:rPr>
            </w:pPr>
            <w:r w:rsidRPr="0071040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1F6B99A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13B1B11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8A3803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893A6F4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78ACA4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783ECCB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B1FD9B9" w14:textId="77777777" w:rsidR="0062720C" w:rsidRPr="00791978" w:rsidRDefault="0062720C" w:rsidP="0062720C">
            <w:pPr>
              <w:pStyle w:val="TAC"/>
            </w:pPr>
          </w:p>
        </w:tc>
      </w:tr>
      <w:tr w:rsidR="0062720C" w:rsidRPr="00791978" w14:paraId="4A415FD2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05B77BF8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B1B8766" w14:textId="77777777" w:rsidR="0062720C" w:rsidRPr="00791978" w:rsidRDefault="0062720C" w:rsidP="0062720C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1A2637A3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47312B20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27" w:type="dxa"/>
            <w:vAlign w:val="center"/>
          </w:tcPr>
          <w:p w14:paraId="44504C55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78D2D52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E1097D3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D9D6F37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BC06A98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FC62C58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0A03815" w14:textId="77777777" w:rsidR="0062720C" w:rsidRPr="00710408" w:rsidRDefault="0062720C" w:rsidP="0062720C">
            <w:pPr>
              <w:pStyle w:val="TAC"/>
              <w:rPr>
                <w:rFonts w:eastAsia="Yu Mincho"/>
              </w:rPr>
            </w:pPr>
            <w:r w:rsidRPr="0071040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D94713E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2C93BDA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D09FC5B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322E096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C0EB6CD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B87CE48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4018B15" w14:textId="77777777" w:rsidR="0062720C" w:rsidRPr="00791978" w:rsidRDefault="0062720C" w:rsidP="0062720C">
            <w:pPr>
              <w:pStyle w:val="TAC"/>
            </w:pPr>
          </w:p>
        </w:tc>
      </w:tr>
      <w:tr w:rsidR="0062720C" w:rsidRPr="00791978" w14:paraId="545ED0E3" w14:textId="77777777" w:rsidTr="0062720C">
        <w:trPr>
          <w:trHeight w:val="60"/>
        </w:trPr>
        <w:tc>
          <w:tcPr>
            <w:tcW w:w="1420" w:type="dxa"/>
            <w:vMerge/>
            <w:vAlign w:val="center"/>
          </w:tcPr>
          <w:p w14:paraId="4905E829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02A843D1" w14:textId="77777777" w:rsidR="0062720C" w:rsidRPr="00791978" w:rsidRDefault="0062720C" w:rsidP="0062720C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0C3E5104" w14:textId="77777777" w:rsidR="0062720C" w:rsidRPr="00791978" w:rsidRDefault="0062720C" w:rsidP="0062720C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4DB6C0C0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70D5C5B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69CFF13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FF26B05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720086F7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9469E01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52851F9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36DD8D7B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C898138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22F43DE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1A4B85AD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E53F239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5804D45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362144BB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5568CA8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</w:tr>
      <w:tr w:rsidR="0062720C" w:rsidRPr="00791978" w14:paraId="13183966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548075B9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F310B34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7787B14A" w14:textId="77777777" w:rsidR="0062720C" w:rsidRPr="00791978" w:rsidRDefault="0062720C" w:rsidP="0062720C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2BA95733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A8307FC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FD61AD3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3CFE70B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19DF7B66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D8DA8D6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E92D6BC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5244BE97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2508DF5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762C772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38A3948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8C442F7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C49E654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A16143C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C1314F8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</w:tr>
      <w:tr w:rsidR="0062720C" w:rsidRPr="00791978" w14:paraId="7F44D641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235EC696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5F53BBE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C0193EF" w14:textId="77777777" w:rsidR="0062720C" w:rsidRPr="00791978" w:rsidRDefault="0062720C" w:rsidP="0062720C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5394FC3C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59D5D6B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115A09F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5BFC9EE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9B284F4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0A36826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7DF35AD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691AE658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03A1A9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E5DB0E7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B5865F5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94C5242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FFC50F8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DBB0D44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BF8B502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</w:tr>
      <w:tr w:rsidR="0062720C" w:rsidRPr="00791978" w14:paraId="7731FB7D" w14:textId="77777777" w:rsidTr="0062720C">
        <w:trPr>
          <w:trHeight w:val="44"/>
        </w:trPr>
        <w:tc>
          <w:tcPr>
            <w:tcW w:w="1420" w:type="dxa"/>
            <w:vMerge w:val="restart"/>
            <w:vAlign w:val="center"/>
          </w:tcPr>
          <w:p w14:paraId="0EDC753A" w14:textId="77777777" w:rsidR="0062720C" w:rsidRDefault="0062720C" w:rsidP="0062720C">
            <w:pPr>
              <w:pStyle w:val="TAC"/>
            </w:pPr>
            <w:r w:rsidRPr="00A11656">
              <w:t>DC_3A-41</w:t>
            </w:r>
            <w:r>
              <w:t>C</w:t>
            </w:r>
            <w:r w:rsidRPr="00A11656">
              <w:t>_n1A-n78A</w:t>
            </w:r>
          </w:p>
          <w:p w14:paraId="3A89DE0E" w14:textId="77777777" w:rsidR="0062720C" w:rsidRPr="00791978" w:rsidRDefault="0062720C" w:rsidP="0062720C">
            <w:pPr>
              <w:pStyle w:val="TAC"/>
            </w:pPr>
            <w:r w:rsidRPr="00A11656">
              <w:t>DC_3A</w:t>
            </w:r>
            <w:r>
              <w:t>-3A</w:t>
            </w:r>
            <w:r w:rsidRPr="00A11656">
              <w:t>-41</w:t>
            </w:r>
            <w:r>
              <w:t>C</w:t>
            </w:r>
            <w:r w:rsidRPr="00A11656">
              <w:t>_n1A-n78A</w:t>
            </w:r>
          </w:p>
        </w:tc>
        <w:tc>
          <w:tcPr>
            <w:tcW w:w="716" w:type="dxa"/>
            <w:gridSpan w:val="2"/>
            <w:vAlign w:val="center"/>
          </w:tcPr>
          <w:p w14:paraId="56188A76" w14:textId="77777777" w:rsidR="0062720C" w:rsidRDefault="0062720C" w:rsidP="0062720C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0684C6BC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맑은 고딕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2EC8C30F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6EFE918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CCE24F9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B6D2379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4F6A995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55D47DB0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53E6AA7E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</w:tcPr>
          <w:p w14:paraId="532790A5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FE4E0DC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7A93265E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A33EB2A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4D1B6C0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C5CAD67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753776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3DDD8B33" w14:textId="77777777" w:rsidR="0062720C" w:rsidRPr="00791978" w:rsidRDefault="0062720C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  <w:r w:rsidRPr="00CA0B08">
              <w:rPr>
                <w:rFonts w:ascii="Arial" w:hAnsi="Arial" w:cs="Arial"/>
                <w:sz w:val="18"/>
                <w:szCs w:val="18"/>
                <w:lang w:val="fi-FI" w:eastAsia="ja-JP"/>
              </w:rPr>
              <w:t>210</w:t>
            </w:r>
          </w:p>
        </w:tc>
      </w:tr>
      <w:tr w:rsidR="0062720C" w:rsidRPr="00791978" w14:paraId="71E85491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5389F40D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6E648A7C" w14:textId="77777777" w:rsidR="0062720C" w:rsidRPr="00791978" w:rsidRDefault="0062720C" w:rsidP="0062720C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8457" w:type="dxa"/>
            <w:gridSpan w:val="15"/>
            <w:vAlign w:val="center"/>
          </w:tcPr>
          <w:p w14:paraId="2221A93D" w14:textId="77777777" w:rsidR="0062720C" w:rsidRPr="00791978" w:rsidRDefault="0062720C" w:rsidP="0062720C">
            <w:pPr>
              <w:pStyle w:val="TAC"/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41</w:t>
            </w:r>
            <w:r w:rsidRPr="001206C3">
              <w:rPr>
                <w:rFonts w:eastAsia="Yu Mincho"/>
              </w:rPr>
              <w:t>C Bandwidth Combination Set 0 in Table 5.6A.1-1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0665C1C" w14:textId="77777777" w:rsidR="0062720C" w:rsidRPr="00791978" w:rsidRDefault="0062720C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62720C" w:rsidRPr="00791978" w14:paraId="4D3A87D9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790139EE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3F186668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261D82DE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55324561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49C8610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3CFD5E7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74DBA56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BF250A7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A0D0795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0E8D510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F42C36B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F4FBC56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0F8E843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7F334F1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430340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DE09846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C3E9018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72ABA51" w14:textId="77777777" w:rsidR="0062720C" w:rsidRPr="00791978" w:rsidRDefault="0062720C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62720C" w:rsidRPr="00791978" w14:paraId="0E51C657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597A622D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47154A17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16C823DB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171457B0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274A739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03FF698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0E40A99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7777736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D250E1D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19B2A8D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8BC5005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B569FC5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53BF4C7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82A3037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588711E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E685C26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4A3E5E3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EB70544" w14:textId="77777777" w:rsidR="0062720C" w:rsidRPr="00791978" w:rsidRDefault="0062720C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62720C" w:rsidRPr="00791978" w14:paraId="2656759A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7232B9C4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F0D7CF5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37F7415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2B95227F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35925F3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E119D83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4D49A4E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B309BDF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2D88551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77F3CF4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7525641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CC3A785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8FE8418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71E39FA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DA2FA92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738936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B638BBF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4F501E4" w14:textId="77777777" w:rsidR="0062720C" w:rsidRPr="00791978" w:rsidRDefault="0062720C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62720C" w:rsidRPr="00791978" w14:paraId="5289CF13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5DEA4C64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0081820E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036711E1" w14:textId="77777777" w:rsidR="0062720C" w:rsidRPr="00791978" w:rsidRDefault="0062720C" w:rsidP="0062720C">
            <w:pPr>
              <w:pStyle w:val="TAC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2425A076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28984EC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0BD392D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64730A3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2421CD63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FD10AD5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1996C3D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05DA385B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FB0A685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6F0FD47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6317923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3012694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E31E723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B7D0EB9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7AA7CFD" w14:textId="77777777" w:rsidR="0062720C" w:rsidRPr="00791978" w:rsidRDefault="0062720C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62720C" w:rsidRPr="00791978" w14:paraId="0107493F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0BD9EB97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422FB19C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3ABD7887" w14:textId="77777777" w:rsidR="0062720C" w:rsidRPr="00791978" w:rsidRDefault="0062720C" w:rsidP="0062720C">
            <w:pPr>
              <w:pStyle w:val="TAC"/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11C59821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6469EF98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F19909B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2CD63DA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3C7C57FF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9489527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08E9F88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3A8AFE3F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1488890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6ABAF56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3726AD6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7794499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249658A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4C955AC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AE868BF" w14:textId="77777777" w:rsidR="0062720C" w:rsidRPr="00791978" w:rsidRDefault="0062720C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62720C" w:rsidRPr="00791978" w14:paraId="56B431B3" w14:textId="77777777" w:rsidTr="0062720C">
        <w:trPr>
          <w:trHeight w:val="44"/>
        </w:trPr>
        <w:tc>
          <w:tcPr>
            <w:tcW w:w="1420" w:type="dxa"/>
            <w:vMerge/>
            <w:vAlign w:val="center"/>
          </w:tcPr>
          <w:p w14:paraId="0F91B1E8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362D7B7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1FA62EE" w14:textId="77777777" w:rsidR="0062720C" w:rsidRPr="00791978" w:rsidRDefault="0062720C" w:rsidP="0062720C">
            <w:pPr>
              <w:pStyle w:val="TAC"/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5DB225B7" w14:textId="77777777" w:rsidR="0062720C" w:rsidRPr="00791978" w:rsidRDefault="0062720C" w:rsidP="0062720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65DD4D8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8BB2382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E4DFF2E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1435019" w14:textId="77777777" w:rsidR="0062720C" w:rsidRPr="00791978" w:rsidRDefault="0062720C" w:rsidP="0062720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E646E08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DDDDD0F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0376579D" w14:textId="77777777" w:rsidR="0062720C" w:rsidRPr="00791978" w:rsidRDefault="0062720C" w:rsidP="0062720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E0BE505" w14:textId="77777777" w:rsidR="0062720C" w:rsidRPr="00791978" w:rsidRDefault="0062720C" w:rsidP="0062720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95DD97D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06D872D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4E77902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F19E2EC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F23489D" w14:textId="77777777" w:rsidR="0062720C" w:rsidRPr="00791978" w:rsidRDefault="0062720C" w:rsidP="0062720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7A5978F" w14:textId="77777777" w:rsidR="0062720C" w:rsidRPr="00791978" w:rsidRDefault="0062720C" w:rsidP="00627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59E37751" w14:textId="77777777" w:rsidR="0062720C" w:rsidRDefault="0062720C" w:rsidP="0062720C">
      <w:pPr>
        <w:rPr>
          <w:lang w:eastAsia="ko-KR"/>
        </w:rPr>
      </w:pPr>
    </w:p>
    <w:p w14:paraId="06654FB9" w14:textId="2D586AC8" w:rsidR="0062720C" w:rsidRDefault="0062720C" w:rsidP="00147049">
      <w:pPr>
        <w:pStyle w:val="3"/>
      </w:pPr>
      <w:bookmarkStart w:id="666" w:name="_Toc120260857"/>
      <w:bookmarkStart w:id="667" w:name="_Toc135927921"/>
      <w:r>
        <w:t>7.12.3</w:t>
      </w:r>
      <w:r>
        <w:tab/>
        <w:t>UE co-existence studies</w:t>
      </w:r>
      <w:bookmarkEnd w:id="666"/>
      <w:bookmarkEnd w:id="667"/>
    </w:p>
    <w:p w14:paraId="77B011E5" w14:textId="77777777" w:rsidR="0062720C" w:rsidRPr="00FD5D8F" w:rsidRDefault="0062720C" w:rsidP="0062720C">
      <w:r w:rsidRPr="00FD5D8F">
        <w:rPr>
          <w:szCs w:val="21"/>
        </w:rPr>
        <w:t xml:space="preserve">Co-existence studies of this DC </w:t>
      </w:r>
      <w:r>
        <w:rPr>
          <w:szCs w:val="21"/>
        </w:rPr>
        <w:t>LTE inter-band 2</w:t>
      </w:r>
      <w:r w:rsidRPr="00FD5D8F">
        <w:rPr>
          <w:szCs w:val="21"/>
        </w:rPr>
        <w:t xml:space="preserve">DL/1UL + inter-band NR 2DL/1UL are already covered </w:t>
      </w:r>
      <w:r w:rsidRPr="00107343">
        <w:rPr>
          <w:szCs w:val="21"/>
        </w:rPr>
        <w:t>in the constituent fall-back modes</w:t>
      </w:r>
      <w:r w:rsidRPr="00FD5D8F">
        <w:rPr>
          <w:szCs w:val="21"/>
        </w:rPr>
        <w:t>. Therefore, there is no additional harmonic and intermodulation impact for the additional band receiver.</w:t>
      </w:r>
    </w:p>
    <w:p w14:paraId="38AB660B" w14:textId="0A66302A" w:rsidR="0062720C" w:rsidRDefault="0062720C" w:rsidP="00147049">
      <w:pPr>
        <w:pStyle w:val="3"/>
      </w:pPr>
      <w:bookmarkStart w:id="668" w:name="_Toc120260858"/>
      <w:bookmarkStart w:id="669" w:name="_Toc135927922"/>
      <w:r>
        <w:t>7.12.4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668"/>
      <w:bookmarkEnd w:id="669"/>
    </w:p>
    <w:p w14:paraId="2276848C" w14:textId="77777777" w:rsidR="0062720C" w:rsidRDefault="0062720C" w:rsidP="0062720C">
      <w:pPr>
        <w:rPr>
          <w:szCs w:val="21"/>
        </w:rPr>
      </w:pPr>
      <w:r>
        <w:rPr>
          <w:szCs w:val="21"/>
        </w:rPr>
        <w:t>For DC_3-41_n1-n78</w:t>
      </w:r>
      <w:r w:rsidRPr="00FD5D8F">
        <w:rPr>
          <w:szCs w:val="21"/>
        </w:rPr>
        <w:t xml:space="preserve">, </w:t>
      </w:r>
      <w:r>
        <w:rPr>
          <w:rFonts w:hint="eastAsia"/>
          <w:szCs w:val="21"/>
        </w:rPr>
        <w:t>t</w:t>
      </w:r>
      <w:r>
        <w:rPr>
          <w:szCs w:val="21"/>
        </w:rPr>
        <w:t xml:space="preserve">he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T</w:t>
      </w:r>
      <w:r w:rsidRPr="00FD5D8F">
        <w:rPr>
          <w:szCs w:val="21"/>
          <w:vertAlign w:val="subscript"/>
        </w:rPr>
        <w:t>IB,c</w:t>
      </w:r>
      <w:r>
        <w:rPr>
          <w:szCs w:val="21"/>
          <w:vertAlign w:val="subscript"/>
        </w:rPr>
        <w:t>,</w:t>
      </w:r>
      <w:r w:rsidRPr="00FD5D8F">
        <w:rPr>
          <w:szCs w:val="21"/>
        </w:rPr>
        <w:t xml:space="preserve"> and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R</w:t>
      </w:r>
      <w:r w:rsidRPr="00FD5D8F">
        <w:rPr>
          <w:szCs w:val="21"/>
          <w:vertAlign w:val="subscript"/>
        </w:rPr>
        <w:t>IB,c</w:t>
      </w:r>
      <w:r w:rsidRPr="00FD5D8F">
        <w:rPr>
          <w:szCs w:val="21"/>
        </w:rPr>
        <w:t xml:space="preserve"> values </w:t>
      </w:r>
      <w:r>
        <w:rPr>
          <w:szCs w:val="21"/>
        </w:rPr>
        <w:t xml:space="preserve">are reused from DC_1-3-41_n78 and </w:t>
      </w:r>
      <w:r w:rsidRPr="00FD5D8F">
        <w:rPr>
          <w:szCs w:val="21"/>
        </w:rPr>
        <w:t>given in the tables below.</w:t>
      </w:r>
    </w:p>
    <w:p w14:paraId="37C7AC74" w14:textId="2FE43B27" w:rsidR="0062720C" w:rsidRDefault="0062720C" w:rsidP="0062720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7.12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126E45" w:rsidRPr="00850262" w14:paraId="020D59C5" w14:textId="77777777" w:rsidTr="004E162E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301C0837" w14:textId="77777777" w:rsidR="00126E45" w:rsidRPr="00EF5447" w:rsidRDefault="00126E45" w:rsidP="004E162E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3E73F867" w14:textId="77777777" w:rsidR="00126E45" w:rsidRPr="00850262" w:rsidRDefault="00126E45" w:rsidP="004E162E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126E45" w:rsidRPr="00DC3AC9" w14:paraId="4C02749D" w14:textId="77777777" w:rsidTr="004E162E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5397F94" w14:textId="77777777" w:rsidR="00126E45" w:rsidRPr="00EF5447" w:rsidRDefault="00126E45" w:rsidP="004E162E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19E046A2" w14:textId="77777777" w:rsidR="00126E45" w:rsidRPr="00DC3AC9" w:rsidRDefault="00126E45" w:rsidP="004E162E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126E45" w:rsidRPr="00EF5447" w14:paraId="09C291EF" w14:textId="77777777" w:rsidTr="004E162E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EB57D9F" w14:textId="77777777" w:rsidR="00126E45" w:rsidRDefault="00126E45" w:rsidP="00126E45">
            <w:pPr>
              <w:pStyle w:val="TAC"/>
            </w:pPr>
            <w:r>
              <w:t>DC_3-41_n1-n78</w:t>
            </w:r>
          </w:p>
          <w:p w14:paraId="15409AFB" w14:textId="63A0EC57" w:rsidR="00126E45" w:rsidRPr="00EF5447" w:rsidRDefault="00126E45" w:rsidP="00126E45">
            <w:pPr>
              <w:pStyle w:val="TAC"/>
            </w:pPr>
            <w:r>
              <w:t>DC_3-3-41_n1-n78</w:t>
            </w:r>
          </w:p>
        </w:tc>
        <w:tc>
          <w:tcPr>
            <w:tcW w:w="1417" w:type="dxa"/>
            <w:vAlign w:val="center"/>
          </w:tcPr>
          <w:p w14:paraId="6A8650E5" w14:textId="50F3CDBA" w:rsidR="00126E45" w:rsidRPr="00EF5447" w:rsidRDefault="00126E45" w:rsidP="004E162E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14:paraId="3DDA467F" w14:textId="6187ADF4" w:rsidR="00126E45" w:rsidRPr="00EF5447" w:rsidRDefault="00126E45" w:rsidP="004E162E">
            <w:pPr>
              <w:pStyle w:val="TAC"/>
            </w:pPr>
            <w:r>
              <w:t>0.5</w:t>
            </w:r>
          </w:p>
        </w:tc>
        <w:tc>
          <w:tcPr>
            <w:tcW w:w="1488" w:type="dxa"/>
            <w:vAlign w:val="center"/>
          </w:tcPr>
          <w:p w14:paraId="79CF3FCA" w14:textId="22953C35" w:rsidR="00126E45" w:rsidRPr="00EF5447" w:rsidRDefault="00126E45" w:rsidP="004E162E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84" w:type="dxa"/>
            <w:vAlign w:val="center"/>
          </w:tcPr>
          <w:p w14:paraId="1ECF176E" w14:textId="70F6CF19" w:rsidR="00126E45" w:rsidRPr="00EF5447" w:rsidRDefault="00126E45" w:rsidP="004E162E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126E45" w:rsidRPr="000D7965" w14:paraId="2740C411" w14:textId="77777777" w:rsidTr="004E162E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2F6E" w14:textId="77777777" w:rsidR="00126E45" w:rsidRPr="000D7965" w:rsidRDefault="00126E45" w:rsidP="004E162E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2CD94BE1" w14:textId="77777777" w:rsidR="00126E45" w:rsidRPr="000D7965" w:rsidRDefault="00126E45" w:rsidP="004E162E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6474FD04" w14:textId="77777777" w:rsidR="0062720C" w:rsidRPr="00661122" w:rsidRDefault="0062720C" w:rsidP="00133E89">
      <w:pPr>
        <w:rPr>
          <w:rFonts w:eastAsia="SimSun"/>
        </w:rPr>
      </w:pPr>
    </w:p>
    <w:p w14:paraId="771B7521" w14:textId="136E311D" w:rsidR="0062720C" w:rsidRDefault="0062720C" w:rsidP="0062720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7.12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126E45" w:rsidRPr="00EF5447" w14:paraId="639A9298" w14:textId="77777777" w:rsidTr="004E162E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7154CAA7" w14:textId="77777777" w:rsidR="00126E45" w:rsidRPr="00EF5447" w:rsidRDefault="00126E45" w:rsidP="004E162E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5CEF4E45" w14:textId="77777777" w:rsidR="00126E45" w:rsidRPr="00EF5447" w:rsidRDefault="00126E45" w:rsidP="004E162E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126E45" w:rsidRPr="00EF5447" w14:paraId="154FFDC4" w14:textId="77777777" w:rsidTr="004E162E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3BF6AFC7" w14:textId="77777777" w:rsidR="00126E45" w:rsidRPr="00EF5447" w:rsidRDefault="00126E45" w:rsidP="004E162E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01C247FA" w14:textId="77777777" w:rsidR="00126E45" w:rsidRPr="00EF5447" w:rsidRDefault="00126E45" w:rsidP="004E162E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126E45" w:rsidRPr="00EF5447" w14:paraId="7F79B445" w14:textId="77777777" w:rsidTr="004E162E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BBCE2B4" w14:textId="77777777" w:rsidR="00126E45" w:rsidRDefault="00126E45" w:rsidP="00126E45">
            <w:pPr>
              <w:pStyle w:val="TAC"/>
            </w:pPr>
            <w:r>
              <w:t>DC_3-41_n1-n78</w:t>
            </w:r>
          </w:p>
          <w:p w14:paraId="38C707AC" w14:textId="2851F373" w:rsidR="00126E45" w:rsidRPr="00EF5447" w:rsidRDefault="00126E45" w:rsidP="00126E45">
            <w:pPr>
              <w:pStyle w:val="TAC"/>
            </w:pPr>
            <w:r>
              <w:t>DC_3-3-41_n1-n78</w:t>
            </w:r>
          </w:p>
        </w:tc>
        <w:tc>
          <w:tcPr>
            <w:tcW w:w="1488" w:type="dxa"/>
            <w:vAlign w:val="center"/>
          </w:tcPr>
          <w:p w14:paraId="467E1632" w14:textId="0E8E52C1" w:rsidR="00126E45" w:rsidRPr="00EF5447" w:rsidRDefault="00126E45" w:rsidP="004E16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6E26454B" w14:textId="579C62FE" w:rsidR="00126E45" w:rsidRPr="00EF5447" w:rsidRDefault="00126E45" w:rsidP="004E162E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4D3D32E0" w14:textId="25D9C044" w:rsidR="00126E45" w:rsidRPr="00EF5447" w:rsidRDefault="00126E45" w:rsidP="004E162E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3FD5931E" w14:textId="3B28E23F" w:rsidR="00126E45" w:rsidRPr="00EF5447" w:rsidRDefault="00126E45" w:rsidP="004E16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 w:rsidR="00126E45" w14:paraId="5D879336" w14:textId="77777777" w:rsidTr="004E162E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B05BB1E" w14:textId="77777777" w:rsidR="00126E45" w:rsidRDefault="00126E45" w:rsidP="004E162E">
            <w:pPr>
              <w:pStyle w:val="TAN"/>
            </w:pPr>
            <w:r w:rsidRPr="006C6947">
              <w:t xml:space="preserve">NOTE </w:t>
            </w:r>
            <w:r>
              <w:t>11</w:t>
            </w:r>
            <w:r w:rsidRPr="000D7965">
              <w:t>:</w:t>
            </w:r>
            <w:r w:rsidRPr="000D7965">
              <w:tab/>
              <w:t>“-” denotes Δ</w:t>
            </w:r>
            <w:r>
              <w:t>R</w:t>
            </w:r>
            <w:r w:rsidRPr="000D7965">
              <w:rPr>
                <w:vertAlign w:val="subscript"/>
              </w:rPr>
              <w:t>IB,c</w:t>
            </w:r>
            <w:r w:rsidRPr="000D7965">
              <w:t xml:space="preserve"> = 0.</w:t>
            </w:r>
          </w:p>
          <w:p w14:paraId="25E85813" w14:textId="77777777" w:rsidR="00126E45" w:rsidRDefault="00126E45" w:rsidP="004E162E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397EE33F" w14:textId="77777777" w:rsidR="0062720C" w:rsidRPr="00661122" w:rsidRDefault="0062720C" w:rsidP="00133E89">
      <w:pPr>
        <w:rPr>
          <w:rFonts w:eastAsia="SimSun"/>
          <w:lang w:eastAsia="zh-CN"/>
        </w:rPr>
      </w:pPr>
    </w:p>
    <w:p w14:paraId="53E0B06B" w14:textId="1ED74E03" w:rsidR="0062720C" w:rsidRPr="00BD3909" w:rsidRDefault="0062720C" w:rsidP="00147049">
      <w:pPr>
        <w:pStyle w:val="3"/>
      </w:pPr>
      <w:bookmarkStart w:id="670" w:name="_Toc120260859"/>
      <w:bookmarkStart w:id="671" w:name="_Toc135927923"/>
      <w:r>
        <w:t>7.12.5</w:t>
      </w:r>
      <w:r>
        <w:tab/>
        <w:t>MSD</w:t>
      </w:r>
      <w:bookmarkEnd w:id="670"/>
      <w:bookmarkEnd w:id="671"/>
    </w:p>
    <w:p w14:paraId="6DDCCC1D" w14:textId="77777777" w:rsidR="0062720C" w:rsidRPr="00ED0983" w:rsidRDefault="0062720C" w:rsidP="0062720C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4A8F6D2B" w14:textId="77777777" w:rsidR="0062720C" w:rsidRDefault="0062720C" w:rsidP="0062720C">
      <w:pPr>
        <w:rPr>
          <w:lang w:eastAsia="ja-JP"/>
        </w:rPr>
      </w:pPr>
    </w:p>
    <w:p w14:paraId="63961854" w14:textId="0CA832A7" w:rsidR="005F5DB3" w:rsidRDefault="005F5DB3" w:rsidP="00147049">
      <w:pPr>
        <w:pStyle w:val="2"/>
        <w:rPr>
          <w:lang w:eastAsia="zh-TW"/>
        </w:rPr>
      </w:pPr>
      <w:bookmarkStart w:id="672" w:name="_Toc120260860"/>
      <w:bookmarkStart w:id="673" w:name="_Toc135927924"/>
      <w:r>
        <w:rPr>
          <w:lang w:eastAsia="zh-TW"/>
        </w:rPr>
        <w:t>7.13</w:t>
      </w:r>
      <w:r>
        <w:tab/>
      </w:r>
      <w:r>
        <w:rPr>
          <w:lang w:eastAsia="zh-TW"/>
        </w:rPr>
        <w:t>DC_8-41_n1-n78</w:t>
      </w:r>
      <w:bookmarkEnd w:id="672"/>
      <w:bookmarkEnd w:id="673"/>
      <w:r w:rsidRPr="00C243E3">
        <w:rPr>
          <w:lang w:eastAsia="zh-TW"/>
        </w:rPr>
        <w:t xml:space="preserve"> </w:t>
      </w:r>
    </w:p>
    <w:p w14:paraId="103036F8" w14:textId="521F9A2C" w:rsidR="005F5DB3" w:rsidRPr="00BD3909" w:rsidRDefault="005F5DB3" w:rsidP="00147049">
      <w:pPr>
        <w:pStyle w:val="3"/>
      </w:pPr>
      <w:bookmarkStart w:id="674" w:name="_Toc120260861"/>
      <w:bookmarkStart w:id="675" w:name="_Toc135927925"/>
      <w:r>
        <w:t>7.13</w:t>
      </w:r>
      <w:r w:rsidRPr="00C11944">
        <w:t>.1</w:t>
      </w:r>
      <w:r w:rsidRPr="00C11944">
        <w:tab/>
        <w:t>Operating bands for DC</w:t>
      </w:r>
      <w:bookmarkEnd w:id="674"/>
      <w:bookmarkEnd w:id="675"/>
    </w:p>
    <w:p w14:paraId="24B98384" w14:textId="3AA3DC0B" w:rsidR="005F5DB3" w:rsidRDefault="005F5DB3" w:rsidP="005F5DB3">
      <w:pPr>
        <w:pStyle w:val="TH"/>
      </w:pPr>
      <w:r w:rsidRPr="00C11944">
        <w:t xml:space="preserve">Table </w:t>
      </w:r>
      <w:r>
        <w:t>7.13</w:t>
      </w:r>
      <w:r w:rsidRPr="00C11944">
        <w:t xml:space="preserve">.1-1: DC band combination of NR 2DL/1UL + LTE </w:t>
      </w:r>
      <w:r>
        <w:t>2</w:t>
      </w:r>
      <w:r w:rsidRPr="00C11944">
        <w:t>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11"/>
        <w:gridCol w:w="8"/>
        <w:gridCol w:w="295"/>
        <w:gridCol w:w="1598"/>
        <w:gridCol w:w="1231"/>
        <w:gridCol w:w="355"/>
        <w:gridCol w:w="1530"/>
        <w:gridCol w:w="1042"/>
      </w:tblGrid>
      <w:tr w:rsidR="005F5DB3" w:rsidRPr="0078148C" w14:paraId="6067CF99" w14:textId="77777777" w:rsidTr="004E162E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BF71400" w14:textId="77777777" w:rsidR="005F5DB3" w:rsidRPr="0078148C" w:rsidRDefault="005F5DB3" w:rsidP="004E162E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0C734EB" w14:textId="77777777" w:rsidR="005F5DB3" w:rsidRPr="0078148C" w:rsidRDefault="005F5DB3" w:rsidP="004E162E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12" w:type="dxa"/>
            <w:gridSpan w:val="4"/>
            <w:shd w:val="clear" w:color="auto" w:fill="auto"/>
          </w:tcPr>
          <w:p w14:paraId="0545EB06" w14:textId="77777777" w:rsidR="005F5DB3" w:rsidRPr="0078148C" w:rsidRDefault="005F5DB3" w:rsidP="004E162E">
            <w:pPr>
              <w:pStyle w:val="TAH"/>
            </w:pPr>
            <w:r w:rsidRPr="0078148C">
              <w:t>Uplink (UL) band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6655FBE0" w14:textId="77777777" w:rsidR="005F5DB3" w:rsidRPr="0078148C" w:rsidRDefault="005F5DB3" w:rsidP="004E162E">
            <w:pPr>
              <w:pStyle w:val="TAH"/>
            </w:pPr>
            <w:r w:rsidRPr="0078148C">
              <w:t>Downlink (DL) band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 w14:paraId="0BACB125" w14:textId="77777777" w:rsidR="005F5DB3" w:rsidRPr="0078148C" w:rsidRDefault="005F5DB3" w:rsidP="004E162E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Duplex</w:t>
            </w:r>
          </w:p>
          <w:p w14:paraId="7B149A13" w14:textId="77777777" w:rsidR="005F5DB3" w:rsidRPr="0078148C" w:rsidRDefault="005F5DB3" w:rsidP="004E162E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mode</w:t>
            </w:r>
          </w:p>
        </w:tc>
      </w:tr>
      <w:tr w:rsidR="005F5DB3" w:rsidRPr="0078148C" w14:paraId="15461A0F" w14:textId="77777777" w:rsidTr="004E162E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099414CD" w14:textId="77777777" w:rsidR="005F5DB3" w:rsidRPr="0078148C" w:rsidRDefault="005F5DB3" w:rsidP="004E162E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10EEA563" w14:textId="77777777" w:rsidR="005F5DB3" w:rsidRPr="0078148C" w:rsidRDefault="005F5DB3" w:rsidP="004E162E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2E4B812F" w14:textId="77777777" w:rsidR="005F5DB3" w:rsidRPr="0078148C" w:rsidRDefault="005F5DB3" w:rsidP="004E162E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21A7C716" w14:textId="77777777" w:rsidR="005F5DB3" w:rsidRPr="0078148C" w:rsidRDefault="005F5DB3" w:rsidP="004E162E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2" w:type="dxa"/>
            <w:vMerge/>
            <w:shd w:val="clear" w:color="auto" w:fill="auto"/>
          </w:tcPr>
          <w:p w14:paraId="3C8D56C2" w14:textId="77777777" w:rsidR="005F5DB3" w:rsidRPr="0078148C" w:rsidRDefault="005F5DB3" w:rsidP="004E162E">
            <w:pPr>
              <w:pStyle w:val="TAH"/>
              <w:rPr>
                <w:rFonts w:cs="Arial"/>
                <w:lang w:val="x-none"/>
              </w:rPr>
            </w:pPr>
          </w:p>
        </w:tc>
      </w:tr>
      <w:tr w:rsidR="005F5DB3" w:rsidRPr="0078148C" w14:paraId="7592D860" w14:textId="77777777" w:rsidTr="004E162E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D627329" w14:textId="77777777" w:rsidR="005F5DB3" w:rsidRPr="0078148C" w:rsidRDefault="005F5DB3" w:rsidP="004E162E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04E8D134" w14:textId="77777777" w:rsidR="005F5DB3" w:rsidRPr="0078148C" w:rsidRDefault="005F5DB3" w:rsidP="004E162E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72AE5B2E" w14:textId="77777777" w:rsidR="005F5DB3" w:rsidRPr="0078148C" w:rsidRDefault="005F5DB3" w:rsidP="004E162E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shd w:val="clear" w:color="auto" w:fill="auto"/>
            <w:vAlign w:val="center"/>
          </w:tcPr>
          <w:p w14:paraId="25ECE2C2" w14:textId="77777777" w:rsidR="005F5DB3" w:rsidRPr="0078148C" w:rsidRDefault="005F5DB3" w:rsidP="004E162E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2" w:type="dxa"/>
            <w:vMerge/>
            <w:shd w:val="clear" w:color="auto" w:fill="auto"/>
          </w:tcPr>
          <w:p w14:paraId="0BC3E773" w14:textId="77777777" w:rsidR="005F5DB3" w:rsidRPr="0078148C" w:rsidRDefault="005F5DB3" w:rsidP="004E162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5F5DB3" w:rsidRPr="0078148C" w14:paraId="1C02D16B" w14:textId="77777777" w:rsidTr="004E162E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D83E485" w14:textId="77777777" w:rsidR="005F5DB3" w:rsidRPr="008C4BC5" w:rsidRDefault="005F5DB3" w:rsidP="004E162E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8-41_n1-n78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7E28FB7" w14:textId="77777777" w:rsidR="005F5DB3" w:rsidRDefault="005F5DB3" w:rsidP="004E162E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8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9B051AB" w14:textId="77777777" w:rsidR="005F5DB3" w:rsidRPr="005D3B77" w:rsidRDefault="005F5DB3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880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3A066D" w14:textId="77777777" w:rsidR="005F5DB3" w:rsidRPr="005D3B77" w:rsidRDefault="005F5DB3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591586CC" w14:textId="77777777" w:rsidR="005F5DB3" w:rsidRPr="005D3B77" w:rsidRDefault="005F5DB3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915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29E11C0C" w14:textId="77777777" w:rsidR="005F5DB3" w:rsidRPr="005D3B77" w:rsidRDefault="005F5DB3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925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DCD54" w14:textId="77777777" w:rsidR="005F5DB3" w:rsidRPr="005D3B77" w:rsidRDefault="005F5DB3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12BAE89C" w14:textId="77777777" w:rsidR="005F5DB3" w:rsidRPr="005D3B77" w:rsidRDefault="005F5DB3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960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77A5B07" w14:textId="77777777" w:rsidR="005F5DB3" w:rsidRDefault="005F5DB3" w:rsidP="004E162E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5F5DB3" w:rsidRPr="0078148C" w14:paraId="68AF1315" w14:textId="77777777" w:rsidTr="004E162E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328C05A" w14:textId="77777777" w:rsidR="005F5DB3" w:rsidRPr="008C4BC5" w:rsidRDefault="005F5DB3" w:rsidP="004E162E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D68054D" w14:textId="77777777" w:rsidR="005F5DB3" w:rsidRDefault="005F5DB3" w:rsidP="004E162E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41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AA0352F" w14:textId="77777777" w:rsidR="005F5DB3" w:rsidRDefault="005F5DB3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254096" w14:textId="77777777" w:rsidR="005F5DB3" w:rsidRPr="005D3B77" w:rsidRDefault="005F5DB3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632BA5A3" w14:textId="77777777" w:rsidR="005F5DB3" w:rsidRDefault="005F5DB3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1C7E54AE" w14:textId="77777777" w:rsidR="005F5DB3" w:rsidRDefault="005F5DB3" w:rsidP="00661122">
            <w:pPr>
              <w:pStyle w:val="TAR"/>
              <w:rPr>
                <w:lang w:eastAsia="ja-JP"/>
              </w:rPr>
            </w:pPr>
            <w:r>
              <w:rPr>
                <w:rFonts w:eastAsia="맑은 고딕"/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83515B" w14:textId="77777777" w:rsidR="005F5DB3" w:rsidRPr="005D3B77" w:rsidRDefault="005F5DB3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09D4E81A" w14:textId="77777777" w:rsidR="005F5DB3" w:rsidRDefault="005F5DB3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7D8F155" w14:textId="77777777" w:rsidR="005F5DB3" w:rsidRDefault="005F5DB3" w:rsidP="004E162E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T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5F5DB3" w:rsidRPr="0078148C" w14:paraId="41FAB677" w14:textId="77777777" w:rsidTr="004E162E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1F7BF83A" w14:textId="77777777" w:rsidR="005F5DB3" w:rsidRPr="007D4ED4" w:rsidRDefault="005F5DB3" w:rsidP="004E162E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1EE9C9D" w14:textId="77777777" w:rsidR="005F5DB3" w:rsidRPr="005D3B77" w:rsidRDefault="005F5DB3" w:rsidP="004E162E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9FB212D" w14:textId="77777777" w:rsidR="005F5DB3" w:rsidRPr="005D3B77" w:rsidRDefault="005F5DB3" w:rsidP="00661122">
            <w:pPr>
              <w:pStyle w:val="TAR"/>
              <w:rPr>
                <w:lang w:val="sv-SE" w:eastAsia="ko-KR"/>
              </w:rPr>
            </w:pPr>
            <w:r w:rsidRPr="005D3B77">
              <w:rPr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34BC26" w14:textId="77777777" w:rsidR="005F5DB3" w:rsidRPr="008C4BC5" w:rsidRDefault="005F5DB3" w:rsidP="004E162E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C22E0DD" w14:textId="77777777" w:rsidR="005F5DB3" w:rsidRPr="005D3B77" w:rsidRDefault="005F5DB3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011936B6" w14:textId="77777777" w:rsidR="005F5DB3" w:rsidRPr="005D3B77" w:rsidRDefault="005F5DB3" w:rsidP="00661122">
            <w:pPr>
              <w:pStyle w:val="TAR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548EFA" w14:textId="77777777" w:rsidR="005F5DB3" w:rsidRPr="005D3B77" w:rsidRDefault="005F5DB3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29FDE2C4" w14:textId="77777777" w:rsidR="005F5DB3" w:rsidRPr="005D3B77" w:rsidRDefault="005F5DB3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BF14542" w14:textId="77777777" w:rsidR="005F5DB3" w:rsidRPr="008C4BC5" w:rsidRDefault="005F5DB3" w:rsidP="004E162E">
            <w:pPr>
              <w:pStyle w:val="TAC"/>
              <w:rPr>
                <w:lang w:val="fr-FR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5F5DB3" w:rsidRPr="0078148C" w14:paraId="6DBA8290" w14:textId="77777777" w:rsidTr="004E162E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4A36C3A1" w14:textId="77777777" w:rsidR="005F5DB3" w:rsidRPr="0078148C" w:rsidRDefault="005F5DB3" w:rsidP="004E162E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1FBCD82" w14:textId="77777777" w:rsidR="005F5DB3" w:rsidRPr="005D3B77" w:rsidRDefault="005F5DB3" w:rsidP="004E162E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n78</w:t>
            </w:r>
          </w:p>
        </w:tc>
        <w:tc>
          <w:tcPr>
            <w:tcW w:w="1111" w:type="dxa"/>
            <w:tcBorders>
              <w:right w:val="nil"/>
            </w:tcBorders>
            <w:shd w:val="clear" w:color="auto" w:fill="auto"/>
            <w:vAlign w:val="center"/>
          </w:tcPr>
          <w:p w14:paraId="2407BBC9" w14:textId="77777777" w:rsidR="005F5DB3" w:rsidRPr="005D3B77" w:rsidRDefault="005F5DB3" w:rsidP="00661122">
            <w:pPr>
              <w:pStyle w:val="TAR"/>
              <w:rPr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BBD367" w14:textId="77777777" w:rsidR="005F5DB3" w:rsidRPr="005D3B77" w:rsidRDefault="005F5DB3" w:rsidP="004E162E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5BA9F7E6" w14:textId="77777777" w:rsidR="005F5DB3" w:rsidRPr="005D3B77" w:rsidRDefault="005F5DB3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22981876" w14:textId="77777777" w:rsidR="005F5DB3" w:rsidRPr="005D3B77" w:rsidRDefault="005F5DB3" w:rsidP="00661122">
            <w:pPr>
              <w:pStyle w:val="TAR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EF1B8B" w14:textId="77777777" w:rsidR="005F5DB3" w:rsidRPr="005D3B77" w:rsidRDefault="005F5DB3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53007192" w14:textId="77777777" w:rsidR="005F5DB3" w:rsidRPr="005D3B77" w:rsidRDefault="005F5DB3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311D238" w14:textId="77777777" w:rsidR="005F5DB3" w:rsidRPr="005D3B77" w:rsidRDefault="005F5DB3" w:rsidP="004E162E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TDD</w:t>
            </w:r>
          </w:p>
        </w:tc>
      </w:tr>
    </w:tbl>
    <w:p w14:paraId="272FAE73" w14:textId="77777777" w:rsidR="005F5DB3" w:rsidRDefault="005F5DB3" w:rsidP="005F5DB3">
      <w:pPr>
        <w:spacing w:after="0"/>
      </w:pPr>
    </w:p>
    <w:p w14:paraId="6B44270D" w14:textId="3EDEB0D3" w:rsidR="005F5DB3" w:rsidRDefault="005F5DB3" w:rsidP="005F5DB3">
      <w:pPr>
        <w:pStyle w:val="TH"/>
      </w:pPr>
      <w:r>
        <w:t>Table 7.13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F5DB3" w:rsidRPr="00877CC8" w14:paraId="41B82E0A" w14:textId="77777777" w:rsidTr="004E162E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FD2F" w14:textId="77777777" w:rsidR="005F5DB3" w:rsidRPr="00877CC8" w:rsidRDefault="005F5DB3" w:rsidP="004E162E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44EFB76F" w14:textId="77777777" w:rsidR="005F5DB3" w:rsidRPr="00877CC8" w:rsidRDefault="005F5DB3" w:rsidP="004E162E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027A" w14:textId="77777777" w:rsidR="005F5DB3" w:rsidRPr="00877CC8" w:rsidRDefault="005F5DB3" w:rsidP="004E162E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7A34E466" w14:textId="77777777" w:rsidR="005F5DB3" w:rsidRPr="00877CC8" w:rsidRDefault="005F5DB3" w:rsidP="004E162E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5A2B1457" w14:textId="77777777" w:rsidR="005F5DB3" w:rsidRPr="00877CC8" w:rsidRDefault="005F5DB3" w:rsidP="004E162E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5F5DB3" w:rsidRPr="00877CC8" w14:paraId="5C3A6FEA" w14:textId="77777777" w:rsidTr="004E162E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B06B4" w14:textId="77777777" w:rsidR="005F5DB3" w:rsidRPr="00877CC8" w:rsidRDefault="005F5DB3" w:rsidP="004E162E">
            <w:pPr>
              <w:pStyle w:val="TAC"/>
            </w:pPr>
            <w:r w:rsidRPr="00791978">
              <w:t>DC_</w:t>
            </w:r>
            <w:r>
              <w:t>8</w:t>
            </w:r>
            <w:r w:rsidRPr="00791978">
              <w:t>A</w:t>
            </w:r>
            <w:r>
              <w:t>-41A</w:t>
            </w:r>
            <w:r w:rsidRPr="00791978">
              <w:t>_n</w:t>
            </w:r>
            <w:r>
              <w:t>1</w:t>
            </w:r>
            <w:r w:rsidRPr="00791978">
              <w:t>A-n7</w:t>
            </w:r>
            <w:r>
              <w:t>8</w:t>
            </w:r>
            <w:r w:rsidRPr="00791978">
              <w:t>A</w:t>
            </w:r>
            <w:r w:rsidRPr="00877CC8">
              <w:t xml:space="preserve"> 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15C2" w14:textId="77777777" w:rsidR="005F5DB3" w:rsidRDefault="005F5DB3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8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7AC8A2AB" w14:textId="77777777" w:rsidR="005F5DB3" w:rsidRDefault="005F5DB3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8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7E15693C" w14:textId="77777777" w:rsidR="005F5DB3" w:rsidRDefault="005F5DB3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16733163" w14:textId="77777777" w:rsidR="005F5DB3" w:rsidRPr="00877CC8" w:rsidRDefault="005F5DB3" w:rsidP="004E162E">
            <w:pPr>
              <w:pStyle w:val="TAC"/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  <w:tr w:rsidR="005F5DB3" w:rsidRPr="00877CC8" w14:paraId="00057DCD" w14:textId="77777777" w:rsidTr="004E162E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E452C0" w14:textId="77777777" w:rsidR="005F5DB3" w:rsidRPr="006F0068" w:rsidRDefault="005F5DB3" w:rsidP="004E162E">
            <w:pPr>
              <w:pStyle w:val="TAC"/>
            </w:pPr>
            <w:r w:rsidRPr="00791978">
              <w:t>DC_</w:t>
            </w:r>
            <w:r>
              <w:t>8</w:t>
            </w:r>
            <w:r w:rsidRPr="00791978">
              <w:t>A</w:t>
            </w:r>
            <w:r>
              <w:t>-41C</w:t>
            </w:r>
            <w:r w:rsidRPr="00791978">
              <w:t>_n</w:t>
            </w:r>
            <w:r>
              <w:t>1</w:t>
            </w:r>
            <w:r w:rsidRPr="00791978">
              <w:t>A-n7</w:t>
            </w:r>
            <w:r>
              <w:t>8</w:t>
            </w:r>
            <w:r w:rsidRPr="00791978"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B6B" w14:textId="77777777" w:rsidR="005F5DB3" w:rsidRDefault="005F5DB3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8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2356B8C0" w14:textId="77777777" w:rsidR="005F5DB3" w:rsidRDefault="005F5DB3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8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50FA6169" w14:textId="77777777" w:rsidR="005F5DB3" w:rsidRDefault="005F5DB3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3077D3CF" w14:textId="77777777" w:rsidR="005F5DB3" w:rsidRPr="00335E6E" w:rsidRDefault="005F5DB3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</w:tbl>
    <w:p w14:paraId="6DB7CD87" w14:textId="77777777" w:rsidR="005F5DB3" w:rsidRPr="00C11944" w:rsidRDefault="005F5DB3" w:rsidP="005F5DB3">
      <w:pPr>
        <w:spacing w:after="0"/>
      </w:pPr>
    </w:p>
    <w:p w14:paraId="3F54ACC1" w14:textId="48639203" w:rsidR="005F5DB3" w:rsidRDefault="005F5DB3" w:rsidP="00147049">
      <w:pPr>
        <w:pStyle w:val="3"/>
      </w:pPr>
      <w:bookmarkStart w:id="676" w:name="_Toc120260862"/>
      <w:bookmarkStart w:id="677" w:name="_Toc135927926"/>
      <w:r>
        <w:t>7.13.2</w:t>
      </w:r>
      <w:r>
        <w:tab/>
        <w:t>Channel bandwidths per operating band for DC</w:t>
      </w:r>
      <w:bookmarkEnd w:id="676"/>
      <w:bookmarkEnd w:id="677"/>
    </w:p>
    <w:p w14:paraId="2E74415B" w14:textId="485A5BA2" w:rsidR="005F5DB3" w:rsidRDefault="005F5DB3" w:rsidP="005F5DB3">
      <w:pPr>
        <w:pStyle w:val="TH"/>
        <w:rPr>
          <w:lang w:val="en-US" w:eastAsia="zh-CN"/>
        </w:rPr>
      </w:pPr>
      <w:r w:rsidRPr="00C11944">
        <w:t xml:space="preserve">Table </w:t>
      </w:r>
      <w:r>
        <w:t>7.13</w:t>
      </w:r>
      <w:r w:rsidRPr="00C11944">
        <w:t xml:space="preserve">.2-1: Supported bandwidths per DC band combination of LTE </w:t>
      </w:r>
      <w:r>
        <w:t>2</w:t>
      </w:r>
      <w:r w:rsidRPr="00C11944">
        <w:t>DL/1UL + NR 2DL/1UL</w:t>
      </w:r>
    </w:p>
    <w:tbl>
      <w:tblPr>
        <w:tblW w:w="11727" w:type="dxa"/>
        <w:tblInd w:w="-1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567"/>
        <w:gridCol w:w="149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20"/>
        <w:gridCol w:w="14"/>
      </w:tblGrid>
      <w:tr w:rsidR="005F5DB3" w:rsidRPr="00791978" w14:paraId="374097F3" w14:textId="77777777" w:rsidTr="004E162E">
        <w:trPr>
          <w:gridAfter w:val="1"/>
          <w:wAfter w:w="14" w:type="dxa"/>
          <w:trHeight w:val="203"/>
        </w:trPr>
        <w:tc>
          <w:tcPr>
            <w:tcW w:w="1420" w:type="dxa"/>
            <w:vAlign w:val="center"/>
          </w:tcPr>
          <w:p w14:paraId="3CFC0059" w14:textId="77777777" w:rsidR="005F5DB3" w:rsidRPr="00791978" w:rsidRDefault="005F5DB3" w:rsidP="004E162E">
            <w:pPr>
              <w:pStyle w:val="TAH"/>
              <w:rPr>
                <w:lang w:eastAsia="ja-JP"/>
              </w:rPr>
            </w:pPr>
          </w:p>
        </w:tc>
        <w:tc>
          <w:tcPr>
            <w:tcW w:w="567" w:type="dxa"/>
          </w:tcPr>
          <w:p w14:paraId="2AA62A54" w14:textId="77777777" w:rsidR="005F5DB3" w:rsidRPr="00791978" w:rsidRDefault="005F5DB3" w:rsidP="004E162E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7"/>
            <w:vAlign w:val="center"/>
          </w:tcPr>
          <w:p w14:paraId="43B2A3BE" w14:textId="77777777" w:rsidR="005F5DB3" w:rsidRPr="00791978" w:rsidRDefault="005F5DB3" w:rsidP="004E162E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5F5DB3" w:rsidRPr="00791978" w14:paraId="63749061" w14:textId="77777777" w:rsidTr="004E162E">
        <w:trPr>
          <w:trHeight w:val="984"/>
        </w:trPr>
        <w:tc>
          <w:tcPr>
            <w:tcW w:w="1420" w:type="dxa"/>
            <w:vAlign w:val="center"/>
          </w:tcPr>
          <w:p w14:paraId="44121CA5" w14:textId="77777777" w:rsidR="005F5DB3" w:rsidRPr="00791978" w:rsidRDefault="005F5DB3" w:rsidP="004E162E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716" w:type="dxa"/>
            <w:gridSpan w:val="2"/>
            <w:vAlign w:val="center"/>
          </w:tcPr>
          <w:p w14:paraId="05E1B7D8" w14:textId="77777777" w:rsidR="005F5DB3" w:rsidRPr="00791978" w:rsidRDefault="005F5DB3" w:rsidP="004E162E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3F567B09" w14:textId="77777777" w:rsidR="005F5DB3" w:rsidRPr="00791978" w:rsidRDefault="005F5DB3" w:rsidP="004E162E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73BAF07E" w14:textId="77777777" w:rsidR="005F5DB3" w:rsidRPr="00791978" w:rsidRDefault="005F5DB3" w:rsidP="004E162E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65A90503" w14:textId="77777777" w:rsidR="005F5DB3" w:rsidRPr="00791978" w:rsidRDefault="005F5DB3" w:rsidP="004E162E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20322C05" w14:textId="77777777" w:rsidR="005F5DB3" w:rsidRPr="00791978" w:rsidRDefault="005F5DB3" w:rsidP="004E162E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3FCF6CD2" w14:textId="77777777" w:rsidR="005F5DB3" w:rsidRPr="00791978" w:rsidRDefault="005F5DB3" w:rsidP="004E162E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138E8630" w14:textId="77777777" w:rsidR="005F5DB3" w:rsidRPr="00791978" w:rsidRDefault="005F5DB3" w:rsidP="004E162E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5DBEA75E" w14:textId="77777777" w:rsidR="005F5DB3" w:rsidRPr="00791978" w:rsidRDefault="005F5DB3" w:rsidP="004E162E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7627A95F" w14:textId="77777777" w:rsidR="005F5DB3" w:rsidRPr="00791978" w:rsidRDefault="005F5DB3" w:rsidP="004E162E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6A9994C0" w14:textId="77777777" w:rsidR="005F5DB3" w:rsidRPr="00791978" w:rsidRDefault="005F5DB3" w:rsidP="004E162E">
            <w:pPr>
              <w:pStyle w:val="TAH"/>
            </w:pPr>
            <w:r>
              <w:t>45</w:t>
            </w:r>
          </w:p>
        </w:tc>
        <w:tc>
          <w:tcPr>
            <w:tcW w:w="567" w:type="dxa"/>
            <w:vAlign w:val="center"/>
          </w:tcPr>
          <w:p w14:paraId="20EC71AE" w14:textId="77777777" w:rsidR="005F5DB3" w:rsidRPr="00791978" w:rsidRDefault="005F5DB3" w:rsidP="004E162E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29D1D137" w14:textId="77777777" w:rsidR="005F5DB3" w:rsidRPr="00791978" w:rsidRDefault="005F5DB3" w:rsidP="004E162E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7153FCE0" w14:textId="77777777" w:rsidR="005F5DB3" w:rsidRPr="00791978" w:rsidRDefault="005F5DB3" w:rsidP="004E162E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3E190BAB" w14:textId="77777777" w:rsidR="005F5DB3" w:rsidRPr="00791978" w:rsidRDefault="005F5DB3" w:rsidP="004E162E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61E18758" w14:textId="77777777" w:rsidR="005F5DB3" w:rsidRPr="00791978" w:rsidRDefault="005F5DB3" w:rsidP="004E162E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24122E36" w14:textId="77777777" w:rsidR="005F5DB3" w:rsidRPr="00791978" w:rsidRDefault="005F5DB3" w:rsidP="004E162E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14:paraId="68838F07" w14:textId="77777777" w:rsidR="005F5DB3" w:rsidRPr="00791978" w:rsidRDefault="005F5DB3" w:rsidP="004E162E">
            <w:pPr>
              <w:pStyle w:val="TAH"/>
            </w:pPr>
            <w:r w:rsidRPr="00791978">
              <w:t>Maximum aggregated bandwidth</w:t>
            </w:r>
          </w:p>
          <w:p w14:paraId="1A12EF57" w14:textId="77777777" w:rsidR="005F5DB3" w:rsidRPr="00791978" w:rsidRDefault="005F5DB3" w:rsidP="004E162E">
            <w:pPr>
              <w:pStyle w:val="TAH"/>
            </w:pPr>
            <w:r w:rsidRPr="00791978">
              <w:t>[MHz]</w:t>
            </w:r>
          </w:p>
        </w:tc>
      </w:tr>
      <w:tr w:rsidR="005F5DB3" w:rsidRPr="00791978" w14:paraId="4E249C0C" w14:textId="77777777" w:rsidTr="004E162E">
        <w:trPr>
          <w:trHeight w:val="44"/>
        </w:trPr>
        <w:tc>
          <w:tcPr>
            <w:tcW w:w="1420" w:type="dxa"/>
            <w:vMerge w:val="restart"/>
            <w:vAlign w:val="center"/>
          </w:tcPr>
          <w:p w14:paraId="09D3C6C9" w14:textId="77777777" w:rsidR="005F5DB3" w:rsidRPr="00FD11EA" w:rsidRDefault="005F5DB3" w:rsidP="004E162E">
            <w:pPr>
              <w:pStyle w:val="TAC"/>
            </w:pPr>
            <w:r w:rsidRPr="00791978">
              <w:t>DC_</w:t>
            </w:r>
            <w:r>
              <w:t>8</w:t>
            </w:r>
            <w:r w:rsidRPr="00791978">
              <w:t>A</w:t>
            </w:r>
            <w:r>
              <w:t>-41A</w:t>
            </w:r>
            <w:r w:rsidRPr="00791978">
              <w:t>_n</w:t>
            </w:r>
            <w:r>
              <w:t>1</w:t>
            </w:r>
            <w:r w:rsidRPr="00791978">
              <w:t>A-n7</w:t>
            </w:r>
            <w:r>
              <w:t>8</w:t>
            </w:r>
            <w:r w:rsidRPr="00791978"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1C7DD5ED" w14:textId="77777777" w:rsidR="005F5DB3" w:rsidRPr="00791978" w:rsidRDefault="005F5DB3" w:rsidP="005F5DB3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2284B4D3" w14:textId="77777777" w:rsidR="005F5DB3" w:rsidRPr="00791978" w:rsidRDefault="005F5DB3" w:rsidP="005F5DB3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5819C051" w14:textId="77777777" w:rsidR="005F5DB3" w:rsidRPr="00791978" w:rsidRDefault="005F5DB3" w:rsidP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EF3D012" w14:textId="77777777" w:rsidR="005F5DB3" w:rsidRPr="00791978" w:rsidRDefault="005F5DB3" w:rsidP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A822AEB" w14:textId="77777777" w:rsidR="005F5DB3" w:rsidRPr="00791978" w:rsidRDefault="005F5DB3" w:rsidP="00B015B4">
            <w:pPr>
              <w:pStyle w:val="TAC"/>
              <w:rPr>
                <w:rFonts w:eastAsia="Yu Mincho"/>
              </w:rPr>
            </w:pPr>
          </w:p>
        </w:tc>
        <w:tc>
          <w:tcPr>
            <w:tcW w:w="527" w:type="dxa"/>
            <w:vAlign w:val="center"/>
          </w:tcPr>
          <w:p w14:paraId="0EB52DE6" w14:textId="77777777" w:rsidR="005F5DB3" w:rsidRPr="00791978" w:rsidRDefault="005F5DB3" w:rsidP="00B015B4">
            <w:pPr>
              <w:pStyle w:val="TAC"/>
              <w:rPr>
                <w:rFonts w:eastAsia="Yu Mincho"/>
              </w:rPr>
            </w:pPr>
          </w:p>
        </w:tc>
        <w:tc>
          <w:tcPr>
            <w:tcW w:w="590" w:type="dxa"/>
            <w:vAlign w:val="center"/>
          </w:tcPr>
          <w:p w14:paraId="57AE90B1" w14:textId="77777777" w:rsidR="005F5DB3" w:rsidRPr="00791978" w:rsidRDefault="005F5DB3" w:rsidP="006E50A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EF1C2B8" w14:textId="77777777" w:rsidR="005F5DB3" w:rsidRPr="00791978" w:rsidRDefault="005F5DB3" w:rsidP="006E50A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BC806AC" w14:textId="77777777" w:rsidR="005F5DB3" w:rsidRPr="00791978" w:rsidRDefault="005F5DB3" w:rsidP="0051564A">
            <w:pPr>
              <w:pStyle w:val="TAC"/>
            </w:pPr>
          </w:p>
        </w:tc>
        <w:tc>
          <w:tcPr>
            <w:tcW w:w="567" w:type="dxa"/>
          </w:tcPr>
          <w:p w14:paraId="43B50206" w14:textId="77777777" w:rsidR="005F5DB3" w:rsidRPr="00791978" w:rsidRDefault="005F5DB3" w:rsidP="0051564A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21B7EAB" w14:textId="77777777" w:rsidR="005F5DB3" w:rsidRPr="00791978" w:rsidRDefault="005F5DB3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D71B78" w14:textId="77777777" w:rsidR="005F5DB3" w:rsidRPr="00791978" w:rsidRDefault="005F5DB3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E45B106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2A4F245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CEF18A8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B91CBD6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73458C4F" w14:textId="77777777" w:rsidR="005F5DB3" w:rsidRPr="00791978" w:rsidRDefault="005F5DB3" w:rsidP="004E162E">
            <w:pPr>
              <w:pStyle w:val="TAC"/>
              <w:rPr>
                <w:lang w:eastAsia="zh-CN"/>
              </w:rPr>
            </w:pPr>
            <w:r w:rsidRPr="00791978">
              <w:rPr>
                <w:lang w:eastAsia="zh-CN"/>
              </w:rPr>
              <w:t>1</w:t>
            </w:r>
            <w:r>
              <w:rPr>
                <w:lang w:eastAsia="zh-CN"/>
              </w:rPr>
              <w:t>80</w:t>
            </w:r>
          </w:p>
        </w:tc>
      </w:tr>
      <w:tr w:rsidR="005F5DB3" w:rsidRPr="00791978" w14:paraId="0F295D31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6D83612E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64342655" w14:textId="77777777" w:rsidR="005F5DB3" w:rsidRDefault="005F5DB3" w:rsidP="005F5DB3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656" w:type="dxa"/>
            <w:vAlign w:val="center"/>
          </w:tcPr>
          <w:p w14:paraId="3FAF7833" w14:textId="77777777" w:rsidR="005F5DB3" w:rsidRPr="00791978" w:rsidRDefault="005F5DB3" w:rsidP="005F5DB3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49A316E4" w14:textId="77777777" w:rsidR="005F5DB3" w:rsidRPr="00791978" w:rsidRDefault="005F5DB3" w:rsidP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0B204EB" w14:textId="77777777" w:rsidR="005F5DB3" w:rsidRPr="00791978" w:rsidRDefault="005F5DB3" w:rsidP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87367EA" w14:textId="77777777" w:rsidR="005F5DB3" w:rsidRPr="00791978" w:rsidRDefault="005F5DB3" w:rsidP="00B015B4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E664CDC" w14:textId="77777777" w:rsidR="005F5DB3" w:rsidRPr="00791978" w:rsidRDefault="005F5DB3" w:rsidP="00B015B4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59F4706" w14:textId="77777777" w:rsidR="005F5DB3" w:rsidRPr="00791978" w:rsidRDefault="005F5DB3" w:rsidP="006E50A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A74865F" w14:textId="77777777" w:rsidR="005F5DB3" w:rsidRPr="00791978" w:rsidRDefault="005F5DB3" w:rsidP="006E50AC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53D882" w14:textId="77777777" w:rsidR="005F5DB3" w:rsidRPr="00791978" w:rsidRDefault="005F5DB3" w:rsidP="0051564A">
            <w:pPr>
              <w:pStyle w:val="TAC"/>
            </w:pPr>
          </w:p>
        </w:tc>
        <w:tc>
          <w:tcPr>
            <w:tcW w:w="567" w:type="dxa"/>
          </w:tcPr>
          <w:p w14:paraId="02A5BF95" w14:textId="77777777" w:rsidR="005F5DB3" w:rsidRPr="00791978" w:rsidRDefault="005F5DB3" w:rsidP="0051564A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BB36E21" w14:textId="77777777" w:rsidR="005F5DB3" w:rsidRPr="00791978" w:rsidRDefault="005F5DB3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D94A7E8" w14:textId="77777777" w:rsidR="005F5DB3" w:rsidRPr="00791978" w:rsidRDefault="005F5DB3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FA376F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C2D9A75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C8B3B2B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469B119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5BBC2B5" w14:textId="77777777" w:rsidR="005F5DB3" w:rsidRPr="00791978" w:rsidRDefault="005F5DB3" w:rsidP="004E162E">
            <w:pPr>
              <w:pStyle w:val="TAC"/>
              <w:rPr>
                <w:lang w:eastAsia="zh-CN"/>
              </w:rPr>
            </w:pPr>
          </w:p>
        </w:tc>
      </w:tr>
      <w:tr w:rsidR="005F5DB3" w:rsidRPr="00791978" w14:paraId="6385DFD7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40E8E68F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41E1D9E9" w14:textId="77777777" w:rsidR="005F5DB3" w:rsidRPr="00791978" w:rsidRDefault="005F5DB3" w:rsidP="005F5DB3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107190F2" w14:textId="77777777" w:rsidR="005F5DB3" w:rsidRPr="00791978" w:rsidRDefault="005F5DB3" w:rsidP="005F5DB3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6FD24A76" w14:textId="77777777" w:rsidR="005F5DB3" w:rsidRPr="00791978" w:rsidRDefault="005F5DB3" w:rsidP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17F73B2" w14:textId="77777777" w:rsidR="005F5DB3" w:rsidRPr="00791978" w:rsidRDefault="005F5DB3" w:rsidP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18663FB" w14:textId="77777777" w:rsidR="005F5DB3" w:rsidRPr="00791978" w:rsidRDefault="005F5DB3" w:rsidP="00B015B4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BB678D0" w14:textId="77777777" w:rsidR="005F5DB3" w:rsidRPr="00791978" w:rsidRDefault="005F5DB3" w:rsidP="00B015B4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2459B3C" w14:textId="77777777" w:rsidR="005F5DB3" w:rsidRPr="00791978" w:rsidRDefault="005F5DB3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360EDD7" w14:textId="77777777" w:rsidR="005F5DB3" w:rsidRPr="00791978" w:rsidRDefault="005F5DB3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8912EEA" w14:textId="77777777" w:rsidR="005F5DB3" w:rsidRPr="00791978" w:rsidRDefault="005F5DB3" w:rsidP="0051564A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4C1C7BB" w14:textId="77777777" w:rsidR="005F5DB3" w:rsidRPr="00D7673C" w:rsidRDefault="005F5DB3" w:rsidP="0051564A">
            <w:pPr>
              <w:pStyle w:val="TAC"/>
              <w:rPr>
                <w:rFonts w:eastAsia="Yu Mincho"/>
              </w:rPr>
            </w:pPr>
            <w:r w:rsidRPr="00D7673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9185389" w14:textId="77777777" w:rsidR="005F5DB3" w:rsidRPr="00791978" w:rsidRDefault="005F5DB3" w:rsidP="006202E6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5497953" w14:textId="77777777" w:rsidR="005F5DB3" w:rsidRPr="00791978" w:rsidRDefault="005F5DB3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EC034BA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EB399AA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B1ADD48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A7FAC9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74CAC96" w14:textId="77777777" w:rsidR="005F5DB3" w:rsidRPr="00791978" w:rsidRDefault="005F5DB3" w:rsidP="004E162E">
            <w:pPr>
              <w:pStyle w:val="TAC"/>
            </w:pPr>
          </w:p>
        </w:tc>
      </w:tr>
      <w:tr w:rsidR="005F5DB3" w:rsidRPr="00791978" w14:paraId="5E4D0E92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21E92F3F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9C64C32" w14:textId="77777777" w:rsidR="005F5DB3" w:rsidRPr="00791978" w:rsidRDefault="005F5DB3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1765D882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392FAB80" w14:textId="77777777" w:rsidR="005F5DB3" w:rsidRPr="00791978" w:rsidRDefault="005F5DB3">
            <w:pPr>
              <w:pStyle w:val="TAC"/>
            </w:pPr>
          </w:p>
        </w:tc>
        <w:tc>
          <w:tcPr>
            <w:tcW w:w="527" w:type="dxa"/>
            <w:vAlign w:val="center"/>
          </w:tcPr>
          <w:p w14:paraId="74D310C8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037CD34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7C82A2B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5068B23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7149D8C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CECE9E9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7D6789F" w14:textId="77777777" w:rsidR="005F5DB3" w:rsidRPr="00D7673C" w:rsidRDefault="005F5DB3">
            <w:pPr>
              <w:pStyle w:val="TAC"/>
              <w:rPr>
                <w:rFonts w:eastAsia="Yu Mincho"/>
              </w:rPr>
            </w:pPr>
            <w:r w:rsidRPr="00D7673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9DE3198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C217926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B3173FB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3B4178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34B77E7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143B48F" w14:textId="77777777" w:rsidR="005F5DB3" w:rsidRPr="00791978" w:rsidRDefault="005F5DB3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D728B0B" w14:textId="77777777" w:rsidR="005F5DB3" w:rsidRPr="00791978" w:rsidRDefault="005F5DB3" w:rsidP="004E162E">
            <w:pPr>
              <w:pStyle w:val="TAC"/>
            </w:pPr>
          </w:p>
        </w:tc>
      </w:tr>
      <w:tr w:rsidR="005F5DB3" w:rsidRPr="00791978" w14:paraId="5BDB3C06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4D34CE54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DDC5DCE" w14:textId="77777777" w:rsidR="005F5DB3" w:rsidRPr="00791978" w:rsidRDefault="005F5DB3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0A079A41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60B5712D" w14:textId="77777777" w:rsidR="005F5DB3" w:rsidRPr="00791978" w:rsidRDefault="005F5DB3">
            <w:pPr>
              <w:pStyle w:val="TAC"/>
            </w:pPr>
          </w:p>
        </w:tc>
        <w:tc>
          <w:tcPr>
            <w:tcW w:w="527" w:type="dxa"/>
            <w:vAlign w:val="center"/>
          </w:tcPr>
          <w:p w14:paraId="2BC3A2B7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B461861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B22092C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3C69EDA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5C8B7B5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03C8288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C6864EA" w14:textId="77777777" w:rsidR="005F5DB3" w:rsidRPr="00D7673C" w:rsidRDefault="005F5DB3">
            <w:pPr>
              <w:pStyle w:val="TAC"/>
              <w:rPr>
                <w:rFonts w:eastAsia="Yu Mincho"/>
              </w:rPr>
            </w:pPr>
            <w:r w:rsidRPr="00D7673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BF41FC0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F72F22D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7C171B4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333D98F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72E349D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2A559EE" w14:textId="77777777" w:rsidR="005F5DB3" w:rsidRPr="00791978" w:rsidRDefault="005F5DB3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C77D2B5" w14:textId="77777777" w:rsidR="005F5DB3" w:rsidRPr="00791978" w:rsidRDefault="005F5DB3" w:rsidP="004E162E">
            <w:pPr>
              <w:pStyle w:val="TAC"/>
            </w:pPr>
          </w:p>
        </w:tc>
      </w:tr>
      <w:tr w:rsidR="005F5DB3" w:rsidRPr="00791978" w14:paraId="005ED9FF" w14:textId="77777777" w:rsidTr="004E162E">
        <w:trPr>
          <w:trHeight w:val="60"/>
        </w:trPr>
        <w:tc>
          <w:tcPr>
            <w:tcW w:w="1420" w:type="dxa"/>
            <w:vMerge/>
            <w:vAlign w:val="center"/>
          </w:tcPr>
          <w:p w14:paraId="049A9CF5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3A841043" w14:textId="77777777" w:rsidR="005F5DB3" w:rsidRPr="00791978" w:rsidRDefault="005F5DB3" w:rsidP="005F5DB3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7770A916" w14:textId="77777777" w:rsidR="005F5DB3" w:rsidRPr="00791978" w:rsidRDefault="005F5DB3" w:rsidP="005F5DB3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3813AD86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65F4C352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9F6123A" w14:textId="77777777" w:rsidR="005F5DB3" w:rsidRPr="00791978" w:rsidRDefault="005F5DB3" w:rsidP="00B015B4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0263B6B" w14:textId="77777777" w:rsidR="005F5DB3" w:rsidRPr="00791978" w:rsidRDefault="005F5DB3" w:rsidP="00B015B4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5C27DEC" w14:textId="77777777" w:rsidR="005F5DB3" w:rsidRPr="00791978" w:rsidRDefault="005F5DB3" w:rsidP="006E50AC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1657891" w14:textId="77777777" w:rsidR="005F5DB3" w:rsidRPr="00791978" w:rsidRDefault="005F5DB3" w:rsidP="006E50A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CCEFE21" w14:textId="77777777" w:rsidR="005F5DB3" w:rsidRPr="00791978" w:rsidRDefault="005F5DB3" w:rsidP="0051564A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2BF845AE" w14:textId="77777777" w:rsidR="005F5DB3" w:rsidRPr="00791978" w:rsidRDefault="005F5DB3" w:rsidP="0051564A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E95EA44" w14:textId="77777777" w:rsidR="005F5DB3" w:rsidRPr="00791978" w:rsidRDefault="005F5DB3" w:rsidP="006202E6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8492C8A" w14:textId="77777777" w:rsidR="005F5DB3" w:rsidRPr="00791978" w:rsidRDefault="005F5DB3" w:rsidP="006202E6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A3E6B18" w14:textId="77777777" w:rsidR="005F5DB3" w:rsidRPr="00791978" w:rsidRDefault="005F5DB3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79F6411" w14:textId="77777777" w:rsidR="005F5DB3" w:rsidRPr="00791978" w:rsidRDefault="005F5DB3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8CEACD4" w14:textId="77777777" w:rsidR="005F5DB3" w:rsidRPr="00791978" w:rsidRDefault="005F5DB3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3BC913E3" w14:textId="77777777" w:rsidR="005F5DB3" w:rsidRPr="00791978" w:rsidRDefault="005F5DB3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C0CC142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</w:p>
        </w:tc>
      </w:tr>
      <w:tr w:rsidR="005F5DB3" w:rsidRPr="00791978" w14:paraId="5E3CE0D6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51DDB705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41C31B2D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74F665D6" w14:textId="77777777" w:rsidR="005F5DB3" w:rsidRPr="00791978" w:rsidRDefault="005F5DB3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2BADB070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1568F88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0CD1BE4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7B3B83E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54B00820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0349928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CE44BB9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5D3A0140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54EE505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EB4B275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52EEA7A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3E61819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D373F64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B879DAB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CB887C1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</w:p>
        </w:tc>
      </w:tr>
      <w:tr w:rsidR="005F5DB3" w:rsidRPr="00791978" w14:paraId="01462DC0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608A56E5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6347146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14EA5B5B" w14:textId="77777777" w:rsidR="005F5DB3" w:rsidRPr="00791978" w:rsidRDefault="005F5DB3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7DBF6C20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3A3FF10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57CD0F8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06990DD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3CE72ECD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BFB3103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E93FEF5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4EA8BFB1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CEB61A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72CE441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03D5F2B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D78A805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8D2B8E3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70BA200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452A30E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</w:p>
        </w:tc>
      </w:tr>
      <w:tr w:rsidR="005F5DB3" w:rsidRPr="00791978" w14:paraId="72088016" w14:textId="77777777" w:rsidTr="004E162E">
        <w:trPr>
          <w:trHeight w:val="44"/>
        </w:trPr>
        <w:tc>
          <w:tcPr>
            <w:tcW w:w="1420" w:type="dxa"/>
            <w:vMerge w:val="restart"/>
            <w:vAlign w:val="center"/>
          </w:tcPr>
          <w:p w14:paraId="7C55D42C" w14:textId="77777777" w:rsidR="005F5DB3" w:rsidRPr="00791978" w:rsidRDefault="005F5DB3" w:rsidP="004E162E">
            <w:pPr>
              <w:pStyle w:val="TAC"/>
            </w:pPr>
            <w:r w:rsidRPr="00791978">
              <w:t>DC_</w:t>
            </w:r>
            <w:r>
              <w:t>8</w:t>
            </w:r>
            <w:r w:rsidRPr="00791978">
              <w:t>A</w:t>
            </w:r>
            <w:r>
              <w:t>-41C</w:t>
            </w:r>
            <w:r w:rsidRPr="00791978">
              <w:t>_n</w:t>
            </w:r>
            <w:r>
              <w:t>1</w:t>
            </w:r>
            <w:r w:rsidRPr="00791978">
              <w:t>A-n7</w:t>
            </w:r>
            <w:r>
              <w:t>8</w:t>
            </w:r>
            <w:r w:rsidRPr="00791978"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03B98963" w14:textId="77777777" w:rsidR="005F5DB3" w:rsidRDefault="005F5DB3" w:rsidP="005F5DB3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7FD83B1B" w14:textId="77777777" w:rsidR="005F5DB3" w:rsidRPr="00791978" w:rsidRDefault="005F5DB3" w:rsidP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25607817" w14:textId="77777777" w:rsidR="005F5DB3" w:rsidRPr="00791978" w:rsidRDefault="005F5DB3" w:rsidP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0EBD8CF" w14:textId="77777777" w:rsidR="005F5DB3" w:rsidRPr="00791978" w:rsidRDefault="005F5DB3" w:rsidP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2E9377E" w14:textId="77777777" w:rsidR="005F5DB3" w:rsidRPr="00791978" w:rsidRDefault="005F5DB3" w:rsidP="00B015B4">
            <w:pPr>
              <w:pStyle w:val="TAC"/>
              <w:rPr>
                <w:rFonts w:eastAsia="Yu Mincho"/>
              </w:rPr>
            </w:pPr>
          </w:p>
        </w:tc>
        <w:tc>
          <w:tcPr>
            <w:tcW w:w="527" w:type="dxa"/>
            <w:vAlign w:val="center"/>
          </w:tcPr>
          <w:p w14:paraId="7802C2C0" w14:textId="77777777" w:rsidR="005F5DB3" w:rsidRPr="00791978" w:rsidRDefault="005F5DB3" w:rsidP="00B015B4">
            <w:pPr>
              <w:pStyle w:val="TAC"/>
              <w:rPr>
                <w:rFonts w:eastAsia="Yu Mincho"/>
              </w:rPr>
            </w:pPr>
          </w:p>
        </w:tc>
        <w:tc>
          <w:tcPr>
            <w:tcW w:w="590" w:type="dxa"/>
            <w:vAlign w:val="center"/>
          </w:tcPr>
          <w:p w14:paraId="1CF62D5F" w14:textId="77777777" w:rsidR="005F5DB3" w:rsidRPr="00791978" w:rsidRDefault="005F5DB3" w:rsidP="006E50A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B376576" w14:textId="77777777" w:rsidR="005F5DB3" w:rsidRPr="00791978" w:rsidRDefault="005F5DB3" w:rsidP="006E50A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073C3271" w14:textId="77777777" w:rsidR="005F5DB3" w:rsidRPr="00791978" w:rsidRDefault="005F5DB3" w:rsidP="0051564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</w:tcPr>
          <w:p w14:paraId="2B67D2F9" w14:textId="77777777" w:rsidR="005F5DB3" w:rsidRPr="00791978" w:rsidRDefault="005F5DB3" w:rsidP="0051564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49155D98" w14:textId="77777777" w:rsidR="005F5DB3" w:rsidRPr="00791978" w:rsidRDefault="005F5DB3" w:rsidP="006202E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53B46077" w14:textId="77777777" w:rsidR="005F5DB3" w:rsidRPr="00791978" w:rsidRDefault="005F5DB3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9E5A3AD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9C4F3A6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3C3EBF0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E3F3EB6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0B55B4DF" w14:textId="77777777" w:rsidR="005F5DB3" w:rsidRPr="00791978" w:rsidRDefault="005F5DB3" w:rsidP="00661122">
            <w:pPr>
              <w:pStyle w:val="TAC"/>
              <w:rPr>
                <w:lang w:val="fi-FI" w:eastAsia="ja-JP"/>
              </w:rPr>
            </w:pPr>
            <w:r w:rsidRPr="007D11EE">
              <w:rPr>
                <w:lang w:val="fi-FI" w:eastAsia="ja-JP"/>
              </w:rPr>
              <w:t>2</w:t>
            </w:r>
            <w:r>
              <w:rPr>
                <w:lang w:val="fi-FI" w:eastAsia="ja-JP"/>
              </w:rPr>
              <w:t>0</w:t>
            </w:r>
            <w:r w:rsidRPr="007D11EE">
              <w:rPr>
                <w:lang w:val="fi-FI" w:eastAsia="ja-JP"/>
              </w:rPr>
              <w:t>0</w:t>
            </w:r>
          </w:p>
        </w:tc>
      </w:tr>
      <w:tr w:rsidR="005F5DB3" w:rsidRPr="00791978" w14:paraId="16D6D221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4B26CB38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2A4F0DAB" w14:textId="77777777" w:rsidR="005F5DB3" w:rsidRPr="00791978" w:rsidRDefault="005F5DB3" w:rsidP="005F5DB3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8457" w:type="dxa"/>
            <w:gridSpan w:val="15"/>
            <w:vAlign w:val="center"/>
          </w:tcPr>
          <w:p w14:paraId="35CC294C" w14:textId="77777777" w:rsidR="005F5DB3" w:rsidRPr="00791978" w:rsidRDefault="005F5DB3" w:rsidP="005F5DB3">
            <w:pPr>
              <w:pStyle w:val="TAC"/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41</w:t>
            </w:r>
            <w:r w:rsidRPr="001206C3">
              <w:rPr>
                <w:rFonts w:eastAsia="Yu Mincho"/>
              </w:rPr>
              <w:t>C Bandwidth Combination Set 0 in Table 5.6A.1-1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45909B8" w14:textId="77777777" w:rsidR="005F5DB3" w:rsidRPr="00791978" w:rsidRDefault="005F5DB3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F5DB3" w:rsidRPr="00791978" w14:paraId="4F7821CE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4A48003F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473E5CEF" w14:textId="77777777" w:rsidR="005F5DB3" w:rsidRPr="00791978" w:rsidRDefault="005F5DB3" w:rsidP="005F5DB3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3E8013D1" w14:textId="77777777" w:rsidR="005F5DB3" w:rsidRPr="00791978" w:rsidRDefault="005F5DB3" w:rsidP="005F5DB3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52850E58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5842281" w14:textId="77777777" w:rsidR="005F5DB3" w:rsidRPr="00791978" w:rsidRDefault="005F5DB3" w:rsidP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92C9537" w14:textId="77777777" w:rsidR="005F5DB3" w:rsidRPr="00791978" w:rsidRDefault="005F5DB3" w:rsidP="00B015B4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E653D77" w14:textId="77777777" w:rsidR="005F5DB3" w:rsidRPr="00791978" w:rsidRDefault="005F5DB3" w:rsidP="00B015B4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CF3D9F2" w14:textId="77777777" w:rsidR="005F5DB3" w:rsidRPr="00791978" w:rsidRDefault="005F5DB3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1FCD8FA" w14:textId="77777777" w:rsidR="005F5DB3" w:rsidRPr="00791978" w:rsidRDefault="005F5DB3" w:rsidP="006E50A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C1CD445" w14:textId="77777777" w:rsidR="005F5DB3" w:rsidRPr="00791978" w:rsidRDefault="005F5DB3" w:rsidP="0051564A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9085906" w14:textId="77777777" w:rsidR="005F5DB3" w:rsidRPr="00791978" w:rsidRDefault="005F5DB3" w:rsidP="0051564A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04BFBB1" w14:textId="77777777" w:rsidR="005F5DB3" w:rsidRPr="00791978" w:rsidRDefault="005F5DB3" w:rsidP="006202E6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E039E33" w14:textId="77777777" w:rsidR="005F5DB3" w:rsidRPr="00791978" w:rsidRDefault="005F5DB3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BD8EFC2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C72A82A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5AA2010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9CC042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A887187" w14:textId="77777777" w:rsidR="005F5DB3" w:rsidRPr="00791978" w:rsidRDefault="005F5DB3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F5DB3" w:rsidRPr="00791978" w14:paraId="73428AA4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4EB5CCE7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2F82976E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3FF824D0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2DA90ED7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9AB0853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16B3729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9300606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263DDC2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C3F438D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20F5D88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283CDB3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57714B6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4625BF1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C6DED84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03DA6EF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83A11B1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C5783D" w14:textId="77777777" w:rsidR="005F5DB3" w:rsidRPr="00791978" w:rsidRDefault="005F5DB3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0A273D6" w14:textId="77777777" w:rsidR="005F5DB3" w:rsidRPr="00791978" w:rsidRDefault="005F5DB3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F5DB3" w:rsidRPr="00791978" w14:paraId="1F64E2C9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5ACDB4BB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209B58C1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2A8B065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1C83C2B9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5D1F740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306F3AB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CBEC16A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D0EAE43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740275E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33311A0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937DDC0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F42D22F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1864133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67FF920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68511EC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A0D67A6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F4E07C6" w14:textId="77777777" w:rsidR="005F5DB3" w:rsidRPr="00791978" w:rsidRDefault="005F5DB3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F8D00CF" w14:textId="77777777" w:rsidR="005F5DB3" w:rsidRPr="00791978" w:rsidRDefault="005F5DB3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F5DB3" w:rsidRPr="00791978" w14:paraId="7C7B573E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7C5D0DD6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18E8BC43" w14:textId="77777777" w:rsidR="005F5DB3" w:rsidRPr="00791978" w:rsidRDefault="005F5DB3" w:rsidP="005F5DB3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338B1103" w14:textId="77777777" w:rsidR="005F5DB3" w:rsidRPr="00791978" w:rsidRDefault="005F5DB3" w:rsidP="005F5DB3">
            <w:pPr>
              <w:pStyle w:val="TAC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79185C2E" w14:textId="77777777" w:rsidR="005F5DB3" w:rsidRPr="00791978" w:rsidRDefault="005F5DB3" w:rsidP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695447A" w14:textId="77777777" w:rsidR="005F5DB3" w:rsidRPr="00791978" w:rsidRDefault="005F5DB3" w:rsidP="004E162E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770C83A" w14:textId="77777777" w:rsidR="005F5DB3" w:rsidRPr="00791978" w:rsidRDefault="005F5DB3" w:rsidP="00B015B4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CBE0C9F" w14:textId="77777777" w:rsidR="005F5DB3" w:rsidRPr="00791978" w:rsidRDefault="005F5DB3" w:rsidP="00B015B4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1F70868" w14:textId="77777777" w:rsidR="005F5DB3" w:rsidRPr="00791978" w:rsidRDefault="005F5DB3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D0A2CAF" w14:textId="77777777" w:rsidR="005F5DB3" w:rsidRPr="00791978" w:rsidRDefault="005F5DB3" w:rsidP="006E50AC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A612A8B" w14:textId="77777777" w:rsidR="005F5DB3" w:rsidRPr="00791978" w:rsidRDefault="005F5DB3" w:rsidP="0051564A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4CA9CF5E" w14:textId="77777777" w:rsidR="005F5DB3" w:rsidRPr="00791978" w:rsidRDefault="005F5DB3" w:rsidP="0051564A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9851DD2" w14:textId="77777777" w:rsidR="005F5DB3" w:rsidRPr="00791978" w:rsidRDefault="005F5DB3" w:rsidP="006202E6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2D5BE81" w14:textId="77777777" w:rsidR="005F5DB3" w:rsidRPr="00791978" w:rsidRDefault="005F5DB3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CFA4411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811F48C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3DF9DC9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4B51CD6" w14:textId="77777777" w:rsidR="005F5DB3" w:rsidRPr="00791978" w:rsidRDefault="005F5DB3" w:rsidP="00DF1427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31FF80A" w14:textId="77777777" w:rsidR="005F5DB3" w:rsidRPr="00791978" w:rsidRDefault="005F5DB3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F5DB3" w:rsidRPr="00791978" w14:paraId="7F488AB1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22CEEDE6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7894B38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917AC29" w14:textId="77777777" w:rsidR="005F5DB3" w:rsidRPr="00791978" w:rsidRDefault="005F5DB3">
            <w:pPr>
              <w:pStyle w:val="TAC"/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4C3494CF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83DA2F7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FA1A870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7C787D6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4CB2EA98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6DE987F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48CFA5C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4F6D5411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03EF64E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A7BD7EA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C171414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C6A4F02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565D06D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DF9B121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F0CF610" w14:textId="77777777" w:rsidR="005F5DB3" w:rsidRPr="00791978" w:rsidRDefault="005F5DB3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F5DB3" w:rsidRPr="00791978" w14:paraId="6AC0B123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1CFDA210" w14:textId="77777777" w:rsidR="005F5DB3" w:rsidRPr="00791978" w:rsidRDefault="005F5DB3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493EF9BB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FFF6470" w14:textId="77777777" w:rsidR="005F5DB3" w:rsidRPr="00791978" w:rsidRDefault="005F5DB3">
            <w:pPr>
              <w:pStyle w:val="TAC"/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53BCC692" w14:textId="77777777" w:rsidR="005F5DB3" w:rsidRPr="00791978" w:rsidRDefault="005F5DB3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C1ABD7D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8E40DD8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FF40277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2F0F77C2" w14:textId="77777777" w:rsidR="005F5DB3" w:rsidRPr="00791978" w:rsidRDefault="005F5D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F720FDC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5D76893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43D3C0C5" w14:textId="77777777" w:rsidR="005F5DB3" w:rsidRPr="00791978" w:rsidRDefault="005F5D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D971897" w14:textId="77777777" w:rsidR="005F5DB3" w:rsidRPr="00791978" w:rsidRDefault="005F5D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8971639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73C597A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141962E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C2B3C1A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1AD7FAC" w14:textId="77777777" w:rsidR="005F5DB3" w:rsidRPr="00791978" w:rsidRDefault="005F5D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807B53D" w14:textId="77777777" w:rsidR="005F5DB3" w:rsidRPr="00791978" w:rsidRDefault="005F5DB3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7D586C98" w14:textId="77777777" w:rsidR="005F5DB3" w:rsidRDefault="005F5DB3" w:rsidP="005F5DB3">
      <w:pPr>
        <w:rPr>
          <w:lang w:eastAsia="ko-KR"/>
        </w:rPr>
      </w:pPr>
    </w:p>
    <w:p w14:paraId="444AFE1A" w14:textId="38FC55D4" w:rsidR="005F5DB3" w:rsidRDefault="005F5DB3" w:rsidP="00147049">
      <w:pPr>
        <w:pStyle w:val="3"/>
      </w:pPr>
      <w:bookmarkStart w:id="678" w:name="_Toc120260863"/>
      <w:bookmarkStart w:id="679" w:name="_Toc135927927"/>
      <w:r>
        <w:lastRenderedPageBreak/>
        <w:t>7.13.3</w:t>
      </w:r>
      <w:r>
        <w:tab/>
        <w:t>UE co-existence studies</w:t>
      </w:r>
      <w:bookmarkEnd w:id="678"/>
      <w:bookmarkEnd w:id="679"/>
    </w:p>
    <w:p w14:paraId="0C030118" w14:textId="77777777" w:rsidR="005F5DB3" w:rsidRPr="00FD5D8F" w:rsidRDefault="005F5DB3" w:rsidP="005F5DB3">
      <w:r w:rsidRPr="00FD5D8F">
        <w:rPr>
          <w:szCs w:val="21"/>
        </w:rPr>
        <w:t xml:space="preserve">Co-existence studies of this DC </w:t>
      </w:r>
      <w:r>
        <w:rPr>
          <w:szCs w:val="21"/>
        </w:rPr>
        <w:t>LTE inter-band 2</w:t>
      </w:r>
      <w:r w:rsidRPr="00FD5D8F">
        <w:rPr>
          <w:szCs w:val="21"/>
        </w:rPr>
        <w:t xml:space="preserve">DL/1UL + inter-band NR 2DL/1UL are already covered </w:t>
      </w:r>
      <w:r w:rsidRPr="00107343">
        <w:rPr>
          <w:szCs w:val="21"/>
        </w:rPr>
        <w:t>in the constituent fall-back modes</w:t>
      </w:r>
      <w:r w:rsidRPr="00FD5D8F">
        <w:rPr>
          <w:szCs w:val="21"/>
        </w:rPr>
        <w:t>. Therefore, there is no additional harmonic and intermodulation impact for the additional band receiver.</w:t>
      </w:r>
    </w:p>
    <w:p w14:paraId="6A4D9A6E" w14:textId="37A9F6FF" w:rsidR="005F5DB3" w:rsidRDefault="005F5DB3" w:rsidP="00147049">
      <w:pPr>
        <w:pStyle w:val="3"/>
      </w:pPr>
      <w:bookmarkStart w:id="680" w:name="_Toc120260864"/>
      <w:bookmarkStart w:id="681" w:name="_Toc135927928"/>
      <w:r>
        <w:t>7.13.4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680"/>
      <w:bookmarkEnd w:id="681"/>
    </w:p>
    <w:p w14:paraId="3E2A6E50" w14:textId="77777777" w:rsidR="005F5DB3" w:rsidRPr="00085F62" w:rsidRDefault="005F5DB3" w:rsidP="005F5DB3">
      <w:pPr>
        <w:rPr>
          <w:szCs w:val="21"/>
        </w:rPr>
      </w:pPr>
      <w:r>
        <w:rPr>
          <w:szCs w:val="21"/>
        </w:rPr>
        <w:t>For DC_8-41_n1-n78</w:t>
      </w:r>
      <w:r w:rsidRPr="00FD5D8F">
        <w:rPr>
          <w:szCs w:val="21"/>
        </w:rPr>
        <w:t xml:space="preserve">, </w:t>
      </w:r>
      <w:r>
        <w:rPr>
          <w:rFonts w:hint="eastAsia"/>
          <w:szCs w:val="21"/>
        </w:rPr>
        <w:t>t</w:t>
      </w:r>
      <w:r>
        <w:rPr>
          <w:szCs w:val="21"/>
        </w:rPr>
        <w:t xml:space="preserve">he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T</w:t>
      </w:r>
      <w:r w:rsidRPr="00FD5D8F">
        <w:rPr>
          <w:szCs w:val="21"/>
          <w:vertAlign w:val="subscript"/>
        </w:rPr>
        <w:t>IB,c</w:t>
      </w:r>
      <w:r w:rsidRPr="00FD5D8F">
        <w:rPr>
          <w:szCs w:val="21"/>
        </w:rPr>
        <w:t xml:space="preserve"> and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R</w:t>
      </w:r>
      <w:r w:rsidRPr="00FD5D8F">
        <w:rPr>
          <w:szCs w:val="21"/>
          <w:vertAlign w:val="subscript"/>
        </w:rPr>
        <w:t>IB,c</w:t>
      </w:r>
      <w:r w:rsidRPr="00FD5D8F">
        <w:rPr>
          <w:szCs w:val="21"/>
        </w:rPr>
        <w:t xml:space="preserve"> values </w:t>
      </w:r>
      <w:r>
        <w:rPr>
          <w:szCs w:val="21"/>
        </w:rPr>
        <w:t xml:space="preserve">are reused from </w:t>
      </w:r>
      <w:r w:rsidRPr="00AA0F24">
        <w:t>DC_7-8_n1-n78</w:t>
      </w:r>
      <w:r>
        <w:t xml:space="preserve"> and </w:t>
      </w:r>
      <w:r w:rsidRPr="00FD5D8F">
        <w:rPr>
          <w:szCs w:val="21"/>
        </w:rPr>
        <w:t>given in the tables below.</w:t>
      </w:r>
    </w:p>
    <w:p w14:paraId="7CD6D2AB" w14:textId="48F23580" w:rsidR="005F5DB3" w:rsidRDefault="005F5DB3" w:rsidP="005F5DB3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7.13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5F5DB3" w:rsidRPr="00850262" w14:paraId="4A6FC4E8" w14:textId="77777777" w:rsidTr="004E162E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566B98D4" w14:textId="77777777" w:rsidR="005F5DB3" w:rsidRPr="00EF5447" w:rsidRDefault="005F5DB3" w:rsidP="004E162E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78D2CF83" w14:textId="77777777" w:rsidR="005F5DB3" w:rsidRPr="00850262" w:rsidRDefault="005F5DB3" w:rsidP="004E162E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5F5DB3" w:rsidRPr="00DC3AC9" w14:paraId="42FFFA78" w14:textId="77777777" w:rsidTr="004E162E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3CE1DCE9" w14:textId="77777777" w:rsidR="005F5DB3" w:rsidRPr="00EF5447" w:rsidRDefault="005F5DB3" w:rsidP="004E162E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3FE4AE50" w14:textId="77777777" w:rsidR="005F5DB3" w:rsidRPr="00DC3AC9" w:rsidRDefault="005F5DB3" w:rsidP="004E162E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5F5DB3" w:rsidRPr="00EF5447" w14:paraId="118A056D" w14:textId="77777777" w:rsidTr="00661122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47825" w14:textId="5192DD7D" w:rsidR="005F5DB3" w:rsidRPr="00EF5447" w:rsidRDefault="005F5DB3" w:rsidP="005F5DB3">
            <w:pPr>
              <w:pStyle w:val="TAC"/>
            </w:pPr>
            <w:r>
              <w:t>DC_8-41_n1-n78</w:t>
            </w:r>
          </w:p>
        </w:tc>
        <w:tc>
          <w:tcPr>
            <w:tcW w:w="1417" w:type="dxa"/>
            <w:vAlign w:val="center"/>
          </w:tcPr>
          <w:p w14:paraId="7A51E24E" w14:textId="77777777" w:rsidR="005F5DB3" w:rsidRPr="00EF5447" w:rsidRDefault="005F5DB3" w:rsidP="005F5DB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14:paraId="3263B363" w14:textId="79D17471" w:rsidR="005F5DB3" w:rsidRPr="00EF5447" w:rsidRDefault="005F5DB3" w:rsidP="005F5DB3">
            <w:pPr>
              <w:pStyle w:val="TAC"/>
            </w:pPr>
            <w:r>
              <w:t>0.6</w:t>
            </w:r>
          </w:p>
        </w:tc>
        <w:tc>
          <w:tcPr>
            <w:tcW w:w="1488" w:type="dxa"/>
            <w:vAlign w:val="center"/>
          </w:tcPr>
          <w:p w14:paraId="35E5A9EB" w14:textId="77777777" w:rsidR="005F5DB3" w:rsidRPr="00EF5447" w:rsidRDefault="005F5DB3" w:rsidP="005F5DB3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84" w:type="dxa"/>
            <w:vAlign w:val="center"/>
          </w:tcPr>
          <w:p w14:paraId="46B464C0" w14:textId="77777777" w:rsidR="005F5DB3" w:rsidRPr="00EF5447" w:rsidRDefault="005F5DB3" w:rsidP="005F5DB3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5F5DB3" w:rsidRPr="000D7965" w14:paraId="5E9485E2" w14:textId="77777777" w:rsidTr="004E162E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EDABF" w14:textId="77777777" w:rsidR="005F5DB3" w:rsidRPr="000D7965" w:rsidRDefault="005F5DB3" w:rsidP="005F5DB3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2A1ABB69" w14:textId="77777777" w:rsidR="005F5DB3" w:rsidRPr="000D7965" w:rsidRDefault="005F5DB3" w:rsidP="005F5DB3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48066CEE" w14:textId="77777777" w:rsidR="005F5DB3" w:rsidRPr="00661122" w:rsidRDefault="005F5DB3" w:rsidP="008A7FB6">
      <w:pPr>
        <w:rPr>
          <w:rFonts w:eastAsia="SimSun"/>
        </w:rPr>
      </w:pPr>
    </w:p>
    <w:p w14:paraId="398DB7AF" w14:textId="5940520E" w:rsidR="005F5DB3" w:rsidRDefault="005F5DB3" w:rsidP="005F5DB3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7.13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5F5DB3" w:rsidRPr="00EF5447" w14:paraId="3766B4A9" w14:textId="77777777" w:rsidTr="004E162E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73E60F7E" w14:textId="77777777" w:rsidR="005F5DB3" w:rsidRPr="00EF5447" w:rsidRDefault="005F5DB3" w:rsidP="004E162E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5BED3DBF" w14:textId="77777777" w:rsidR="005F5DB3" w:rsidRPr="00EF5447" w:rsidRDefault="005F5DB3" w:rsidP="004E162E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5F5DB3" w:rsidRPr="00EF5447" w14:paraId="330EC8B1" w14:textId="77777777" w:rsidTr="004E162E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7A2D7CED" w14:textId="77777777" w:rsidR="005F5DB3" w:rsidRPr="00EF5447" w:rsidRDefault="005F5DB3" w:rsidP="004E162E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3E1E7F84" w14:textId="77777777" w:rsidR="005F5DB3" w:rsidRPr="00EF5447" w:rsidRDefault="005F5DB3" w:rsidP="004E162E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5F5DB3" w:rsidRPr="00EF5447" w14:paraId="40901723" w14:textId="77777777" w:rsidTr="004E162E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4797194" w14:textId="4439B564" w:rsidR="005F5DB3" w:rsidRPr="00EF5447" w:rsidRDefault="005F5DB3" w:rsidP="004E162E">
            <w:pPr>
              <w:pStyle w:val="TAC"/>
            </w:pPr>
            <w:r>
              <w:t>DC_8-41_n1-n78</w:t>
            </w:r>
          </w:p>
        </w:tc>
        <w:tc>
          <w:tcPr>
            <w:tcW w:w="1488" w:type="dxa"/>
            <w:vAlign w:val="center"/>
          </w:tcPr>
          <w:p w14:paraId="4206F61C" w14:textId="77777777" w:rsidR="005F5DB3" w:rsidRPr="00EF5447" w:rsidRDefault="005F5DB3" w:rsidP="004E16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201C649E" w14:textId="7DEC0448" w:rsidR="005F5DB3" w:rsidRPr="00EF5447" w:rsidRDefault="005F5DB3" w:rsidP="004E162E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7C4CD012" w14:textId="77777777" w:rsidR="005F5DB3" w:rsidRPr="00EF5447" w:rsidRDefault="005F5DB3" w:rsidP="004E162E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29D7381A" w14:textId="2CC41440" w:rsidR="005F5DB3" w:rsidRPr="00EF5447" w:rsidRDefault="005F5DB3" w:rsidP="004E16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 w:rsidR="005F5DB3" w14:paraId="41C117B2" w14:textId="77777777" w:rsidTr="004E162E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D45D72" w14:textId="77777777" w:rsidR="005F5DB3" w:rsidRDefault="005F5DB3" w:rsidP="004E162E">
            <w:pPr>
              <w:pStyle w:val="TAN"/>
            </w:pPr>
            <w:r w:rsidRPr="006C6947">
              <w:t xml:space="preserve">NOTE </w:t>
            </w:r>
            <w:r>
              <w:t>11</w:t>
            </w:r>
            <w:r w:rsidRPr="000D7965">
              <w:t>:</w:t>
            </w:r>
            <w:r w:rsidRPr="000D7965">
              <w:tab/>
              <w:t>“-” denotes Δ</w:t>
            </w:r>
            <w:r>
              <w:t>R</w:t>
            </w:r>
            <w:r w:rsidRPr="000D7965">
              <w:rPr>
                <w:vertAlign w:val="subscript"/>
              </w:rPr>
              <w:t>IB,c</w:t>
            </w:r>
            <w:r w:rsidRPr="000D7965">
              <w:t xml:space="preserve"> = 0.</w:t>
            </w:r>
          </w:p>
          <w:p w14:paraId="5811E668" w14:textId="77777777" w:rsidR="005F5DB3" w:rsidRDefault="005F5DB3" w:rsidP="004E162E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2B6CFF78" w14:textId="77777777" w:rsidR="005F5DB3" w:rsidRPr="00661122" w:rsidRDefault="005F5DB3" w:rsidP="008A7FB6">
      <w:pPr>
        <w:rPr>
          <w:rFonts w:eastAsia="SimSun"/>
          <w:lang w:eastAsia="zh-CN"/>
        </w:rPr>
      </w:pPr>
    </w:p>
    <w:p w14:paraId="0F915B10" w14:textId="547443F4" w:rsidR="005F5DB3" w:rsidRPr="00BD3909" w:rsidRDefault="005F5DB3" w:rsidP="00147049">
      <w:pPr>
        <w:pStyle w:val="3"/>
      </w:pPr>
      <w:bookmarkStart w:id="682" w:name="_Toc120260865"/>
      <w:bookmarkStart w:id="683" w:name="_Toc135927929"/>
      <w:r>
        <w:t>7.13.5</w:t>
      </w:r>
      <w:r>
        <w:tab/>
        <w:t>MSD</w:t>
      </w:r>
      <w:bookmarkEnd w:id="682"/>
      <w:bookmarkEnd w:id="683"/>
    </w:p>
    <w:p w14:paraId="565F3EB1" w14:textId="77777777" w:rsidR="005F5DB3" w:rsidRPr="00ED0983" w:rsidRDefault="005F5DB3" w:rsidP="005F5DB3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1EF4E9E3" w14:textId="77777777" w:rsidR="005F5DB3" w:rsidRDefault="005F5DB3" w:rsidP="005F5DB3">
      <w:pPr>
        <w:rPr>
          <w:lang w:eastAsia="ja-JP"/>
        </w:rPr>
      </w:pPr>
    </w:p>
    <w:p w14:paraId="3EC8C9D6" w14:textId="0F2378FF" w:rsidR="004E162E" w:rsidRDefault="00B015B4" w:rsidP="00147049">
      <w:pPr>
        <w:pStyle w:val="2"/>
        <w:rPr>
          <w:lang w:eastAsia="zh-TW"/>
        </w:rPr>
      </w:pPr>
      <w:bookmarkStart w:id="684" w:name="_Toc120260866"/>
      <w:bookmarkStart w:id="685" w:name="_Toc135927930"/>
      <w:r>
        <w:rPr>
          <w:lang w:eastAsia="zh-TW"/>
        </w:rPr>
        <w:t>7.14</w:t>
      </w:r>
      <w:r w:rsidR="004E162E">
        <w:tab/>
      </w:r>
      <w:r w:rsidR="004E162E">
        <w:rPr>
          <w:lang w:eastAsia="zh-TW"/>
        </w:rPr>
        <w:t>DC_20-41_n1-n78</w:t>
      </w:r>
      <w:bookmarkEnd w:id="684"/>
      <w:bookmarkEnd w:id="685"/>
      <w:r w:rsidR="004E162E" w:rsidRPr="00C243E3">
        <w:rPr>
          <w:lang w:eastAsia="zh-TW"/>
        </w:rPr>
        <w:t xml:space="preserve"> </w:t>
      </w:r>
    </w:p>
    <w:p w14:paraId="37F3FE85" w14:textId="7CEA6715" w:rsidR="004E162E" w:rsidRPr="00BD3909" w:rsidRDefault="00B015B4" w:rsidP="00147049">
      <w:pPr>
        <w:pStyle w:val="3"/>
      </w:pPr>
      <w:bookmarkStart w:id="686" w:name="_Toc120260867"/>
      <w:bookmarkStart w:id="687" w:name="_Toc135927931"/>
      <w:r>
        <w:t>7.14</w:t>
      </w:r>
      <w:r w:rsidR="004E162E" w:rsidRPr="00C11944">
        <w:t>.1</w:t>
      </w:r>
      <w:r w:rsidR="004E162E" w:rsidRPr="00C11944">
        <w:tab/>
        <w:t>Operating bands for DC</w:t>
      </w:r>
      <w:bookmarkEnd w:id="686"/>
      <w:bookmarkEnd w:id="687"/>
    </w:p>
    <w:p w14:paraId="2677FDBF" w14:textId="33C58205" w:rsidR="004E162E" w:rsidRDefault="004E162E" w:rsidP="004E162E">
      <w:pPr>
        <w:pStyle w:val="TH"/>
      </w:pPr>
      <w:r w:rsidRPr="00C11944">
        <w:t xml:space="preserve">Table </w:t>
      </w:r>
      <w:r w:rsidR="00B015B4">
        <w:t>7.14</w:t>
      </w:r>
      <w:r w:rsidRPr="00C11944">
        <w:t xml:space="preserve">.1-1: DC band combination of NR 2DL/1UL + LTE </w:t>
      </w:r>
      <w:r>
        <w:t>2</w:t>
      </w:r>
      <w:r w:rsidRPr="00C11944">
        <w:t>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11"/>
        <w:gridCol w:w="8"/>
        <w:gridCol w:w="295"/>
        <w:gridCol w:w="1598"/>
        <w:gridCol w:w="1231"/>
        <w:gridCol w:w="355"/>
        <w:gridCol w:w="1530"/>
        <w:gridCol w:w="1042"/>
      </w:tblGrid>
      <w:tr w:rsidR="004E162E" w:rsidRPr="0078148C" w14:paraId="53BEC0AD" w14:textId="77777777" w:rsidTr="004E162E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44E6286" w14:textId="77777777" w:rsidR="004E162E" w:rsidRPr="0078148C" w:rsidRDefault="004E162E" w:rsidP="004E162E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2E269C3A" w14:textId="77777777" w:rsidR="004E162E" w:rsidRPr="0078148C" w:rsidRDefault="004E162E" w:rsidP="004E162E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12" w:type="dxa"/>
            <w:gridSpan w:val="4"/>
            <w:shd w:val="clear" w:color="auto" w:fill="auto"/>
          </w:tcPr>
          <w:p w14:paraId="1A4425FA" w14:textId="77777777" w:rsidR="004E162E" w:rsidRPr="0078148C" w:rsidRDefault="004E162E" w:rsidP="004E162E">
            <w:pPr>
              <w:pStyle w:val="TAH"/>
            </w:pPr>
            <w:r w:rsidRPr="0078148C">
              <w:t>Uplink (UL) band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4371B78B" w14:textId="77777777" w:rsidR="004E162E" w:rsidRPr="0078148C" w:rsidRDefault="004E162E" w:rsidP="004E162E">
            <w:pPr>
              <w:pStyle w:val="TAH"/>
            </w:pPr>
            <w:r w:rsidRPr="0078148C">
              <w:t>Downlink (DL) band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 w14:paraId="7C9B3386" w14:textId="77777777" w:rsidR="004E162E" w:rsidRPr="0078148C" w:rsidRDefault="004E162E" w:rsidP="004E162E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Duplex</w:t>
            </w:r>
          </w:p>
          <w:p w14:paraId="69148853" w14:textId="77777777" w:rsidR="004E162E" w:rsidRPr="0078148C" w:rsidRDefault="004E162E" w:rsidP="004E162E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mode</w:t>
            </w:r>
          </w:p>
        </w:tc>
      </w:tr>
      <w:tr w:rsidR="004E162E" w:rsidRPr="0078148C" w14:paraId="66E9E852" w14:textId="77777777" w:rsidTr="004E162E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57F29599" w14:textId="77777777" w:rsidR="004E162E" w:rsidRPr="0078148C" w:rsidRDefault="004E162E" w:rsidP="004E162E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1061E5E0" w14:textId="77777777" w:rsidR="004E162E" w:rsidRPr="0078148C" w:rsidRDefault="004E162E" w:rsidP="004E162E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16BC8D4E" w14:textId="77777777" w:rsidR="004E162E" w:rsidRPr="0078148C" w:rsidRDefault="004E162E" w:rsidP="004E162E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5A85B563" w14:textId="77777777" w:rsidR="004E162E" w:rsidRPr="0078148C" w:rsidRDefault="004E162E" w:rsidP="004E162E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2" w:type="dxa"/>
            <w:vMerge/>
            <w:shd w:val="clear" w:color="auto" w:fill="auto"/>
          </w:tcPr>
          <w:p w14:paraId="568C7ED0" w14:textId="77777777" w:rsidR="004E162E" w:rsidRPr="0078148C" w:rsidRDefault="004E162E" w:rsidP="004E162E">
            <w:pPr>
              <w:pStyle w:val="TAH"/>
              <w:rPr>
                <w:rFonts w:cs="Arial"/>
                <w:lang w:val="x-none"/>
              </w:rPr>
            </w:pPr>
          </w:p>
        </w:tc>
      </w:tr>
      <w:tr w:rsidR="004E162E" w:rsidRPr="0078148C" w14:paraId="03BB30E0" w14:textId="77777777" w:rsidTr="004E162E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6828E2C" w14:textId="77777777" w:rsidR="004E162E" w:rsidRPr="0078148C" w:rsidRDefault="004E162E" w:rsidP="004E162E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4994F58A" w14:textId="77777777" w:rsidR="004E162E" w:rsidRPr="0078148C" w:rsidRDefault="004E162E" w:rsidP="004E162E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729C9AE0" w14:textId="77777777" w:rsidR="004E162E" w:rsidRPr="0078148C" w:rsidRDefault="004E162E" w:rsidP="004E162E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shd w:val="clear" w:color="auto" w:fill="auto"/>
            <w:vAlign w:val="center"/>
          </w:tcPr>
          <w:p w14:paraId="7CEE8B37" w14:textId="77777777" w:rsidR="004E162E" w:rsidRPr="0078148C" w:rsidRDefault="004E162E" w:rsidP="004E162E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2" w:type="dxa"/>
            <w:vMerge/>
            <w:shd w:val="clear" w:color="auto" w:fill="auto"/>
          </w:tcPr>
          <w:p w14:paraId="665FC952" w14:textId="77777777" w:rsidR="004E162E" w:rsidRPr="0078148C" w:rsidRDefault="004E162E" w:rsidP="004E162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4E162E" w:rsidRPr="0078148C" w14:paraId="1AA0068D" w14:textId="77777777" w:rsidTr="004E162E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3F4EABEF" w14:textId="77777777" w:rsidR="004E162E" w:rsidRPr="008C4BC5" w:rsidRDefault="004E162E" w:rsidP="004E162E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20-41_n1-n78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826D042" w14:textId="77777777" w:rsidR="004E162E" w:rsidRDefault="004E162E" w:rsidP="004E162E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20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410450D" w14:textId="77777777" w:rsidR="004E162E" w:rsidRPr="005D3B77" w:rsidRDefault="004E162E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832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35CBBA" w14:textId="77777777" w:rsidR="004E162E" w:rsidRPr="005D3B77" w:rsidRDefault="004E162E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5DD58DC3" w14:textId="77777777" w:rsidR="004E162E" w:rsidRPr="005D3B77" w:rsidRDefault="004E162E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862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64AC60F5" w14:textId="77777777" w:rsidR="004E162E" w:rsidRPr="005D3B77" w:rsidRDefault="004E162E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791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107F28" w14:textId="77777777" w:rsidR="004E162E" w:rsidRPr="005D3B77" w:rsidRDefault="004E162E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47EAE770" w14:textId="77777777" w:rsidR="004E162E" w:rsidRPr="005D3B77" w:rsidRDefault="004E162E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821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9BD9F96" w14:textId="77777777" w:rsidR="004E162E" w:rsidRDefault="004E162E" w:rsidP="004E162E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4E162E" w:rsidRPr="0078148C" w14:paraId="619EE69A" w14:textId="77777777" w:rsidTr="004E162E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08280686" w14:textId="77777777" w:rsidR="004E162E" w:rsidRPr="008C4BC5" w:rsidRDefault="004E162E" w:rsidP="004E162E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28EF81C" w14:textId="77777777" w:rsidR="004E162E" w:rsidRDefault="004E162E" w:rsidP="004E162E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41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1D0EAD7" w14:textId="77777777" w:rsidR="004E162E" w:rsidRDefault="004E162E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CE1B72" w14:textId="77777777" w:rsidR="004E162E" w:rsidRPr="005D3B77" w:rsidRDefault="004E162E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2BFF86A8" w14:textId="77777777" w:rsidR="004E162E" w:rsidRDefault="004E162E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04DDB540" w14:textId="77777777" w:rsidR="004E162E" w:rsidRDefault="004E162E" w:rsidP="00661122">
            <w:pPr>
              <w:pStyle w:val="TAR"/>
              <w:rPr>
                <w:lang w:eastAsia="ja-JP"/>
              </w:rPr>
            </w:pPr>
            <w:r>
              <w:rPr>
                <w:rFonts w:eastAsia="맑은 고딕"/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7F0009" w14:textId="77777777" w:rsidR="004E162E" w:rsidRPr="005D3B77" w:rsidRDefault="004E162E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4B31446B" w14:textId="77777777" w:rsidR="004E162E" w:rsidRDefault="004E162E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C1A8CF8" w14:textId="77777777" w:rsidR="004E162E" w:rsidRDefault="004E162E" w:rsidP="004E162E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T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4E162E" w:rsidRPr="0078148C" w14:paraId="2BB792D1" w14:textId="77777777" w:rsidTr="004E162E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280179FD" w14:textId="77777777" w:rsidR="004E162E" w:rsidRPr="007D4ED4" w:rsidRDefault="004E162E" w:rsidP="004E162E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BB1A2CB" w14:textId="77777777" w:rsidR="004E162E" w:rsidRPr="005D3B77" w:rsidRDefault="004E162E" w:rsidP="004E162E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8BF3550" w14:textId="77777777" w:rsidR="004E162E" w:rsidRPr="005D3B77" w:rsidRDefault="004E162E" w:rsidP="00661122">
            <w:pPr>
              <w:pStyle w:val="TAR"/>
              <w:rPr>
                <w:lang w:val="sv-SE" w:eastAsia="ko-KR"/>
              </w:rPr>
            </w:pPr>
            <w:r w:rsidRPr="005D3B77">
              <w:rPr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D29A8" w14:textId="77777777" w:rsidR="004E162E" w:rsidRPr="008C4BC5" w:rsidRDefault="004E162E" w:rsidP="004E162E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E40BF0" w14:textId="77777777" w:rsidR="004E162E" w:rsidRPr="005D3B77" w:rsidRDefault="004E162E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5FAAE455" w14:textId="77777777" w:rsidR="004E162E" w:rsidRPr="005D3B77" w:rsidRDefault="004E162E" w:rsidP="00661122">
            <w:pPr>
              <w:pStyle w:val="TAR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066B51" w14:textId="77777777" w:rsidR="004E162E" w:rsidRPr="005D3B77" w:rsidRDefault="004E162E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234FE57C" w14:textId="77777777" w:rsidR="004E162E" w:rsidRPr="005D3B77" w:rsidRDefault="004E162E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B237E78" w14:textId="77777777" w:rsidR="004E162E" w:rsidRPr="008C4BC5" w:rsidRDefault="004E162E" w:rsidP="004E162E">
            <w:pPr>
              <w:pStyle w:val="TAC"/>
              <w:rPr>
                <w:lang w:val="fr-FR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4E162E" w:rsidRPr="0078148C" w14:paraId="20EC0D11" w14:textId="77777777" w:rsidTr="004E162E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C8831DE" w14:textId="77777777" w:rsidR="004E162E" w:rsidRPr="0078148C" w:rsidRDefault="004E162E" w:rsidP="004E162E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FEDF899" w14:textId="77777777" w:rsidR="004E162E" w:rsidRPr="005D3B77" w:rsidRDefault="004E162E" w:rsidP="004E162E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n78</w:t>
            </w:r>
          </w:p>
        </w:tc>
        <w:tc>
          <w:tcPr>
            <w:tcW w:w="1111" w:type="dxa"/>
            <w:tcBorders>
              <w:right w:val="nil"/>
            </w:tcBorders>
            <w:shd w:val="clear" w:color="auto" w:fill="auto"/>
            <w:vAlign w:val="center"/>
          </w:tcPr>
          <w:p w14:paraId="7766F572" w14:textId="77777777" w:rsidR="004E162E" w:rsidRPr="005D3B77" w:rsidRDefault="004E162E" w:rsidP="00661122">
            <w:pPr>
              <w:pStyle w:val="TAR"/>
              <w:rPr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E31DE2" w14:textId="77777777" w:rsidR="004E162E" w:rsidRPr="005D3B77" w:rsidRDefault="004E162E" w:rsidP="004E162E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7AFE5086" w14:textId="77777777" w:rsidR="004E162E" w:rsidRPr="005D3B77" w:rsidRDefault="004E162E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09641454" w14:textId="77777777" w:rsidR="004E162E" w:rsidRPr="005D3B77" w:rsidRDefault="004E162E" w:rsidP="00661122">
            <w:pPr>
              <w:pStyle w:val="TAR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6C8081" w14:textId="77777777" w:rsidR="004E162E" w:rsidRPr="005D3B77" w:rsidRDefault="004E162E" w:rsidP="004E162E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608AB239" w14:textId="77777777" w:rsidR="004E162E" w:rsidRPr="005D3B77" w:rsidRDefault="004E162E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3E41AFC" w14:textId="77777777" w:rsidR="004E162E" w:rsidRPr="005D3B77" w:rsidRDefault="004E162E" w:rsidP="004E162E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TDD</w:t>
            </w:r>
          </w:p>
        </w:tc>
      </w:tr>
    </w:tbl>
    <w:p w14:paraId="1ABDFEA6" w14:textId="77777777" w:rsidR="004E162E" w:rsidRDefault="004E162E" w:rsidP="004E162E">
      <w:pPr>
        <w:spacing w:after="0"/>
      </w:pPr>
    </w:p>
    <w:p w14:paraId="05DEE5FF" w14:textId="52BDEE55" w:rsidR="004E162E" w:rsidRDefault="004E162E" w:rsidP="004E162E">
      <w:pPr>
        <w:pStyle w:val="TH"/>
      </w:pPr>
      <w:r>
        <w:lastRenderedPageBreak/>
        <w:t xml:space="preserve">Table </w:t>
      </w:r>
      <w:r w:rsidR="00B015B4">
        <w:t>7.14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4E162E" w:rsidRPr="00877CC8" w14:paraId="32A725F4" w14:textId="77777777" w:rsidTr="004E162E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2A3F" w14:textId="77777777" w:rsidR="004E162E" w:rsidRPr="00877CC8" w:rsidRDefault="004E162E" w:rsidP="004E162E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13A39F16" w14:textId="77777777" w:rsidR="004E162E" w:rsidRPr="00877CC8" w:rsidRDefault="004E162E" w:rsidP="004E162E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CD90" w14:textId="77777777" w:rsidR="004E162E" w:rsidRPr="00877CC8" w:rsidRDefault="004E162E" w:rsidP="004E162E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2A4CB421" w14:textId="77777777" w:rsidR="004E162E" w:rsidRPr="00877CC8" w:rsidRDefault="004E162E" w:rsidP="004E162E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5BA70CE9" w14:textId="77777777" w:rsidR="004E162E" w:rsidRPr="00877CC8" w:rsidRDefault="004E162E" w:rsidP="004E162E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4E162E" w:rsidRPr="00877CC8" w14:paraId="31E0BFA2" w14:textId="77777777" w:rsidTr="004E162E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67DD47" w14:textId="77777777" w:rsidR="004E162E" w:rsidRPr="00877CC8" w:rsidRDefault="004E162E" w:rsidP="004E162E">
            <w:pPr>
              <w:pStyle w:val="TAC"/>
            </w:pPr>
            <w:r w:rsidRPr="00791978">
              <w:t>DC_</w:t>
            </w:r>
            <w:r>
              <w:t>20</w:t>
            </w:r>
            <w:r w:rsidRPr="00791978">
              <w:t>A</w:t>
            </w:r>
            <w:r>
              <w:t>-41A</w:t>
            </w:r>
            <w:r w:rsidRPr="00791978">
              <w:t>_n</w:t>
            </w:r>
            <w:r>
              <w:t>1</w:t>
            </w:r>
            <w:r w:rsidRPr="00791978">
              <w:t>A-n7</w:t>
            </w:r>
            <w:r>
              <w:t>8</w:t>
            </w:r>
            <w:r w:rsidRPr="00791978">
              <w:t>A</w:t>
            </w:r>
            <w:r w:rsidRPr="00877CC8">
              <w:t xml:space="preserve"> 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C41" w14:textId="77777777" w:rsidR="004E162E" w:rsidRDefault="004E162E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6BC89CD2" w14:textId="77777777" w:rsidR="004E162E" w:rsidRDefault="004E162E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0A3521DF" w14:textId="77777777" w:rsidR="004E162E" w:rsidRDefault="004E162E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33612BF9" w14:textId="77777777" w:rsidR="004E162E" w:rsidRPr="00877CC8" w:rsidRDefault="004E162E" w:rsidP="004E162E">
            <w:pPr>
              <w:pStyle w:val="TAC"/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  <w:tr w:rsidR="004E162E" w:rsidRPr="00877CC8" w14:paraId="4D5B9CBE" w14:textId="77777777" w:rsidTr="004E162E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46AF8" w14:textId="77777777" w:rsidR="004E162E" w:rsidRPr="006F0068" w:rsidRDefault="004E162E" w:rsidP="004E162E">
            <w:pPr>
              <w:pStyle w:val="TAC"/>
            </w:pPr>
            <w:r w:rsidRPr="00791978">
              <w:t>DC_</w:t>
            </w:r>
            <w:r>
              <w:t>20</w:t>
            </w:r>
            <w:r w:rsidRPr="00791978">
              <w:t>A</w:t>
            </w:r>
            <w:r>
              <w:t>-41C</w:t>
            </w:r>
            <w:r w:rsidRPr="00791978">
              <w:t>_n</w:t>
            </w:r>
            <w:r>
              <w:t>1</w:t>
            </w:r>
            <w:r w:rsidRPr="00791978">
              <w:t>A-n7</w:t>
            </w:r>
            <w:r>
              <w:t>8</w:t>
            </w:r>
            <w:r w:rsidRPr="00791978"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59A7" w14:textId="77777777" w:rsidR="004E162E" w:rsidRDefault="004E162E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3D041FEE" w14:textId="77777777" w:rsidR="004E162E" w:rsidRDefault="004E162E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6249B324" w14:textId="77777777" w:rsidR="004E162E" w:rsidRDefault="004E162E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406A696F" w14:textId="77777777" w:rsidR="004E162E" w:rsidRPr="00202DA0" w:rsidRDefault="004E162E" w:rsidP="004E162E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</w:tbl>
    <w:p w14:paraId="4E99018F" w14:textId="77777777" w:rsidR="004E162E" w:rsidRPr="00C11944" w:rsidRDefault="004E162E" w:rsidP="004E162E">
      <w:pPr>
        <w:spacing w:after="0"/>
      </w:pPr>
    </w:p>
    <w:p w14:paraId="5EDDB14D" w14:textId="65C00484" w:rsidR="004E162E" w:rsidRDefault="00B015B4" w:rsidP="00147049">
      <w:pPr>
        <w:pStyle w:val="3"/>
      </w:pPr>
      <w:bookmarkStart w:id="688" w:name="_Toc120260868"/>
      <w:bookmarkStart w:id="689" w:name="_Toc135927932"/>
      <w:r>
        <w:t>7.14</w:t>
      </w:r>
      <w:r w:rsidR="004E162E">
        <w:t>.2</w:t>
      </w:r>
      <w:r w:rsidR="004E162E">
        <w:tab/>
        <w:t>Channel bandwidths per operating band for DC</w:t>
      </w:r>
      <w:bookmarkEnd w:id="688"/>
      <w:bookmarkEnd w:id="689"/>
    </w:p>
    <w:p w14:paraId="79E7B574" w14:textId="2B6DD889" w:rsidR="004E162E" w:rsidRDefault="004E162E" w:rsidP="004E162E">
      <w:pPr>
        <w:pStyle w:val="TH"/>
        <w:rPr>
          <w:lang w:val="en-US" w:eastAsia="zh-CN"/>
        </w:rPr>
      </w:pPr>
      <w:r w:rsidRPr="00C11944">
        <w:t xml:space="preserve">Table </w:t>
      </w:r>
      <w:r w:rsidR="00B015B4">
        <w:t>7.14</w:t>
      </w:r>
      <w:r w:rsidRPr="00C11944">
        <w:t xml:space="preserve">.2-1: Supported bandwidths per DC band combination of LTE </w:t>
      </w:r>
      <w:r>
        <w:t>2</w:t>
      </w:r>
      <w:r w:rsidRPr="00C11944">
        <w:t>DL/1UL + NR 2DL/1UL</w:t>
      </w:r>
    </w:p>
    <w:tbl>
      <w:tblPr>
        <w:tblW w:w="11727" w:type="dxa"/>
        <w:tblInd w:w="-1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567"/>
        <w:gridCol w:w="149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20"/>
        <w:gridCol w:w="14"/>
      </w:tblGrid>
      <w:tr w:rsidR="004E162E" w:rsidRPr="00791978" w14:paraId="7B938162" w14:textId="77777777" w:rsidTr="004E162E">
        <w:trPr>
          <w:gridAfter w:val="1"/>
          <w:wAfter w:w="14" w:type="dxa"/>
          <w:trHeight w:val="203"/>
        </w:trPr>
        <w:tc>
          <w:tcPr>
            <w:tcW w:w="1420" w:type="dxa"/>
            <w:vAlign w:val="center"/>
          </w:tcPr>
          <w:p w14:paraId="49292537" w14:textId="77777777" w:rsidR="004E162E" w:rsidRPr="00791978" w:rsidRDefault="004E162E" w:rsidP="004E162E">
            <w:pPr>
              <w:pStyle w:val="TAH"/>
              <w:rPr>
                <w:lang w:eastAsia="ja-JP"/>
              </w:rPr>
            </w:pPr>
          </w:p>
        </w:tc>
        <w:tc>
          <w:tcPr>
            <w:tcW w:w="567" w:type="dxa"/>
          </w:tcPr>
          <w:p w14:paraId="4A859568" w14:textId="77777777" w:rsidR="004E162E" w:rsidRPr="00791978" w:rsidRDefault="004E162E" w:rsidP="004E162E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7"/>
            <w:vAlign w:val="center"/>
          </w:tcPr>
          <w:p w14:paraId="01C19C3D" w14:textId="77777777" w:rsidR="004E162E" w:rsidRPr="00791978" w:rsidRDefault="004E162E" w:rsidP="004E162E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4E162E" w:rsidRPr="00791978" w14:paraId="74CCEED0" w14:textId="77777777" w:rsidTr="004E162E">
        <w:trPr>
          <w:trHeight w:val="984"/>
        </w:trPr>
        <w:tc>
          <w:tcPr>
            <w:tcW w:w="1420" w:type="dxa"/>
            <w:vAlign w:val="center"/>
          </w:tcPr>
          <w:p w14:paraId="64D799C4" w14:textId="77777777" w:rsidR="004E162E" w:rsidRPr="00791978" w:rsidRDefault="004E162E" w:rsidP="004E162E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716" w:type="dxa"/>
            <w:gridSpan w:val="2"/>
            <w:vAlign w:val="center"/>
          </w:tcPr>
          <w:p w14:paraId="3E32ED36" w14:textId="77777777" w:rsidR="004E162E" w:rsidRPr="00791978" w:rsidRDefault="004E162E" w:rsidP="004E162E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42C317DE" w14:textId="77777777" w:rsidR="004E162E" w:rsidRPr="00791978" w:rsidRDefault="004E162E" w:rsidP="004E162E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51778507" w14:textId="77777777" w:rsidR="004E162E" w:rsidRPr="00791978" w:rsidRDefault="004E162E" w:rsidP="004E162E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71372E2A" w14:textId="77777777" w:rsidR="004E162E" w:rsidRPr="00791978" w:rsidRDefault="004E162E" w:rsidP="004E162E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6CF2EC2E" w14:textId="77777777" w:rsidR="004E162E" w:rsidRPr="00791978" w:rsidRDefault="004E162E" w:rsidP="004E162E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3E5B8258" w14:textId="77777777" w:rsidR="004E162E" w:rsidRPr="00791978" w:rsidRDefault="004E162E" w:rsidP="004E162E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57A43785" w14:textId="77777777" w:rsidR="004E162E" w:rsidRPr="00791978" w:rsidRDefault="004E162E" w:rsidP="004E162E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51F2C314" w14:textId="77777777" w:rsidR="004E162E" w:rsidRPr="00791978" w:rsidRDefault="004E162E" w:rsidP="004E162E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6932C755" w14:textId="77777777" w:rsidR="004E162E" w:rsidRPr="00791978" w:rsidRDefault="004E162E" w:rsidP="004E162E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5C15E563" w14:textId="77777777" w:rsidR="004E162E" w:rsidRPr="00791978" w:rsidRDefault="004E162E" w:rsidP="004E162E">
            <w:pPr>
              <w:pStyle w:val="TAH"/>
            </w:pPr>
            <w:r>
              <w:t>45</w:t>
            </w:r>
          </w:p>
        </w:tc>
        <w:tc>
          <w:tcPr>
            <w:tcW w:w="567" w:type="dxa"/>
            <w:vAlign w:val="center"/>
          </w:tcPr>
          <w:p w14:paraId="4F0DFB2E" w14:textId="77777777" w:rsidR="004E162E" w:rsidRPr="00791978" w:rsidRDefault="004E162E" w:rsidP="004E162E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6669E2FC" w14:textId="77777777" w:rsidR="004E162E" w:rsidRPr="00791978" w:rsidRDefault="004E162E" w:rsidP="004E162E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0735BE22" w14:textId="77777777" w:rsidR="004E162E" w:rsidRPr="00791978" w:rsidRDefault="004E162E" w:rsidP="004E162E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33CBD700" w14:textId="77777777" w:rsidR="004E162E" w:rsidRPr="00791978" w:rsidRDefault="004E162E" w:rsidP="004E162E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2E03DAC4" w14:textId="77777777" w:rsidR="004E162E" w:rsidRPr="00791978" w:rsidRDefault="004E162E" w:rsidP="004E162E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64EC5AC8" w14:textId="77777777" w:rsidR="004E162E" w:rsidRPr="00791978" w:rsidRDefault="004E162E" w:rsidP="004E162E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14:paraId="5A6392BB" w14:textId="77777777" w:rsidR="004E162E" w:rsidRPr="00791978" w:rsidRDefault="004E162E" w:rsidP="004E162E">
            <w:pPr>
              <w:pStyle w:val="TAH"/>
            </w:pPr>
            <w:r w:rsidRPr="00791978">
              <w:t>Maximum aggregated bandwidth</w:t>
            </w:r>
          </w:p>
          <w:p w14:paraId="3900F53D" w14:textId="77777777" w:rsidR="004E162E" w:rsidRPr="00791978" w:rsidRDefault="004E162E" w:rsidP="004E162E">
            <w:pPr>
              <w:pStyle w:val="TAH"/>
            </w:pPr>
            <w:r w:rsidRPr="00791978">
              <w:t>[MHz]</w:t>
            </w:r>
          </w:p>
        </w:tc>
      </w:tr>
      <w:tr w:rsidR="004E162E" w:rsidRPr="00791978" w14:paraId="2CEC0F65" w14:textId="77777777" w:rsidTr="004E162E">
        <w:trPr>
          <w:trHeight w:val="44"/>
        </w:trPr>
        <w:tc>
          <w:tcPr>
            <w:tcW w:w="1420" w:type="dxa"/>
            <w:vMerge w:val="restart"/>
            <w:vAlign w:val="center"/>
          </w:tcPr>
          <w:p w14:paraId="74F2909A" w14:textId="77777777" w:rsidR="004E162E" w:rsidRPr="00FD11EA" w:rsidRDefault="004E162E" w:rsidP="004E162E">
            <w:pPr>
              <w:pStyle w:val="TAC"/>
            </w:pPr>
            <w:r w:rsidRPr="00791978">
              <w:t>DC_</w:t>
            </w:r>
            <w:r>
              <w:t>20</w:t>
            </w:r>
            <w:r w:rsidRPr="00791978">
              <w:t>A</w:t>
            </w:r>
            <w:r>
              <w:t>-41A</w:t>
            </w:r>
            <w:r w:rsidRPr="00791978">
              <w:t>_n</w:t>
            </w:r>
            <w:r>
              <w:t>1</w:t>
            </w:r>
            <w:r w:rsidRPr="00791978">
              <w:t>A-n7</w:t>
            </w:r>
            <w:r>
              <w:t>8</w:t>
            </w:r>
            <w:r w:rsidRPr="00791978"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18A26BA5" w14:textId="77777777" w:rsidR="004E162E" w:rsidRPr="00791978" w:rsidRDefault="004E162E" w:rsidP="00B015B4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20</w:t>
            </w:r>
          </w:p>
        </w:tc>
        <w:tc>
          <w:tcPr>
            <w:tcW w:w="656" w:type="dxa"/>
            <w:vAlign w:val="center"/>
          </w:tcPr>
          <w:p w14:paraId="2A084A9F" w14:textId="77777777" w:rsidR="004E162E" w:rsidRPr="00791978" w:rsidRDefault="004E162E" w:rsidP="00B015B4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1B2379A6" w14:textId="77777777" w:rsidR="004E162E" w:rsidRPr="00791978" w:rsidRDefault="004E162E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AFE9E83" w14:textId="77777777" w:rsidR="004E162E" w:rsidRPr="00791978" w:rsidRDefault="004E162E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513CCD3" w14:textId="77777777" w:rsidR="004E162E" w:rsidRPr="00791978" w:rsidRDefault="004E162E" w:rsidP="0051564A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3A58E32" w14:textId="77777777" w:rsidR="004E162E" w:rsidRPr="00791978" w:rsidRDefault="004E162E" w:rsidP="0051564A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14D024F" w14:textId="77777777" w:rsidR="004E162E" w:rsidRPr="00791978" w:rsidRDefault="004E162E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25E6B23" w14:textId="77777777" w:rsidR="004E162E" w:rsidRPr="00791978" w:rsidRDefault="004E162E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B4100C6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</w:tcPr>
          <w:p w14:paraId="77C7647F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76761A9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41A5E3F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29E6629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1C2137B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D720E55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B9C92A5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10B28D86" w14:textId="77777777" w:rsidR="004E162E" w:rsidRPr="00791978" w:rsidRDefault="004E162E" w:rsidP="004E162E">
            <w:pPr>
              <w:pStyle w:val="TAC"/>
              <w:rPr>
                <w:lang w:eastAsia="zh-CN"/>
              </w:rPr>
            </w:pPr>
            <w:r w:rsidRPr="00791978">
              <w:rPr>
                <w:lang w:eastAsia="zh-CN"/>
              </w:rPr>
              <w:t>1</w:t>
            </w:r>
            <w:r>
              <w:rPr>
                <w:lang w:eastAsia="zh-CN"/>
              </w:rPr>
              <w:t>90</w:t>
            </w:r>
          </w:p>
        </w:tc>
      </w:tr>
      <w:tr w:rsidR="004E162E" w:rsidRPr="00791978" w14:paraId="038A01DF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771754A1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55169481" w14:textId="77777777" w:rsidR="004E162E" w:rsidRDefault="004E162E" w:rsidP="00B015B4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656" w:type="dxa"/>
            <w:vAlign w:val="center"/>
          </w:tcPr>
          <w:p w14:paraId="5E4C07FB" w14:textId="77777777" w:rsidR="004E162E" w:rsidRPr="00791978" w:rsidRDefault="004E162E" w:rsidP="00B015B4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25DB1056" w14:textId="77777777" w:rsidR="004E162E" w:rsidRPr="00791978" w:rsidRDefault="004E162E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00E7926" w14:textId="77777777" w:rsidR="004E162E" w:rsidRPr="00791978" w:rsidRDefault="004E162E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64A92B4" w14:textId="77777777" w:rsidR="004E162E" w:rsidRPr="00791978" w:rsidRDefault="004E162E" w:rsidP="0051564A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5EACC73" w14:textId="77777777" w:rsidR="004E162E" w:rsidRPr="00791978" w:rsidRDefault="004E162E" w:rsidP="0051564A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6BB20F12" w14:textId="77777777" w:rsidR="004E162E" w:rsidRPr="00791978" w:rsidRDefault="004E162E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8F927B1" w14:textId="77777777" w:rsidR="004E162E" w:rsidRPr="00791978" w:rsidRDefault="004E162E" w:rsidP="006202E6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9747868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</w:tcPr>
          <w:p w14:paraId="043C1616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27F77A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84DC09C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9E310D8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09DEB8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B23827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020D495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6883C9D" w14:textId="77777777" w:rsidR="004E162E" w:rsidRPr="00791978" w:rsidRDefault="004E162E" w:rsidP="004E162E">
            <w:pPr>
              <w:pStyle w:val="TAC"/>
              <w:rPr>
                <w:lang w:eastAsia="zh-CN"/>
              </w:rPr>
            </w:pPr>
          </w:p>
        </w:tc>
      </w:tr>
      <w:tr w:rsidR="004E162E" w:rsidRPr="00791978" w14:paraId="5DDC2978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60766947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39B1BB82" w14:textId="77777777" w:rsidR="004E162E" w:rsidRPr="00791978" w:rsidRDefault="004E162E" w:rsidP="00B015B4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72734796" w14:textId="77777777" w:rsidR="004E162E" w:rsidRPr="00791978" w:rsidRDefault="004E162E" w:rsidP="00B015B4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4B8E2BC5" w14:textId="77777777" w:rsidR="004E162E" w:rsidRPr="00791978" w:rsidRDefault="004E162E" w:rsidP="006E50A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831FC29" w14:textId="77777777" w:rsidR="004E162E" w:rsidRPr="00791978" w:rsidRDefault="004E162E" w:rsidP="006E50A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0A37156" w14:textId="77777777" w:rsidR="004E162E" w:rsidRPr="00791978" w:rsidRDefault="004E162E" w:rsidP="0051564A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93FABD0" w14:textId="77777777" w:rsidR="004E162E" w:rsidRPr="00791978" w:rsidRDefault="004E162E" w:rsidP="0051564A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AAF0D8C" w14:textId="77777777" w:rsidR="004E162E" w:rsidRPr="00791978" w:rsidRDefault="004E162E" w:rsidP="006202E6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8A79C8A" w14:textId="77777777" w:rsidR="004E162E" w:rsidRPr="00791978" w:rsidRDefault="004E162E" w:rsidP="006202E6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12D0418" w14:textId="77777777" w:rsidR="004E162E" w:rsidRPr="00791978" w:rsidRDefault="004E162E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702DBC4" w14:textId="77777777" w:rsidR="004E162E" w:rsidRPr="000038FC" w:rsidRDefault="004E162E" w:rsidP="00DF1427">
            <w:pPr>
              <w:pStyle w:val="TAC"/>
              <w:rPr>
                <w:rFonts w:eastAsia="Yu Mincho"/>
              </w:rPr>
            </w:pPr>
            <w:r w:rsidRPr="000038F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3B5E03F" w14:textId="77777777" w:rsidR="004E162E" w:rsidRPr="00791978" w:rsidRDefault="004E162E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36895E6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E4B5732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B5CED50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708C8DD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70EA5F9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801F335" w14:textId="77777777" w:rsidR="004E162E" w:rsidRPr="00791978" w:rsidRDefault="004E162E" w:rsidP="004E162E">
            <w:pPr>
              <w:pStyle w:val="TAC"/>
            </w:pPr>
          </w:p>
        </w:tc>
      </w:tr>
      <w:tr w:rsidR="004E162E" w:rsidRPr="00791978" w14:paraId="50D48C1F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622FCC0A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EB3879A" w14:textId="77777777" w:rsidR="004E162E" w:rsidRPr="00791978" w:rsidRDefault="004E162E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28661555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6F4D376A" w14:textId="77777777" w:rsidR="004E162E" w:rsidRPr="00791978" w:rsidRDefault="004E162E">
            <w:pPr>
              <w:pStyle w:val="TAC"/>
            </w:pPr>
          </w:p>
        </w:tc>
        <w:tc>
          <w:tcPr>
            <w:tcW w:w="527" w:type="dxa"/>
            <w:vAlign w:val="center"/>
          </w:tcPr>
          <w:p w14:paraId="0053E00A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CC67CEE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5B39120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64D3589B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AFB264D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FF91258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141808E" w14:textId="77777777" w:rsidR="004E162E" w:rsidRPr="000038FC" w:rsidRDefault="004E162E">
            <w:pPr>
              <w:pStyle w:val="TAC"/>
              <w:rPr>
                <w:rFonts w:eastAsia="Yu Mincho"/>
              </w:rPr>
            </w:pPr>
            <w:r w:rsidRPr="000038F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8ED7F1C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321F80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FEF5DFF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CF5DA14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EBBEDF4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A4AECA" w14:textId="77777777" w:rsidR="004E162E" w:rsidRPr="00791978" w:rsidRDefault="004E162E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AD24CAE" w14:textId="77777777" w:rsidR="004E162E" w:rsidRPr="00791978" w:rsidRDefault="004E162E" w:rsidP="004E162E">
            <w:pPr>
              <w:pStyle w:val="TAC"/>
            </w:pPr>
          </w:p>
        </w:tc>
      </w:tr>
      <w:tr w:rsidR="004E162E" w:rsidRPr="00791978" w14:paraId="0A12FA69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05106419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0DCB699" w14:textId="77777777" w:rsidR="004E162E" w:rsidRPr="00791978" w:rsidRDefault="004E162E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0E55E92C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10DEEB71" w14:textId="77777777" w:rsidR="004E162E" w:rsidRPr="00791978" w:rsidRDefault="004E162E">
            <w:pPr>
              <w:pStyle w:val="TAC"/>
            </w:pPr>
          </w:p>
        </w:tc>
        <w:tc>
          <w:tcPr>
            <w:tcW w:w="527" w:type="dxa"/>
            <w:vAlign w:val="center"/>
          </w:tcPr>
          <w:p w14:paraId="52FB1934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602C0DA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2AD2052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6BDBB50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7C7B784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3D8196C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4540F3E" w14:textId="77777777" w:rsidR="004E162E" w:rsidRPr="000038FC" w:rsidRDefault="004E162E">
            <w:pPr>
              <w:pStyle w:val="TAC"/>
              <w:rPr>
                <w:rFonts w:eastAsia="Yu Mincho"/>
              </w:rPr>
            </w:pPr>
            <w:r w:rsidRPr="000038F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7D96A2F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CB4A70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F3A1D3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493EE25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24011E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24BC986" w14:textId="77777777" w:rsidR="004E162E" w:rsidRPr="00791978" w:rsidRDefault="004E162E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07EC331" w14:textId="77777777" w:rsidR="004E162E" w:rsidRPr="00791978" w:rsidRDefault="004E162E" w:rsidP="004E162E">
            <w:pPr>
              <w:pStyle w:val="TAC"/>
            </w:pPr>
          </w:p>
        </w:tc>
      </w:tr>
      <w:tr w:rsidR="004E162E" w:rsidRPr="00791978" w14:paraId="196F4469" w14:textId="77777777" w:rsidTr="004E162E">
        <w:trPr>
          <w:trHeight w:val="60"/>
        </w:trPr>
        <w:tc>
          <w:tcPr>
            <w:tcW w:w="1420" w:type="dxa"/>
            <w:vMerge/>
            <w:vAlign w:val="center"/>
          </w:tcPr>
          <w:p w14:paraId="151D3CD4" w14:textId="77777777" w:rsidR="004E162E" w:rsidRPr="00791978" w:rsidRDefault="004E162E" w:rsidP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1DB34AB6" w14:textId="77777777" w:rsidR="004E162E" w:rsidRPr="00791978" w:rsidRDefault="004E162E" w:rsidP="00B015B4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0245FCB7" w14:textId="77777777" w:rsidR="004E162E" w:rsidRPr="00791978" w:rsidRDefault="004E162E" w:rsidP="00B015B4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51FCAEBA" w14:textId="77777777" w:rsidR="004E162E" w:rsidRPr="00791978" w:rsidRDefault="004E162E" w:rsidP="006E50A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65C802E4" w14:textId="77777777" w:rsidR="004E162E" w:rsidRPr="00791978" w:rsidRDefault="004E162E" w:rsidP="006E50AC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523D632" w14:textId="77777777" w:rsidR="004E162E" w:rsidRPr="00791978" w:rsidRDefault="004E162E" w:rsidP="0051564A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ADD0F30" w14:textId="77777777" w:rsidR="004E162E" w:rsidRPr="00791978" w:rsidRDefault="004E162E" w:rsidP="0051564A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5D9C61CD" w14:textId="77777777" w:rsidR="004E162E" w:rsidRPr="00791978" w:rsidRDefault="004E162E" w:rsidP="006202E6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360EC9C" w14:textId="77777777" w:rsidR="004E162E" w:rsidRPr="00791978" w:rsidRDefault="004E162E" w:rsidP="006202E6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861EF2B" w14:textId="77777777" w:rsidR="004E162E" w:rsidRPr="00791978" w:rsidRDefault="004E162E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70211DEF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1864772" w14:textId="77777777" w:rsidR="004E162E" w:rsidRPr="00791978" w:rsidRDefault="004E162E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76FB05D" w14:textId="77777777" w:rsidR="004E162E" w:rsidRPr="00791978" w:rsidRDefault="004E162E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2CDB25A" w14:textId="77777777" w:rsidR="004E162E" w:rsidRPr="00791978" w:rsidRDefault="004E162E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8402D57" w14:textId="77777777" w:rsidR="004E162E" w:rsidRPr="00791978" w:rsidRDefault="004E162E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31184C2E" w14:textId="77777777" w:rsidR="004E162E" w:rsidRPr="00791978" w:rsidRDefault="004E162E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0C2F57EE" w14:textId="77777777" w:rsidR="004E162E" w:rsidRPr="00791978" w:rsidRDefault="004E162E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F4D096D" w14:textId="77777777" w:rsidR="004E162E" w:rsidRPr="00791978" w:rsidRDefault="004E162E" w:rsidP="004E162E">
            <w:pPr>
              <w:pStyle w:val="TAC"/>
              <w:rPr>
                <w:lang w:val="fi-FI" w:eastAsia="ja-JP"/>
              </w:rPr>
            </w:pPr>
          </w:p>
        </w:tc>
      </w:tr>
      <w:tr w:rsidR="004E162E" w:rsidRPr="00791978" w14:paraId="64780A19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5CA03141" w14:textId="77777777" w:rsidR="004E162E" w:rsidRPr="00791978" w:rsidRDefault="004E162E" w:rsidP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88E84E6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E8D2FD0" w14:textId="77777777" w:rsidR="004E162E" w:rsidRPr="00791978" w:rsidRDefault="004E162E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69702A9B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F1F79AB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58B442D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AC34EE3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1B61A75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221B2A0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1CE7FD7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0A0B322D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909E5E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9187AED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B30BCD3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7C8C59E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C520581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1AA0E2A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3EE351B" w14:textId="77777777" w:rsidR="004E162E" w:rsidRPr="00791978" w:rsidRDefault="004E162E" w:rsidP="004E162E">
            <w:pPr>
              <w:pStyle w:val="TAC"/>
              <w:rPr>
                <w:lang w:val="fi-FI" w:eastAsia="ja-JP"/>
              </w:rPr>
            </w:pPr>
          </w:p>
        </w:tc>
      </w:tr>
      <w:tr w:rsidR="004E162E" w:rsidRPr="00791978" w14:paraId="1DBB8C44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6C28513F" w14:textId="77777777" w:rsidR="004E162E" w:rsidRPr="00791978" w:rsidRDefault="004E162E" w:rsidP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1C1DADE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4F64F96" w14:textId="77777777" w:rsidR="004E162E" w:rsidRPr="00791978" w:rsidRDefault="004E162E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58581EA2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79C1155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951B39C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E643752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45AB21DA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13E7299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3BF3F95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3AF71577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3FF4402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2E0C908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48D1C9C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48F6B4F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D1478FC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57239BB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A1DA123" w14:textId="77777777" w:rsidR="004E162E" w:rsidRPr="00791978" w:rsidRDefault="004E162E" w:rsidP="004E162E">
            <w:pPr>
              <w:pStyle w:val="TAC"/>
              <w:rPr>
                <w:lang w:val="fi-FI" w:eastAsia="ja-JP"/>
              </w:rPr>
            </w:pPr>
          </w:p>
        </w:tc>
      </w:tr>
      <w:tr w:rsidR="004E162E" w:rsidRPr="00791978" w14:paraId="012C6F74" w14:textId="77777777" w:rsidTr="004E162E">
        <w:trPr>
          <w:trHeight w:val="44"/>
        </w:trPr>
        <w:tc>
          <w:tcPr>
            <w:tcW w:w="1420" w:type="dxa"/>
            <w:vMerge w:val="restart"/>
            <w:vAlign w:val="center"/>
          </w:tcPr>
          <w:p w14:paraId="3F00CA4B" w14:textId="77777777" w:rsidR="004E162E" w:rsidRPr="00791978" w:rsidRDefault="004E162E" w:rsidP="004E162E">
            <w:pPr>
              <w:pStyle w:val="TAC"/>
            </w:pPr>
            <w:r w:rsidRPr="00791978">
              <w:t>DC_</w:t>
            </w:r>
            <w:r>
              <w:t>20</w:t>
            </w:r>
            <w:r w:rsidRPr="00791978">
              <w:t>A</w:t>
            </w:r>
            <w:r>
              <w:t>-41C</w:t>
            </w:r>
            <w:r w:rsidRPr="00791978">
              <w:t>_n</w:t>
            </w:r>
            <w:r>
              <w:t>1</w:t>
            </w:r>
            <w:r w:rsidRPr="00791978">
              <w:t>A-n7</w:t>
            </w:r>
            <w:r>
              <w:t>8</w:t>
            </w:r>
            <w:r w:rsidRPr="00791978">
              <w:t>A</w:t>
            </w:r>
          </w:p>
        </w:tc>
        <w:tc>
          <w:tcPr>
            <w:tcW w:w="716" w:type="dxa"/>
            <w:gridSpan w:val="2"/>
            <w:vAlign w:val="center"/>
          </w:tcPr>
          <w:p w14:paraId="1C5D84ED" w14:textId="77777777" w:rsidR="004E162E" w:rsidRDefault="004E162E" w:rsidP="00B015B4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20</w:t>
            </w:r>
          </w:p>
        </w:tc>
        <w:tc>
          <w:tcPr>
            <w:tcW w:w="656" w:type="dxa"/>
            <w:vAlign w:val="center"/>
          </w:tcPr>
          <w:p w14:paraId="4AC13E3B" w14:textId="77777777" w:rsidR="004E162E" w:rsidRPr="00791978" w:rsidRDefault="004E162E" w:rsidP="00B015B4">
            <w:pPr>
              <w:pStyle w:val="TAC"/>
              <w:rPr>
                <w:rFonts w:eastAsia="Yu Mincho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727D37DF" w14:textId="77777777" w:rsidR="004E162E" w:rsidRPr="00791978" w:rsidRDefault="004E162E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8D54911" w14:textId="77777777" w:rsidR="004E162E" w:rsidRPr="00791978" w:rsidRDefault="004E162E" w:rsidP="006E50AC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960F01C" w14:textId="77777777" w:rsidR="004E162E" w:rsidRPr="00791978" w:rsidRDefault="004E162E" w:rsidP="0051564A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6E84154" w14:textId="77777777" w:rsidR="004E162E" w:rsidRPr="00791978" w:rsidRDefault="004E162E" w:rsidP="0051564A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71F2795" w14:textId="77777777" w:rsidR="004E162E" w:rsidRPr="00791978" w:rsidRDefault="004E162E" w:rsidP="006202E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713E4077" w14:textId="77777777" w:rsidR="004E162E" w:rsidRPr="00791978" w:rsidRDefault="004E162E" w:rsidP="006202E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7C3BFE0D" w14:textId="77777777" w:rsidR="004E162E" w:rsidRPr="00791978" w:rsidRDefault="004E162E" w:rsidP="00DF1427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</w:tcPr>
          <w:p w14:paraId="248E3D6C" w14:textId="77777777" w:rsidR="004E162E" w:rsidRPr="00791978" w:rsidRDefault="004E162E" w:rsidP="00DF1427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7FD72615" w14:textId="77777777" w:rsidR="004E162E" w:rsidRPr="00791978" w:rsidRDefault="004E162E" w:rsidP="00DF1427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7BDCE943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4EDB66F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E7CAD59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012EDD2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13A7DDC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4BFB4254" w14:textId="77777777" w:rsidR="004E162E" w:rsidRPr="00791978" w:rsidRDefault="004E162E" w:rsidP="00661122">
            <w:pPr>
              <w:pStyle w:val="TAC"/>
              <w:rPr>
                <w:lang w:val="fi-FI" w:eastAsia="ja-JP"/>
              </w:rPr>
            </w:pPr>
            <w:r w:rsidRPr="007D11EE">
              <w:rPr>
                <w:lang w:val="fi-FI" w:eastAsia="ja-JP"/>
              </w:rPr>
              <w:t>210</w:t>
            </w:r>
          </w:p>
        </w:tc>
      </w:tr>
      <w:tr w:rsidR="004E162E" w:rsidRPr="00791978" w14:paraId="50D2F30A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20BC6DF0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77D25DE3" w14:textId="77777777" w:rsidR="004E162E" w:rsidRPr="00791978" w:rsidRDefault="004E162E" w:rsidP="00B015B4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8457" w:type="dxa"/>
            <w:gridSpan w:val="15"/>
            <w:vAlign w:val="center"/>
          </w:tcPr>
          <w:p w14:paraId="5C68C0AA" w14:textId="77777777" w:rsidR="004E162E" w:rsidRPr="00791978" w:rsidRDefault="004E162E" w:rsidP="00B015B4">
            <w:pPr>
              <w:pStyle w:val="TAC"/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41</w:t>
            </w:r>
            <w:r w:rsidRPr="001206C3">
              <w:rPr>
                <w:rFonts w:eastAsia="Yu Mincho"/>
              </w:rPr>
              <w:t>C Bandwidth Combination Set 0 in Table 5.6A.1-1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9B43145" w14:textId="77777777" w:rsidR="004E162E" w:rsidRPr="00791978" w:rsidRDefault="004E162E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E162E" w:rsidRPr="00791978" w14:paraId="358D708B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47C2B1B5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132835E3" w14:textId="77777777" w:rsidR="004E162E" w:rsidRPr="00791978" w:rsidRDefault="004E162E" w:rsidP="00B015B4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08A803BC" w14:textId="77777777" w:rsidR="004E162E" w:rsidRPr="00791978" w:rsidRDefault="004E162E" w:rsidP="00B015B4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30A3F49A" w14:textId="77777777" w:rsidR="004E162E" w:rsidRPr="00791978" w:rsidRDefault="004E162E" w:rsidP="006E50AC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CEB7F5B" w14:textId="77777777" w:rsidR="004E162E" w:rsidRPr="00791978" w:rsidRDefault="004E162E" w:rsidP="006E50AC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1817D82" w14:textId="77777777" w:rsidR="004E162E" w:rsidRPr="00791978" w:rsidRDefault="004E162E" w:rsidP="0051564A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FB8A797" w14:textId="77777777" w:rsidR="004E162E" w:rsidRPr="00791978" w:rsidRDefault="004E162E" w:rsidP="0051564A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A020AA5" w14:textId="77777777" w:rsidR="004E162E" w:rsidRPr="00791978" w:rsidRDefault="004E162E" w:rsidP="006202E6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B5F3E06" w14:textId="77777777" w:rsidR="004E162E" w:rsidRPr="00791978" w:rsidRDefault="004E162E" w:rsidP="006202E6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FDB3D1B" w14:textId="77777777" w:rsidR="004E162E" w:rsidRPr="00791978" w:rsidRDefault="004E162E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8C3EEE2" w14:textId="77777777" w:rsidR="004E162E" w:rsidRPr="00791978" w:rsidRDefault="004E162E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FAFFECF" w14:textId="77777777" w:rsidR="004E162E" w:rsidRPr="00791978" w:rsidRDefault="004E162E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DCF3991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1E05EDF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A459C4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7149C5B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CBF14F7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99433A1" w14:textId="77777777" w:rsidR="004E162E" w:rsidRPr="00791978" w:rsidRDefault="004E162E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E162E" w:rsidRPr="00791978" w14:paraId="09D61EFE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0E236229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E797451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147034D3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2FA73D9F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DF3D4BA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E34C6DA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9BD6685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212E78A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A497033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E6230EA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7FB596D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0A26AF6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1EE3A56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B4095FD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C6CCD9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0AD8BAE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CD46CCD" w14:textId="77777777" w:rsidR="004E162E" w:rsidRPr="00791978" w:rsidRDefault="004E162E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C5EBF19" w14:textId="77777777" w:rsidR="004E162E" w:rsidRPr="00791978" w:rsidRDefault="004E162E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E162E" w:rsidRPr="00791978" w14:paraId="12362B10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766FA1F4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3A509DF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D789025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753EB700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1FF79DC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0F28DF7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43D1A8B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73020DD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C697401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49453A1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9593EB2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FC73290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7EBC0EA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549B90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AE0B2E3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93B848E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B593079" w14:textId="77777777" w:rsidR="004E162E" w:rsidRPr="00791978" w:rsidRDefault="004E162E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7A57996" w14:textId="77777777" w:rsidR="004E162E" w:rsidRPr="00791978" w:rsidRDefault="004E162E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E162E" w:rsidRPr="00791978" w14:paraId="022BF6A5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431EC7CC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0EE3C5CA" w14:textId="77777777" w:rsidR="004E162E" w:rsidRPr="00791978" w:rsidRDefault="004E162E" w:rsidP="00B015B4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53278058" w14:textId="77777777" w:rsidR="004E162E" w:rsidRPr="00791978" w:rsidRDefault="004E162E" w:rsidP="00B015B4">
            <w:pPr>
              <w:pStyle w:val="TAC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2D737F05" w14:textId="77777777" w:rsidR="004E162E" w:rsidRPr="00791978" w:rsidRDefault="004E162E" w:rsidP="006E50AC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2DCAE7E" w14:textId="77777777" w:rsidR="004E162E" w:rsidRPr="00791978" w:rsidRDefault="004E162E" w:rsidP="006E50AC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71F0326" w14:textId="77777777" w:rsidR="004E162E" w:rsidRPr="00791978" w:rsidRDefault="004E162E" w:rsidP="0051564A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BC88771" w14:textId="77777777" w:rsidR="004E162E" w:rsidRPr="00791978" w:rsidRDefault="004E162E" w:rsidP="0051564A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700F490" w14:textId="77777777" w:rsidR="004E162E" w:rsidRPr="00791978" w:rsidRDefault="004E162E" w:rsidP="006202E6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AB2EB30" w14:textId="77777777" w:rsidR="004E162E" w:rsidRPr="00791978" w:rsidRDefault="004E162E" w:rsidP="006202E6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CF57717" w14:textId="77777777" w:rsidR="004E162E" w:rsidRPr="00791978" w:rsidRDefault="004E162E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7FE68159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FD24EC" w14:textId="77777777" w:rsidR="004E162E" w:rsidRPr="00791978" w:rsidRDefault="004E162E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27E59A9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4427FC3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62C2DBC" w14:textId="77777777" w:rsidR="004E162E" w:rsidRPr="00791978" w:rsidRDefault="004E162E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7E37398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BD65016" w14:textId="77777777" w:rsidR="004E162E" w:rsidRPr="00791978" w:rsidRDefault="004E162E" w:rsidP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7CB0282" w14:textId="77777777" w:rsidR="004E162E" w:rsidRPr="00791978" w:rsidRDefault="004E162E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E162E" w:rsidRPr="00791978" w14:paraId="373D6359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6BA1BB01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69015DE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0A3C3D5" w14:textId="77777777" w:rsidR="004E162E" w:rsidRPr="00791978" w:rsidRDefault="004E162E">
            <w:pPr>
              <w:pStyle w:val="TAC"/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359CA895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5FC2CAD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64ACCCD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E9FBA27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10B5304E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20AD46A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483A333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0918BA51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4B0604A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D6AA676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F80E3D2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EB0B8CB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CAE24DB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FC8A89E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FF9A50A" w14:textId="77777777" w:rsidR="004E162E" w:rsidRPr="00791978" w:rsidRDefault="004E162E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4E162E" w:rsidRPr="00791978" w14:paraId="2303ADDF" w14:textId="77777777" w:rsidTr="004E162E">
        <w:trPr>
          <w:trHeight w:val="44"/>
        </w:trPr>
        <w:tc>
          <w:tcPr>
            <w:tcW w:w="1420" w:type="dxa"/>
            <w:vMerge/>
            <w:vAlign w:val="center"/>
          </w:tcPr>
          <w:p w14:paraId="49192AB1" w14:textId="77777777" w:rsidR="004E162E" w:rsidRPr="00791978" w:rsidRDefault="004E162E" w:rsidP="004E162E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587AE93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1413B49" w14:textId="77777777" w:rsidR="004E162E" w:rsidRPr="00791978" w:rsidRDefault="004E162E">
            <w:pPr>
              <w:pStyle w:val="TAC"/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5E8C18FD" w14:textId="77777777" w:rsidR="004E162E" w:rsidRPr="00791978" w:rsidRDefault="004E162E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FA787F6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917D158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1C6E2CD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5F7B768" w14:textId="77777777" w:rsidR="004E162E" w:rsidRPr="00791978" w:rsidRDefault="004E162E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B43B799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FE71F81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20B0772D" w14:textId="77777777" w:rsidR="004E162E" w:rsidRPr="00791978" w:rsidRDefault="004E162E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CD8AEA0" w14:textId="77777777" w:rsidR="004E162E" w:rsidRPr="00791978" w:rsidRDefault="004E162E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FAFE939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A92F2EA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27DF897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5B67CD0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4DF2E19" w14:textId="77777777" w:rsidR="004E162E" w:rsidRPr="00791978" w:rsidRDefault="004E162E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0F85C90" w14:textId="77777777" w:rsidR="004E162E" w:rsidRPr="00791978" w:rsidRDefault="004E162E" w:rsidP="004E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5F320845" w14:textId="77777777" w:rsidR="004E162E" w:rsidRDefault="004E162E" w:rsidP="004E162E">
      <w:pPr>
        <w:rPr>
          <w:lang w:eastAsia="ko-KR"/>
        </w:rPr>
      </w:pPr>
    </w:p>
    <w:p w14:paraId="1D742B1E" w14:textId="5FF27317" w:rsidR="004E162E" w:rsidRDefault="00B015B4" w:rsidP="00147049">
      <w:pPr>
        <w:pStyle w:val="3"/>
      </w:pPr>
      <w:bookmarkStart w:id="690" w:name="_Toc120260869"/>
      <w:bookmarkStart w:id="691" w:name="_Toc135927933"/>
      <w:r>
        <w:t>7.14</w:t>
      </w:r>
      <w:r w:rsidR="004E162E">
        <w:t>.3</w:t>
      </w:r>
      <w:r w:rsidR="004E162E">
        <w:tab/>
        <w:t>UE co-existence studies</w:t>
      </w:r>
      <w:bookmarkEnd w:id="690"/>
      <w:bookmarkEnd w:id="691"/>
    </w:p>
    <w:p w14:paraId="0CA6CE88" w14:textId="77777777" w:rsidR="004E162E" w:rsidRPr="00FD5D8F" w:rsidRDefault="004E162E" w:rsidP="004E162E">
      <w:r w:rsidRPr="00FD5D8F">
        <w:rPr>
          <w:szCs w:val="21"/>
        </w:rPr>
        <w:t xml:space="preserve">Co-existence studies of this DC </w:t>
      </w:r>
      <w:r>
        <w:rPr>
          <w:szCs w:val="21"/>
        </w:rPr>
        <w:t>LTE inter-band 2</w:t>
      </w:r>
      <w:r w:rsidRPr="00FD5D8F">
        <w:rPr>
          <w:szCs w:val="21"/>
        </w:rPr>
        <w:t xml:space="preserve">DL/1UL + inter-band NR 2DL/1UL are already covered </w:t>
      </w:r>
      <w:r w:rsidRPr="00107343">
        <w:rPr>
          <w:szCs w:val="21"/>
        </w:rPr>
        <w:t>in the constituent fall-back modes</w:t>
      </w:r>
      <w:r w:rsidRPr="00FD5D8F">
        <w:rPr>
          <w:szCs w:val="21"/>
        </w:rPr>
        <w:t>. Therefore, there is no additional harmonic and intermodulation impact for the additional band receiver.</w:t>
      </w:r>
    </w:p>
    <w:p w14:paraId="764DE675" w14:textId="1B758D80" w:rsidR="004E162E" w:rsidRDefault="00B015B4" w:rsidP="00147049">
      <w:pPr>
        <w:pStyle w:val="3"/>
      </w:pPr>
      <w:bookmarkStart w:id="692" w:name="_Toc120260870"/>
      <w:bookmarkStart w:id="693" w:name="_Toc135927934"/>
      <w:r>
        <w:t>7.14</w:t>
      </w:r>
      <w:r w:rsidR="004E162E">
        <w:t>.4</w:t>
      </w:r>
      <w:r w:rsidR="004E162E">
        <w:tab/>
        <w:t>∆T</w:t>
      </w:r>
      <w:r w:rsidR="004E162E" w:rsidRPr="00B94A68">
        <w:t>IB</w:t>
      </w:r>
      <w:r w:rsidR="004E162E">
        <w:t xml:space="preserve"> and ∆R</w:t>
      </w:r>
      <w:r w:rsidR="004E162E" w:rsidRPr="00B94A68">
        <w:t>IB</w:t>
      </w:r>
      <w:r w:rsidR="004E162E">
        <w:t xml:space="preserve"> values</w:t>
      </w:r>
      <w:bookmarkEnd w:id="692"/>
      <w:bookmarkEnd w:id="693"/>
    </w:p>
    <w:p w14:paraId="258F1968" w14:textId="77777777" w:rsidR="004E162E" w:rsidRPr="00085F62" w:rsidRDefault="004E162E" w:rsidP="004E162E">
      <w:pPr>
        <w:rPr>
          <w:szCs w:val="21"/>
        </w:rPr>
      </w:pPr>
      <w:r>
        <w:rPr>
          <w:szCs w:val="21"/>
        </w:rPr>
        <w:t>For DC_20-41_n1-n78</w:t>
      </w:r>
      <w:r w:rsidRPr="00FD5D8F">
        <w:rPr>
          <w:szCs w:val="21"/>
        </w:rPr>
        <w:t xml:space="preserve">, </w:t>
      </w:r>
      <w:r>
        <w:rPr>
          <w:rFonts w:hint="eastAsia"/>
          <w:szCs w:val="21"/>
        </w:rPr>
        <w:t>t</w:t>
      </w:r>
      <w:r>
        <w:rPr>
          <w:szCs w:val="21"/>
        </w:rPr>
        <w:t xml:space="preserve">he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T</w:t>
      </w:r>
      <w:r w:rsidRPr="00FD5D8F">
        <w:rPr>
          <w:szCs w:val="21"/>
          <w:vertAlign w:val="subscript"/>
        </w:rPr>
        <w:t>IB,c</w:t>
      </w:r>
      <w:r>
        <w:rPr>
          <w:szCs w:val="21"/>
          <w:vertAlign w:val="subscript"/>
        </w:rPr>
        <w:t>,</w:t>
      </w:r>
      <w:r w:rsidRPr="00FD5D8F">
        <w:rPr>
          <w:szCs w:val="21"/>
        </w:rPr>
        <w:t xml:space="preserve"> and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R</w:t>
      </w:r>
      <w:r w:rsidRPr="00FD5D8F">
        <w:rPr>
          <w:szCs w:val="21"/>
          <w:vertAlign w:val="subscript"/>
        </w:rPr>
        <w:t>IB,c</w:t>
      </w:r>
      <w:r w:rsidRPr="00FD5D8F">
        <w:rPr>
          <w:szCs w:val="21"/>
        </w:rPr>
        <w:t xml:space="preserve"> values </w:t>
      </w:r>
      <w:r>
        <w:rPr>
          <w:szCs w:val="21"/>
        </w:rPr>
        <w:t xml:space="preserve">are reused from DC_1-20-n41_n78 and </w:t>
      </w:r>
      <w:r w:rsidRPr="00FD5D8F">
        <w:rPr>
          <w:szCs w:val="21"/>
        </w:rPr>
        <w:t>given in the tables</w:t>
      </w:r>
      <w:r>
        <w:rPr>
          <w:szCs w:val="21"/>
        </w:rPr>
        <w:t xml:space="preserve"> </w:t>
      </w:r>
      <w:r w:rsidRPr="00FD5D8F">
        <w:rPr>
          <w:szCs w:val="21"/>
        </w:rPr>
        <w:t>below.</w:t>
      </w:r>
    </w:p>
    <w:p w14:paraId="7DCE6AD7" w14:textId="2616D6A0" w:rsidR="004E162E" w:rsidRDefault="004E162E" w:rsidP="004E162E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B015B4">
        <w:rPr>
          <w:lang w:val="en-US" w:eastAsia="zh-CN"/>
        </w:rPr>
        <w:t>7.14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B015B4" w:rsidRPr="00850262" w14:paraId="29D55A50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5E66AEE2" w14:textId="77777777" w:rsidR="00B015B4" w:rsidRPr="00EF5447" w:rsidRDefault="00B015B4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244FF0CB" w14:textId="77777777" w:rsidR="00B015B4" w:rsidRPr="00850262" w:rsidRDefault="00B015B4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015B4" w:rsidRPr="00DC3AC9" w14:paraId="2D55ADCD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8F67C3C" w14:textId="77777777" w:rsidR="00B015B4" w:rsidRPr="00EF5447" w:rsidRDefault="00B015B4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23090D73" w14:textId="77777777" w:rsidR="00B015B4" w:rsidRPr="00DC3AC9" w:rsidRDefault="00B015B4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B015B4" w:rsidRPr="00EF5447" w14:paraId="7BA9D205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94DB7" w14:textId="6FC86F6A" w:rsidR="00B015B4" w:rsidRPr="00EF5447" w:rsidRDefault="00B015B4" w:rsidP="00152546">
            <w:pPr>
              <w:pStyle w:val="TAC"/>
            </w:pPr>
            <w:r>
              <w:t>DC_20-41_n1-n78</w:t>
            </w:r>
          </w:p>
        </w:tc>
        <w:tc>
          <w:tcPr>
            <w:tcW w:w="1417" w:type="dxa"/>
            <w:vAlign w:val="center"/>
          </w:tcPr>
          <w:p w14:paraId="592740D1" w14:textId="4055182F" w:rsidR="00B015B4" w:rsidRPr="00EF5447" w:rsidRDefault="00B015B4" w:rsidP="0015254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18" w:type="dxa"/>
            <w:vAlign w:val="center"/>
          </w:tcPr>
          <w:p w14:paraId="51EE7BE0" w14:textId="55152DB9" w:rsidR="00B015B4" w:rsidRPr="00EF5447" w:rsidRDefault="00B015B4" w:rsidP="00152546">
            <w:pPr>
              <w:pStyle w:val="TAC"/>
            </w:pPr>
            <w:r>
              <w:t>0.5</w:t>
            </w:r>
          </w:p>
        </w:tc>
        <w:tc>
          <w:tcPr>
            <w:tcW w:w="1488" w:type="dxa"/>
            <w:vAlign w:val="center"/>
          </w:tcPr>
          <w:p w14:paraId="45131412" w14:textId="033988ED" w:rsidR="00B015B4" w:rsidRPr="00EF5447" w:rsidRDefault="00B015B4" w:rsidP="00152546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84" w:type="dxa"/>
            <w:vAlign w:val="center"/>
          </w:tcPr>
          <w:p w14:paraId="07F5CC43" w14:textId="6A6A7E07" w:rsidR="00B015B4" w:rsidRPr="00EF5447" w:rsidRDefault="00B015B4" w:rsidP="00152546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B015B4" w:rsidRPr="000D7965" w14:paraId="6EF1EF55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060C" w14:textId="77777777" w:rsidR="00B015B4" w:rsidRPr="000D7965" w:rsidRDefault="00B015B4" w:rsidP="00152546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1F53DA7F" w14:textId="77777777" w:rsidR="00B015B4" w:rsidRPr="000D7965" w:rsidRDefault="00B015B4" w:rsidP="00152546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7D4D9484" w14:textId="77777777" w:rsidR="004E162E" w:rsidRPr="00661122" w:rsidRDefault="004E162E" w:rsidP="00133E89">
      <w:pPr>
        <w:rPr>
          <w:rFonts w:eastAsia="SimSun"/>
        </w:rPr>
      </w:pPr>
    </w:p>
    <w:p w14:paraId="24478B8F" w14:textId="0B41F480" w:rsidR="004E162E" w:rsidRDefault="004E162E" w:rsidP="004E162E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</w:t>
      </w:r>
      <w:r w:rsidR="00B015B4">
        <w:rPr>
          <w:lang w:val="en-US" w:eastAsia="zh-CN"/>
        </w:rPr>
        <w:t>7.14</w:t>
      </w:r>
      <w:r>
        <w:rPr>
          <w:lang w:val="en-US"/>
        </w:rPr>
        <w:t>.4-2: ΔR</w:t>
      </w:r>
      <w:r>
        <w:rPr>
          <w:vertAlign w:val="subscript"/>
          <w:lang w:val="en-US"/>
        </w:rPr>
        <w:t>IB,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B015B4" w:rsidRPr="00EF5447" w14:paraId="56A5AF13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357F763D" w14:textId="77777777" w:rsidR="00B015B4" w:rsidRPr="00EF5447" w:rsidRDefault="00B015B4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75E7BF60" w14:textId="77777777" w:rsidR="00B015B4" w:rsidRPr="00EF5447" w:rsidRDefault="00B015B4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B015B4" w:rsidRPr="00EF5447" w14:paraId="48218BBE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2D3A46A4" w14:textId="77777777" w:rsidR="00B015B4" w:rsidRPr="00EF5447" w:rsidRDefault="00B015B4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2FB4DA25" w14:textId="77777777" w:rsidR="00B015B4" w:rsidRPr="00EF5447" w:rsidRDefault="00B015B4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015B4" w:rsidRPr="00EF5447" w14:paraId="6FF1B67D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9FACABE" w14:textId="48C7E440" w:rsidR="00B015B4" w:rsidRPr="00EF5447" w:rsidRDefault="00B015B4" w:rsidP="00152546">
            <w:pPr>
              <w:pStyle w:val="TAC"/>
            </w:pPr>
            <w:r>
              <w:t>DC_20-41_n1-n78</w:t>
            </w:r>
          </w:p>
        </w:tc>
        <w:tc>
          <w:tcPr>
            <w:tcW w:w="1488" w:type="dxa"/>
            <w:vAlign w:val="center"/>
          </w:tcPr>
          <w:p w14:paraId="3540C93E" w14:textId="67D29BD6" w:rsidR="00B015B4" w:rsidRPr="00EF5447" w:rsidRDefault="00B015B4" w:rsidP="00152546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17530C9" w14:textId="6EBBBF4F" w:rsidR="00B015B4" w:rsidRPr="00EF5447" w:rsidRDefault="00B015B4" w:rsidP="00152546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57DD39A7" w14:textId="491A1007" w:rsidR="00B015B4" w:rsidRPr="00EF5447" w:rsidRDefault="00B015B4" w:rsidP="00152546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5CF9A311" w14:textId="77777777" w:rsidR="00B015B4" w:rsidRPr="00EF5447" w:rsidRDefault="00B015B4" w:rsidP="00152546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 w:rsidR="00B015B4" w14:paraId="443CB15C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6F2C828" w14:textId="77777777" w:rsidR="00B015B4" w:rsidRDefault="00B015B4" w:rsidP="00152546">
            <w:pPr>
              <w:pStyle w:val="TAN"/>
            </w:pPr>
            <w:r w:rsidRPr="006C6947">
              <w:t xml:space="preserve">NOTE </w:t>
            </w:r>
            <w:r>
              <w:t>11</w:t>
            </w:r>
            <w:r w:rsidRPr="000D7965">
              <w:t>:</w:t>
            </w:r>
            <w:r w:rsidRPr="000D7965">
              <w:tab/>
              <w:t>“-” denotes Δ</w:t>
            </w:r>
            <w:r>
              <w:t>R</w:t>
            </w:r>
            <w:r w:rsidRPr="000D7965">
              <w:rPr>
                <w:vertAlign w:val="subscript"/>
              </w:rPr>
              <w:t>IB,c</w:t>
            </w:r>
            <w:r w:rsidRPr="000D7965">
              <w:t xml:space="preserve"> = 0.</w:t>
            </w:r>
          </w:p>
          <w:p w14:paraId="4AF56BFD" w14:textId="77777777" w:rsidR="00B015B4" w:rsidRDefault="00B015B4" w:rsidP="00152546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657EE612" w14:textId="77777777" w:rsidR="004E162E" w:rsidRPr="00661122" w:rsidRDefault="004E162E" w:rsidP="00133E89">
      <w:pPr>
        <w:rPr>
          <w:rFonts w:eastAsia="SimSun"/>
          <w:lang w:eastAsia="zh-CN"/>
        </w:rPr>
      </w:pPr>
    </w:p>
    <w:p w14:paraId="504D2D8F" w14:textId="400E2F9F" w:rsidR="004E162E" w:rsidRPr="00BD3909" w:rsidRDefault="00B015B4" w:rsidP="00147049">
      <w:pPr>
        <w:pStyle w:val="3"/>
      </w:pPr>
      <w:bookmarkStart w:id="694" w:name="_Toc120260871"/>
      <w:bookmarkStart w:id="695" w:name="_Toc135927935"/>
      <w:r>
        <w:t>7.14</w:t>
      </w:r>
      <w:r w:rsidR="004E162E">
        <w:t>.5</w:t>
      </w:r>
      <w:r w:rsidR="004E162E">
        <w:tab/>
        <w:t>MSD</w:t>
      </w:r>
      <w:bookmarkEnd w:id="694"/>
      <w:bookmarkEnd w:id="695"/>
    </w:p>
    <w:p w14:paraId="3BD9ABCE" w14:textId="77777777" w:rsidR="004E162E" w:rsidRPr="00ED0983" w:rsidRDefault="004E162E" w:rsidP="004E162E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</w:t>
      </w:r>
      <w:r>
        <w:rPr>
          <w:rFonts w:eastAsia="DengXian"/>
          <w:szCs w:val="21"/>
          <w:lang w:eastAsia="zh-CN"/>
        </w:rPr>
        <w:t>requirements</w:t>
      </w:r>
      <w:r w:rsidRPr="00791978">
        <w:rPr>
          <w:rFonts w:eastAsia="DengXian"/>
          <w:szCs w:val="21"/>
          <w:lang w:eastAsia="zh-CN"/>
        </w:rPr>
        <w:t xml:space="preserve"> for this UL DC configuration</w:t>
      </w:r>
      <w:r>
        <w:rPr>
          <w:rFonts w:eastAsia="DengXian"/>
          <w:szCs w:val="21"/>
          <w:lang w:eastAsia="zh-CN"/>
        </w:rPr>
        <w:t>.</w:t>
      </w:r>
    </w:p>
    <w:p w14:paraId="28A0C40C" w14:textId="77777777" w:rsidR="004E162E" w:rsidRDefault="004E162E" w:rsidP="004E162E">
      <w:pPr>
        <w:rPr>
          <w:lang w:eastAsia="ja-JP"/>
        </w:rPr>
      </w:pPr>
    </w:p>
    <w:p w14:paraId="162ADFC7" w14:textId="1049DF3E" w:rsidR="006E50AC" w:rsidRDefault="006E50AC" w:rsidP="00147049">
      <w:pPr>
        <w:pStyle w:val="2"/>
        <w:rPr>
          <w:lang w:eastAsia="zh-TW"/>
        </w:rPr>
      </w:pPr>
      <w:bookmarkStart w:id="696" w:name="_Toc120260872"/>
      <w:bookmarkStart w:id="697" w:name="_Toc135927936"/>
      <w:r>
        <w:rPr>
          <w:lang w:eastAsia="zh-TW"/>
        </w:rPr>
        <w:t>7.15</w:t>
      </w:r>
      <w:r>
        <w:tab/>
      </w:r>
      <w:r w:rsidRPr="00DC3908">
        <w:t>DC_3-7_n75-n78</w:t>
      </w:r>
      <w:bookmarkEnd w:id="696"/>
      <w:bookmarkEnd w:id="697"/>
    </w:p>
    <w:p w14:paraId="05D78181" w14:textId="72DA804D" w:rsidR="006E50AC" w:rsidRPr="00C11944" w:rsidRDefault="006E50AC" w:rsidP="00147049">
      <w:pPr>
        <w:pStyle w:val="3"/>
      </w:pPr>
      <w:bookmarkStart w:id="698" w:name="_Toc120260873"/>
      <w:bookmarkStart w:id="699" w:name="_Toc135927937"/>
      <w:r>
        <w:t>7.15</w:t>
      </w:r>
      <w:r w:rsidRPr="00C11944">
        <w:t>.1</w:t>
      </w:r>
      <w:r w:rsidRPr="00C11944">
        <w:tab/>
        <w:t>Operating bands for DC</w:t>
      </w:r>
      <w:bookmarkEnd w:id="698"/>
      <w:bookmarkEnd w:id="699"/>
    </w:p>
    <w:p w14:paraId="378FEBC9" w14:textId="7EF1AEFA" w:rsidR="006E50AC" w:rsidRDefault="006E50AC" w:rsidP="006E50AC">
      <w:pPr>
        <w:pStyle w:val="TH"/>
      </w:pPr>
      <w:r w:rsidRPr="00C11944">
        <w:t xml:space="preserve">Table </w:t>
      </w:r>
      <w:r>
        <w:t>7.15</w:t>
      </w:r>
      <w:r w:rsidRPr="00C11944">
        <w:t>.1-1: DC band combination of NR 2DL/1UL + LTE 1DL/1UL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61"/>
        <w:gridCol w:w="272"/>
        <w:gridCol w:w="1594"/>
        <w:gridCol w:w="1232"/>
        <w:gridCol w:w="355"/>
        <w:gridCol w:w="1531"/>
        <w:gridCol w:w="1043"/>
      </w:tblGrid>
      <w:tr w:rsidR="006E50AC" w:rsidRPr="0078148C" w14:paraId="2247EDEE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7554128" w14:textId="77777777" w:rsidR="006E50AC" w:rsidRPr="0078148C" w:rsidRDefault="006E50AC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0CB16BC8" w14:textId="77777777" w:rsidR="006E50AC" w:rsidRPr="0078148C" w:rsidRDefault="006E50AC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247" w:type="dxa"/>
            <w:gridSpan w:val="4"/>
            <w:shd w:val="clear" w:color="auto" w:fill="auto"/>
          </w:tcPr>
          <w:p w14:paraId="0D809FBE" w14:textId="77777777" w:rsidR="006E50AC" w:rsidRPr="0078148C" w:rsidRDefault="006E50AC" w:rsidP="00661122">
            <w:pPr>
              <w:pStyle w:val="TAH"/>
            </w:pPr>
            <w:r w:rsidRPr="0078148C"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1A7CE576" w14:textId="77777777" w:rsidR="006E50AC" w:rsidRPr="0078148C" w:rsidRDefault="006E50AC" w:rsidP="00661122">
            <w:pPr>
              <w:pStyle w:val="TAH"/>
            </w:pPr>
            <w:r w:rsidRPr="0078148C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447BA480" w14:textId="77777777" w:rsidR="006E50AC" w:rsidRPr="0078148C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5662AB06" w14:textId="77777777" w:rsidR="006E50AC" w:rsidRPr="0078148C" w:rsidRDefault="006E50AC" w:rsidP="00661122">
            <w:pPr>
              <w:pStyle w:val="TAH"/>
            </w:pPr>
            <w:r w:rsidRPr="0078148C">
              <w:t>mode</w:t>
            </w:r>
          </w:p>
        </w:tc>
      </w:tr>
      <w:tr w:rsidR="006E50AC" w:rsidRPr="0078148C" w14:paraId="70C63E78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C7F9AC1" w14:textId="77777777" w:rsidR="006E50AC" w:rsidRPr="0078148C" w:rsidRDefault="006E50AC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0660A90C" w14:textId="77777777" w:rsidR="006E50AC" w:rsidRPr="0078148C" w:rsidRDefault="006E50AC" w:rsidP="00661122">
            <w:pPr>
              <w:pStyle w:val="TAH"/>
            </w:pPr>
          </w:p>
        </w:tc>
        <w:tc>
          <w:tcPr>
            <w:tcW w:w="3247" w:type="dxa"/>
            <w:gridSpan w:val="4"/>
            <w:shd w:val="clear" w:color="auto" w:fill="auto"/>
            <w:vAlign w:val="center"/>
          </w:tcPr>
          <w:p w14:paraId="4541D70C" w14:textId="77777777" w:rsidR="006E50AC" w:rsidRPr="0078148C" w:rsidRDefault="006E50AC" w:rsidP="00661122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09E3CF37" w14:textId="77777777" w:rsidR="006E50AC" w:rsidRPr="0078148C" w:rsidRDefault="006E50AC" w:rsidP="00661122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03911B05" w14:textId="77777777" w:rsidR="006E50AC" w:rsidRPr="0078148C" w:rsidRDefault="006E50AC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6E50AC" w:rsidRPr="0078148C" w14:paraId="30544BF1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00576F85" w14:textId="77777777" w:rsidR="006E50AC" w:rsidRPr="0078148C" w:rsidRDefault="006E50AC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355DE06A" w14:textId="77777777" w:rsidR="006E50AC" w:rsidRPr="0078148C" w:rsidRDefault="006E50AC" w:rsidP="00661122">
            <w:pPr>
              <w:pStyle w:val="TAH"/>
            </w:pPr>
          </w:p>
        </w:tc>
        <w:tc>
          <w:tcPr>
            <w:tcW w:w="3247" w:type="dxa"/>
            <w:gridSpan w:val="4"/>
            <w:shd w:val="clear" w:color="auto" w:fill="auto"/>
            <w:vAlign w:val="center"/>
          </w:tcPr>
          <w:p w14:paraId="6D770498" w14:textId="77777777" w:rsidR="006E50AC" w:rsidRPr="0078148C" w:rsidRDefault="006E50AC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09F82B64" w14:textId="77777777" w:rsidR="006E50AC" w:rsidRPr="0078148C" w:rsidRDefault="006E50AC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10A54BA9" w14:textId="77777777" w:rsidR="006E50AC" w:rsidRPr="0078148C" w:rsidRDefault="006E50AC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6E50AC" w:rsidRPr="0078148C" w14:paraId="7A2DC9DF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CF22336" w14:textId="77777777" w:rsidR="006E50AC" w:rsidRPr="000C1C67" w:rsidRDefault="006E50AC" w:rsidP="00661122">
            <w:pPr>
              <w:pStyle w:val="TAC"/>
              <w:rPr>
                <w:lang w:val="en-US"/>
              </w:rPr>
            </w:pPr>
            <w:r w:rsidRPr="000C1C67">
              <w:rPr>
                <w:lang w:val="en-US"/>
              </w:rPr>
              <w:t>DC_</w:t>
            </w:r>
            <w:r>
              <w:rPr>
                <w:lang w:val="en-US"/>
              </w:rPr>
              <w:t>3</w:t>
            </w:r>
            <w:r w:rsidRPr="000C1C67">
              <w:rPr>
                <w:lang w:val="en-US"/>
              </w:rPr>
              <w:t>-</w:t>
            </w:r>
            <w:r>
              <w:rPr>
                <w:lang w:val="en-US"/>
              </w:rPr>
              <w:t>7</w:t>
            </w:r>
            <w:r w:rsidRPr="000C1C67">
              <w:rPr>
                <w:lang w:val="en-US"/>
              </w:rPr>
              <w:t>_n75-n78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03D8D1B" w14:textId="77777777" w:rsidR="006E50AC" w:rsidRDefault="006E50AC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3</w:t>
            </w:r>
          </w:p>
        </w:tc>
        <w:tc>
          <w:tcPr>
            <w:tcW w:w="1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45B3161" w14:textId="77777777" w:rsidR="006E50AC" w:rsidRDefault="006E50AC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>1710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237A6" w14:textId="77777777" w:rsidR="006E50AC" w:rsidRPr="005D3B77" w:rsidRDefault="006E50AC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39D93E1" w14:textId="77777777" w:rsidR="006E50AC" w:rsidRDefault="006E50AC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F3ED789" w14:textId="77777777" w:rsidR="006E50AC" w:rsidRDefault="006E50AC" w:rsidP="00661122">
            <w:pPr>
              <w:pStyle w:val="TAR"/>
              <w:rPr>
                <w:lang w:eastAsia="ja-JP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DF7079" w14:textId="77777777" w:rsidR="006E50AC" w:rsidRPr="005D3B77" w:rsidRDefault="006E50AC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EEA934B" w14:textId="77777777" w:rsidR="006E50AC" w:rsidRDefault="006E50AC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1885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8218D12" w14:textId="77777777" w:rsidR="006E50AC" w:rsidRDefault="006E50AC" w:rsidP="00661122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6E50AC" w:rsidRPr="0078148C" w14:paraId="1D853D92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49A66426" w14:textId="77777777" w:rsidR="006E50AC" w:rsidRPr="008C4BC5" w:rsidRDefault="006E50AC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F5CF4A0" w14:textId="77777777" w:rsidR="006E50AC" w:rsidRDefault="006E50AC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7</w:t>
            </w:r>
          </w:p>
        </w:tc>
        <w:tc>
          <w:tcPr>
            <w:tcW w:w="1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C216A66" w14:textId="77777777" w:rsidR="006E50AC" w:rsidRPr="005D3B77" w:rsidRDefault="006E50AC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>2500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FBC7D0" w14:textId="77777777" w:rsidR="006E50AC" w:rsidRPr="005D3B77" w:rsidRDefault="006E50AC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E2D3AAC" w14:textId="77777777" w:rsidR="006E50AC" w:rsidRPr="005D3B77" w:rsidRDefault="006E50AC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2570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830B699" w14:textId="77777777" w:rsidR="006E50AC" w:rsidRPr="005D3B77" w:rsidRDefault="006E50AC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9C474" w14:textId="77777777" w:rsidR="006E50AC" w:rsidRPr="005D3B77" w:rsidRDefault="006E50AC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0526ACF" w14:textId="77777777" w:rsidR="006E50AC" w:rsidRPr="005D3B77" w:rsidRDefault="006E50AC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4D86AC8" w14:textId="77777777" w:rsidR="006E50AC" w:rsidRDefault="006E50AC" w:rsidP="00661122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6E50AC" w:rsidRPr="0078148C" w14:paraId="208F1C0D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1B97C563" w14:textId="77777777" w:rsidR="006E50AC" w:rsidRPr="000C1C67" w:rsidRDefault="006E50AC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87C150C" w14:textId="77777777" w:rsidR="006E50AC" w:rsidRDefault="006E50AC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n75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B403C09" w14:textId="77777777" w:rsidR="006E50AC" w:rsidRDefault="006E50AC" w:rsidP="00661122">
            <w:pPr>
              <w:pStyle w:val="TAR"/>
              <w:rPr>
                <w:lang w:val="en-US" w:eastAsia="ko-KR"/>
              </w:rPr>
            </w:pP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4BF478" w14:textId="77777777" w:rsidR="006E50AC" w:rsidRPr="005D3B77" w:rsidRDefault="006E50AC" w:rsidP="006611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EEE7935" w14:textId="77777777" w:rsidR="006E50AC" w:rsidRDefault="006E50AC" w:rsidP="00661122">
            <w:pPr>
              <w:pStyle w:val="TAL"/>
              <w:rPr>
                <w:lang w:eastAsia="ja-JP"/>
              </w:rPr>
            </w:pP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DACC962" w14:textId="77777777" w:rsidR="006E50AC" w:rsidRDefault="006E50AC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1432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B69A5B" w14:textId="77777777" w:rsidR="006E50AC" w:rsidRPr="005D3B77" w:rsidRDefault="006E50AC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04C6229" w14:textId="77777777" w:rsidR="006E50AC" w:rsidRDefault="006E50AC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1517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D5E9537" w14:textId="77777777" w:rsidR="006E50AC" w:rsidRDefault="006E50AC" w:rsidP="00661122">
            <w:pPr>
              <w:pStyle w:val="TAC"/>
              <w:rPr>
                <w:lang w:val="sv-SE" w:eastAsia="ja-JP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Pr="005D3B77">
              <w:rPr>
                <w:rFonts w:eastAsia="맑은 고딕" w:hint="eastAsia"/>
                <w:lang w:eastAsia="ko-KR"/>
              </w:rPr>
              <w:t>D</w:t>
            </w:r>
            <w:r>
              <w:rPr>
                <w:rFonts w:eastAsia="맑은 고딕"/>
                <w:lang w:eastAsia="ko-KR"/>
              </w:rPr>
              <w:t>L</w:t>
            </w:r>
          </w:p>
        </w:tc>
      </w:tr>
      <w:tr w:rsidR="006E50AC" w:rsidRPr="0078148C" w14:paraId="37FB6C9D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2D33D3A0" w14:textId="77777777" w:rsidR="006E50AC" w:rsidRPr="000C1C67" w:rsidRDefault="006E50AC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84A5DBE" w14:textId="77777777" w:rsidR="006E50AC" w:rsidRDefault="006E50AC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n78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17FB19D8" w14:textId="77777777" w:rsidR="006E50AC" w:rsidRDefault="006E50AC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 3300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1B2274" w14:textId="77777777" w:rsidR="006E50AC" w:rsidRPr="005D3B77" w:rsidRDefault="006E50AC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7056B59" w14:textId="77777777" w:rsidR="006E50AC" w:rsidRDefault="006E50AC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5F3F970" w14:textId="77777777" w:rsidR="006E50AC" w:rsidRDefault="006E50AC" w:rsidP="00661122">
            <w:pPr>
              <w:pStyle w:val="TAR"/>
              <w:rPr>
                <w:lang w:eastAsia="ja-JP"/>
              </w:rPr>
            </w:pPr>
            <w:r>
              <w:rPr>
                <w:rFonts w:eastAsia="맑은 고딕"/>
                <w:lang w:val="en-US" w:eastAsia="ko-KR"/>
              </w:rPr>
              <w:t>3300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B5422A" w14:textId="77777777" w:rsidR="006E50AC" w:rsidRPr="005D3B77" w:rsidRDefault="006E50AC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3B7FE20" w14:textId="77777777" w:rsidR="006E50AC" w:rsidRDefault="006E50AC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49D0CA9" w14:textId="77777777" w:rsidR="006E50AC" w:rsidRDefault="006E50AC" w:rsidP="00661122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T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</w:tbl>
    <w:p w14:paraId="438285DF" w14:textId="77777777" w:rsidR="006E50AC" w:rsidRPr="00C11944" w:rsidRDefault="006E50AC" w:rsidP="006E50AC">
      <w:pPr>
        <w:spacing w:after="0"/>
      </w:pPr>
    </w:p>
    <w:p w14:paraId="015696C1" w14:textId="433B1958" w:rsidR="006E50AC" w:rsidRDefault="006E50AC" w:rsidP="00147049">
      <w:pPr>
        <w:pStyle w:val="3"/>
      </w:pPr>
      <w:bookmarkStart w:id="700" w:name="_Toc120260874"/>
      <w:bookmarkStart w:id="701" w:name="_Toc135927938"/>
      <w:r>
        <w:t>7.15.2</w:t>
      </w:r>
      <w:r>
        <w:tab/>
      </w:r>
      <w:r w:rsidRPr="009C3E51">
        <w:t>Configuration for DC</w:t>
      </w:r>
      <w:bookmarkEnd w:id="700"/>
      <w:bookmarkEnd w:id="701"/>
    </w:p>
    <w:p w14:paraId="71E21C50" w14:textId="21B9930F" w:rsidR="006E50AC" w:rsidRDefault="006E50AC" w:rsidP="006E50AC">
      <w:pPr>
        <w:pStyle w:val="TH"/>
        <w:rPr>
          <w:lang w:val="en-US" w:eastAsia="zh-CN"/>
        </w:rPr>
      </w:pPr>
      <w:r w:rsidRPr="00C11944">
        <w:t xml:space="preserve">Table </w:t>
      </w:r>
      <w:r>
        <w:t>7.15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6E50AC" w:rsidRPr="00791978" w14:paraId="0E2A07C2" w14:textId="77777777" w:rsidTr="00152546">
        <w:trPr>
          <w:trHeight w:val="203"/>
        </w:trPr>
        <w:tc>
          <w:tcPr>
            <w:tcW w:w="1420" w:type="dxa"/>
            <w:vAlign w:val="center"/>
          </w:tcPr>
          <w:p w14:paraId="0A651DBB" w14:textId="77777777" w:rsidR="006E50AC" w:rsidRPr="00791978" w:rsidRDefault="006E50AC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43246E7" w14:textId="77777777" w:rsidR="006E50AC" w:rsidRPr="00791978" w:rsidRDefault="006E50AC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6"/>
            <w:vAlign w:val="center"/>
          </w:tcPr>
          <w:p w14:paraId="77D7000E" w14:textId="77777777" w:rsidR="006E50AC" w:rsidRPr="00791978" w:rsidRDefault="006E50AC" w:rsidP="00661122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6E50AC" w:rsidRPr="00791978" w14:paraId="4F4B2351" w14:textId="77777777" w:rsidTr="00152546">
        <w:trPr>
          <w:trHeight w:val="984"/>
        </w:trPr>
        <w:tc>
          <w:tcPr>
            <w:tcW w:w="1420" w:type="dxa"/>
            <w:vAlign w:val="center"/>
          </w:tcPr>
          <w:p w14:paraId="7D785BE3" w14:textId="77777777" w:rsidR="006E50AC" w:rsidRPr="00791978" w:rsidRDefault="006E50AC" w:rsidP="00661122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1396" w:type="dxa"/>
            <w:vAlign w:val="center"/>
          </w:tcPr>
          <w:p w14:paraId="0D6A1F6F" w14:textId="77777777" w:rsidR="006E50AC" w:rsidRPr="00791978" w:rsidRDefault="006E50AC" w:rsidP="00661122">
            <w:pPr>
              <w:pStyle w:val="TAH"/>
              <w:rPr>
                <w:lang w:eastAsia="zh-CN"/>
              </w:rPr>
            </w:pPr>
            <w:r w:rsidRPr="00791978">
              <w:rPr>
                <w:lang w:eastAsia="zh-CN"/>
              </w:rPr>
              <w:t>UL Configuration</w:t>
            </w:r>
          </w:p>
        </w:tc>
        <w:tc>
          <w:tcPr>
            <w:tcW w:w="716" w:type="dxa"/>
            <w:gridSpan w:val="2"/>
            <w:vAlign w:val="center"/>
          </w:tcPr>
          <w:p w14:paraId="3B44A47D" w14:textId="77777777" w:rsidR="006E50AC" w:rsidRPr="00791978" w:rsidRDefault="006E50AC" w:rsidP="00661122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53672DF8" w14:textId="77777777" w:rsidR="006E50AC" w:rsidRPr="00791978" w:rsidRDefault="006E50AC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385B65C6" w14:textId="77777777" w:rsidR="006E50AC" w:rsidRPr="00791978" w:rsidRDefault="006E50AC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255C3F3D" w14:textId="77777777" w:rsidR="006E50AC" w:rsidRPr="00791978" w:rsidRDefault="006E50AC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5EF2C69F" w14:textId="77777777" w:rsidR="006E50AC" w:rsidRPr="00791978" w:rsidRDefault="006E50AC" w:rsidP="00661122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22BABC32" w14:textId="77777777" w:rsidR="006E50AC" w:rsidRPr="00791978" w:rsidRDefault="006E50AC" w:rsidP="00661122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70D29C5C" w14:textId="77777777" w:rsidR="006E50AC" w:rsidRPr="00791978" w:rsidRDefault="006E50AC" w:rsidP="00661122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5AC5593A" w14:textId="77777777" w:rsidR="006E50AC" w:rsidRPr="00791978" w:rsidRDefault="006E50AC" w:rsidP="00661122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5FFCDDCF" w14:textId="77777777" w:rsidR="006E50AC" w:rsidRPr="00791978" w:rsidRDefault="006E50AC" w:rsidP="00661122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02D642F1" w14:textId="77777777" w:rsidR="006E50AC" w:rsidRPr="00791978" w:rsidRDefault="006E50AC" w:rsidP="00661122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70D2CAE0" w14:textId="77777777" w:rsidR="006E50AC" w:rsidRPr="00791978" w:rsidRDefault="006E50AC" w:rsidP="00661122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61BDDD79" w14:textId="77777777" w:rsidR="006E50AC" w:rsidRPr="00791978" w:rsidRDefault="006E50AC" w:rsidP="00661122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4BE663AB" w14:textId="77777777" w:rsidR="006E50AC" w:rsidRPr="00791978" w:rsidRDefault="006E50AC" w:rsidP="00661122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608A627F" w14:textId="77777777" w:rsidR="006E50AC" w:rsidRPr="00791978" w:rsidRDefault="006E50AC" w:rsidP="00661122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37F19800" w14:textId="77777777" w:rsidR="006E50AC" w:rsidRPr="00791978" w:rsidRDefault="006E50AC" w:rsidP="00661122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4A610720" w14:textId="77777777" w:rsidR="006E50AC" w:rsidRPr="00791978" w:rsidRDefault="006E50AC" w:rsidP="00661122">
            <w:pPr>
              <w:pStyle w:val="TAH"/>
            </w:pPr>
            <w:r w:rsidRPr="00791978">
              <w:t>Maximum aggregated bandwidth</w:t>
            </w:r>
          </w:p>
          <w:p w14:paraId="075B2946" w14:textId="77777777" w:rsidR="006E50AC" w:rsidRPr="00791978" w:rsidRDefault="006E50AC" w:rsidP="00661122">
            <w:pPr>
              <w:pStyle w:val="TAH"/>
            </w:pPr>
            <w:r w:rsidRPr="00791978">
              <w:t>[MHz]</w:t>
            </w:r>
          </w:p>
        </w:tc>
      </w:tr>
      <w:tr w:rsidR="006E50AC" w:rsidRPr="00791978" w14:paraId="4CA6ED5D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1096BFCF" w14:textId="77777777" w:rsidR="006E50AC" w:rsidRPr="00FD11EA" w:rsidRDefault="006E50AC" w:rsidP="00661122">
            <w:pPr>
              <w:pStyle w:val="TAC"/>
            </w:pPr>
            <w:r>
              <w:t>DC_3</w:t>
            </w:r>
            <w:r w:rsidRPr="000C1C67">
              <w:t>A-</w:t>
            </w:r>
            <w:r>
              <w:t>7</w:t>
            </w:r>
            <w:r w:rsidRPr="000C1C67">
              <w:t>A_n75A-n78A</w:t>
            </w:r>
          </w:p>
        </w:tc>
        <w:tc>
          <w:tcPr>
            <w:tcW w:w="1396" w:type="dxa"/>
            <w:vMerge w:val="restart"/>
            <w:vAlign w:val="center"/>
          </w:tcPr>
          <w:p w14:paraId="02491276" w14:textId="77777777" w:rsidR="006E50AC" w:rsidRPr="000C1C67" w:rsidRDefault="006E50AC" w:rsidP="00661122">
            <w:pPr>
              <w:pStyle w:val="TAC"/>
              <w:rPr>
                <w:lang w:val="it-IT"/>
              </w:rPr>
            </w:pPr>
            <w:r w:rsidRPr="000C1C67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0C1C67">
              <w:rPr>
                <w:lang w:val="it-IT"/>
              </w:rPr>
              <w:t>A_n78A</w:t>
            </w:r>
          </w:p>
          <w:p w14:paraId="4855FD6D" w14:textId="77777777" w:rsidR="006E50AC" w:rsidRPr="00791978" w:rsidRDefault="006E50AC" w:rsidP="00661122">
            <w:pPr>
              <w:pStyle w:val="TAC"/>
              <w:rPr>
                <w:lang w:val="it-IT"/>
              </w:rPr>
            </w:pPr>
            <w:r w:rsidRPr="000C1C67">
              <w:rPr>
                <w:lang w:val="it-IT"/>
              </w:rPr>
              <w:t>DC_</w:t>
            </w:r>
            <w:r>
              <w:rPr>
                <w:lang w:val="it-IT"/>
              </w:rPr>
              <w:t>7</w:t>
            </w:r>
            <w:r w:rsidRPr="000C1C67">
              <w:rPr>
                <w:lang w:val="it-IT"/>
              </w:rPr>
              <w:t>A_n78A</w:t>
            </w:r>
          </w:p>
        </w:tc>
        <w:tc>
          <w:tcPr>
            <w:tcW w:w="716" w:type="dxa"/>
            <w:gridSpan w:val="2"/>
            <w:vAlign w:val="center"/>
          </w:tcPr>
          <w:p w14:paraId="25E82029" w14:textId="77777777" w:rsidR="006E50AC" w:rsidRPr="00661122" w:rsidRDefault="006E50AC" w:rsidP="00661122">
            <w:pPr>
              <w:pStyle w:val="TAC"/>
            </w:pPr>
            <w:r w:rsidRPr="00661122">
              <w:t>3</w:t>
            </w:r>
          </w:p>
        </w:tc>
        <w:tc>
          <w:tcPr>
            <w:tcW w:w="656" w:type="dxa"/>
            <w:vAlign w:val="center"/>
          </w:tcPr>
          <w:p w14:paraId="55267C0A" w14:textId="77777777" w:rsidR="006E50AC" w:rsidRPr="00661122" w:rsidRDefault="006E50AC" w:rsidP="00661122">
            <w:pPr>
              <w:pStyle w:val="TAC"/>
            </w:pPr>
            <w:r w:rsidRPr="00661122">
              <w:t>15</w:t>
            </w:r>
          </w:p>
        </w:tc>
        <w:tc>
          <w:tcPr>
            <w:tcW w:w="527" w:type="dxa"/>
            <w:vAlign w:val="center"/>
          </w:tcPr>
          <w:p w14:paraId="40717FD9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5D42771B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59E02764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07540657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90" w:type="dxa"/>
            <w:vAlign w:val="center"/>
          </w:tcPr>
          <w:p w14:paraId="3D83F75F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AB5C118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9BD776D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49B9C43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C6A65C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FE8E02E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ED0680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71F2269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077DBAD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21336B45" w14:textId="77777777" w:rsidR="006E50AC" w:rsidRPr="00791978" w:rsidRDefault="006E50AC" w:rsidP="006611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190</w:t>
            </w:r>
          </w:p>
        </w:tc>
      </w:tr>
      <w:tr w:rsidR="006E50AC" w:rsidRPr="00791978" w14:paraId="260A3AE3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3AECE493" w14:textId="77777777" w:rsidR="006E50AC" w:rsidRPr="00791978" w:rsidRDefault="006E50AC" w:rsidP="00661122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D09A270" w14:textId="77777777" w:rsidR="006E50AC" w:rsidRPr="00791978" w:rsidRDefault="006E50AC" w:rsidP="00661122">
            <w:pPr>
              <w:pStyle w:val="TAC"/>
              <w:rPr>
                <w:lang w:val="it-IT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65A95DA7" w14:textId="77777777" w:rsidR="006E50AC" w:rsidRPr="00661122" w:rsidRDefault="006E50AC" w:rsidP="00661122">
            <w:pPr>
              <w:pStyle w:val="TAC"/>
            </w:pPr>
            <w:r w:rsidRPr="00661122">
              <w:t>7</w:t>
            </w:r>
          </w:p>
        </w:tc>
        <w:tc>
          <w:tcPr>
            <w:tcW w:w="656" w:type="dxa"/>
            <w:vAlign w:val="center"/>
          </w:tcPr>
          <w:p w14:paraId="2D7ACE00" w14:textId="77777777" w:rsidR="006E50AC" w:rsidRPr="00661122" w:rsidRDefault="006E50AC" w:rsidP="00661122">
            <w:pPr>
              <w:pStyle w:val="TAC"/>
            </w:pPr>
            <w:r w:rsidRPr="00661122">
              <w:t>15</w:t>
            </w:r>
          </w:p>
        </w:tc>
        <w:tc>
          <w:tcPr>
            <w:tcW w:w="527" w:type="dxa"/>
            <w:vAlign w:val="center"/>
          </w:tcPr>
          <w:p w14:paraId="5B3D92EA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643A0EB2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2252ADE3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58E5B488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90" w:type="dxa"/>
            <w:vAlign w:val="center"/>
          </w:tcPr>
          <w:p w14:paraId="7F4BA1CA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8AC12A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D21289F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C2036BA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AE044AD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8B78927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4154AA6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FDDA5F5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534982D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DBEA69A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zh-CN"/>
              </w:rPr>
            </w:pPr>
          </w:p>
        </w:tc>
      </w:tr>
      <w:tr w:rsidR="006E50AC" w:rsidRPr="00791978" w14:paraId="7B989665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181E13E" w14:textId="77777777" w:rsidR="006E50AC" w:rsidRPr="00791978" w:rsidRDefault="006E50AC" w:rsidP="00661122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EAAEC01" w14:textId="77777777" w:rsidR="006E50AC" w:rsidRPr="00791978" w:rsidRDefault="006E50AC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1E2CAC2C" w14:textId="77777777" w:rsidR="006E50AC" w:rsidRPr="00661122" w:rsidRDefault="006E50AC" w:rsidP="00661122">
            <w:pPr>
              <w:pStyle w:val="TAC"/>
            </w:pPr>
            <w:r w:rsidRPr="00661122">
              <w:t>n75</w:t>
            </w:r>
          </w:p>
        </w:tc>
        <w:tc>
          <w:tcPr>
            <w:tcW w:w="656" w:type="dxa"/>
            <w:vAlign w:val="center"/>
          </w:tcPr>
          <w:p w14:paraId="32D5C43D" w14:textId="77777777" w:rsidR="006E50AC" w:rsidRPr="00661122" w:rsidRDefault="006E50AC" w:rsidP="00661122">
            <w:pPr>
              <w:pStyle w:val="TAC"/>
            </w:pPr>
            <w:r w:rsidRPr="00661122">
              <w:t>15</w:t>
            </w:r>
          </w:p>
        </w:tc>
        <w:tc>
          <w:tcPr>
            <w:tcW w:w="527" w:type="dxa"/>
            <w:vAlign w:val="center"/>
          </w:tcPr>
          <w:p w14:paraId="4DD63119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2D267D3A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389ED830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40D8732B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90" w:type="dxa"/>
            <w:vAlign w:val="center"/>
          </w:tcPr>
          <w:p w14:paraId="4AC70845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50951C20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0364E865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51342C54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599570D9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51728F8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48BA0C3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BA33D8C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07CDC22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115C7A3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50AC" w:rsidRPr="00791978" w14:paraId="54DD07CE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27CEAD42" w14:textId="77777777" w:rsidR="006E50AC" w:rsidRPr="00791978" w:rsidRDefault="006E50AC" w:rsidP="00661122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ED98D86" w14:textId="77777777" w:rsidR="006E50AC" w:rsidRPr="00791978" w:rsidRDefault="006E50AC" w:rsidP="00661122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B1731A2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656" w:type="dxa"/>
            <w:vAlign w:val="center"/>
          </w:tcPr>
          <w:p w14:paraId="03D7F989" w14:textId="77777777" w:rsidR="006E50AC" w:rsidRPr="00661122" w:rsidRDefault="006E50AC" w:rsidP="00661122">
            <w:pPr>
              <w:pStyle w:val="TAC"/>
            </w:pPr>
            <w:r w:rsidRPr="00661122">
              <w:t>30</w:t>
            </w:r>
          </w:p>
        </w:tc>
        <w:tc>
          <w:tcPr>
            <w:tcW w:w="527" w:type="dxa"/>
            <w:vAlign w:val="center"/>
          </w:tcPr>
          <w:p w14:paraId="0F8C9C8B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205E3493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5913A818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62247F80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90" w:type="dxa"/>
            <w:vAlign w:val="center"/>
          </w:tcPr>
          <w:p w14:paraId="2D3C4916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7CCCA6EE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522D05C6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24436CF3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49B76EF5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D288E30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7E39178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0506DC1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88F51B1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4D3DBF34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50AC" w:rsidRPr="00791978" w14:paraId="0DBDF4EC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3E81427A" w14:textId="77777777" w:rsidR="006E50AC" w:rsidRPr="00791978" w:rsidRDefault="006E50AC" w:rsidP="00661122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FE01796" w14:textId="77777777" w:rsidR="006E50AC" w:rsidRPr="00791978" w:rsidRDefault="006E50AC" w:rsidP="00661122">
            <w:pPr>
              <w:pStyle w:val="TAC"/>
              <w:rPr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2F5CA74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656" w:type="dxa"/>
            <w:vAlign w:val="center"/>
          </w:tcPr>
          <w:p w14:paraId="3A64B2CF" w14:textId="77777777" w:rsidR="006E50AC" w:rsidRPr="00661122" w:rsidRDefault="006E50AC" w:rsidP="00661122">
            <w:pPr>
              <w:pStyle w:val="TAC"/>
            </w:pPr>
            <w:r w:rsidRPr="00661122">
              <w:t>60</w:t>
            </w:r>
          </w:p>
        </w:tc>
        <w:tc>
          <w:tcPr>
            <w:tcW w:w="527" w:type="dxa"/>
            <w:vAlign w:val="center"/>
          </w:tcPr>
          <w:p w14:paraId="442C93E7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7D32E38D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245081E0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3F932659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90" w:type="dxa"/>
            <w:vAlign w:val="center"/>
          </w:tcPr>
          <w:p w14:paraId="0B32F21C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3C7EE47A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6B100106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600421D0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1992124A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D45FAD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5672B91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1FF2A98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5121003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0FD3A9B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50AC" w:rsidRPr="00791978" w14:paraId="4F1B85DB" w14:textId="77777777" w:rsidTr="00152546">
        <w:trPr>
          <w:trHeight w:val="60"/>
        </w:trPr>
        <w:tc>
          <w:tcPr>
            <w:tcW w:w="1420" w:type="dxa"/>
            <w:vMerge/>
            <w:vAlign w:val="center"/>
          </w:tcPr>
          <w:p w14:paraId="4B69C672" w14:textId="77777777" w:rsidR="006E50AC" w:rsidRPr="00791978" w:rsidRDefault="006E50AC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33EED80C" w14:textId="77777777" w:rsidR="006E50AC" w:rsidRPr="00791978" w:rsidRDefault="006E50AC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6CE3113C" w14:textId="77777777" w:rsidR="006E50AC" w:rsidRPr="00661122" w:rsidRDefault="006E50AC" w:rsidP="00661122">
            <w:pPr>
              <w:pStyle w:val="TAC"/>
            </w:pPr>
            <w:r w:rsidRPr="00661122">
              <w:t>n78</w:t>
            </w:r>
          </w:p>
        </w:tc>
        <w:tc>
          <w:tcPr>
            <w:tcW w:w="656" w:type="dxa"/>
            <w:vAlign w:val="center"/>
          </w:tcPr>
          <w:p w14:paraId="5E191292" w14:textId="77777777" w:rsidR="006E50AC" w:rsidRPr="00661122" w:rsidRDefault="006E50AC" w:rsidP="00661122">
            <w:pPr>
              <w:pStyle w:val="TAC"/>
            </w:pPr>
            <w:r w:rsidRPr="00661122">
              <w:t>15</w:t>
            </w:r>
          </w:p>
        </w:tc>
        <w:tc>
          <w:tcPr>
            <w:tcW w:w="527" w:type="dxa"/>
            <w:vAlign w:val="center"/>
          </w:tcPr>
          <w:p w14:paraId="02EA5AE9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73AE5763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025B5A65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05A78E9D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90" w:type="dxa"/>
            <w:vAlign w:val="center"/>
          </w:tcPr>
          <w:p w14:paraId="0816E02D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70A2DF39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335A8A31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33744FBF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102412FA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2F8CA53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D76B343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DC7D467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62C3CB3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5A216B3A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6E50AC" w:rsidRPr="00791978" w14:paraId="1F80A580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6DEB1113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6DFB0308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1B030EF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656" w:type="dxa"/>
            <w:vAlign w:val="center"/>
          </w:tcPr>
          <w:p w14:paraId="6F52115F" w14:textId="77777777" w:rsidR="006E50AC" w:rsidRPr="00661122" w:rsidRDefault="006E50AC" w:rsidP="00661122">
            <w:pPr>
              <w:pStyle w:val="TAC"/>
            </w:pPr>
            <w:r w:rsidRPr="00661122">
              <w:t>30</w:t>
            </w:r>
          </w:p>
        </w:tc>
        <w:tc>
          <w:tcPr>
            <w:tcW w:w="527" w:type="dxa"/>
            <w:vAlign w:val="center"/>
          </w:tcPr>
          <w:p w14:paraId="3A714D77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27B5B40F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00C97786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4BFAFB83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90" w:type="dxa"/>
            <w:vAlign w:val="center"/>
          </w:tcPr>
          <w:p w14:paraId="768FB464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020869E7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17D362EA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238673FE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781C9E9A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7CFD7726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22D0DABA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4163D707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2E3D0FFF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1134" w:type="dxa"/>
            <w:vMerge/>
            <w:vAlign w:val="center"/>
          </w:tcPr>
          <w:p w14:paraId="779B650D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6E50AC" w:rsidRPr="00791978" w14:paraId="7B4EF881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2559EA0E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0574EAAA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15B2B7C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656" w:type="dxa"/>
            <w:vAlign w:val="center"/>
          </w:tcPr>
          <w:p w14:paraId="51A028EF" w14:textId="77777777" w:rsidR="006E50AC" w:rsidRPr="00661122" w:rsidRDefault="006E50AC" w:rsidP="00661122">
            <w:pPr>
              <w:pStyle w:val="TAC"/>
            </w:pPr>
            <w:r w:rsidRPr="00661122">
              <w:t>60</w:t>
            </w:r>
          </w:p>
        </w:tc>
        <w:tc>
          <w:tcPr>
            <w:tcW w:w="527" w:type="dxa"/>
            <w:vAlign w:val="center"/>
          </w:tcPr>
          <w:p w14:paraId="084F4074" w14:textId="77777777" w:rsidR="006E50AC" w:rsidRPr="00661122" w:rsidRDefault="006E50AC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63685DA2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35DCF23C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27" w:type="dxa"/>
            <w:vAlign w:val="center"/>
          </w:tcPr>
          <w:p w14:paraId="7845AE3A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90" w:type="dxa"/>
            <w:vAlign w:val="center"/>
          </w:tcPr>
          <w:p w14:paraId="2439DD62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5AEECB3F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15F81724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699C7F17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33C48C58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1648D088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0274AC9B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510E5674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567" w:type="dxa"/>
            <w:vAlign w:val="center"/>
          </w:tcPr>
          <w:p w14:paraId="2E177710" w14:textId="77777777" w:rsidR="006E50AC" w:rsidRPr="00661122" w:rsidRDefault="006E50AC" w:rsidP="00661122">
            <w:pPr>
              <w:pStyle w:val="TAC"/>
            </w:pPr>
            <w:r w:rsidRPr="00661122">
              <w:t>Yes</w:t>
            </w:r>
          </w:p>
        </w:tc>
        <w:tc>
          <w:tcPr>
            <w:tcW w:w="1134" w:type="dxa"/>
            <w:vMerge/>
            <w:vAlign w:val="center"/>
          </w:tcPr>
          <w:p w14:paraId="553F5FE7" w14:textId="77777777" w:rsidR="006E50AC" w:rsidRPr="00791978" w:rsidRDefault="006E50AC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5830531D" w14:textId="77777777" w:rsidR="00133E89" w:rsidRDefault="00133E89" w:rsidP="00133E89">
      <w:bookmarkStart w:id="702" w:name="_Toc120260875"/>
    </w:p>
    <w:p w14:paraId="1FA07A08" w14:textId="5700E3CF" w:rsidR="006E50AC" w:rsidRDefault="006E50AC" w:rsidP="00147049">
      <w:pPr>
        <w:pStyle w:val="3"/>
      </w:pPr>
      <w:bookmarkStart w:id="703" w:name="_Toc135927939"/>
      <w:r>
        <w:t>7.15.3</w:t>
      </w:r>
      <w:r>
        <w:tab/>
        <w:t>UE co-existence studies</w:t>
      </w:r>
      <w:bookmarkEnd w:id="702"/>
      <w:bookmarkEnd w:id="703"/>
    </w:p>
    <w:p w14:paraId="6A764079" w14:textId="77777777" w:rsidR="006E50AC" w:rsidRDefault="006E50AC" w:rsidP="006E50AC">
      <w:r w:rsidRPr="00283C27">
        <w:rPr>
          <w:szCs w:val="21"/>
        </w:rPr>
        <w:t xml:space="preserve">Co-existence studies of </w:t>
      </w:r>
      <w:r w:rsidRPr="00E44899">
        <w:rPr>
          <w:szCs w:val="21"/>
        </w:rPr>
        <w:t>DC_</w:t>
      </w:r>
      <w:r>
        <w:rPr>
          <w:szCs w:val="21"/>
        </w:rPr>
        <w:t>3</w:t>
      </w:r>
      <w:r w:rsidRPr="00E44899">
        <w:rPr>
          <w:szCs w:val="21"/>
        </w:rPr>
        <w:t>-</w:t>
      </w:r>
      <w:r>
        <w:rPr>
          <w:szCs w:val="21"/>
        </w:rPr>
        <w:t>7</w:t>
      </w:r>
      <w:r w:rsidRPr="00E44899">
        <w:rPr>
          <w:szCs w:val="21"/>
        </w:rPr>
        <w:t>_n75-n78</w:t>
      </w:r>
      <w:r w:rsidRPr="00934A78">
        <w:rPr>
          <w:szCs w:val="21"/>
        </w:rPr>
        <w:t xml:space="preserve"> </w:t>
      </w:r>
      <w:r w:rsidRPr="00283C27">
        <w:rPr>
          <w:szCs w:val="21"/>
        </w:rPr>
        <w:t>are already covered by the fallback configurations</w:t>
      </w:r>
      <w:r>
        <w:rPr>
          <w:szCs w:val="21"/>
        </w:rPr>
        <w:t>,</w:t>
      </w:r>
      <w:r w:rsidRPr="00A81D27">
        <w:rPr>
          <w:szCs w:val="21"/>
        </w:rPr>
        <w:t xml:space="preserve"> </w:t>
      </w:r>
      <w:r>
        <w:rPr>
          <w:szCs w:val="21"/>
        </w:rPr>
        <w:t>DC_3-7_n78, DC_3_n75-n78 and DC_7_n75-n78</w:t>
      </w:r>
      <w:r w:rsidRPr="00283C27">
        <w:rPr>
          <w:szCs w:val="21"/>
        </w:rPr>
        <w:t>.</w:t>
      </w:r>
      <w:r>
        <w:rPr>
          <w:szCs w:val="21"/>
        </w:rPr>
        <w:t xml:space="preserve"> </w:t>
      </w:r>
      <w:r w:rsidRPr="00A81D27">
        <w:rPr>
          <w:szCs w:val="21"/>
        </w:rPr>
        <w:t>Therefore, there is no additional harmonic and intermodulation impact for the additional band receiver.</w:t>
      </w:r>
    </w:p>
    <w:p w14:paraId="55944B4E" w14:textId="1914C7D0" w:rsidR="006E50AC" w:rsidRDefault="006E50AC" w:rsidP="00147049">
      <w:pPr>
        <w:pStyle w:val="3"/>
      </w:pPr>
      <w:bookmarkStart w:id="704" w:name="_Toc120260876"/>
      <w:bookmarkStart w:id="705" w:name="_Toc135927940"/>
      <w:r>
        <w:t>7.15.4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704"/>
      <w:bookmarkEnd w:id="705"/>
    </w:p>
    <w:p w14:paraId="3519D803" w14:textId="77777777" w:rsidR="006E50AC" w:rsidRPr="000E7AB6" w:rsidRDefault="006E50AC" w:rsidP="006E50AC">
      <w:pPr>
        <w:rPr>
          <w:lang w:val="en-US" w:eastAsia="zh-CN"/>
        </w:rPr>
      </w:pPr>
      <w:r w:rsidRPr="00791978">
        <w:t xml:space="preserve">For </w:t>
      </w:r>
      <w:r w:rsidRPr="00E44899">
        <w:rPr>
          <w:szCs w:val="21"/>
        </w:rPr>
        <w:t>DC_</w:t>
      </w:r>
      <w:r>
        <w:rPr>
          <w:szCs w:val="21"/>
        </w:rPr>
        <w:t>3</w:t>
      </w:r>
      <w:r w:rsidRPr="00E44899">
        <w:rPr>
          <w:szCs w:val="21"/>
        </w:rPr>
        <w:t>-</w:t>
      </w:r>
      <w:r>
        <w:rPr>
          <w:szCs w:val="21"/>
        </w:rPr>
        <w:t>7</w:t>
      </w:r>
      <w:r w:rsidRPr="00E44899">
        <w:rPr>
          <w:szCs w:val="21"/>
        </w:rPr>
        <w:t>_n75-n78</w:t>
      </w:r>
      <w:r w:rsidRPr="00791978">
        <w:t xml:space="preserve">, the </w:t>
      </w:r>
      <w:r w:rsidRPr="00791978">
        <w:sym w:font="Symbol" w:char="F044"/>
      </w:r>
      <w:r w:rsidRPr="00791978">
        <w:t>T</w:t>
      </w:r>
      <w:r w:rsidRPr="00791978">
        <w:rPr>
          <w:vertAlign w:val="subscript"/>
        </w:rPr>
        <w:t>IB,c</w:t>
      </w:r>
      <w:r w:rsidRPr="00791978">
        <w:t xml:space="preserve"> and </w:t>
      </w:r>
      <w:r w:rsidRPr="00791978">
        <w:sym w:font="Symbol" w:char="F044"/>
      </w:r>
      <w:r w:rsidRPr="00791978">
        <w:t>R</w:t>
      </w:r>
      <w:r w:rsidRPr="00791978">
        <w:rPr>
          <w:vertAlign w:val="subscript"/>
        </w:rPr>
        <w:t>IB,c</w:t>
      </w:r>
      <w:r w:rsidRPr="00791978">
        <w:t xml:space="preserve"> values are reused from </w:t>
      </w:r>
      <w:r w:rsidRPr="00EF5447">
        <w:t>DC_</w:t>
      </w:r>
      <w:r>
        <w:t>3</w:t>
      </w:r>
      <w:r w:rsidRPr="00EF5447">
        <w:t>-</w:t>
      </w:r>
      <w:r>
        <w:t>7</w:t>
      </w:r>
      <w:r w:rsidRPr="00EF5447">
        <w:t>-32_n78</w:t>
      </w:r>
      <w:r w:rsidRPr="00791978">
        <w:t>, and are given in the tables below.</w:t>
      </w:r>
    </w:p>
    <w:p w14:paraId="3B80BB6A" w14:textId="3A0F1293" w:rsidR="006E50AC" w:rsidRDefault="006E50AC" w:rsidP="00661122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</w:t>
      </w:r>
      <w:r>
        <w:rPr>
          <w:lang w:val="en-US" w:eastAsia="zh-CN"/>
        </w:rPr>
        <w:t>7.15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6E50AC" w:rsidRPr="00850262" w14:paraId="66D62D3E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3F421C78" w14:textId="77777777" w:rsidR="006E50AC" w:rsidRPr="00EF5447" w:rsidRDefault="006E50AC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664B039B" w14:textId="77777777" w:rsidR="006E50AC" w:rsidRPr="00850262" w:rsidRDefault="006E50AC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6E50AC" w:rsidRPr="00DC3AC9" w14:paraId="5EBC8905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1929EDB" w14:textId="77777777" w:rsidR="006E50AC" w:rsidRPr="00EF5447" w:rsidRDefault="006E50AC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30E510A6" w14:textId="77777777" w:rsidR="006E50AC" w:rsidRPr="00DC3AC9" w:rsidRDefault="006E50AC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6E50AC" w:rsidRPr="00EF5447" w14:paraId="65ED4FF9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1610F" w14:textId="3244F129" w:rsidR="006E50AC" w:rsidRPr="00EF5447" w:rsidRDefault="00F77EF1" w:rsidP="00152546">
            <w:pPr>
              <w:pStyle w:val="TAC"/>
            </w:pPr>
            <w:r w:rsidRPr="00E16C54">
              <w:rPr>
                <w:szCs w:val="21"/>
              </w:rPr>
              <w:t>DC_</w:t>
            </w:r>
            <w:r>
              <w:rPr>
                <w:szCs w:val="21"/>
              </w:rPr>
              <w:t>3</w:t>
            </w:r>
            <w:r w:rsidRPr="00E16C54">
              <w:rPr>
                <w:szCs w:val="21"/>
              </w:rPr>
              <w:t>-</w:t>
            </w:r>
            <w:r>
              <w:rPr>
                <w:szCs w:val="21"/>
              </w:rPr>
              <w:t>7</w:t>
            </w:r>
            <w:r w:rsidRPr="00E16C54">
              <w:rPr>
                <w:szCs w:val="21"/>
              </w:rPr>
              <w:t>_n75-n78</w:t>
            </w:r>
          </w:p>
        </w:tc>
        <w:tc>
          <w:tcPr>
            <w:tcW w:w="1417" w:type="dxa"/>
            <w:vAlign w:val="center"/>
          </w:tcPr>
          <w:p w14:paraId="3E552091" w14:textId="5AA9A4D6" w:rsidR="006E50AC" w:rsidRPr="00EF5447" w:rsidRDefault="006E50AC" w:rsidP="0015254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 w:rsidR="00F77EF1">
              <w:rPr>
                <w:rFonts w:hint="eastAsia"/>
                <w:lang w:eastAsia="ko-KR"/>
              </w:rPr>
              <w:t>6</w:t>
            </w:r>
          </w:p>
        </w:tc>
        <w:tc>
          <w:tcPr>
            <w:tcW w:w="1418" w:type="dxa"/>
            <w:vAlign w:val="center"/>
          </w:tcPr>
          <w:p w14:paraId="62CF2348" w14:textId="74F110B9" w:rsidR="006E50AC" w:rsidRPr="00EF5447" w:rsidRDefault="006E50AC" w:rsidP="00152546">
            <w:pPr>
              <w:pStyle w:val="TAC"/>
            </w:pPr>
            <w:r>
              <w:t>0.</w:t>
            </w:r>
            <w:r w:rsidR="00F77EF1">
              <w:t>6</w:t>
            </w:r>
          </w:p>
        </w:tc>
        <w:tc>
          <w:tcPr>
            <w:tcW w:w="1488" w:type="dxa"/>
            <w:vAlign w:val="center"/>
          </w:tcPr>
          <w:p w14:paraId="3F897260" w14:textId="238F6737" w:rsidR="006E50AC" w:rsidRPr="00EF5447" w:rsidRDefault="00F77EF1" w:rsidP="00152546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484" w:type="dxa"/>
            <w:vAlign w:val="center"/>
          </w:tcPr>
          <w:p w14:paraId="16F591F6" w14:textId="77777777" w:rsidR="006E50AC" w:rsidRPr="00EF5447" w:rsidRDefault="006E50AC" w:rsidP="00152546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E50AC" w:rsidRPr="000D7965" w14:paraId="634C01E3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1F9D8" w14:textId="77777777" w:rsidR="006E50AC" w:rsidRPr="000D7965" w:rsidRDefault="006E50AC" w:rsidP="00152546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1E7AAD03" w14:textId="77777777" w:rsidR="006E50AC" w:rsidRPr="000D7965" w:rsidRDefault="006E50AC" w:rsidP="00152546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1AEF5C29" w14:textId="77777777" w:rsidR="006E50AC" w:rsidRPr="00661122" w:rsidRDefault="006E50AC" w:rsidP="00133E89">
      <w:pPr>
        <w:rPr>
          <w:rFonts w:eastAsia="SimSun"/>
        </w:rPr>
      </w:pPr>
    </w:p>
    <w:p w14:paraId="6BAF46C4" w14:textId="7A80508A" w:rsidR="006E50AC" w:rsidRDefault="006E50AC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7.15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F77EF1" w:rsidRPr="00EF5447" w14:paraId="77662146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67859E67" w14:textId="77777777" w:rsidR="00F77EF1" w:rsidRPr="00EF5447" w:rsidRDefault="00F77EF1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0C1AB388" w14:textId="77777777" w:rsidR="00F77EF1" w:rsidRPr="00EF5447" w:rsidRDefault="00F77EF1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F77EF1" w:rsidRPr="00EF5447" w14:paraId="71B6A55A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24177577" w14:textId="77777777" w:rsidR="00F77EF1" w:rsidRPr="00EF5447" w:rsidRDefault="00F77EF1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33021399" w14:textId="77777777" w:rsidR="00F77EF1" w:rsidRPr="00EF5447" w:rsidRDefault="00F77EF1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F77EF1" w:rsidRPr="00EF5447" w14:paraId="3C4FD579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6F2668F" w14:textId="18DCF659" w:rsidR="00F77EF1" w:rsidRPr="00EF5447" w:rsidRDefault="00F77EF1" w:rsidP="00152546">
            <w:pPr>
              <w:pStyle w:val="TAC"/>
            </w:pPr>
            <w:r w:rsidRPr="00E16C54">
              <w:rPr>
                <w:szCs w:val="21"/>
              </w:rPr>
              <w:t>DC_1-</w:t>
            </w:r>
            <w:r>
              <w:rPr>
                <w:szCs w:val="21"/>
              </w:rPr>
              <w:t>7</w:t>
            </w:r>
            <w:r w:rsidRPr="00E16C54">
              <w:rPr>
                <w:szCs w:val="21"/>
              </w:rPr>
              <w:t>_n75-n78</w:t>
            </w:r>
          </w:p>
        </w:tc>
        <w:tc>
          <w:tcPr>
            <w:tcW w:w="1488" w:type="dxa"/>
            <w:vAlign w:val="center"/>
          </w:tcPr>
          <w:p w14:paraId="1C552EFA" w14:textId="01DFBBDF" w:rsidR="00F77EF1" w:rsidRPr="00EF5447" w:rsidRDefault="00F77EF1" w:rsidP="00152546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0AF7FB0D" w14:textId="47A6B904" w:rsidR="00F77EF1" w:rsidRPr="00EF5447" w:rsidRDefault="00F77EF1" w:rsidP="00152546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6666C71C" w14:textId="77777777" w:rsidR="00F77EF1" w:rsidRPr="00EF5447" w:rsidRDefault="00F77EF1" w:rsidP="00152546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0FF16F84" w14:textId="77777777" w:rsidR="00F77EF1" w:rsidRPr="00EF5447" w:rsidRDefault="00F77EF1" w:rsidP="00152546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 w:rsidR="00F77EF1" w14:paraId="5FB1A6CF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BD577A" w14:textId="77777777" w:rsidR="00F77EF1" w:rsidRDefault="00F77EF1" w:rsidP="00152546">
            <w:pPr>
              <w:pStyle w:val="TAN"/>
            </w:pPr>
            <w:r w:rsidRPr="006C6947">
              <w:t xml:space="preserve">NOTE </w:t>
            </w:r>
            <w:r>
              <w:t>11</w:t>
            </w:r>
            <w:r w:rsidRPr="000D7965">
              <w:t>:</w:t>
            </w:r>
            <w:r w:rsidRPr="000D7965">
              <w:tab/>
              <w:t>“-” denotes Δ</w:t>
            </w:r>
            <w:r>
              <w:t>R</w:t>
            </w:r>
            <w:r w:rsidRPr="000D7965">
              <w:rPr>
                <w:vertAlign w:val="subscript"/>
              </w:rPr>
              <w:t>IB,c</w:t>
            </w:r>
            <w:r w:rsidRPr="000D7965">
              <w:t xml:space="preserve"> = 0.</w:t>
            </w:r>
          </w:p>
          <w:p w14:paraId="43D1B8F7" w14:textId="77777777" w:rsidR="00F77EF1" w:rsidRDefault="00F77EF1" w:rsidP="00152546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7392E69B" w14:textId="77777777" w:rsidR="006E50AC" w:rsidRPr="00661122" w:rsidRDefault="006E50AC" w:rsidP="00133E89">
      <w:pPr>
        <w:rPr>
          <w:rFonts w:eastAsia="SimSun"/>
          <w:lang w:eastAsia="zh-CN"/>
        </w:rPr>
      </w:pPr>
    </w:p>
    <w:p w14:paraId="65A5AAD6" w14:textId="45E4109B" w:rsidR="006E50AC" w:rsidRDefault="006E50AC" w:rsidP="00147049">
      <w:pPr>
        <w:pStyle w:val="3"/>
      </w:pPr>
      <w:bookmarkStart w:id="706" w:name="_Toc120260877"/>
      <w:bookmarkStart w:id="707" w:name="_Toc135927941"/>
      <w:r>
        <w:t>7.15.5</w:t>
      </w:r>
      <w:r>
        <w:tab/>
        <w:t>MSD</w:t>
      </w:r>
      <w:bookmarkEnd w:id="706"/>
      <w:bookmarkEnd w:id="707"/>
    </w:p>
    <w:p w14:paraId="1F97CE8D" w14:textId="77777777" w:rsidR="006E50AC" w:rsidRPr="00ED0983" w:rsidRDefault="006E50AC" w:rsidP="006E50AC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1DDBC5E6" w14:textId="77777777" w:rsidR="006E50AC" w:rsidRPr="001F70B2" w:rsidRDefault="006E50AC" w:rsidP="006E50AC">
      <w:pPr>
        <w:rPr>
          <w:lang w:eastAsia="zh-TW"/>
        </w:rPr>
      </w:pPr>
    </w:p>
    <w:p w14:paraId="6F90E017" w14:textId="0A559225" w:rsidR="0051564A" w:rsidRDefault="0051564A" w:rsidP="00147049">
      <w:pPr>
        <w:pStyle w:val="2"/>
        <w:rPr>
          <w:lang w:eastAsia="zh-TW"/>
        </w:rPr>
      </w:pPr>
      <w:bookmarkStart w:id="708" w:name="_Toc120260878"/>
      <w:bookmarkStart w:id="709" w:name="_Toc135927942"/>
      <w:r>
        <w:rPr>
          <w:lang w:eastAsia="zh-TW"/>
        </w:rPr>
        <w:t>7.16</w:t>
      </w:r>
      <w:r>
        <w:tab/>
        <w:t>DC_1-3_n75-n78</w:t>
      </w:r>
      <w:bookmarkEnd w:id="708"/>
      <w:bookmarkEnd w:id="709"/>
    </w:p>
    <w:p w14:paraId="23F1B6E9" w14:textId="7E23FD04" w:rsidR="0051564A" w:rsidRPr="00C11944" w:rsidRDefault="0051564A" w:rsidP="00147049">
      <w:pPr>
        <w:pStyle w:val="3"/>
      </w:pPr>
      <w:bookmarkStart w:id="710" w:name="_Toc120260879"/>
      <w:bookmarkStart w:id="711" w:name="_Toc135927943"/>
      <w:r>
        <w:t>7.16</w:t>
      </w:r>
      <w:r w:rsidRPr="00C11944">
        <w:t>.1</w:t>
      </w:r>
      <w:r w:rsidRPr="00C11944">
        <w:tab/>
        <w:t>Operating bands for DC</w:t>
      </w:r>
      <w:bookmarkEnd w:id="710"/>
      <w:bookmarkEnd w:id="711"/>
    </w:p>
    <w:p w14:paraId="0B02D97F" w14:textId="367CA894" w:rsidR="0051564A" w:rsidRDefault="0051564A" w:rsidP="0051564A">
      <w:pPr>
        <w:pStyle w:val="TH"/>
      </w:pPr>
      <w:r w:rsidRPr="00C11944">
        <w:t xml:space="preserve">Table </w:t>
      </w:r>
      <w:r>
        <w:t>7.16</w:t>
      </w:r>
      <w:r w:rsidRPr="00C11944">
        <w:t>.1-1: DC band combination of NR 2DL/1UL + LTE 1DL/1UL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61"/>
        <w:gridCol w:w="272"/>
        <w:gridCol w:w="1594"/>
        <w:gridCol w:w="1232"/>
        <w:gridCol w:w="355"/>
        <w:gridCol w:w="1531"/>
        <w:gridCol w:w="1043"/>
      </w:tblGrid>
      <w:tr w:rsidR="0051564A" w:rsidRPr="0078148C" w14:paraId="0FB7F6CF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075E903E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>DC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1D0495A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3247" w:type="dxa"/>
            <w:gridSpan w:val="4"/>
            <w:shd w:val="clear" w:color="auto" w:fill="auto"/>
          </w:tcPr>
          <w:p w14:paraId="3E9AEFB1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58EA25A7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9B35508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5FD1D3D2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mode</w:t>
            </w:r>
          </w:p>
        </w:tc>
      </w:tr>
      <w:tr w:rsidR="0051564A" w:rsidRPr="0078148C" w14:paraId="01D6E7C2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1F841CAC" w14:textId="77777777" w:rsidR="0051564A" w:rsidRPr="0078148C" w:rsidRDefault="0051564A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2A4CB22D" w14:textId="77777777" w:rsidR="0051564A" w:rsidRPr="0078148C" w:rsidRDefault="0051564A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247" w:type="dxa"/>
            <w:gridSpan w:val="4"/>
            <w:shd w:val="clear" w:color="auto" w:fill="auto"/>
            <w:vAlign w:val="center"/>
          </w:tcPr>
          <w:p w14:paraId="5B5C2AF5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79E8E532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76ADBA74" w14:textId="77777777" w:rsidR="0051564A" w:rsidRPr="0078148C" w:rsidRDefault="0051564A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51564A" w:rsidRPr="0078148C" w14:paraId="095CBC0D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2C85BB72" w14:textId="77777777" w:rsidR="0051564A" w:rsidRPr="0078148C" w:rsidRDefault="0051564A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2174C036" w14:textId="77777777" w:rsidR="0051564A" w:rsidRPr="0078148C" w:rsidRDefault="0051564A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247" w:type="dxa"/>
            <w:gridSpan w:val="4"/>
            <w:shd w:val="clear" w:color="auto" w:fill="auto"/>
            <w:vAlign w:val="center"/>
          </w:tcPr>
          <w:p w14:paraId="16FEA027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4152A50D" w14:textId="77777777" w:rsidR="0051564A" w:rsidRPr="0078148C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1A92B5FF" w14:textId="77777777" w:rsidR="0051564A" w:rsidRPr="0078148C" w:rsidRDefault="0051564A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51564A" w:rsidRPr="0078148C" w14:paraId="199E941F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5A6EBFB" w14:textId="77777777" w:rsidR="0051564A" w:rsidRPr="000C1C6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C1C67">
              <w:rPr>
                <w:rFonts w:ascii="Arial" w:hAnsi="Arial" w:cs="Arial"/>
                <w:bCs/>
                <w:sz w:val="18"/>
                <w:szCs w:val="18"/>
                <w:lang w:val="en-US"/>
              </w:rPr>
              <w:t>DC_1-3_n75-n78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FB7CAEF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1</w:t>
            </w:r>
          </w:p>
        </w:tc>
        <w:tc>
          <w:tcPr>
            <w:tcW w:w="1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8F108FE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1920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2CDC5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ACCBBB6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1980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B49F0FD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2110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AED268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3CAB7FA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2170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3009D48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F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>DD</w:t>
            </w:r>
          </w:p>
        </w:tc>
      </w:tr>
      <w:tr w:rsidR="0051564A" w:rsidRPr="0078148C" w14:paraId="786CEB74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73A52F3E" w14:textId="77777777" w:rsidR="0051564A" w:rsidRPr="008C4BC5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3125064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3</w:t>
            </w:r>
          </w:p>
        </w:tc>
        <w:tc>
          <w:tcPr>
            <w:tcW w:w="1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0A2D157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1710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45B53F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7A470607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1785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1BF3A13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1805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23A45F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265B691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1885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3199B70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F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>DD</w:t>
            </w:r>
          </w:p>
        </w:tc>
      </w:tr>
      <w:tr w:rsidR="0051564A" w:rsidRPr="0078148C" w14:paraId="44DB3C82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0591C432" w14:textId="77777777" w:rsidR="0051564A" w:rsidRPr="000C1C6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42059CD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n75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821EAAF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3513EA" w14:textId="77777777" w:rsidR="0051564A" w:rsidRPr="005D3B77" w:rsidRDefault="0051564A" w:rsidP="00152546">
            <w:pPr>
              <w:keepNext/>
              <w:keepLines/>
              <w:spacing w:after="0"/>
              <w:ind w:left="-192" w:right="-239" w:firstLine="19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N/A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749D7C4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6E7594A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1432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59329D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CF79CDC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1517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2496603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eastAsia="맑은 고딕" w:hAnsi="Arial" w:cs="Arial"/>
                <w:sz w:val="18"/>
                <w:lang w:val="x-none" w:eastAsia="ko-KR"/>
              </w:rPr>
              <w:t>S</w:t>
            </w:r>
            <w:r w:rsidRPr="005D3B77">
              <w:rPr>
                <w:rFonts w:ascii="Arial" w:eastAsia="맑은 고딕" w:hAnsi="Arial" w:cs="Arial" w:hint="eastAsia"/>
                <w:sz w:val="18"/>
                <w:lang w:val="x-none" w:eastAsia="ko-KR"/>
              </w:rPr>
              <w:t>D</w:t>
            </w:r>
            <w:r>
              <w:rPr>
                <w:rFonts w:ascii="Arial" w:eastAsia="맑은 고딕" w:hAnsi="Arial" w:cs="Arial"/>
                <w:sz w:val="18"/>
                <w:lang w:val="x-none" w:eastAsia="ko-KR"/>
              </w:rPr>
              <w:t>L</w:t>
            </w:r>
          </w:p>
        </w:tc>
      </w:tr>
      <w:tr w:rsidR="0051564A" w:rsidRPr="0078148C" w14:paraId="045C1B2E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29AD22A4" w14:textId="77777777" w:rsidR="0051564A" w:rsidRPr="000C1C6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216B821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sv-SE" w:eastAsia="ko-KR"/>
              </w:rPr>
            </w:pPr>
            <w:r>
              <w:rPr>
                <w:rFonts w:ascii="Arial" w:eastAsia="맑은 고딕" w:hAnsi="Arial" w:cs="Arial"/>
                <w:sz w:val="18"/>
                <w:lang w:val="sv-SE" w:eastAsia="ko-KR"/>
              </w:rPr>
              <w:t>n78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CA2BFEC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 3300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A9BD57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CD18F25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3800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E6D3E6E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3300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00E072" w14:textId="77777777" w:rsidR="0051564A" w:rsidRPr="005D3B7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5D3B77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CAF5121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3800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 xml:space="preserve"> </w:t>
            </w:r>
            <w:r w:rsidRPr="005D3B77">
              <w:rPr>
                <w:rFonts w:ascii="Arial" w:hAnsi="Arial" w:cs="Arial"/>
                <w:sz w:val="18"/>
                <w:lang w:val="x-none"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CC81F0D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T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>DD</w:t>
            </w:r>
          </w:p>
        </w:tc>
      </w:tr>
    </w:tbl>
    <w:p w14:paraId="5C8B64F0" w14:textId="77777777" w:rsidR="0051564A" w:rsidRPr="00C11944" w:rsidRDefault="0051564A" w:rsidP="0051564A">
      <w:pPr>
        <w:spacing w:after="0"/>
      </w:pPr>
    </w:p>
    <w:p w14:paraId="6AAC31FD" w14:textId="2F8F5268" w:rsidR="0051564A" w:rsidRDefault="0051564A" w:rsidP="00147049">
      <w:pPr>
        <w:pStyle w:val="3"/>
      </w:pPr>
      <w:bookmarkStart w:id="712" w:name="_Toc120260880"/>
      <w:bookmarkStart w:id="713" w:name="_Toc135927944"/>
      <w:r>
        <w:t>7.16.2</w:t>
      </w:r>
      <w:r>
        <w:tab/>
      </w:r>
      <w:r w:rsidRPr="009C3E51">
        <w:t>Configuration for DC</w:t>
      </w:r>
      <w:bookmarkEnd w:id="712"/>
      <w:bookmarkEnd w:id="713"/>
    </w:p>
    <w:p w14:paraId="6B0698D7" w14:textId="368D22D2" w:rsidR="0051564A" w:rsidRDefault="0051564A" w:rsidP="0051564A">
      <w:pPr>
        <w:pStyle w:val="TH"/>
        <w:rPr>
          <w:lang w:val="en-US" w:eastAsia="zh-CN"/>
        </w:rPr>
      </w:pPr>
      <w:r w:rsidRPr="00C11944">
        <w:t xml:space="preserve">Table </w:t>
      </w:r>
      <w:r>
        <w:t>7.16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51564A" w:rsidRPr="00791978" w14:paraId="45584B07" w14:textId="77777777" w:rsidTr="00152546">
        <w:trPr>
          <w:trHeight w:val="203"/>
        </w:trPr>
        <w:tc>
          <w:tcPr>
            <w:tcW w:w="1420" w:type="dxa"/>
            <w:vAlign w:val="center"/>
          </w:tcPr>
          <w:p w14:paraId="7722597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BCE9FF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</w:p>
        </w:tc>
        <w:tc>
          <w:tcPr>
            <w:tcW w:w="9726" w:type="dxa"/>
            <w:gridSpan w:val="16"/>
            <w:vAlign w:val="center"/>
          </w:tcPr>
          <w:p w14:paraId="40DBA51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DC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operating / channel bandwidth [MHz]</w:t>
            </w:r>
          </w:p>
        </w:tc>
      </w:tr>
      <w:tr w:rsidR="0051564A" w:rsidRPr="00791978" w14:paraId="5AF476CD" w14:textId="77777777" w:rsidTr="00152546">
        <w:trPr>
          <w:trHeight w:val="984"/>
        </w:trPr>
        <w:tc>
          <w:tcPr>
            <w:tcW w:w="1420" w:type="dxa"/>
            <w:vAlign w:val="center"/>
          </w:tcPr>
          <w:p w14:paraId="67431AD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E-UTRA 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and NR DC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Configuration</w:t>
            </w:r>
          </w:p>
        </w:tc>
        <w:tc>
          <w:tcPr>
            <w:tcW w:w="1396" w:type="dxa"/>
            <w:vAlign w:val="center"/>
          </w:tcPr>
          <w:p w14:paraId="1468A48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zh-CN"/>
              </w:rPr>
              <w:t>UL Configuration</w:t>
            </w:r>
          </w:p>
        </w:tc>
        <w:tc>
          <w:tcPr>
            <w:tcW w:w="716" w:type="dxa"/>
            <w:gridSpan w:val="2"/>
            <w:vAlign w:val="center"/>
          </w:tcPr>
          <w:p w14:paraId="0D7BEE3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E-UTRA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 xml:space="preserve"> and NR</w:t>
            </w:r>
            <w:r w:rsidRPr="00791978">
              <w:rPr>
                <w:rFonts w:ascii="Arial" w:hAnsi="Arial" w:cs="Arial"/>
                <w:b/>
                <w:sz w:val="16"/>
                <w:szCs w:val="16"/>
              </w:rPr>
              <w:t xml:space="preserve"> Band</w:t>
            </w:r>
          </w:p>
        </w:tc>
        <w:tc>
          <w:tcPr>
            <w:tcW w:w="656" w:type="dxa"/>
            <w:vAlign w:val="center"/>
          </w:tcPr>
          <w:p w14:paraId="666F59E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SCS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58D9A2A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3042AEE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093D790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16593E4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90" w:type="dxa"/>
            <w:vAlign w:val="center"/>
          </w:tcPr>
          <w:p w14:paraId="78B7658F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sz w:val="16"/>
                <w:szCs w:val="16"/>
                <w:lang w:val="x-none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2EC0267F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14:paraId="1C91A03E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sz w:val="16"/>
                <w:szCs w:val="16"/>
                <w:lang w:val="x-none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67" w:type="dxa"/>
            <w:vAlign w:val="center"/>
          </w:tcPr>
          <w:p w14:paraId="19BD36A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67" w:type="dxa"/>
            <w:vAlign w:val="center"/>
          </w:tcPr>
          <w:p w14:paraId="0AE66D2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67" w:type="dxa"/>
            <w:vAlign w:val="center"/>
          </w:tcPr>
          <w:p w14:paraId="44F530E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567" w:type="dxa"/>
            <w:vAlign w:val="center"/>
          </w:tcPr>
          <w:p w14:paraId="0D61E45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7F80951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sv-SE" w:eastAsia="ja-JP"/>
              </w:rPr>
              <w:t>9</w:t>
            </w: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02E4B73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  <w:lang w:val="x-none"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1B55E92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Maximum aggregated bandwidth</w:t>
            </w:r>
          </w:p>
          <w:p w14:paraId="49DDBEF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91978">
              <w:rPr>
                <w:rFonts w:ascii="Arial" w:hAnsi="Arial" w:cs="Arial"/>
                <w:b/>
                <w:sz w:val="16"/>
                <w:szCs w:val="16"/>
              </w:rPr>
              <w:t>[MHz]</w:t>
            </w:r>
          </w:p>
        </w:tc>
      </w:tr>
      <w:tr w:rsidR="0051564A" w:rsidRPr="00791978" w14:paraId="0F4C269E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6F7E8B95" w14:textId="77777777" w:rsidR="0051564A" w:rsidRPr="00FD11EA" w:rsidRDefault="0051564A" w:rsidP="00152546">
            <w:pPr>
              <w:keepNext/>
              <w:keepLines/>
              <w:snapToGrid w:val="0"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  <w:r w:rsidRPr="000C1C67">
              <w:rPr>
                <w:rFonts w:ascii="Arial" w:eastAsia="MS Mincho" w:hAnsi="Arial" w:cs="Arial"/>
                <w:bCs/>
                <w:sz w:val="16"/>
                <w:szCs w:val="16"/>
              </w:rPr>
              <w:t>DC_1A-3A_n75A-n78A</w:t>
            </w:r>
          </w:p>
        </w:tc>
        <w:tc>
          <w:tcPr>
            <w:tcW w:w="1396" w:type="dxa"/>
            <w:vMerge w:val="restart"/>
            <w:vAlign w:val="center"/>
          </w:tcPr>
          <w:p w14:paraId="64BDCFA8" w14:textId="77777777" w:rsidR="0051564A" w:rsidRPr="000C1C67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 w:rsidRPr="000C1C67">
              <w:rPr>
                <w:rFonts w:ascii="Arial" w:hAnsi="Arial"/>
                <w:sz w:val="16"/>
                <w:szCs w:val="16"/>
                <w:lang w:val="it-IT"/>
              </w:rPr>
              <w:t>DC_1A_n78A</w:t>
            </w:r>
          </w:p>
          <w:p w14:paraId="60D45C09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 w:rsidRPr="000C1C67">
              <w:rPr>
                <w:rFonts w:ascii="Arial" w:hAnsi="Arial"/>
                <w:sz w:val="16"/>
                <w:szCs w:val="16"/>
                <w:lang w:val="it-IT"/>
              </w:rPr>
              <w:t>DC_3A_n78A</w:t>
            </w:r>
          </w:p>
        </w:tc>
        <w:tc>
          <w:tcPr>
            <w:tcW w:w="716" w:type="dxa"/>
            <w:gridSpan w:val="2"/>
            <w:vAlign w:val="center"/>
          </w:tcPr>
          <w:p w14:paraId="4DDBB6B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00FD3E1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zh-CN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0E44716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72BFE70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470E854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131C61A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42DAB0C9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BCF18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8B829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1DC8EE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B1FF6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A0851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1F69E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2E778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ABF06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933478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zh-CN"/>
              </w:rPr>
              <w:t>190</w:t>
            </w:r>
          </w:p>
        </w:tc>
      </w:tr>
      <w:tr w:rsidR="0051564A" w:rsidRPr="00791978" w14:paraId="7DA12AA6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77238B0" w14:textId="77777777" w:rsidR="0051564A" w:rsidRPr="00791978" w:rsidRDefault="0051564A" w:rsidP="00152546">
            <w:pPr>
              <w:keepNext/>
              <w:keepLines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73F5A81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323EEA80" w14:textId="77777777" w:rsidR="0051564A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32B7107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zh-CN"/>
              </w:rPr>
            </w:pPr>
            <w:r w:rsidRPr="00791978">
              <w:rPr>
                <w:rFonts w:ascii="Arial" w:eastAsia="맑은 고딕" w:hAnsi="Arial"/>
                <w:sz w:val="16"/>
                <w:szCs w:val="16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340032A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06A4D13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7BFB17E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AD1BCF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0B4BD9F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F5275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F38D0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7502A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F3AFB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A8BA4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FFE60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27798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6DD64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EC16DE2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zh-CN"/>
              </w:rPr>
            </w:pPr>
          </w:p>
        </w:tc>
      </w:tr>
      <w:tr w:rsidR="0051564A" w:rsidRPr="00791978" w14:paraId="40805CD6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2AEE214F" w14:textId="77777777" w:rsidR="0051564A" w:rsidRPr="00791978" w:rsidRDefault="0051564A" w:rsidP="00152546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0C80A90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3EE1E09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zh-CN"/>
              </w:rPr>
            </w:pPr>
            <w:r w:rsidRPr="00791978">
              <w:rPr>
                <w:rFonts w:ascii="Arial" w:hAnsi="Arial" w:cs="Arial"/>
                <w:sz w:val="16"/>
                <w:szCs w:val="16"/>
                <w:lang w:val="fi-FI" w:eastAsia="zh-CN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7A70DEC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571FA32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73C2083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75C2476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3939119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5D65382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F28300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3C61ED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3299990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98FD47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D5D06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A9326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0030C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5B159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757DB2F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564A" w:rsidRPr="00791978" w14:paraId="3BC4489E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17765184" w14:textId="77777777" w:rsidR="0051564A" w:rsidRPr="00791978" w:rsidRDefault="0051564A" w:rsidP="00152546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3121EB4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D4BD0B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6092F91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27" w:type="dxa"/>
            <w:vAlign w:val="center"/>
          </w:tcPr>
          <w:p w14:paraId="016A9D8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722A2A6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56A9432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3682FCA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5A243ED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3B8B3DE2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67D1CC09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768D534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6C1AF9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F7A7FE2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88F23E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C2192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4BC4D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FCB0D2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564A" w:rsidRPr="00791978" w14:paraId="2273C7CF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42298C2" w14:textId="77777777" w:rsidR="0051564A" w:rsidRPr="00791978" w:rsidRDefault="0051564A" w:rsidP="00152546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6E4B2FA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56F15B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21A112C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27" w:type="dxa"/>
            <w:vAlign w:val="center"/>
          </w:tcPr>
          <w:p w14:paraId="3B5A3B7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0FA79ED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2C8585CF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196B18A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3C9DE9A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eastAsia="Yu Mincho" w:hAnsi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11998D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E093C89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636411B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1093B7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3AA90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73743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3E59C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07853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D8F030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564A" w:rsidRPr="00791978" w14:paraId="639951EF" w14:textId="77777777" w:rsidTr="00152546">
        <w:trPr>
          <w:trHeight w:val="60"/>
        </w:trPr>
        <w:tc>
          <w:tcPr>
            <w:tcW w:w="1420" w:type="dxa"/>
            <w:vMerge/>
            <w:vAlign w:val="center"/>
          </w:tcPr>
          <w:p w14:paraId="4EC526BE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7C6C18FE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5A07BD89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 w:eastAsia="zh-CN"/>
              </w:rPr>
            </w:pPr>
            <w:r w:rsidRPr="00791978">
              <w:rPr>
                <w:rFonts w:ascii="Arial" w:hAnsi="Arial" w:cs="Arial"/>
                <w:sz w:val="16"/>
                <w:szCs w:val="16"/>
                <w:lang w:val="fi-FI" w:eastAsia="ja-JP"/>
              </w:rPr>
              <w:t>n</w:t>
            </w:r>
            <w:r w:rsidRPr="00791978">
              <w:rPr>
                <w:rFonts w:ascii="Arial" w:hAnsi="Arial" w:cs="Arial"/>
                <w:sz w:val="16"/>
                <w:szCs w:val="16"/>
                <w:lang w:val="fi-FI" w:eastAsia="zh-CN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75FF14F2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7" w:type="dxa"/>
            <w:vAlign w:val="center"/>
          </w:tcPr>
          <w:p w14:paraId="55D3827F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2E42224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3A298CA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6704D4F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3F6B688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69566C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7C95679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AB3F0A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34235C8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BA1938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10A5EF9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8E4971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04855282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09BAF01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1564A" w:rsidRPr="00791978" w14:paraId="79D8BEC1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0BE924C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0A34AFC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2249063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680556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27" w:type="dxa"/>
            <w:vAlign w:val="center"/>
          </w:tcPr>
          <w:p w14:paraId="6459400F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EFB720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1F51D2E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2113C9E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0F352CF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60A99E2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5FBE35A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F1C9372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6513F1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5EE954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7CE072B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499CE43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2EBEBD2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134" w:type="dxa"/>
            <w:vMerge/>
            <w:vAlign w:val="center"/>
          </w:tcPr>
          <w:p w14:paraId="4FC2A8F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1564A" w:rsidRPr="00791978" w14:paraId="3B436769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0B1AE6B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2211532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DAF7E6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091AFC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val="fi-FI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27" w:type="dxa"/>
            <w:vAlign w:val="center"/>
          </w:tcPr>
          <w:p w14:paraId="101053A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D65437E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10DB2A3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27" w:type="dxa"/>
            <w:vAlign w:val="center"/>
          </w:tcPr>
          <w:p w14:paraId="42EF59F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90" w:type="dxa"/>
            <w:vAlign w:val="center"/>
          </w:tcPr>
          <w:p w14:paraId="735B5EB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134CF08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9B4AD3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7364AFC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78B7441E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9BD3E5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5C0D6AC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09C6C9C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14:paraId="2A36F36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1978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134" w:type="dxa"/>
            <w:vMerge/>
            <w:vAlign w:val="center"/>
          </w:tcPr>
          <w:p w14:paraId="1924FE7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1564A" w:rsidRPr="00791978" w14:paraId="3E0D6B00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23E2FFD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vAlign w:val="center"/>
          </w:tcPr>
          <w:p w14:paraId="567E7728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4CAE2A5F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09C6D7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1C20E1E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48702B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3A7F9E8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4CF1E43B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vAlign w:val="center"/>
          </w:tcPr>
          <w:p w14:paraId="76CD8BF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7E749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4BAF2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8C47E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AE90BA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F31180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4F344D9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A52182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03489F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605F824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51564A" w:rsidRPr="00791978" w14:paraId="6FAD6A95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23CEA46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vMerge/>
            <w:vAlign w:val="center"/>
          </w:tcPr>
          <w:p w14:paraId="49852515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3EC7C89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7272487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25520B7E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78F9EB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3BC99AD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40451BD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vAlign w:val="center"/>
          </w:tcPr>
          <w:p w14:paraId="3648FD3D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27DE9C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93CB2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E5981F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09A7F7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7D8C3E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79F461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A0D626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445063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9CCC4F9" w14:textId="77777777" w:rsidR="0051564A" w:rsidRPr="00791978" w:rsidRDefault="0051564A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6ADEC612" w14:textId="77777777" w:rsidR="0051564A" w:rsidRDefault="0051564A" w:rsidP="0051564A">
      <w:pPr>
        <w:rPr>
          <w:lang w:eastAsia="ko-KR"/>
        </w:rPr>
      </w:pPr>
    </w:p>
    <w:p w14:paraId="7F6188C3" w14:textId="7DD6D9E7" w:rsidR="0051564A" w:rsidRDefault="0051564A" w:rsidP="00147049">
      <w:pPr>
        <w:pStyle w:val="3"/>
      </w:pPr>
      <w:bookmarkStart w:id="714" w:name="_Toc120260881"/>
      <w:bookmarkStart w:id="715" w:name="_Toc135927945"/>
      <w:r>
        <w:t>7.16.3</w:t>
      </w:r>
      <w:r>
        <w:tab/>
        <w:t>UE co-existence studies</w:t>
      </w:r>
      <w:bookmarkEnd w:id="714"/>
      <w:bookmarkEnd w:id="715"/>
    </w:p>
    <w:p w14:paraId="5BC89427" w14:textId="77777777" w:rsidR="0051564A" w:rsidRDefault="0051564A" w:rsidP="0051564A">
      <w:r w:rsidRPr="00283C27">
        <w:rPr>
          <w:szCs w:val="21"/>
        </w:rPr>
        <w:t xml:space="preserve">Co-existence studies of </w:t>
      </w:r>
      <w:r w:rsidRPr="00E44899">
        <w:rPr>
          <w:szCs w:val="21"/>
        </w:rPr>
        <w:t>DC_1-3_n75-n78</w:t>
      </w:r>
      <w:r w:rsidRPr="00934A78">
        <w:rPr>
          <w:szCs w:val="21"/>
        </w:rPr>
        <w:t xml:space="preserve"> </w:t>
      </w:r>
      <w:r w:rsidRPr="00283C27">
        <w:rPr>
          <w:szCs w:val="21"/>
        </w:rPr>
        <w:t>are already covered by the fallback configurations</w:t>
      </w:r>
      <w:r>
        <w:rPr>
          <w:szCs w:val="21"/>
        </w:rPr>
        <w:t>,</w:t>
      </w:r>
      <w:r w:rsidRPr="00A81D27">
        <w:rPr>
          <w:szCs w:val="21"/>
        </w:rPr>
        <w:t xml:space="preserve"> </w:t>
      </w:r>
      <w:r>
        <w:rPr>
          <w:szCs w:val="21"/>
        </w:rPr>
        <w:t>DC_1-3_n78, DC_1_n75-n78 and DC_3_n75-n78</w:t>
      </w:r>
      <w:r w:rsidRPr="00283C27">
        <w:rPr>
          <w:szCs w:val="21"/>
        </w:rPr>
        <w:t>.</w:t>
      </w:r>
      <w:r>
        <w:rPr>
          <w:szCs w:val="21"/>
        </w:rPr>
        <w:t xml:space="preserve"> </w:t>
      </w:r>
      <w:r w:rsidRPr="00A81D27">
        <w:rPr>
          <w:szCs w:val="21"/>
        </w:rPr>
        <w:t>Therefore, there is no additional harmonic and intermodulation impact for the additional band receiver.</w:t>
      </w:r>
    </w:p>
    <w:p w14:paraId="38E88AFD" w14:textId="6A742A66" w:rsidR="0051564A" w:rsidRDefault="0051564A" w:rsidP="00147049">
      <w:pPr>
        <w:pStyle w:val="3"/>
      </w:pPr>
      <w:bookmarkStart w:id="716" w:name="_Toc120260882"/>
      <w:bookmarkStart w:id="717" w:name="_Toc135927946"/>
      <w:r>
        <w:t>7.16.4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716"/>
      <w:bookmarkEnd w:id="717"/>
    </w:p>
    <w:p w14:paraId="4C28D830" w14:textId="77777777" w:rsidR="0051564A" w:rsidRPr="000E7AB6" w:rsidRDefault="0051564A" w:rsidP="0051564A">
      <w:pPr>
        <w:rPr>
          <w:lang w:val="en-US" w:eastAsia="zh-CN"/>
        </w:rPr>
      </w:pPr>
      <w:r w:rsidRPr="00791978">
        <w:t xml:space="preserve">For </w:t>
      </w:r>
      <w:r w:rsidRPr="00E44899">
        <w:rPr>
          <w:szCs w:val="21"/>
        </w:rPr>
        <w:t>DC_1-3_n75-n78</w:t>
      </w:r>
      <w:r w:rsidRPr="00791978">
        <w:t xml:space="preserve">, the </w:t>
      </w:r>
      <w:r w:rsidRPr="00791978">
        <w:sym w:font="Symbol" w:char="F044"/>
      </w:r>
      <w:r w:rsidRPr="00791978">
        <w:t>T</w:t>
      </w:r>
      <w:r w:rsidRPr="00791978">
        <w:rPr>
          <w:vertAlign w:val="subscript"/>
        </w:rPr>
        <w:t>IB,c</w:t>
      </w:r>
      <w:r w:rsidRPr="00791978">
        <w:t xml:space="preserve"> and </w:t>
      </w:r>
      <w:r w:rsidRPr="00791978">
        <w:sym w:font="Symbol" w:char="F044"/>
      </w:r>
      <w:r w:rsidRPr="00791978">
        <w:t>R</w:t>
      </w:r>
      <w:r w:rsidRPr="00791978">
        <w:rPr>
          <w:vertAlign w:val="subscript"/>
        </w:rPr>
        <w:t>IB,c</w:t>
      </w:r>
      <w:r w:rsidRPr="00791978">
        <w:t xml:space="preserve"> values are reused from </w:t>
      </w:r>
      <w:r w:rsidRPr="00EF5447">
        <w:t>DC_1-3-32_n78</w:t>
      </w:r>
      <w:r w:rsidRPr="00791978">
        <w:t>, and are given in the tables below.</w:t>
      </w:r>
    </w:p>
    <w:p w14:paraId="55FA7FD4" w14:textId="4C704C77" w:rsidR="0051564A" w:rsidRDefault="0051564A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7.16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51564A" w:rsidRPr="00850262" w14:paraId="74BAF399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6EC62390" w14:textId="77777777" w:rsidR="0051564A" w:rsidRPr="00EF5447" w:rsidRDefault="0051564A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424F3BEE" w14:textId="77777777" w:rsidR="0051564A" w:rsidRPr="00850262" w:rsidRDefault="0051564A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51564A" w:rsidRPr="00DC3AC9" w14:paraId="5D9624A8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3202221" w14:textId="77777777" w:rsidR="0051564A" w:rsidRPr="00EF5447" w:rsidRDefault="0051564A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42CA150B" w14:textId="77777777" w:rsidR="0051564A" w:rsidRPr="00DC3AC9" w:rsidRDefault="0051564A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51564A" w:rsidRPr="00EF5447" w14:paraId="667A6505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91CD1" w14:textId="4B8113F9" w:rsidR="0051564A" w:rsidRPr="00EF5447" w:rsidRDefault="0051564A" w:rsidP="00152546">
            <w:pPr>
              <w:pStyle w:val="TAC"/>
            </w:pPr>
            <w:r w:rsidRPr="00E16C54">
              <w:rPr>
                <w:szCs w:val="21"/>
              </w:rPr>
              <w:t>DC_1-3_n75-n78</w:t>
            </w:r>
          </w:p>
        </w:tc>
        <w:tc>
          <w:tcPr>
            <w:tcW w:w="1417" w:type="dxa"/>
            <w:vAlign w:val="center"/>
          </w:tcPr>
          <w:p w14:paraId="4CA36B52" w14:textId="77777777" w:rsidR="0051564A" w:rsidRPr="00EF5447" w:rsidRDefault="0051564A" w:rsidP="0015254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14:paraId="34590A1F" w14:textId="77777777" w:rsidR="0051564A" w:rsidRPr="00EF5447" w:rsidRDefault="0051564A" w:rsidP="00152546">
            <w:pPr>
              <w:pStyle w:val="TAC"/>
            </w:pPr>
            <w:r>
              <w:t>0.6</w:t>
            </w:r>
          </w:p>
        </w:tc>
        <w:tc>
          <w:tcPr>
            <w:tcW w:w="1488" w:type="dxa"/>
            <w:vAlign w:val="center"/>
          </w:tcPr>
          <w:p w14:paraId="56E61F3A" w14:textId="77777777" w:rsidR="0051564A" w:rsidRPr="00EF5447" w:rsidRDefault="0051564A" w:rsidP="00152546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484" w:type="dxa"/>
            <w:vAlign w:val="center"/>
          </w:tcPr>
          <w:p w14:paraId="5548D759" w14:textId="77777777" w:rsidR="0051564A" w:rsidRPr="00EF5447" w:rsidRDefault="0051564A" w:rsidP="00152546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51564A" w:rsidRPr="000D7965" w14:paraId="5867296A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25C0B" w14:textId="77777777" w:rsidR="0051564A" w:rsidRPr="000D7965" w:rsidRDefault="0051564A" w:rsidP="00152546">
            <w:pPr>
              <w:pStyle w:val="TAN"/>
              <w:rPr>
                <w:szCs w:val="18"/>
              </w:rPr>
            </w:pPr>
            <w:r w:rsidRPr="000D7965">
              <w:rPr>
                <w:szCs w:val="18"/>
                <w:lang w:eastAsia="zh-CN"/>
              </w:rPr>
              <w:t>NOTE 12</w:t>
            </w:r>
            <w:r w:rsidRPr="000D7965">
              <w:rPr>
                <w:szCs w:val="18"/>
              </w:rPr>
              <w:t>:</w:t>
            </w:r>
            <w:r w:rsidRPr="000D7965">
              <w:rPr>
                <w:szCs w:val="18"/>
                <w:lang w:eastAsia="zh-CN"/>
              </w:rPr>
              <w:tab/>
              <w:t>“-” denotes ΔT</w:t>
            </w:r>
            <w:r w:rsidRPr="000D7965">
              <w:rPr>
                <w:szCs w:val="18"/>
                <w:vertAlign w:val="subscript"/>
              </w:rPr>
              <w:t>IB,c</w:t>
            </w:r>
            <w:r w:rsidRPr="000D7965">
              <w:rPr>
                <w:szCs w:val="18"/>
              </w:rPr>
              <w:t xml:space="preserve"> = 0.</w:t>
            </w:r>
          </w:p>
          <w:p w14:paraId="2411C2B4" w14:textId="77777777" w:rsidR="0051564A" w:rsidRPr="000D7965" w:rsidRDefault="0051564A" w:rsidP="00152546">
            <w:pPr>
              <w:pStyle w:val="TAN"/>
              <w:rPr>
                <w:rFonts w:eastAsia="SimSun"/>
              </w:rPr>
            </w:pPr>
            <w:r w:rsidRPr="000D7965">
              <w:rPr>
                <w:szCs w:val="18"/>
              </w:rPr>
              <w:t>NOTE 13: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4C4E4894" w14:textId="77777777" w:rsidR="0051564A" w:rsidRPr="00661122" w:rsidRDefault="0051564A" w:rsidP="00133E89">
      <w:pPr>
        <w:rPr>
          <w:rFonts w:eastAsia="SimSun"/>
        </w:rPr>
      </w:pPr>
    </w:p>
    <w:p w14:paraId="724324E3" w14:textId="437122AE" w:rsidR="0051564A" w:rsidRDefault="0051564A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7.16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51564A" w:rsidRPr="00EF5447" w14:paraId="11AD094E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06C2A497" w14:textId="77777777" w:rsidR="0051564A" w:rsidRPr="00EF5447" w:rsidRDefault="0051564A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7430DD77" w14:textId="77777777" w:rsidR="0051564A" w:rsidRPr="00EF5447" w:rsidRDefault="0051564A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51564A" w:rsidRPr="00EF5447" w14:paraId="04089C7C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364ABE8B" w14:textId="77777777" w:rsidR="0051564A" w:rsidRPr="00EF5447" w:rsidRDefault="0051564A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6C7C9FBA" w14:textId="77777777" w:rsidR="0051564A" w:rsidRPr="00EF5447" w:rsidRDefault="0051564A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51564A" w:rsidRPr="00EF5447" w14:paraId="551BAF99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967E28A" w14:textId="2D24F868" w:rsidR="0051564A" w:rsidRPr="00EF5447" w:rsidRDefault="0051564A" w:rsidP="00152546">
            <w:pPr>
              <w:pStyle w:val="TAC"/>
            </w:pPr>
            <w:r w:rsidRPr="00E16C54">
              <w:rPr>
                <w:szCs w:val="21"/>
              </w:rPr>
              <w:t>DC_1-3_n75-n78</w:t>
            </w:r>
          </w:p>
        </w:tc>
        <w:tc>
          <w:tcPr>
            <w:tcW w:w="1488" w:type="dxa"/>
            <w:vAlign w:val="center"/>
          </w:tcPr>
          <w:p w14:paraId="016AA965" w14:textId="7005300B" w:rsidR="0051564A" w:rsidRPr="00EF5447" w:rsidRDefault="0051564A" w:rsidP="00152546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3F13253" w14:textId="7D4954EA" w:rsidR="0051564A" w:rsidRPr="00EF5447" w:rsidRDefault="0051564A" w:rsidP="00152546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0724818F" w14:textId="77777777" w:rsidR="0051564A" w:rsidRPr="00EF5447" w:rsidRDefault="0051564A" w:rsidP="00152546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14:paraId="1E8AFD14" w14:textId="77777777" w:rsidR="0051564A" w:rsidRPr="00EF5447" w:rsidRDefault="0051564A" w:rsidP="00152546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 w:rsidR="0051564A" w14:paraId="40FCBC0B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22C576D" w14:textId="77777777" w:rsidR="0051564A" w:rsidRDefault="0051564A" w:rsidP="00152546">
            <w:pPr>
              <w:pStyle w:val="TAN"/>
            </w:pPr>
            <w:r w:rsidRPr="006C6947">
              <w:t xml:space="preserve">NOTE </w:t>
            </w:r>
            <w:r>
              <w:t>11</w:t>
            </w:r>
            <w:r w:rsidRPr="000D7965">
              <w:t>:</w:t>
            </w:r>
            <w:r w:rsidRPr="000D7965">
              <w:tab/>
              <w:t>“-” denotes Δ</w:t>
            </w:r>
            <w:r>
              <w:t>R</w:t>
            </w:r>
            <w:r w:rsidRPr="000D7965">
              <w:rPr>
                <w:vertAlign w:val="subscript"/>
              </w:rPr>
              <w:t>IB,c</w:t>
            </w:r>
            <w:r w:rsidRPr="000D7965">
              <w:t xml:space="preserve"> = 0.</w:t>
            </w:r>
          </w:p>
          <w:p w14:paraId="1A22B815" w14:textId="77777777" w:rsidR="0051564A" w:rsidRDefault="0051564A" w:rsidP="00152546">
            <w:pPr>
              <w:pStyle w:val="TAN"/>
            </w:pPr>
            <w:r w:rsidRPr="000D7965">
              <w:rPr>
                <w:szCs w:val="18"/>
              </w:rPr>
              <w:t>NOTE 12: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DC_30-66-(n)5 the band order from left to right is 5, 30, 66 and n5.</w:t>
            </w:r>
          </w:p>
        </w:tc>
      </w:tr>
    </w:tbl>
    <w:p w14:paraId="20351DC9" w14:textId="77777777" w:rsidR="0051564A" w:rsidRPr="00661122" w:rsidRDefault="0051564A" w:rsidP="00133E89">
      <w:pPr>
        <w:rPr>
          <w:rFonts w:eastAsia="SimSun"/>
          <w:lang w:eastAsia="zh-CN"/>
        </w:rPr>
      </w:pPr>
    </w:p>
    <w:p w14:paraId="30C460BE" w14:textId="3B67BEDB" w:rsidR="0051564A" w:rsidRDefault="0051564A" w:rsidP="00147049">
      <w:pPr>
        <w:pStyle w:val="3"/>
      </w:pPr>
      <w:bookmarkStart w:id="718" w:name="_Toc120260883"/>
      <w:bookmarkStart w:id="719" w:name="_Toc135927947"/>
      <w:r>
        <w:t>7.16.5</w:t>
      </w:r>
      <w:r>
        <w:tab/>
        <w:t>MSD</w:t>
      </w:r>
      <w:bookmarkEnd w:id="718"/>
      <w:bookmarkEnd w:id="719"/>
    </w:p>
    <w:p w14:paraId="78C01FC1" w14:textId="77777777" w:rsidR="0051564A" w:rsidRPr="00ED0983" w:rsidRDefault="0051564A" w:rsidP="0051564A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7946E256" w14:textId="7EA4F674" w:rsidR="00601196" w:rsidRDefault="00601196" w:rsidP="00601196">
      <w:pPr>
        <w:rPr>
          <w:rFonts w:eastAsia="Yu Mincho"/>
          <w:lang w:eastAsia="ja-JP"/>
        </w:rPr>
      </w:pPr>
    </w:p>
    <w:p w14:paraId="3E8EB3CF" w14:textId="7B81A5E6" w:rsidR="008530AD" w:rsidRPr="00464490" w:rsidRDefault="008530AD" w:rsidP="00147049">
      <w:pPr>
        <w:pStyle w:val="2"/>
        <w:rPr>
          <w:lang w:val="en-US" w:eastAsia="zh-TW"/>
        </w:rPr>
      </w:pPr>
      <w:bookmarkStart w:id="720" w:name="_Toc135927948"/>
      <w:r>
        <w:rPr>
          <w:lang w:eastAsia="zh-TW"/>
        </w:rPr>
        <w:t>7.17</w:t>
      </w:r>
      <w:r>
        <w:rPr>
          <w:lang w:eastAsia="zh-TW"/>
        </w:rPr>
        <w:tab/>
        <w:t>DC_1-3_n40-n77</w:t>
      </w:r>
      <w:bookmarkEnd w:id="720"/>
    </w:p>
    <w:p w14:paraId="0394D6AF" w14:textId="5A49459D" w:rsidR="008530AD" w:rsidRPr="00F61207" w:rsidRDefault="008530AD" w:rsidP="00147049">
      <w:pPr>
        <w:pStyle w:val="3"/>
        <w:rPr>
          <w:lang w:val="en-US" w:eastAsia="zh-CN"/>
        </w:rPr>
      </w:pPr>
      <w:bookmarkStart w:id="721" w:name="_Toc135927949"/>
      <w:r>
        <w:rPr>
          <w:lang w:val="en-US" w:eastAsia="zh-CN"/>
        </w:rPr>
        <w:t>7.17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21"/>
    </w:p>
    <w:p w14:paraId="7FFC99D0" w14:textId="25B304FD" w:rsidR="008530AD" w:rsidRDefault="008530AD" w:rsidP="008530AD">
      <w:pPr>
        <w:pStyle w:val="TH"/>
        <w:rPr>
          <w:lang w:eastAsia="ja-JP"/>
        </w:rPr>
      </w:pPr>
      <w:r>
        <w:t>Table 7.</w:t>
      </w:r>
      <w:r w:rsidR="00200C91">
        <w:t>17</w:t>
      </w:r>
      <w:r>
        <w:rPr>
          <w:lang w:val="en-US"/>
        </w:rPr>
        <w:t>.1</w:t>
      </w:r>
      <w:r>
        <w:t>-1: LTE 2 bands DL/1UL + NR 2 bands DL/1UL DC operating bands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1B96A8FE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C124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503B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5AC37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CB070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F8E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40527552" w14:textId="77777777" w:rsidTr="0015254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DC3B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B9F8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946B8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AE2B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CF90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21AC5AB3" w14:textId="77777777" w:rsidTr="0015254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927F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E575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92BE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9AD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E5D8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52DD3253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04696" w14:textId="77777777" w:rsidR="008530AD" w:rsidRDefault="008530AD" w:rsidP="00152546">
            <w:pPr>
              <w:pStyle w:val="TAC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DC_1-3_n40-n77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E639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EAC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C3F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542C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33E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2110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28A0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2DF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2170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F3CF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1D4867F3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E08A1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A2C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2B0D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1710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5B6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60EB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F88F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1805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299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578F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D586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03322C51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888D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05A9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D35F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DF7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DC87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DECA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A9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E411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43C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  <w:tr w:rsidR="008530AD" w14:paraId="11764FE2" w14:textId="77777777" w:rsidTr="00152546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D3CD" w14:textId="77777777" w:rsidR="008530AD" w:rsidRDefault="008530AD" w:rsidP="00152546">
            <w:pPr>
              <w:spacing w:after="0"/>
              <w:rPr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380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Theme="minorEastAsia" w:cs="Arial"/>
                <w:lang w:eastAsia="ko-KR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BCEF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0CD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8339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09DC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02F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2AA8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2FD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</w:tbl>
    <w:p w14:paraId="02E33F7C" w14:textId="77777777" w:rsidR="008530AD" w:rsidRDefault="008530AD" w:rsidP="008530AD"/>
    <w:p w14:paraId="63073C3B" w14:textId="25BA8A0E" w:rsidR="008530AD" w:rsidRDefault="008530AD" w:rsidP="008530AD">
      <w:pPr>
        <w:pStyle w:val="TH"/>
      </w:pPr>
      <w:r>
        <w:t>Table 7.</w:t>
      </w:r>
      <w:r w:rsidR="00200C91">
        <w:t>17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30AD" w:rsidRPr="00877CC8" w14:paraId="3976D10F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8884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07E7FBB6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1ABB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23FE58D1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6FA21E71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8530AD" w:rsidRPr="00877CC8" w14:paraId="369A4FBE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3EF79B" w14:textId="77777777" w:rsidR="008530AD" w:rsidRPr="00877CC8" w:rsidRDefault="008530AD" w:rsidP="00152546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1A-</w:t>
            </w:r>
            <w:r w:rsidRPr="00EC24FB">
              <w:rPr>
                <w:lang w:eastAsia="fi-FI"/>
              </w:rPr>
              <w:t>3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_n</w:t>
            </w:r>
            <w:r>
              <w:rPr>
                <w:lang w:eastAsia="fi-FI"/>
              </w:rPr>
              <w:t>40A</w:t>
            </w:r>
            <w:r w:rsidRPr="00EC24FB">
              <w:rPr>
                <w:lang w:eastAsia="fi-FI"/>
              </w:rPr>
              <w:t>-n7</w:t>
            </w:r>
            <w:r>
              <w:rPr>
                <w:lang w:eastAsia="fi-FI"/>
              </w:rPr>
              <w:t>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AFE6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52420C68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4AE2C361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786E32A8" w14:textId="77777777" w:rsidR="008530AD" w:rsidRPr="00877CC8" w:rsidRDefault="008530AD" w:rsidP="00152546">
            <w:pPr>
              <w:pStyle w:val="TAC"/>
            </w:pPr>
            <w:r w:rsidRPr="00877CC8">
              <w:t>DC_3A_n</w:t>
            </w:r>
            <w:r>
              <w:t>77</w:t>
            </w:r>
            <w:r w:rsidRPr="00877CC8">
              <w:t>A</w:t>
            </w:r>
          </w:p>
        </w:tc>
      </w:tr>
      <w:tr w:rsidR="008530AD" w:rsidRPr="00877CC8" w14:paraId="3E3D8091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1F77A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20210B">
              <w:rPr>
                <w:lang w:eastAsia="fi-FI"/>
              </w:rPr>
              <w:t>DC_1A-3A_n40A-n77(2A)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D9C9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5642E563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5F66D9FC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07C57C48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877CC8">
              <w:t>DC_3A_n</w:t>
            </w:r>
            <w:r>
              <w:t>77</w:t>
            </w:r>
            <w:r w:rsidRPr="00877CC8">
              <w:t>A</w:t>
            </w:r>
          </w:p>
        </w:tc>
      </w:tr>
    </w:tbl>
    <w:p w14:paraId="587A0D2C" w14:textId="77777777" w:rsidR="008530AD" w:rsidRPr="00EC24FB" w:rsidRDefault="008530AD" w:rsidP="008530AD"/>
    <w:p w14:paraId="5D582A4C" w14:textId="6770C93B" w:rsidR="008530AD" w:rsidRPr="00F61207" w:rsidRDefault="008530AD" w:rsidP="00147049">
      <w:pPr>
        <w:pStyle w:val="3"/>
        <w:rPr>
          <w:lang w:val="en-US" w:eastAsia="zh-CN"/>
        </w:rPr>
      </w:pPr>
      <w:bookmarkStart w:id="722" w:name="_Toc135927950"/>
      <w:r>
        <w:rPr>
          <w:lang w:val="en-US" w:eastAsia="zh-CN"/>
        </w:rPr>
        <w:t>7.</w:t>
      </w:r>
      <w:r w:rsidR="00200C91">
        <w:rPr>
          <w:lang w:val="en-US" w:eastAsia="zh-CN"/>
        </w:rPr>
        <w:t>17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Channel bandwidths per operating band for DC</w:t>
      </w:r>
      <w:bookmarkEnd w:id="722"/>
    </w:p>
    <w:p w14:paraId="1A5B933B" w14:textId="4B369DD1" w:rsidR="008530AD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>
        <w:t>Table 7.</w:t>
      </w:r>
      <w:r w:rsidR="00200C91">
        <w:t>17</w:t>
      </w:r>
      <w:r>
        <w:rPr>
          <w:lang w:val="en-US"/>
        </w:rPr>
        <w:t>.2</w:t>
      </w:r>
      <w:r>
        <w:t>-1: Supported bandwidths per DC band combination of LTE 2DL/1UL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8530AD" w14:paraId="2C044661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E4F" w14:textId="77777777" w:rsidR="008530AD" w:rsidRDefault="008530AD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B84E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3E5ADC69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BA00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65C4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134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4C70729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CE4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749A1F3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D3D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1C474B41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AAE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118FDCF4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3F8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71BEE5ED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AFE8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608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D713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38BEC965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0B33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7C575F64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848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1F30ED91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8D1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032ECAA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2D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2CE6176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E3B2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D604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33B0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6F58D7C7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6AC2A203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6905F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1A-3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5963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12BE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CC75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5848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956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9783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C50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7D1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C80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9060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DB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878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8422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5C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C0FA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8E413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240</w:t>
            </w:r>
          </w:p>
        </w:tc>
      </w:tr>
      <w:tr w:rsidR="008530AD" w14:paraId="30118F87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CE49B2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0E2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C101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4C56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3437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BE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7D28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3D3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924D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438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5F2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0AD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C2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F18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5D0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A9B8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6C43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CA9B02B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BEDF5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A785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792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8CD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968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CB9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B7E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98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38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018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06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353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4EE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94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B4B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E19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317EE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C70081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D84FFE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8C2E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907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D65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275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1CF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A41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2D0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C50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7D8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97C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F24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5F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BD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EC8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6D0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A8C2A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3F9B7EB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241BB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5655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EBF3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8BE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F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8B5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BC5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BFC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FAD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862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D49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B52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065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272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887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F94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E9F8C6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BE27DD1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11931A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3964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8F36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B5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E6B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766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A7B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7CC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17C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56C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0BB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B21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CA9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91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07C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490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FCAC4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832BDA9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1B91A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1627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ABD0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15A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0E9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B04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B1A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BC1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CFC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67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E10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BB0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E95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7FE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77B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4C7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EBA01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907544E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2DBA0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8428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D61D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95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EC3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BD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F6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A68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956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B29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D4A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E2C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DDC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149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34B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D8A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C2A81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3CA31A7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A0C14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1A-3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7(2</w:t>
            </w:r>
            <w:r w:rsidRPr="0095706B">
              <w:rPr>
                <w:lang w:eastAsia="zh-TW"/>
              </w:rPr>
              <w:t>A</w:t>
            </w:r>
            <w:r>
              <w:rPr>
                <w:lang w:eastAsia="zh-TW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9A5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5245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4C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851A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B92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118F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8CC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1A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BE7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946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3B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E1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16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F5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E6C5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8E371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340</w:t>
            </w:r>
          </w:p>
        </w:tc>
      </w:tr>
      <w:tr w:rsidR="008530AD" w14:paraId="091A6E12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FB813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73A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148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5BB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E2DD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82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6FB8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53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4A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DC3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E119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6B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AEF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CBF8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B7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A96D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CB076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03E878D9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D5BCA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3783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825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373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439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1FE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645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717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77D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4C2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130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141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5A1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D3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091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EA2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9BD1B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33C5300F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0CD9D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BD06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89D7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DD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DEE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698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8A6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53B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FD4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C0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844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23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F23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2B4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658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26B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6B19AE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9EB25B8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16F11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9AD2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343E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31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6F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ED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DA6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B6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5EB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D66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A05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D86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085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FE2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887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6F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0D93F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FFC3E9A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2E9E5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DF2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3A8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D77C1B">
              <w:rPr>
                <w:rFonts w:eastAsia="Yu Mincho"/>
              </w:rPr>
              <w:t>See CA_n77(2A) Bandwidth Combination Set 1 in Table</w:t>
            </w:r>
            <w:r w:rsidRPr="006C4CBE">
              <w:rPr>
                <w:rFonts w:eastAsia="Yu Mincho"/>
              </w:rPr>
              <w:t xml:space="preserve"> 5.5A.2-1 in TS</w:t>
            </w:r>
            <w:r>
              <w:rPr>
                <w:rFonts w:eastAsia="Yu Mincho"/>
              </w:rPr>
              <w:t xml:space="preserve"> </w:t>
            </w:r>
            <w:r w:rsidRPr="006C4CBE">
              <w:rPr>
                <w:rFonts w:eastAsia="Yu Mincho"/>
              </w:rPr>
              <w:t>38.101-1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338F1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</w:tbl>
    <w:p w14:paraId="3AFA9DF8" w14:textId="77777777" w:rsidR="008530AD" w:rsidRDefault="008530AD" w:rsidP="008530AD"/>
    <w:p w14:paraId="3B8B0F08" w14:textId="46859346" w:rsidR="008530AD" w:rsidRDefault="008530AD" w:rsidP="00147049">
      <w:pPr>
        <w:pStyle w:val="3"/>
        <w:rPr>
          <w:lang w:val="en-US" w:eastAsia="zh-CN"/>
        </w:rPr>
      </w:pPr>
      <w:bookmarkStart w:id="723" w:name="_Toc135927951"/>
      <w:r>
        <w:rPr>
          <w:lang w:val="en-US" w:eastAsia="zh-CN"/>
        </w:rPr>
        <w:t>7.</w:t>
      </w:r>
      <w:r w:rsidR="00200C91">
        <w:rPr>
          <w:lang w:val="en-US" w:eastAsia="zh-CN"/>
        </w:rPr>
        <w:t>17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UE co-existence studies</w:t>
      </w:r>
      <w:bookmarkEnd w:id="723"/>
    </w:p>
    <w:p w14:paraId="60CC7AE0" w14:textId="77777777" w:rsidR="008530AD" w:rsidRPr="004C3A30" w:rsidRDefault="008530AD" w:rsidP="008530AD">
      <w:pPr>
        <w:rPr>
          <w:lang w:eastAsia="zh-CN"/>
        </w:rPr>
      </w:pPr>
      <w:r w:rsidRPr="004C3A30">
        <w:rPr>
          <w:lang w:eastAsia="zh-CN"/>
        </w:rPr>
        <w:t>Co-existence studies of DC_1-3_n40-n77 are already covered in the constituent fallback modes.</w:t>
      </w:r>
      <w:r>
        <w:rPr>
          <w:rFonts w:eastAsiaTheme="minorEastAsia"/>
        </w:rPr>
        <w:t xml:space="preserve"> </w:t>
      </w:r>
      <w:r w:rsidRPr="004C3A30">
        <w:rPr>
          <w:lang w:eastAsia="zh-CN"/>
        </w:rPr>
        <w:t>Therefore, there is no additional harmonic and inter-modulation impact for the additional band receiver.</w:t>
      </w:r>
    </w:p>
    <w:p w14:paraId="1F92BC78" w14:textId="77777777" w:rsidR="008530AD" w:rsidRPr="005A6422" w:rsidRDefault="008530AD" w:rsidP="008530AD">
      <w:pPr>
        <w:rPr>
          <w:rFonts w:eastAsiaTheme="minorEastAsia"/>
        </w:rPr>
      </w:pPr>
    </w:p>
    <w:p w14:paraId="5B54F9F2" w14:textId="313A6CCA" w:rsidR="008530AD" w:rsidRDefault="008530AD" w:rsidP="00147049">
      <w:pPr>
        <w:pStyle w:val="3"/>
        <w:rPr>
          <w:lang w:val="en-US" w:eastAsia="zh-CN"/>
        </w:rPr>
      </w:pPr>
      <w:bookmarkStart w:id="724" w:name="_Toc135927952"/>
      <w:r>
        <w:rPr>
          <w:lang w:val="en-US" w:eastAsia="zh-CN"/>
        </w:rPr>
        <w:t>7.</w:t>
      </w:r>
      <w:r w:rsidR="00200C91">
        <w:rPr>
          <w:lang w:val="en-US" w:eastAsia="zh-CN"/>
        </w:rPr>
        <w:t>17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64490">
        <w:rPr>
          <w:lang w:val="en-US" w:eastAsia="zh-CN"/>
        </w:rPr>
        <w:tab/>
        <w:t>∆T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and ∆R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values</w:t>
      </w:r>
      <w:bookmarkEnd w:id="724"/>
    </w:p>
    <w:p w14:paraId="66059526" w14:textId="77777777" w:rsidR="008530AD" w:rsidRPr="004C3A30" w:rsidRDefault="008530AD" w:rsidP="008530AD">
      <w:pPr>
        <w:rPr>
          <w:rFonts w:eastAsia="SimSun"/>
          <w:lang w:eastAsia="zh-CN"/>
        </w:rPr>
      </w:pPr>
      <w:r w:rsidRPr="00143177">
        <w:rPr>
          <w:rFonts w:eastAsia="SimSun"/>
          <w:lang w:eastAsia="zh-CN"/>
        </w:rPr>
        <w:t xml:space="preserve">Referring to DC_1-3_n40-n78, </w:t>
      </w:r>
      <w:r w:rsidRPr="00143177">
        <w:t>ΔT</w:t>
      </w:r>
      <w:r w:rsidRPr="00143177">
        <w:rPr>
          <w:vertAlign w:val="subscript"/>
        </w:rPr>
        <w:t>IB,c</w:t>
      </w:r>
      <w:r w:rsidRPr="00143177">
        <w:rPr>
          <w:rFonts w:eastAsia="SimSun"/>
          <w:lang w:eastAsia="zh-CN"/>
        </w:rPr>
        <w:t xml:space="preserve"> and </w:t>
      </w:r>
      <w:r w:rsidRPr="00143177">
        <w:t>ΔR</w:t>
      </w:r>
      <w:r w:rsidRPr="00143177">
        <w:rPr>
          <w:vertAlign w:val="subscript"/>
        </w:rPr>
        <w:t>IB,c</w:t>
      </w:r>
      <w:r w:rsidRPr="00143177">
        <w:rPr>
          <w:rFonts w:eastAsia="SimSun"/>
          <w:lang w:eastAsia="zh-CN"/>
        </w:rPr>
        <w:t xml:space="preserve"> can be specified as below.</w:t>
      </w:r>
    </w:p>
    <w:p w14:paraId="7F37C3A5" w14:textId="7E91D7CC" w:rsidR="008530AD" w:rsidRDefault="008530AD" w:rsidP="008530AD">
      <w:pPr>
        <w:pStyle w:val="TH"/>
      </w:pPr>
      <w:r>
        <w:t>Table 7.</w:t>
      </w:r>
      <w:r w:rsidR="00200C91">
        <w:t>17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530AD" w:rsidRPr="00850262" w14:paraId="4DAA90F1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19597FEA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198CE7F0" w14:textId="77777777" w:rsidR="008530AD" w:rsidRPr="00850262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DC3AC9" w14:paraId="22C53B26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23875494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19C4823E" w14:textId="77777777" w:rsidR="008530AD" w:rsidRPr="00DC3AC9" w:rsidRDefault="008530AD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8530AD" w:rsidRPr="00EF5447" w14:paraId="17FD06BC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37AE43F" w14:textId="77777777" w:rsidR="008530AD" w:rsidRPr="00EF5447" w:rsidRDefault="008530AD" w:rsidP="00152546">
            <w:pPr>
              <w:pStyle w:val="TAC"/>
            </w:pPr>
            <w:r>
              <w:t>DC_1</w:t>
            </w:r>
            <w:r w:rsidRPr="00EF5447">
              <w:t>-3_n</w:t>
            </w:r>
            <w:r>
              <w:t>40</w:t>
            </w:r>
            <w:r w:rsidRPr="00EF5447">
              <w:t>-n</w:t>
            </w:r>
            <w:r>
              <w:t>77</w:t>
            </w:r>
          </w:p>
        </w:tc>
        <w:tc>
          <w:tcPr>
            <w:tcW w:w="1417" w:type="dxa"/>
            <w:vAlign w:val="center"/>
          </w:tcPr>
          <w:p w14:paraId="1C92E449" w14:textId="77777777" w:rsidR="008530AD" w:rsidRPr="003046CC" w:rsidRDefault="008530AD" w:rsidP="00152546">
            <w:pPr>
              <w:pStyle w:val="TAC"/>
              <w:rPr>
                <w:lang w:eastAsia="ja-JP"/>
              </w:rPr>
            </w:pPr>
            <w:r w:rsidRPr="003046CC">
              <w:rPr>
                <w:rFonts w:eastAsia="DengXian"/>
              </w:rPr>
              <w:t>0.5</w:t>
            </w:r>
          </w:p>
        </w:tc>
        <w:tc>
          <w:tcPr>
            <w:tcW w:w="1418" w:type="dxa"/>
            <w:vAlign w:val="center"/>
          </w:tcPr>
          <w:p w14:paraId="4A4C7C1E" w14:textId="77777777" w:rsidR="008530AD" w:rsidRPr="003046CC" w:rsidRDefault="008530AD" w:rsidP="00152546">
            <w:pPr>
              <w:pStyle w:val="TAC"/>
            </w:pPr>
            <w:r w:rsidRPr="003046CC">
              <w:t>0.6</w:t>
            </w:r>
          </w:p>
        </w:tc>
        <w:tc>
          <w:tcPr>
            <w:tcW w:w="1488" w:type="dxa"/>
            <w:vAlign w:val="center"/>
          </w:tcPr>
          <w:p w14:paraId="73425C31" w14:textId="77777777" w:rsidR="008530AD" w:rsidRPr="00D77C1B" w:rsidRDefault="008530AD" w:rsidP="00152546">
            <w:pPr>
              <w:pStyle w:val="TAC"/>
              <w:rPr>
                <w:lang w:eastAsia="ja-JP"/>
              </w:rPr>
            </w:pPr>
            <w:r w:rsidRPr="00D77C1B">
              <w:t>0</w:t>
            </w:r>
            <w:r w:rsidRPr="00D77C1B">
              <w:rPr>
                <w:rFonts w:eastAsia="DengXian"/>
              </w:rPr>
              <w:t>.3</w:t>
            </w:r>
            <w:r w:rsidRPr="00D77C1B">
              <w:rPr>
                <w:rFonts w:eastAsia="DengXian"/>
                <w:vertAlign w:val="superscript"/>
              </w:rPr>
              <w:t>6</w:t>
            </w:r>
          </w:p>
        </w:tc>
        <w:tc>
          <w:tcPr>
            <w:tcW w:w="1484" w:type="dxa"/>
            <w:vAlign w:val="center"/>
          </w:tcPr>
          <w:p w14:paraId="53D7C713" w14:textId="77777777" w:rsidR="008530AD" w:rsidRPr="00D77C1B" w:rsidRDefault="008530AD" w:rsidP="00152546">
            <w:pPr>
              <w:pStyle w:val="TAC"/>
              <w:rPr>
                <w:lang w:eastAsia="ja-JP"/>
              </w:rPr>
            </w:pPr>
            <w:r w:rsidRPr="00D77C1B">
              <w:t>0.</w:t>
            </w:r>
            <w:r w:rsidRPr="00D77C1B">
              <w:rPr>
                <w:rFonts w:eastAsia="DengXian"/>
              </w:rPr>
              <w:t>8</w:t>
            </w:r>
            <w:r w:rsidRPr="00D77C1B">
              <w:rPr>
                <w:rFonts w:eastAsia="DengXian"/>
                <w:vertAlign w:val="superscript"/>
              </w:rPr>
              <w:t>6</w:t>
            </w:r>
          </w:p>
        </w:tc>
      </w:tr>
      <w:tr w:rsidR="008530AD" w:rsidRPr="00E137BF" w14:paraId="021BDD19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8242D" w14:textId="77777777" w:rsidR="008530AD" w:rsidRPr="00F63B32" w:rsidRDefault="008530AD" w:rsidP="00152546">
            <w:pPr>
              <w:pStyle w:val="TAN"/>
              <w:rPr>
                <w:szCs w:val="18"/>
              </w:rPr>
            </w:pPr>
            <w:r w:rsidRPr="00F63B32">
              <w:rPr>
                <w:szCs w:val="18"/>
              </w:rPr>
              <w:t>NOTE 6: Only applicable for UE supporting inter-band carrier aggregation with uplink in one EUTRA</w:t>
            </w:r>
            <w:r w:rsidRPr="00F63B32">
              <w:rPr>
                <w:rFonts w:hint="eastAsia"/>
                <w:szCs w:val="18"/>
              </w:rPr>
              <w:t xml:space="preserve"> </w:t>
            </w:r>
            <w:r w:rsidRPr="00F63B32">
              <w:rPr>
                <w:szCs w:val="18"/>
              </w:rPr>
              <w:t>band and without simultaneous Rx/Tx.</w:t>
            </w:r>
          </w:p>
          <w:p w14:paraId="2A90AFEF" w14:textId="77777777" w:rsidR="008530AD" w:rsidRPr="00E137BF" w:rsidRDefault="008530AD" w:rsidP="00152546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0BBA38A6" w14:textId="77777777" w:rsidR="008530AD" w:rsidRPr="00E137BF" w:rsidRDefault="008530AD" w:rsidP="00152546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01FDC2AE" w14:textId="77777777" w:rsidR="008530AD" w:rsidRPr="00ED422D" w:rsidRDefault="008530AD" w:rsidP="008530AD"/>
    <w:p w14:paraId="7F224255" w14:textId="6363001B" w:rsidR="008530AD" w:rsidRDefault="008530AD" w:rsidP="008530AD">
      <w:pPr>
        <w:pStyle w:val="TH"/>
      </w:pPr>
      <w:r>
        <w:t>Table 7.</w:t>
      </w:r>
      <w:r w:rsidR="00200C91">
        <w:t>17</w:t>
      </w:r>
      <w:r>
        <w:t>.4-2: ΔR</w:t>
      </w:r>
      <w:r w:rsidRPr="00B744F9"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530AD" w:rsidRPr="00EF5447" w14:paraId="258FCF36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6057C5C3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224AAB06" w14:textId="77777777" w:rsidR="008530AD" w:rsidRPr="00EF5447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530AD" w:rsidRPr="00EF5447" w14:paraId="4D7163EA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90D0FC7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252311DF" w14:textId="77777777" w:rsidR="008530AD" w:rsidRPr="00EF5447" w:rsidRDefault="008530AD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EF5447" w14:paraId="36237D96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212E1ED" w14:textId="77777777" w:rsidR="008530AD" w:rsidRPr="00EF5447" w:rsidRDefault="008530AD" w:rsidP="00152546">
            <w:pPr>
              <w:pStyle w:val="TAC"/>
            </w:pPr>
            <w:r>
              <w:rPr>
                <w:lang w:eastAsia="ko-KR"/>
              </w:rPr>
              <w:t>DC_1</w:t>
            </w:r>
            <w:r w:rsidRPr="00EF5447">
              <w:rPr>
                <w:lang w:eastAsia="ko-KR"/>
              </w:rPr>
              <w:t>-3</w:t>
            </w:r>
            <w:r>
              <w:rPr>
                <w:lang w:eastAsia="ko-KR"/>
              </w:rPr>
              <w:t>_n40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77</w:t>
            </w:r>
          </w:p>
        </w:tc>
        <w:tc>
          <w:tcPr>
            <w:tcW w:w="1488" w:type="dxa"/>
            <w:vAlign w:val="center"/>
          </w:tcPr>
          <w:p w14:paraId="7971F35F" w14:textId="77777777" w:rsidR="008530AD" w:rsidRPr="003046CC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 w:rsidRPr="003046CC">
              <w:rPr>
                <w:rFonts w:eastAsiaTheme="minorEastAsia"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23927F25" w14:textId="77777777" w:rsidR="008530AD" w:rsidRPr="003046CC" w:rsidRDefault="008530AD" w:rsidP="00152546">
            <w:pPr>
              <w:pStyle w:val="TAC"/>
            </w:pPr>
            <w:r w:rsidRPr="003046CC">
              <w:t>0.2</w:t>
            </w:r>
          </w:p>
        </w:tc>
        <w:tc>
          <w:tcPr>
            <w:tcW w:w="1403" w:type="dxa"/>
            <w:vAlign w:val="center"/>
          </w:tcPr>
          <w:p w14:paraId="46247D31" w14:textId="77777777" w:rsidR="008530AD" w:rsidRPr="00D77C1B" w:rsidRDefault="008530AD" w:rsidP="00152546">
            <w:pPr>
              <w:pStyle w:val="TAC"/>
            </w:pPr>
            <w:r w:rsidRPr="00D77C1B">
              <w:t>0.4</w:t>
            </w:r>
            <w:r w:rsidRPr="00D77C1B">
              <w:rPr>
                <w:vertAlign w:val="superscript"/>
              </w:rPr>
              <w:t>5</w:t>
            </w:r>
          </w:p>
        </w:tc>
        <w:tc>
          <w:tcPr>
            <w:tcW w:w="1403" w:type="dxa"/>
            <w:vAlign w:val="center"/>
          </w:tcPr>
          <w:p w14:paraId="00E396F9" w14:textId="77777777" w:rsidR="008530AD" w:rsidRPr="00D77C1B" w:rsidRDefault="008530AD" w:rsidP="00152546">
            <w:pPr>
              <w:pStyle w:val="TAC"/>
              <w:rPr>
                <w:lang w:eastAsia="ja-JP"/>
              </w:rPr>
            </w:pPr>
            <w:r w:rsidRPr="00D77C1B">
              <w:rPr>
                <w:szCs w:val="18"/>
              </w:rPr>
              <w:t>0.5</w:t>
            </w:r>
            <w:r w:rsidRPr="00D77C1B">
              <w:rPr>
                <w:szCs w:val="18"/>
                <w:vertAlign w:val="superscript"/>
              </w:rPr>
              <w:t>5</w:t>
            </w:r>
          </w:p>
        </w:tc>
      </w:tr>
      <w:tr w:rsidR="008530AD" w14:paraId="219D09B1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95C700" w14:textId="77777777" w:rsidR="008530AD" w:rsidRPr="008A0693" w:rsidRDefault="008530AD" w:rsidP="00152546">
            <w:pPr>
              <w:pStyle w:val="TAN"/>
              <w:rPr>
                <w:szCs w:val="18"/>
              </w:rPr>
            </w:pPr>
            <w:r w:rsidRPr="008A0693">
              <w:rPr>
                <w:szCs w:val="18"/>
              </w:rPr>
              <w:t>NOTE 5: Only applicable for UE supporting inter-band carrier aggregation with uplink in one EUTRA</w:t>
            </w:r>
            <w:r w:rsidRPr="008A0693">
              <w:rPr>
                <w:rFonts w:hint="eastAsia"/>
                <w:szCs w:val="18"/>
              </w:rPr>
              <w:t xml:space="preserve"> </w:t>
            </w:r>
            <w:r w:rsidRPr="008A0693">
              <w:rPr>
                <w:szCs w:val="18"/>
              </w:rPr>
              <w:t>band and without simultaneous Rx/Tx.</w:t>
            </w:r>
          </w:p>
          <w:p w14:paraId="2F001255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cs="Arial"/>
                <w:sz w:val="18"/>
              </w:rPr>
              <w:t xml:space="preserve">NOTE </w:t>
            </w:r>
            <w:r>
              <w:rPr>
                <w:rFonts w:cs="Arial"/>
                <w:sz w:val="18"/>
              </w:rPr>
              <w:t>11</w:t>
            </w:r>
            <w:r w:rsidRPr="00E137BF">
              <w:rPr>
                <w:rFonts w:cs="Arial"/>
                <w:sz w:val="18"/>
              </w:rPr>
              <w:t>:</w:t>
            </w:r>
            <w:r w:rsidRPr="00E137BF">
              <w:rPr>
                <w:rFonts w:cs="Arial"/>
                <w:sz w:val="18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 w:rsidRPr="00E137BF">
              <w:rPr>
                <w:rFonts w:cs="Arial"/>
                <w:sz w:val="18"/>
                <w:vertAlign w:val="subscript"/>
              </w:rPr>
              <w:t>IB,c</w:t>
            </w:r>
            <w:r w:rsidRPr="00E137BF">
              <w:rPr>
                <w:rFonts w:cs="Arial"/>
                <w:sz w:val="18"/>
              </w:rPr>
              <w:t xml:space="preserve"> = 0.</w:t>
            </w:r>
          </w:p>
          <w:p w14:paraId="30CC1DB9" w14:textId="77777777" w:rsidR="008530AD" w:rsidRDefault="008530AD" w:rsidP="00152546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208989B8" w14:textId="77777777" w:rsidR="008530AD" w:rsidRDefault="008530AD" w:rsidP="008530AD"/>
    <w:p w14:paraId="57751715" w14:textId="3C7E3015" w:rsidR="008530AD" w:rsidRDefault="008530AD" w:rsidP="00147049">
      <w:pPr>
        <w:pStyle w:val="3"/>
        <w:rPr>
          <w:lang w:val="en-US" w:eastAsia="zh-CN"/>
        </w:rPr>
      </w:pPr>
      <w:bookmarkStart w:id="725" w:name="_Toc135927953"/>
      <w:r>
        <w:rPr>
          <w:lang w:val="en-US" w:eastAsia="zh-CN"/>
        </w:rPr>
        <w:t>7.</w:t>
      </w:r>
      <w:r w:rsidR="00200C91">
        <w:rPr>
          <w:lang w:val="en-US" w:eastAsia="zh-CN"/>
        </w:rPr>
        <w:t>17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</w:t>
      </w:r>
      <w:bookmarkEnd w:id="725"/>
    </w:p>
    <w:p w14:paraId="42036628" w14:textId="77777777" w:rsidR="008530AD" w:rsidRPr="004C3A30" w:rsidRDefault="008530AD" w:rsidP="008530AD">
      <w:pPr>
        <w:rPr>
          <w:rFonts w:eastAsia="SimSun"/>
          <w:lang w:eastAsia="zh-CN"/>
        </w:rPr>
      </w:pPr>
      <w:r w:rsidRPr="004C3A30">
        <w:rPr>
          <w:rFonts w:eastAsia="SimSun"/>
          <w:lang w:eastAsia="zh-CN"/>
        </w:rPr>
        <w:t>There is no need to specify additional MSD requirement for this UL DC configuration.</w:t>
      </w:r>
    </w:p>
    <w:p w14:paraId="5FAE58BA" w14:textId="77777777" w:rsidR="008530AD" w:rsidRDefault="008530AD" w:rsidP="00601196">
      <w:pPr>
        <w:rPr>
          <w:rFonts w:eastAsia="Yu Mincho"/>
          <w:lang w:eastAsia="ja-JP"/>
        </w:rPr>
      </w:pPr>
    </w:p>
    <w:p w14:paraId="27D49CD1" w14:textId="15ADFDB2" w:rsidR="008530AD" w:rsidRPr="00464490" w:rsidRDefault="008530AD" w:rsidP="00147049">
      <w:pPr>
        <w:pStyle w:val="2"/>
        <w:rPr>
          <w:lang w:val="en-US" w:eastAsia="zh-TW"/>
        </w:rPr>
      </w:pPr>
      <w:bookmarkStart w:id="726" w:name="_Toc135927954"/>
      <w:r>
        <w:rPr>
          <w:lang w:eastAsia="zh-TW"/>
        </w:rPr>
        <w:t>7.</w:t>
      </w:r>
      <w:r w:rsidR="00200C91">
        <w:rPr>
          <w:lang w:eastAsia="zh-TW"/>
        </w:rPr>
        <w:t>18</w:t>
      </w:r>
      <w:r>
        <w:rPr>
          <w:lang w:eastAsia="zh-TW"/>
        </w:rPr>
        <w:tab/>
        <w:t>DC_1-5_n40-n77</w:t>
      </w:r>
      <w:bookmarkEnd w:id="726"/>
    </w:p>
    <w:p w14:paraId="2290B9A5" w14:textId="0C5772BE" w:rsidR="008530AD" w:rsidRPr="00F61207" w:rsidRDefault="008530AD" w:rsidP="00147049">
      <w:pPr>
        <w:pStyle w:val="3"/>
        <w:rPr>
          <w:lang w:val="en-US" w:eastAsia="zh-CN"/>
        </w:rPr>
      </w:pPr>
      <w:bookmarkStart w:id="727" w:name="_Toc135927955"/>
      <w:r>
        <w:rPr>
          <w:lang w:val="en-US" w:eastAsia="zh-CN"/>
        </w:rPr>
        <w:t>7.</w:t>
      </w:r>
      <w:r w:rsidR="00200C91">
        <w:rPr>
          <w:lang w:val="en-US" w:eastAsia="zh-CN"/>
        </w:rPr>
        <w:t>18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27"/>
    </w:p>
    <w:p w14:paraId="252EBFDE" w14:textId="37CFF4DD" w:rsidR="008530AD" w:rsidRDefault="008530AD" w:rsidP="008530AD">
      <w:pPr>
        <w:pStyle w:val="TH"/>
        <w:rPr>
          <w:lang w:eastAsia="ja-JP"/>
        </w:rPr>
      </w:pPr>
      <w:r>
        <w:t>Table 7.</w:t>
      </w:r>
      <w:r w:rsidR="00200C91">
        <w:t>18</w:t>
      </w:r>
      <w:r>
        <w:rPr>
          <w:lang w:val="en-US"/>
        </w:rPr>
        <w:t>.1</w:t>
      </w:r>
      <w:r>
        <w:t>-1: LTE 2 bands DL/1UL + NR 2 bands DL/1UL DC operating bands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49C9D179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61B9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A0EC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21F60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A9511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C4B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0107130E" w14:textId="77777777" w:rsidTr="0015254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BD5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6227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561F6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BF48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E668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3064314C" w14:textId="77777777" w:rsidTr="0015254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C074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D6BE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09A2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5C7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78E2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115C5B7D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3F71F" w14:textId="77777777" w:rsidR="008530AD" w:rsidRDefault="008530AD" w:rsidP="00152546">
            <w:pPr>
              <w:pStyle w:val="TAC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DC_1-5_n40-n77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10D2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F06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738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E63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A7AE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2110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B57F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A991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2170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1730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1EE49213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E961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B55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95CA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824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3A8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2636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849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9EEF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869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354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BC30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68E3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3A728B0B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4B2E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07A3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D460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0C0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A27A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FC29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8290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CE10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307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  <w:tr w:rsidR="008530AD" w14:paraId="2840C17A" w14:textId="77777777" w:rsidTr="00152546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ECDA" w14:textId="77777777" w:rsidR="008530AD" w:rsidRDefault="008530AD" w:rsidP="00152546">
            <w:pPr>
              <w:spacing w:after="0"/>
              <w:rPr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487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Theme="minorEastAsia" w:cs="Arial"/>
                <w:lang w:eastAsia="ko-KR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5B24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351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8CD9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4F93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A63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C129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FD50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</w:tbl>
    <w:p w14:paraId="574B2FDF" w14:textId="77777777" w:rsidR="008530AD" w:rsidRDefault="008530AD" w:rsidP="008530AD"/>
    <w:p w14:paraId="7A7873F2" w14:textId="04055014" w:rsidR="008530AD" w:rsidRDefault="008530AD" w:rsidP="008530AD">
      <w:pPr>
        <w:pStyle w:val="TH"/>
      </w:pPr>
      <w:r>
        <w:t>Table 7.</w:t>
      </w:r>
      <w:r w:rsidR="00200C91">
        <w:t>18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30AD" w:rsidRPr="00877CC8" w14:paraId="1A895E08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075E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2DF8961D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9ED8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041182D0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2ED41DD6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8530AD" w:rsidRPr="00877CC8" w14:paraId="08014C0D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910BB" w14:textId="77777777" w:rsidR="008530AD" w:rsidRPr="00877CC8" w:rsidRDefault="008530AD" w:rsidP="00152546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1A-5A</w:t>
            </w:r>
            <w:r w:rsidRPr="00EC24FB">
              <w:rPr>
                <w:lang w:eastAsia="fi-FI"/>
              </w:rPr>
              <w:t>_n</w:t>
            </w:r>
            <w:r>
              <w:rPr>
                <w:lang w:eastAsia="fi-FI"/>
              </w:rPr>
              <w:t>40A</w:t>
            </w:r>
            <w:r w:rsidRPr="00EC24FB">
              <w:rPr>
                <w:lang w:eastAsia="fi-FI"/>
              </w:rPr>
              <w:t>-n7</w:t>
            </w:r>
            <w:r>
              <w:rPr>
                <w:lang w:eastAsia="fi-FI"/>
              </w:rPr>
              <w:t>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95C5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70059D7A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22773547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5243A442" w14:textId="77777777" w:rsidR="008530AD" w:rsidRPr="00877CC8" w:rsidRDefault="008530AD" w:rsidP="00152546">
            <w:pPr>
              <w:pStyle w:val="TAC"/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  <w:tr w:rsidR="008530AD" w:rsidRPr="00877CC8" w14:paraId="0EC509D7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CF3A8F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602B26">
              <w:rPr>
                <w:lang w:eastAsia="fi-FI"/>
              </w:rPr>
              <w:t>DC_1A-5A_n40A-n77(2A)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D65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436DFD12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6D9269E9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24F60FB3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</w:tbl>
    <w:p w14:paraId="38173F58" w14:textId="77777777" w:rsidR="008530AD" w:rsidRPr="00EC24FB" w:rsidRDefault="008530AD" w:rsidP="008530AD"/>
    <w:p w14:paraId="6EE5DC52" w14:textId="4CF8EC91" w:rsidR="008530AD" w:rsidRPr="00F61207" w:rsidRDefault="008530AD" w:rsidP="00147049">
      <w:pPr>
        <w:pStyle w:val="3"/>
        <w:rPr>
          <w:lang w:val="en-US" w:eastAsia="zh-CN"/>
        </w:rPr>
      </w:pPr>
      <w:bookmarkStart w:id="728" w:name="_Toc135927956"/>
      <w:r>
        <w:rPr>
          <w:lang w:val="en-US" w:eastAsia="zh-CN"/>
        </w:rPr>
        <w:t>7.</w:t>
      </w:r>
      <w:r w:rsidR="00200C91">
        <w:rPr>
          <w:lang w:val="en-US" w:eastAsia="zh-CN"/>
        </w:rPr>
        <w:t>18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Channel bandwidths per operating band for DC</w:t>
      </w:r>
      <w:bookmarkEnd w:id="728"/>
    </w:p>
    <w:p w14:paraId="03422F54" w14:textId="18AD3795" w:rsidR="008530AD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>
        <w:t>Table 7.</w:t>
      </w:r>
      <w:r w:rsidR="00200C91">
        <w:t>18</w:t>
      </w:r>
      <w:r>
        <w:rPr>
          <w:lang w:val="en-US"/>
        </w:rPr>
        <w:t>.2</w:t>
      </w:r>
      <w:r>
        <w:t>-1: Supported bandwidths per DC band combination of LTE 2DL/1UL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8530AD" w14:paraId="4005C24D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E9C" w14:textId="77777777" w:rsidR="008530AD" w:rsidRDefault="008530AD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66C8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4950463F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CDED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E1A7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945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0AA0A5A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BB4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471DA667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90D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3A115BC5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771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11B7CE74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FFD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3D9EFB27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E069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DC6F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625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53A7AF04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146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7C04A49A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A03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79ADD942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A82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1F6468B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02C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765FAB7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067D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D8D4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1AAE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2FC23AA3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27F20AEE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3C038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1A-5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FC4F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45FA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7B82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1573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B3D8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41DB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46FA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A52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D70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61BD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7F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C3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B758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21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B84F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F61A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</w:t>
            </w:r>
          </w:p>
        </w:tc>
      </w:tr>
      <w:tr w:rsidR="008530AD" w14:paraId="72BC92E4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A017A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5936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2B13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2772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10B4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1C6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69D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4FA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3149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8348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18C1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756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A0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6DE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5DD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F2CA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C119D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76866A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C3362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088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DE6F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0A2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A05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04F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54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B6B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6C3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FB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F4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F1D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B4E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B5B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34D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1B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CEF6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160DA100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61B22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CFE0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AD32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5BC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1B5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B2F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B05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775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CD2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1F7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378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3C7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9BE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60A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088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709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52DE0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BA6C37E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64070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CE72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C96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392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9E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190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C51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AE0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641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918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092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B8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04D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513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C1A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2ED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35A95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1A520F2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6AFE9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5BAE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FA79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F31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5C7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9B8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EF5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161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99D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C85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69F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5F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B2A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F1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82A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76F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F4B36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6BADE33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DC4F2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5A5F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BBEA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BD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A3B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73B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6EE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25D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F6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41A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927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6B9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7F0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52E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612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110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61CC7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B67FEB8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B378D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DAB7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64AF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558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2FE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901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1CF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22E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8BF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A98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601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177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C97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9BE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2BC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3D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069D0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3FFECF4C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3AE7C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1A-5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7(2</w:t>
            </w:r>
            <w:r w:rsidRPr="0095706B">
              <w:rPr>
                <w:lang w:eastAsia="zh-TW"/>
              </w:rPr>
              <w:t>A</w:t>
            </w:r>
            <w:r>
              <w:rPr>
                <w:lang w:eastAsia="zh-TW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BC7C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E18C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57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2FA2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C6C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0B84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088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25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682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C0A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3D3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7E8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F94E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ED5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11CC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EAE3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330</w:t>
            </w:r>
          </w:p>
        </w:tc>
      </w:tr>
      <w:tr w:rsidR="008530AD" w14:paraId="01A647A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3637D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73D2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2F16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12C5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D6C0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63A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110D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0493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67F9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9CF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91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26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7AC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562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B04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B8A2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5101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34DE4A9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68ABB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1E52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14C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83E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9B1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C1D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B60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5C5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775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8F0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AB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500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C49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7B5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AD1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94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8EDF7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CF28E0B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A0FA0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13B6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1BDC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B29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4BC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0ED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B18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8CE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08A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12F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0E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B7D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9AD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DFC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CB0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86B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40D6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4AC6108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0183B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8047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EC65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F4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83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B12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F1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9F8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C98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9D6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81C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A76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20D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E9C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085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7AD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50B13E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767FA3D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132AA7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0BB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CE3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01561">
              <w:rPr>
                <w:rFonts w:eastAsia="Yu Mincho"/>
              </w:rPr>
              <w:t>See CA_n77(2A) Bandwidth Combination Set 1 in Table</w:t>
            </w:r>
            <w:r w:rsidRPr="006C4CBE">
              <w:rPr>
                <w:rFonts w:eastAsia="Yu Mincho"/>
              </w:rPr>
              <w:t xml:space="preserve"> 5.5A.2-1 in TS</w:t>
            </w:r>
            <w:r>
              <w:rPr>
                <w:rFonts w:eastAsia="Yu Mincho"/>
              </w:rPr>
              <w:t xml:space="preserve"> </w:t>
            </w:r>
            <w:r w:rsidRPr="006C4CBE">
              <w:rPr>
                <w:rFonts w:eastAsia="Yu Mincho"/>
              </w:rPr>
              <w:t>38.101-1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E1E055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</w:tbl>
    <w:p w14:paraId="6AF7DC6F" w14:textId="77777777" w:rsidR="008530AD" w:rsidRDefault="008530AD" w:rsidP="008530AD"/>
    <w:p w14:paraId="41D08C47" w14:textId="195E32AF" w:rsidR="008530AD" w:rsidRDefault="008530AD" w:rsidP="00147049">
      <w:pPr>
        <w:pStyle w:val="3"/>
        <w:rPr>
          <w:lang w:val="en-US" w:eastAsia="zh-CN"/>
        </w:rPr>
      </w:pPr>
      <w:bookmarkStart w:id="729" w:name="_Toc135927957"/>
      <w:r>
        <w:rPr>
          <w:lang w:val="en-US" w:eastAsia="zh-CN"/>
        </w:rPr>
        <w:t>7.</w:t>
      </w:r>
      <w:r w:rsidR="00200C91">
        <w:rPr>
          <w:lang w:val="en-US" w:eastAsia="zh-CN"/>
        </w:rPr>
        <w:t>18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UE co-existence studies</w:t>
      </w:r>
      <w:bookmarkEnd w:id="729"/>
    </w:p>
    <w:p w14:paraId="78A266AB" w14:textId="77777777" w:rsidR="008530AD" w:rsidRPr="004C3A30" w:rsidRDefault="008530AD" w:rsidP="008530AD">
      <w:pPr>
        <w:rPr>
          <w:lang w:eastAsia="zh-CN"/>
        </w:rPr>
      </w:pPr>
      <w:r w:rsidRPr="004C3A30">
        <w:rPr>
          <w:lang w:eastAsia="zh-CN"/>
        </w:rPr>
        <w:t>Co-existence studies of DC_1-</w:t>
      </w:r>
      <w:r>
        <w:rPr>
          <w:lang w:eastAsia="zh-CN"/>
        </w:rPr>
        <w:t>5</w:t>
      </w:r>
      <w:r w:rsidRPr="004C3A30">
        <w:rPr>
          <w:lang w:eastAsia="zh-CN"/>
        </w:rPr>
        <w:t>_n40-n77 are already covered in the constituent fallback modes.</w:t>
      </w:r>
      <w:r>
        <w:rPr>
          <w:rFonts w:eastAsiaTheme="minorEastAsia"/>
        </w:rPr>
        <w:t xml:space="preserve"> </w:t>
      </w:r>
      <w:r w:rsidRPr="004C3A30">
        <w:rPr>
          <w:lang w:eastAsia="zh-CN"/>
        </w:rPr>
        <w:t>Therefore, there is no additional harmonic and inter-modulation impact for the additional band receiver.</w:t>
      </w:r>
    </w:p>
    <w:p w14:paraId="09499706" w14:textId="77777777" w:rsidR="008530AD" w:rsidRPr="005A6422" w:rsidRDefault="008530AD" w:rsidP="008530AD">
      <w:pPr>
        <w:rPr>
          <w:rFonts w:eastAsiaTheme="minorEastAsia"/>
        </w:rPr>
      </w:pPr>
    </w:p>
    <w:p w14:paraId="6733800B" w14:textId="45A7F18B" w:rsidR="008530AD" w:rsidRDefault="008530AD" w:rsidP="00147049">
      <w:pPr>
        <w:pStyle w:val="3"/>
        <w:rPr>
          <w:lang w:val="en-US" w:eastAsia="zh-CN"/>
        </w:rPr>
      </w:pPr>
      <w:bookmarkStart w:id="730" w:name="_Toc135927958"/>
      <w:r>
        <w:rPr>
          <w:lang w:val="en-US" w:eastAsia="zh-CN"/>
        </w:rPr>
        <w:t>7.</w:t>
      </w:r>
      <w:r w:rsidR="00200C91">
        <w:rPr>
          <w:lang w:val="en-US" w:eastAsia="zh-CN"/>
        </w:rPr>
        <w:t>18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64490">
        <w:rPr>
          <w:lang w:val="en-US" w:eastAsia="zh-CN"/>
        </w:rPr>
        <w:tab/>
        <w:t>∆T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and ∆R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values</w:t>
      </w:r>
      <w:bookmarkEnd w:id="730"/>
    </w:p>
    <w:p w14:paraId="3DC40F0C" w14:textId="77777777" w:rsidR="008530AD" w:rsidRPr="004C3A30" w:rsidRDefault="008530AD" w:rsidP="008530AD">
      <w:pPr>
        <w:rPr>
          <w:rFonts w:eastAsia="SimSun"/>
          <w:lang w:eastAsia="zh-CN"/>
        </w:rPr>
      </w:pPr>
      <w:r w:rsidRPr="00AB5E2A">
        <w:rPr>
          <w:rFonts w:eastAsia="SimSun"/>
          <w:lang w:eastAsia="zh-CN"/>
        </w:rPr>
        <w:t>Referring to DC_3</w:t>
      </w:r>
      <w:r>
        <w:rPr>
          <w:rFonts w:eastAsia="SimSun"/>
          <w:lang w:eastAsia="zh-CN"/>
        </w:rPr>
        <w:t>_</w:t>
      </w:r>
      <w:r w:rsidRPr="00AB5E2A">
        <w:rPr>
          <w:rFonts w:eastAsia="SimSun"/>
          <w:lang w:eastAsia="zh-CN"/>
        </w:rPr>
        <w:t>n5</w:t>
      </w:r>
      <w:r>
        <w:rPr>
          <w:rFonts w:eastAsia="SimSun"/>
          <w:lang w:eastAsia="zh-CN"/>
        </w:rPr>
        <w:t>-</w:t>
      </w:r>
      <w:r w:rsidRPr="00AB5E2A">
        <w:rPr>
          <w:rFonts w:eastAsia="SimSun"/>
          <w:lang w:eastAsia="zh-CN"/>
        </w:rPr>
        <w:t xml:space="preserve">n40-n78, </w:t>
      </w:r>
      <w:r w:rsidRPr="00AB5E2A">
        <w:t>ΔT</w:t>
      </w:r>
      <w:r w:rsidRPr="00AB5E2A">
        <w:rPr>
          <w:vertAlign w:val="subscript"/>
        </w:rPr>
        <w:t>IB,c</w:t>
      </w:r>
      <w:r w:rsidRPr="00AB5E2A">
        <w:rPr>
          <w:rFonts w:eastAsia="SimSun"/>
          <w:lang w:eastAsia="zh-CN"/>
        </w:rPr>
        <w:t xml:space="preserve"> and </w:t>
      </w:r>
      <w:r w:rsidRPr="00AB5E2A">
        <w:t>ΔR</w:t>
      </w:r>
      <w:r w:rsidRPr="00AB5E2A">
        <w:rPr>
          <w:vertAlign w:val="subscript"/>
        </w:rPr>
        <w:t>IB,c</w:t>
      </w:r>
      <w:r w:rsidRPr="00AB5E2A">
        <w:rPr>
          <w:rFonts w:eastAsia="SimSun"/>
          <w:lang w:eastAsia="zh-CN"/>
        </w:rPr>
        <w:t xml:space="preserve"> can be specified as below.</w:t>
      </w:r>
    </w:p>
    <w:p w14:paraId="25820C2A" w14:textId="14A96DC1" w:rsidR="008530AD" w:rsidRDefault="008530AD" w:rsidP="008530AD">
      <w:pPr>
        <w:pStyle w:val="TH"/>
      </w:pPr>
      <w:r>
        <w:t>Table 7.</w:t>
      </w:r>
      <w:r w:rsidR="00200C91">
        <w:t>18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530AD" w:rsidRPr="00850262" w14:paraId="20920E51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091961B5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2DC603F1" w14:textId="77777777" w:rsidR="008530AD" w:rsidRPr="00850262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DC3AC9" w14:paraId="1D65535A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E3C0422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7F77437F" w14:textId="77777777" w:rsidR="008530AD" w:rsidRPr="00DC3AC9" w:rsidRDefault="008530AD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8530AD" w:rsidRPr="00EF5447" w14:paraId="1FD131F0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33B730B" w14:textId="77777777" w:rsidR="008530AD" w:rsidRPr="00EF5447" w:rsidRDefault="008530AD" w:rsidP="00152546">
            <w:pPr>
              <w:pStyle w:val="TAC"/>
            </w:pPr>
            <w:r>
              <w:t>DC_1</w:t>
            </w:r>
            <w:r w:rsidRPr="00EF5447">
              <w:t>-</w:t>
            </w:r>
            <w:r>
              <w:t>5</w:t>
            </w:r>
            <w:r w:rsidRPr="00EF5447">
              <w:t>_n</w:t>
            </w:r>
            <w:r>
              <w:t>40</w:t>
            </w:r>
            <w:r w:rsidRPr="00EF5447">
              <w:t>-n</w:t>
            </w:r>
            <w:r>
              <w:t>77</w:t>
            </w:r>
          </w:p>
        </w:tc>
        <w:tc>
          <w:tcPr>
            <w:tcW w:w="1417" w:type="dxa"/>
            <w:vAlign w:val="center"/>
          </w:tcPr>
          <w:p w14:paraId="2AB9548C" w14:textId="77777777" w:rsidR="008530AD" w:rsidRPr="00AB5E2A" w:rsidRDefault="008530AD" w:rsidP="00152546">
            <w:pPr>
              <w:pStyle w:val="TAC"/>
              <w:rPr>
                <w:lang w:eastAsia="ja-JP"/>
              </w:rPr>
            </w:pPr>
            <w:r w:rsidRPr="00AB5E2A"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22ED59C0" w14:textId="77777777" w:rsidR="008530AD" w:rsidRPr="00AB5E2A" w:rsidRDefault="008530AD" w:rsidP="00152546">
            <w:pPr>
              <w:pStyle w:val="TAC"/>
            </w:pPr>
            <w:r w:rsidRPr="00AB5E2A">
              <w:rPr>
                <w:rFonts w:hint="eastAsia"/>
              </w:rPr>
              <w:t>0</w:t>
            </w:r>
            <w:r w:rsidRPr="00AB5E2A">
              <w:t>.6</w:t>
            </w:r>
          </w:p>
        </w:tc>
        <w:tc>
          <w:tcPr>
            <w:tcW w:w="1488" w:type="dxa"/>
            <w:vAlign w:val="center"/>
          </w:tcPr>
          <w:p w14:paraId="0698DAE4" w14:textId="77777777" w:rsidR="008530AD" w:rsidRPr="00AB5E2A" w:rsidRDefault="008530AD" w:rsidP="00152546">
            <w:pPr>
              <w:pStyle w:val="TAC"/>
              <w:rPr>
                <w:lang w:eastAsia="ja-JP"/>
              </w:rPr>
            </w:pPr>
            <w:r w:rsidRPr="00AB5E2A">
              <w:t>0</w:t>
            </w:r>
            <w:r w:rsidRPr="00AB5E2A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311222E3" w14:textId="77777777" w:rsidR="008530AD" w:rsidRPr="00AB5E2A" w:rsidRDefault="008530AD" w:rsidP="00152546">
            <w:pPr>
              <w:pStyle w:val="TAC"/>
              <w:rPr>
                <w:lang w:eastAsia="ja-JP"/>
              </w:rPr>
            </w:pPr>
            <w:r w:rsidRPr="00AB5E2A">
              <w:t>0.</w:t>
            </w:r>
            <w:r w:rsidRPr="00AB5E2A">
              <w:rPr>
                <w:rFonts w:eastAsia="DengXian"/>
              </w:rPr>
              <w:t>8</w:t>
            </w:r>
          </w:p>
        </w:tc>
      </w:tr>
      <w:tr w:rsidR="008530AD" w:rsidRPr="00E137BF" w14:paraId="6133A3E3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58500" w14:textId="77777777" w:rsidR="008530AD" w:rsidRPr="00E137BF" w:rsidRDefault="008530AD" w:rsidP="00152546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327C2F69" w14:textId="77777777" w:rsidR="008530AD" w:rsidRPr="00E137BF" w:rsidRDefault="008530AD" w:rsidP="00152546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15232604" w14:textId="77777777" w:rsidR="008530AD" w:rsidRPr="00ED422D" w:rsidRDefault="008530AD" w:rsidP="008530AD"/>
    <w:p w14:paraId="0076262C" w14:textId="2F45F8B2" w:rsidR="008530AD" w:rsidRDefault="008530AD" w:rsidP="008530AD">
      <w:pPr>
        <w:pStyle w:val="TH"/>
      </w:pPr>
      <w:r>
        <w:t>Table 7.</w:t>
      </w:r>
      <w:r w:rsidR="00200C91">
        <w:t>18</w:t>
      </w:r>
      <w:r>
        <w:t>.4-2: ΔR</w:t>
      </w:r>
      <w:r w:rsidRPr="00B744F9"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530AD" w:rsidRPr="00EF5447" w14:paraId="6666BC20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4FA31ABC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3F457358" w14:textId="77777777" w:rsidR="008530AD" w:rsidRPr="00EF5447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530AD" w:rsidRPr="00EF5447" w14:paraId="69A78FAD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0E4C0A91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163E2895" w14:textId="77777777" w:rsidR="008530AD" w:rsidRPr="00EF5447" w:rsidRDefault="008530AD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EF5447" w14:paraId="3C79BE8A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C3FDEDA" w14:textId="77777777" w:rsidR="008530AD" w:rsidRPr="00EF5447" w:rsidRDefault="008530AD" w:rsidP="00152546">
            <w:pPr>
              <w:pStyle w:val="TAC"/>
            </w:pPr>
            <w:r>
              <w:rPr>
                <w:lang w:eastAsia="ko-KR"/>
              </w:rPr>
              <w:t>DC_1</w:t>
            </w:r>
            <w:r w:rsidRPr="00EF5447">
              <w:rPr>
                <w:lang w:eastAsia="ko-KR"/>
              </w:rPr>
              <w:t>-</w:t>
            </w:r>
            <w:r>
              <w:rPr>
                <w:lang w:eastAsia="ko-KR"/>
              </w:rPr>
              <w:t>5_n40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77</w:t>
            </w:r>
          </w:p>
        </w:tc>
        <w:tc>
          <w:tcPr>
            <w:tcW w:w="1488" w:type="dxa"/>
            <w:vAlign w:val="center"/>
          </w:tcPr>
          <w:p w14:paraId="19552677" w14:textId="77777777" w:rsidR="008530AD" w:rsidRPr="00AB5E2A" w:rsidRDefault="008530AD" w:rsidP="00152546">
            <w:pPr>
              <w:pStyle w:val="TAC"/>
              <w:rPr>
                <w:lang w:eastAsia="ja-JP"/>
              </w:rPr>
            </w:pPr>
            <w:r w:rsidRPr="00AB5E2A"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72B171D4" w14:textId="77777777" w:rsidR="008530AD" w:rsidRPr="00AB5E2A" w:rsidRDefault="008530AD" w:rsidP="00152546">
            <w:pPr>
              <w:pStyle w:val="TAC"/>
            </w:pPr>
            <w:r w:rsidRPr="00AB5E2A">
              <w:t>0.2</w:t>
            </w:r>
          </w:p>
        </w:tc>
        <w:tc>
          <w:tcPr>
            <w:tcW w:w="1403" w:type="dxa"/>
            <w:vAlign w:val="center"/>
          </w:tcPr>
          <w:p w14:paraId="1C68C09D" w14:textId="77777777" w:rsidR="008530AD" w:rsidRPr="00AB5E2A" w:rsidRDefault="008530AD" w:rsidP="00152546">
            <w:pPr>
              <w:pStyle w:val="TAC"/>
            </w:pPr>
            <w:r w:rsidRPr="00101561">
              <w:t>0.4</w:t>
            </w:r>
            <w:r w:rsidRPr="00101561"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14:paraId="79B1FE67" w14:textId="77777777" w:rsidR="008530AD" w:rsidRPr="00AB5E2A" w:rsidRDefault="008530AD" w:rsidP="00152546">
            <w:pPr>
              <w:pStyle w:val="TAC"/>
              <w:rPr>
                <w:lang w:eastAsia="ja-JP"/>
              </w:rPr>
            </w:pPr>
            <w:r w:rsidRPr="00AB5E2A">
              <w:rPr>
                <w:szCs w:val="18"/>
              </w:rPr>
              <w:t>0.5</w:t>
            </w:r>
          </w:p>
        </w:tc>
      </w:tr>
      <w:tr w:rsidR="008530AD" w14:paraId="7E814BD2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8F7732" w14:textId="77777777" w:rsidR="008530AD" w:rsidRPr="0049395D" w:rsidRDefault="008530AD" w:rsidP="00152546">
            <w:pPr>
              <w:pStyle w:val="TAN"/>
              <w:rPr>
                <w:szCs w:val="18"/>
              </w:rPr>
            </w:pPr>
            <w:r w:rsidRPr="0049395D">
              <w:rPr>
                <w:szCs w:val="18"/>
              </w:rPr>
              <w:t>NOTE 8: Only applicable for UE supporting inter-band carrier aggregation with uplink in one NR</w:t>
            </w:r>
            <w:r>
              <w:rPr>
                <w:rFonts w:eastAsiaTheme="minorEastAsia" w:hint="eastAsia"/>
                <w:szCs w:val="18"/>
                <w:lang w:eastAsia="ko-KR"/>
              </w:rPr>
              <w:t xml:space="preserve"> </w:t>
            </w:r>
            <w:r w:rsidRPr="0049395D">
              <w:rPr>
                <w:szCs w:val="18"/>
              </w:rPr>
              <w:t>band and without simultaneous Rx/Tx.</w:t>
            </w:r>
          </w:p>
          <w:p w14:paraId="0BDC8273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cs="Arial"/>
                <w:sz w:val="18"/>
              </w:rPr>
              <w:t xml:space="preserve">NOTE </w:t>
            </w:r>
            <w:r>
              <w:rPr>
                <w:rFonts w:cs="Arial"/>
                <w:sz w:val="18"/>
              </w:rPr>
              <w:t>11</w:t>
            </w:r>
            <w:r w:rsidRPr="00E137BF">
              <w:rPr>
                <w:rFonts w:cs="Arial"/>
                <w:sz w:val="18"/>
              </w:rPr>
              <w:t>:</w:t>
            </w:r>
            <w:r w:rsidRPr="00E137BF">
              <w:rPr>
                <w:rFonts w:cs="Arial"/>
                <w:sz w:val="18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 w:rsidRPr="00E137BF">
              <w:rPr>
                <w:rFonts w:cs="Arial"/>
                <w:sz w:val="18"/>
                <w:vertAlign w:val="subscript"/>
              </w:rPr>
              <w:t>IB,c</w:t>
            </w:r>
            <w:r w:rsidRPr="00E137BF">
              <w:rPr>
                <w:rFonts w:cs="Arial"/>
                <w:sz w:val="18"/>
              </w:rPr>
              <w:t xml:space="preserve"> = 0.</w:t>
            </w:r>
          </w:p>
          <w:p w14:paraId="25851B9E" w14:textId="77777777" w:rsidR="008530AD" w:rsidRDefault="008530AD" w:rsidP="00152546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4146A5CF" w14:textId="77777777" w:rsidR="008530AD" w:rsidRDefault="008530AD" w:rsidP="008530AD"/>
    <w:p w14:paraId="4E53CD0A" w14:textId="274EE4B2" w:rsidR="008530AD" w:rsidRDefault="008530AD" w:rsidP="00147049">
      <w:pPr>
        <w:pStyle w:val="3"/>
        <w:rPr>
          <w:lang w:val="en-US" w:eastAsia="zh-CN"/>
        </w:rPr>
      </w:pPr>
      <w:bookmarkStart w:id="731" w:name="_Toc135927959"/>
      <w:r>
        <w:rPr>
          <w:lang w:val="en-US" w:eastAsia="zh-CN"/>
        </w:rPr>
        <w:t>7.</w:t>
      </w:r>
      <w:r w:rsidR="00200C91">
        <w:rPr>
          <w:lang w:val="en-US" w:eastAsia="zh-CN"/>
        </w:rPr>
        <w:t>18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</w:t>
      </w:r>
      <w:bookmarkEnd w:id="731"/>
    </w:p>
    <w:p w14:paraId="01771015" w14:textId="7FEDE679" w:rsidR="008530AD" w:rsidRDefault="008530AD" w:rsidP="008530AD">
      <w:pPr>
        <w:rPr>
          <w:rFonts w:eastAsia="SimSun"/>
          <w:lang w:eastAsia="zh-CN"/>
        </w:rPr>
      </w:pPr>
      <w:r w:rsidRPr="004C3A30">
        <w:rPr>
          <w:rFonts w:eastAsia="SimSun"/>
          <w:lang w:eastAsia="zh-CN"/>
        </w:rPr>
        <w:t>There is no need to specify additional MSD requirement for this UL DC configuration.</w:t>
      </w:r>
    </w:p>
    <w:p w14:paraId="690794FF" w14:textId="77777777" w:rsidR="008530AD" w:rsidRDefault="008530AD" w:rsidP="008530AD">
      <w:pPr>
        <w:rPr>
          <w:rFonts w:eastAsia="SimSun"/>
          <w:lang w:eastAsia="zh-CN"/>
        </w:rPr>
      </w:pPr>
    </w:p>
    <w:p w14:paraId="702F463B" w14:textId="347ADC11" w:rsidR="008530AD" w:rsidRPr="00464490" w:rsidRDefault="008530AD" w:rsidP="00147049">
      <w:pPr>
        <w:pStyle w:val="2"/>
        <w:rPr>
          <w:lang w:val="en-US" w:eastAsia="zh-TW"/>
        </w:rPr>
      </w:pPr>
      <w:bookmarkStart w:id="732" w:name="_Toc135927960"/>
      <w:r>
        <w:rPr>
          <w:lang w:eastAsia="zh-TW"/>
        </w:rPr>
        <w:t>7.</w:t>
      </w:r>
      <w:r w:rsidR="00200C91">
        <w:rPr>
          <w:lang w:eastAsia="zh-TW"/>
        </w:rPr>
        <w:t>19</w:t>
      </w:r>
      <w:r>
        <w:rPr>
          <w:lang w:eastAsia="zh-TW"/>
        </w:rPr>
        <w:tab/>
        <w:t>DC_3-5_n40-n77</w:t>
      </w:r>
      <w:bookmarkEnd w:id="732"/>
    </w:p>
    <w:p w14:paraId="60A625F1" w14:textId="014CAE4F" w:rsidR="008530AD" w:rsidRPr="00F61207" w:rsidRDefault="008530AD" w:rsidP="00147049">
      <w:pPr>
        <w:pStyle w:val="3"/>
        <w:rPr>
          <w:lang w:val="en-US" w:eastAsia="zh-CN"/>
        </w:rPr>
      </w:pPr>
      <w:bookmarkStart w:id="733" w:name="_Toc135927961"/>
      <w:r>
        <w:rPr>
          <w:lang w:val="en-US" w:eastAsia="zh-CN"/>
        </w:rPr>
        <w:t>7.</w:t>
      </w:r>
      <w:r w:rsidR="00200C91">
        <w:rPr>
          <w:lang w:val="en-US" w:eastAsia="zh-CN"/>
        </w:rPr>
        <w:t>19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33"/>
    </w:p>
    <w:p w14:paraId="610A6697" w14:textId="0B8BC59A" w:rsidR="008530AD" w:rsidRDefault="008530AD" w:rsidP="008530AD">
      <w:pPr>
        <w:pStyle w:val="TH"/>
        <w:rPr>
          <w:lang w:eastAsia="ja-JP"/>
        </w:rPr>
      </w:pPr>
      <w:r>
        <w:t>Table 7.</w:t>
      </w:r>
      <w:r w:rsidR="00200C91">
        <w:t>19</w:t>
      </w:r>
      <w:r>
        <w:rPr>
          <w:lang w:val="en-US"/>
        </w:rPr>
        <w:t>.1</w:t>
      </w:r>
      <w:r>
        <w:t>-1: LTE 2 bands DL/1UL + NR 2 bands DL/1UL DC operating bands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7CAA764D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991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6A04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3E0B0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F937C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C3D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7980DB6D" w14:textId="77777777" w:rsidTr="0015254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6375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402A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F8217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AFB4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7643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3E032A29" w14:textId="77777777" w:rsidTr="0015254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E4CC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5E38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6AB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457E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E543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11ED76B9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5332D" w14:textId="77777777" w:rsidR="008530AD" w:rsidRDefault="008530AD" w:rsidP="00152546">
            <w:pPr>
              <w:pStyle w:val="TAC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DC_3-5_n40-n77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F561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E46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1710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AA9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866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A4FD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1805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3EA5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3DC0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B84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11BE776B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05A4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D25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6C89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824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933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AD51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849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F98E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869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A39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8E83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EE37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7C6A20E4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809A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4374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6412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09D0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5364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139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A59F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00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520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  <w:tr w:rsidR="008530AD" w14:paraId="15AB02FA" w14:textId="77777777" w:rsidTr="00152546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C8F0" w14:textId="77777777" w:rsidR="008530AD" w:rsidRDefault="008530AD" w:rsidP="00152546">
            <w:pPr>
              <w:spacing w:after="0"/>
              <w:rPr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474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Theme="minorEastAsia" w:cs="Arial"/>
                <w:lang w:eastAsia="ko-KR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2916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16F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0A2D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3146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048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7393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966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</w:tbl>
    <w:p w14:paraId="5C9DF993" w14:textId="77777777" w:rsidR="008530AD" w:rsidRDefault="008530AD" w:rsidP="008530AD"/>
    <w:p w14:paraId="337C648E" w14:textId="33A14C57" w:rsidR="008530AD" w:rsidRDefault="008530AD" w:rsidP="008530AD">
      <w:pPr>
        <w:pStyle w:val="TH"/>
      </w:pPr>
      <w:r>
        <w:t>Table 7.</w:t>
      </w:r>
      <w:r w:rsidR="00200C91">
        <w:t>19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30AD" w:rsidRPr="00877CC8" w14:paraId="43C0F18B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617E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62EB0AAB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3189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584A58CB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373D3FAF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8530AD" w:rsidRPr="00877CC8" w14:paraId="4EAE6E8F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F3A96" w14:textId="77777777" w:rsidR="008530AD" w:rsidRPr="00877CC8" w:rsidRDefault="008530AD" w:rsidP="00152546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3A-5A</w:t>
            </w:r>
            <w:r w:rsidRPr="00EC24FB">
              <w:rPr>
                <w:lang w:eastAsia="fi-FI"/>
              </w:rPr>
              <w:t>_n</w:t>
            </w:r>
            <w:r>
              <w:rPr>
                <w:lang w:eastAsia="fi-FI"/>
              </w:rPr>
              <w:t>40A</w:t>
            </w:r>
            <w:r w:rsidRPr="00EC24FB">
              <w:rPr>
                <w:lang w:eastAsia="fi-FI"/>
              </w:rPr>
              <w:t>-n7</w:t>
            </w:r>
            <w:r>
              <w:rPr>
                <w:lang w:eastAsia="fi-FI"/>
              </w:rPr>
              <w:t>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6535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24727E7E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3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576B7240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500AF038" w14:textId="77777777" w:rsidR="008530AD" w:rsidRPr="00877CC8" w:rsidRDefault="008530AD" w:rsidP="00152546">
            <w:pPr>
              <w:pStyle w:val="TAC"/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  <w:tr w:rsidR="008530AD" w:rsidRPr="00877CC8" w14:paraId="2E34BBAF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D4321A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090A9F">
              <w:rPr>
                <w:lang w:eastAsia="fi-FI"/>
              </w:rPr>
              <w:t>DC_3A-5A_n40A-n77(2A)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D43B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3AE4AB88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3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719560E9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0AB3C90D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</w:tbl>
    <w:p w14:paraId="3810F8C0" w14:textId="77777777" w:rsidR="008530AD" w:rsidRPr="003A5B55" w:rsidRDefault="008530AD" w:rsidP="008530AD"/>
    <w:p w14:paraId="7E239EDC" w14:textId="50E82821" w:rsidR="008530AD" w:rsidRPr="00F61207" w:rsidRDefault="008530AD" w:rsidP="00147049">
      <w:pPr>
        <w:pStyle w:val="3"/>
        <w:rPr>
          <w:lang w:val="en-US" w:eastAsia="zh-CN"/>
        </w:rPr>
      </w:pPr>
      <w:bookmarkStart w:id="734" w:name="_Toc135927962"/>
      <w:r>
        <w:rPr>
          <w:lang w:val="en-US" w:eastAsia="zh-CN"/>
        </w:rPr>
        <w:t>7.</w:t>
      </w:r>
      <w:r w:rsidR="00200C91">
        <w:rPr>
          <w:lang w:val="en-US" w:eastAsia="zh-CN"/>
        </w:rPr>
        <w:t>19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Channel bandwidths per operating band for DC</w:t>
      </w:r>
      <w:bookmarkEnd w:id="734"/>
    </w:p>
    <w:p w14:paraId="37925835" w14:textId="0F7BC21B" w:rsidR="008530AD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>
        <w:t>Table 7.</w:t>
      </w:r>
      <w:r w:rsidR="00200C91">
        <w:t>19</w:t>
      </w:r>
      <w:r>
        <w:rPr>
          <w:lang w:val="en-US"/>
        </w:rPr>
        <w:t>.2</w:t>
      </w:r>
      <w:r>
        <w:t>-1: Supported bandwidths per DC band combination of LTE 2DL/1UL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8530AD" w14:paraId="55655235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D84" w14:textId="77777777" w:rsidR="008530AD" w:rsidRDefault="008530AD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66A3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1062D897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90AC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F306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ED2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1A27691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0C9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6B08109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385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4BE94630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89A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7A4CEE24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C6A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0CCAAE65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208C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7C1E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5BE5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650A4797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5F2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2374E35E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5275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6FBF2D04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DC7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64CD0F0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8B0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672CE6C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4CD6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7599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4FD7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6BA0BC40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5D380D2A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BDDB7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3A-5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8C8C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33F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504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80B3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2DF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3061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E18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EF9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E07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724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C0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331D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D74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C6F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B3D1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B3AB4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</w:t>
            </w:r>
          </w:p>
        </w:tc>
      </w:tr>
      <w:tr w:rsidR="008530AD" w14:paraId="0929C855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DF52D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8EED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C9D3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88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CDC2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D56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3843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28C6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3E0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A15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3421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CD6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69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813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EAB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DF6C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BF884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9050359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71955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8B0C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3BE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E02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7D8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8ED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BB8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B89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0ED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239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881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963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E79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DD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7F7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05E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CF4B7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0402BC0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E3244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38BC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82ED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970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256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11A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F0E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B11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253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2D0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708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0F7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031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8D8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5DC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D5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E3E2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24C7C2A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32C6E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6F66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6436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26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907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813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269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981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772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1A6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290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C73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478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6CF0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392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B0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F93F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B8BDAD5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446C0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186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18E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3B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94D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2CF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A3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727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001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3E2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640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F0A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28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96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A7FF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39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8CDCC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41AD98B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70169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DF6D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40F9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6B4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159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7F1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C1D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5A5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46C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F5F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209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C6C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81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86F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57D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CAF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883F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1F915485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8824A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0DBA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EE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997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5AB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0AE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397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088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C5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570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ED0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DE5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7D4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010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9F1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39F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0192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7924F17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42F16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3A-5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7(2</w:t>
            </w:r>
            <w:r w:rsidRPr="0095706B">
              <w:rPr>
                <w:lang w:eastAsia="zh-TW"/>
              </w:rPr>
              <w:t>A</w:t>
            </w:r>
            <w:r>
              <w:rPr>
                <w:lang w:eastAsia="zh-TW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1E63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62B4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9B6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282F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6E56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BC39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E8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200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5BB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9902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CDD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DBC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C0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9EE8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0D1E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4DB6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330</w:t>
            </w:r>
          </w:p>
        </w:tc>
      </w:tr>
      <w:tr w:rsidR="008530AD" w14:paraId="57AB6858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1208A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1949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E67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B1CF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23B8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3BA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98E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0129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50C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FD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FB73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28A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034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E0B6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9F5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157E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1356C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66E8B22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ED853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D89F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17E5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4E4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12C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F28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02E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08B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81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0BF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7F2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461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C3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27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B6C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42E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1E0ED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3ECA3FA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C898C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6C70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07D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B9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995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7FB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78A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CC2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8E5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C89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538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DDE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80F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B86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18BE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77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6A08D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1CF1053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7C75F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7715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25F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42B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B70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486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CF9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99D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738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563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257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1E6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2D4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E5E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3C3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EDB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92FE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98AD57C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21978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D7D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961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0542C1">
              <w:rPr>
                <w:rFonts w:eastAsia="Yu Mincho"/>
              </w:rPr>
              <w:t>See CA_n77(2A) Bandwidth Combination Set 1 in Table 5.5A</w:t>
            </w:r>
            <w:r w:rsidRPr="006C4CBE">
              <w:rPr>
                <w:rFonts w:eastAsia="Yu Mincho"/>
              </w:rPr>
              <w:t>.2-1 in TS</w:t>
            </w:r>
            <w:r>
              <w:rPr>
                <w:rFonts w:eastAsia="Yu Mincho"/>
              </w:rPr>
              <w:t xml:space="preserve"> </w:t>
            </w:r>
            <w:r w:rsidRPr="006C4CBE">
              <w:rPr>
                <w:rFonts w:eastAsia="Yu Mincho"/>
              </w:rPr>
              <w:t>38.101-1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9FC24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</w:tbl>
    <w:p w14:paraId="4E2CB8CF" w14:textId="77777777" w:rsidR="008530AD" w:rsidRDefault="008530AD" w:rsidP="008530AD"/>
    <w:p w14:paraId="24BAB0F9" w14:textId="44EE3FEB" w:rsidR="008530AD" w:rsidRDefault="008530AD" w:rsidP="00147049">
      <w:pPr>
        <w:pStyle w:val="3"/>
        <w:rPr>
          <w:lang w:val="en-US" w:eastAsia="zh-CN"/>
        </w:rPr>
      </w:pPr>
      <w:bookmarkStart w:id="735" w:name="_Toc135927963"/>
      <w:r>
        <w:rPr>
          <w:lang w:val="en-US" w:eastAsia="zh-CN"/>
        </w:rPr>
        <w:t>7.</w:t>
      </w:r>
      <w:r w:rsidR="00200C91">
        <w:rPr>
          <w:lang w:val="en-US" w:eastAsia="zh-CN"/>
        </w:rPr>
        <w:t>19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UE co-existence studies</w:t>
      </w:r>
      <w:bookmarkEnd w:id="735"/>
    </w:p>
    <w:p w14:paraId="2923F6C8" w14:textId="77777777" w:rsidR="008530AD" w:rsidRPr="004C3A30" w:rsidRDefault="008530AD" w:rsidP="008530AD">
      <w:pPr>
        <w:rPr>
          <w:lang w:eastAsia="zh-CN"/>
        </w:rPr>
      </w:pPr>
      <w:r w:rsidRPr="004C3A30">
        <w:rPr>
          <w:lang w:eastAsia="zh-CN"/>
        </w:rPr>
        <w:t>Co-existence studies of DC_</w:t>
      </w:r>
      <w:r>
        <w:rPr>
          <w:lang w:eastAsia="zh-CN"/>
        </w:rPr>
        <w:t>3</w:t>
      </w:r>
      <w:r w:rsidRPr="004C3A30">
        <w:rPr>
          <w:lang w:eastAsia="zh-CN"/>
        </w:rPr>
        <w:t>-</w:t>
      </w:r>
      <w:r>
        <w:rPr>
          <w:lang w:eastAsia="zh-CN"/>
        </w:rPr>
        <w:t>5</w:t>
      </w:r>
      <w:r w:rsidRPr="004C3A30">
        <w:rPr>
          <w:lang w:eastAsia="zh-CN"/>
        </w:rPr>
        <w:t>_n40-n77 are already covered in the constituent fallback modes.</w:t>
      </w:r>
      <w:r>
        <w:rPr>
          <w:rFonts w:eastAsiaTheme="minorEastAsia"/>
        </w:rPr>
        <w:t xml:space="preserve"> </w:t>
      </w:r>
      <w:r w:rsidRPr="004C3A30">
        <w:rPr>
          <w:lang w:eastAsia="zh-CN"/>
        </w:rPr>
        <w:t>Therefore, there is no additional harmonic and inter-modulation impact for the additional band receiver.</w:t>
      </w:r>
    </w:p>
    <w:p w14:paraId="63BF2494" w14:textId="77777777" w:rsidR="008530AD" w:rsidRPr="005A6422" w:rsidRDefault="008530AD" w:rsidP="008530AD">
      <w:pPr>
        <w:rPr>
          <w:rFonts w:eastAsiaTheme="minorEastAsia"/>
        </w:rPr>
      </w:pPr>
    </w:p>
    <w:p w14:paraId="36EB3E5F" w14:textId="1BB6DF50" w:rsidR="008530AD" w:rsidRDefault="008530AD" w:rsidP="00147049">
      <w:pPr>
        <w:pStyle w:val="3"/>
        <w:rPr>
          <w:lang w:val="en-US" w:eastAsia="zh-CN"/>
        </w:rPr>
      </w:pPr>
      <w:bookmarkStart w:id="736" w:name="_Toc135927964"/>
      <w:r>
        <w:rPr>
          <w:lang w:val="en-US" w:eastAsia="zh-CN"/>
        </w:rPr>
        <w:t>7.</w:t>
      </w:r>
      <w:r w:rsidR="00200C91">
        <w:rPr>
          <w:lang w:val="en-US" w:eastAsia="zh-CN"/>
        </w:rPr>
        <w:t>19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64490">
        <w:rPr>
          <w:lang w:val="en-US" w:eastAsia="zh-CN"/>
        </w:rPr>
        <w:tab/>
        <w:t>∆T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and ∆R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values</w:t>
      </w:r>
      <w:bookmarkEnd w:id="736"/>
    </w:p>
    <w:p w14:paraId="79C49EF8" w14:textId="77777777" w:rsidR="008530AD" w:rsidRPr="004C3A30" w:rsidRDefault="008530AD" w:rsidP="008530AD">
      <w:pPr>
        <w:rPr>
          <w:rFonts w:eastAsia="SimSun"/>
          <w:lang w:eastAsia="zh-CN"/>
        </w:rPr>
      </w:pPr>
      <w:r w:rsidRPr="00FF325A">
        <w:rPr>
          <w:rFonts w:eastAsia="SimSun"/>
          <w:lang w:eastAsia="zh-CN"/>
        </w:rPr>
        <w:t xml:space="preserve">Referring to DC_3_n5-n40-n78, </w:t>
      </w:r>
      <w:r w:rsidRPr="00FF325A">
        <w:t>ΔT</w:t>
      </w:r>
      <w:r w:rsidRPr="00FF325A">
        <w:rPr>
          <w:vertAlign w:val="subscript"/>
        </w:rPr>
        <w:t>IB,c</w:t>
      </w:r>
      <w:r w:rsidRPr="00FF325A">
        <w:rPr>
          <w:rFonts w:eastAsia="SimSun"/>
          <w:lang w:eastAsia="zh-CN"/>
        </w:rPr>
        <w:t xml:space="preserve"> and </w:t>
      </w:r>
      <w:r w:rsidRPr="00FF325A">
        <w:t>ΔR</w:t>
      </w:r>
      <w:r w:rsidRPr="00FF325A">
        <w:rPr>
          <w:vertAlign w:val="subscript"/>
        </w:rPr>
        <w:t>IB,c</w:t>
      </w:r>
      <w:r w:rsidRPr="00FF325A">
        <w:rPr>
          <w:rFonts w:eastAsia="SimSun"/>
          <w:lang w:eastAsia="zh-CN"/>
        </w:rPr>
        <w:t xml:space="preserve"> can be specified as below.</w:t>
      </w:r>
    </w:p>
    <w:p w14:paraId="071395D8" w14:textId="5F2D1D75" w:rsidR="008530AD" w:rsidRDefault="008530AD" w:rsidP="008530AD">
      <w:pPr>
        <w:pStyle w:val="TH"/>
      </w:pPr>
      <w:r>
        <w:t>Table 7.</w:t>
      </w:r>
      <w:r w:rsidR="00200C91">
        <w:t>19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530AD" w:rsidRPr="00850262" w14:paraId="234405FB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15683BCA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5ACA7053" w14:textId="77777777" w:rsidR="008530AD" w:rsidRPr="00850262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DC3AC9" w14:paraId="25DBAE01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03A64242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1C4889D0" w14:textId="77777777" w:rsidR="008530AD" w:rsidRPr="00DC3AC9" w:rsidRDefault="008530AD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8530AD" w:rsidRPr="00EF5447" w14:paraId="7D20A22B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7AF341A" w14:textId="77777777" w:rsidR="008530AD" w:rsidRPr="00EF5447" w:rsidRDefault="008530AD" w:rsidP="00152546">
            <w:pPr>
              <w:pStyle w:val="TAC"/>
            </w:pPr>
            <w:r>
              <w:t>DC_3</w:t>
            </w:r>
            <w:r w:rsidRPr="00EF5447">
              <w:t>-</w:t>
            </w:r>
            <w:r>
              <w:t>5</w:t>
            </w:r>
            <w:r w:rsidRPr="00EF5447">
              <w:t>_n</w:t>
            </w:r>
            <w:r>
              <w:t>40</w:t>
            </w:r>
            <w:r w:rsidRPr="00EF5447">
              <w:t>-n</w:t>
            </w:r>
            <w:r>
              <w:t>77</w:t>
            </w:r>
          </w:p>
        </w:tc>
        <w:tc>
          <w:tcPr>
            <w:tcW w:w="1417" w:type="dxa"/>
            <w:vAlign w:val="center"/>
          </w:tcPr>
          <w:p w14:paraId="176EBE30" w14:textId="77777777" w:rsidR="008530AD" w:rsidRPr="00FF325A" w:rsidRDefault="008530AD" w:rsidP="00152546">
            <w:pPr>
              <w:pStyle w:val="TAC"/>
              <w:rPr>
                <w:lang w:eastAsia="ja-JP"/>
              </w:rPr>
            </w:pPr>
            <w:r w:rsidRPr="00FF325A"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0E82EAEB" w14:textId="77777777" w:rsidR="008530AD" w:rsidRPr="00FF325A" w:rsidRDefault="008530AD" w:rsidP="00152546">
            <w:pPr>
              <w:pStyle w:val="TAC"/>
            </w:pPr>
            <w:r w:rsidRPr="00FF325A">
              <w:rPr>
                <w:rFonts w:hint="eastAsia"/>
              </w:rPr>
              <w:t>0</w:t>
            </w:r>
            <w:r w:rsidRPr="00FF325A">
              <w:t>.6</w:t>
            </w:r>
          </w:p>
        </w:tc>
        <w:tc>
          <w:tcPr>
            <w:tcW w:w="1488" w:type="dxa"/>
            <w:vAlign w:val="center"/>
          </w:tcPr>
          <w:p w14:paraId="4F7AE4AE" w14:textId="77777777" w:rsidR="008530AD" w:rsidRPr="00FF325A" w:rsidRDefault="008530AD" w:rsidP="00152546">
            <w:pPr>
              <w:pStyle w:val="TAC"/>
              <w:rPr>
                <w:lang w:eastAsia="ja-JP"/>
              </w:rPr>
            </w:pPr>
            <w:r w:rsidRPr="00FF325A">
              <w:t>0</w:t>
            </w:r>
            <w:r w:rsidRPr="00FF325A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38A3C09A" w14:textId="77777777" w:rsidR="008530AD" w:rsidRPr="00FF325A" w:rsidRDefault="008530AD" w:rsidP="00152546">
            <w:pPr>
              <w:pStyle w:val="TAC"/>
              <w:rPr>
                <w:lang w:eastAsia="ja-JP"/>
              </w:rPr>
            </w:pPr>
            <w:r w:rsidRPr="00FF325A">
              <w:t>0.</w:t>
            </w:r>
            <w:r w:rsidRPr="00FF325A">
              <w:rPr>
                <w:rFonts w:eastAsia="DengXian"/>
              </w:rPr>
              <w:t>8</w:t>
            </w:r>
          </w:p>
        </w:tc>
      </w:tr>
      <w:tr w:rsidR="008530AD" w:rsidRPr="00E137BF" w14:paraId="790EF8F7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A3DBC" w14:textId="77777777" w:rsidR="008530AD" w:rsidRPr="00E137BF" w:rsidRDefault="008530AD" w:rsidP="00152546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061F47B7" w14:textId="77777777" w:rsidR="008530AD" w:rsidRPr="00E137BF" w:rsidRDefault="008530AD" w:rsidP="00152546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4E72127E" w14:textId="77777777" w:rsidR="008530AD" w:rsidRPr="00ED422D" w:rsidRDefault="008530AD" w:rsidP="008530AD"/>
    <w:p w14:paraId="093C41DF" w14:textId="0CE7296C" w:rsidR="008530AD" w:rsidRDefault="008530AD" w:rsidP="008530AD">
      <w:pPr>
        <w:pStyle w:val="TH"/>
      </w:pPr>
      <w:r>
        <w:t>Table 7.</w:t>
      </w:r>
      <w:r w:rsidR="00200C91">
        <w:t>19</w:t>
      </w:r>
      <w:r>
        <w:t>.4-2: ΔR</w:t>
      </w:r>
      <w:r w:rsidRPr="00B744F9"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530AD" w:rsidRPr="00EF5447" w14:paraId="323C9588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67B7B02C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0CEE6F9D" w14:textId="77777777" w:rsidR="008530AD" w:rsidRPr="00EF5447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530AD" w:rsidRPr="00EF5447" w14:paraId="47C8DCDB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59413E6C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3704A208" w14:textId="77777777" w:rsidR="008530AD" w:rsidRPr="00EF5447" w:rsidRDefault="008530AD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EF5447" w14:paraId="0BC0FCB7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FCD9020" w14:textId="77777777" w:rsidR="008530AD" w:rsidRPr="00EF5447" w:rsidRDefault="008530AD" w:rsidP="00152546">
            <w:pPr>
              <w:pStyle w:val="TAC"/>
            </w:pPr>
            <w:r>
              <w:rPr>
                <w:lang w:eastAsia="ko-KR"/>
              </w:rPr>
              <w:t>DC_3</w:t>
            </w:r>
            <w:r w:rsidRPr="00EF5447">
              <w:rPr>
                <w:lang w:eastAsia="ko-KR"/>
              </w:rPr>
              <w:t>-</w:t>
            </w:r>
            <w:r>
              <w:rPr>
                <w:lang w:eastAsia="ko-KR"/>
              </w:rPr>
              <w:t>5_n40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C1F2246" w14:textId="77777777" w:rsidR="008530AD" w:rsidRPr="00FF325A" w:rsidRDefault="008530AD" w:rsidP="00152546">
            <w:pPr>
              <w:pStyle w:val="TAC"/>
              <w:rPr>
                <w:lang w:eastAsia="ja-JP"/>
              </w:rPr>
            </w:pPr>
            <w:r w:rsidRPr="00FF325A">
              <w:rPr>
                <w:lang w:eastAsia="ko-KR"/>
              </w:rPr>
              <w:t>0.2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1729AA4" w14:textId="77777777" w:rsidR="008530AD" w:rsidRPr="00FF325A" w:rsidRDefault="008530AD" w:rsidP="00152546">
            <w:pPr>
              <w:pStyle w:val="TAC"/>
            </w:pPr>
            <w:r w:rsidRPr="00FF325A">
              <w:t>0.2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4A35CCB" w14:textId="77777777" w:rsidR="008530AD" w:rsidRPr="00FF325A" w:rsidRDefault="008530AD" w:rsidP="00152546">
            <w:pPr>
              <w:pStyle w:val="TAC"/>
            </w:pPr>
            <w:r w:rsidRPr="000542C1">
              <w:t>0.4</w:t>
            </w:r>
            <w:r w:rsidRPr="000542C1">
              <w:rPr>
                <w:vertAlign w:val="superscript"/>
              </w:rPr>
              <w:t>8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A2BC212" w14:textId="77777777" w:rsidR="008530AD" w:rsidRPr="00FF325A" w:rsidRDefault="008530AD" w:rsidP="00152546">
            <w:pPr>
              <w:pStyle w:val="TAC"/>
              <w:rPr>
                <w:lang w:eastAsia="ja-JP"/>
              </w:rPr>
            </w:pPr>
            <w:r w:rsidRPr="00FF325A">
              <w:rPr>
                <w:szCs w:val="18"/>
              </w:rPr>
              <w:t>0.5</w:t>
            </w:r>
          </w:p>
        </w:tc>
      </w:tr>
      <w:tr w:rsidR="008530AD" w14:paraId="200F044B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5ABB999" w14:textId="77777777" w:rsidR="008530AD" w:rsidRPr="00642A7D" w:rsidRDefault="008530AD" w:rsidP="00152546">
            <w:pPr>
              <w:pStyle w:val="TAN"/>
              <w:rPr>
                <w:szCs w:val="18"/>
              </w:rPr>
            </w:pPr>
            <w:r w:rsidRPr="00642A7D">
              <w:rPr>
                <w:szCs w:val="18"/>
              </w:rPr>
              <w:t>NOTE 8: Only applicable for UE supporting inter-band carrier aggregation with uplink in one NR</w:t>
            </w:r>
            <w:r>
              <w:rPr>
                <w:rFonts w:eastAsiaTheme="minorEastAsia" w:hint="eastAsia"/>
                <w:szCs w:val="18"/>
                <w:lang w:eastAsia="ko-KR"/>
              </w:rPr>
              <w:t xml:space="preserve"> </w:t>
            </w:r>
            <w:r w:rsidRPr="00642A7D">
              <w:rPr>
                <w:szCs w:val="18"/>
              </w:rPr>
              <w:t>band and without simultaneous Rx/Tx.</w:t>
            </w:r>
          </w:p>
          <w:p w14:paraId="27FBD024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cs="Arial"/>
                <w:sz w:val="18"/>
              </w:rPr>
              <w:t xml:space="preserve">NOTE </w:t>
            </w:r>
            <w:r>
              <w:rPr>
                <w:rFonts w:cs="Arial"/>
                <w:sz w:val="18"/>
              </w:rPr>
              <w:t>11</w:t>
            </w:r>
            <w:r w:rsidRPr="00E137BF">
              <w:rPr>
                <w:rFonts w:cs="Arial"/>
                <w:sz w:val="18"/>
              </w:rPr>
              <w:t>:</w:t>
            </w:r>
            <w:r w:rsidRPr="00E137BF">
              <w:rPr>
                <w:rFonts w:cs="Arial"/>
                <w:sz w:val="18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 w:rsidRPr="00E137BF">
              <w:rPr>
                <w:rFonts w:cs="Arial"/>
                <w:sz w:val="18"/>
                <w:vertAlign w:val="subscript"/>
              </w:rPr>
              <w:t>IB,c</w:t>
            </w:r>
            <w:r w:rsidRPr="00E137BF">
              <w:rPr>
                <w:rFonts w:cs="Arial"/>
                <w:sz w:val="18"/>
              </w:rPr>
              <w:t xml:space="preserve"> = 0.</w:t>
            </w:r>
          </w:p>
          <w:p w14:paraId="026CB958" w14:textId="77777777" w:rsidR="008530AD" w:rsidRDefault="008530AD" w:rsidP="00152546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7B2461E0" w14:textId="77777777" w:rsidR="008530AD" w:rsidRDefault="008530AD" w:rsidP="008530AD"/>
    <w:p w14:paraId="3DCBBACC" w14:textId="45ABC0B8" w:rsidR="008530AD" w:rsidRDefault="008530AD" w:rsidP="00147049">
      <w:pPr>
        <w:pStyle w:val="3"/>
        <w:rPr>
          <w:lang w:val="en-US" w:eastAsia="zh-CN"/>
        </w:rPr>
      </w:pPr>
      <w:bookmarkStart w:id="737" w:name="_Toc135927965"/>
      <w:r>
        <w:rPr>
          <w:lang w:val="en-US" w:eastAsia="zh-CN"/>
        </w:rPr>
        <w:t>7.</w:t>
      </w:r>
      <w:r w:rsidR="00200C91">
        <w:rPr>
          <w:lang w:val="en-US" w:eastAsia="zh-CN"/>
        </w:rPr>
        <w:t>19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</w:t>
      </w:r>
      <w:bookmarkEnd w:id="737"/>
    </w:p>
    <w:p w14:paraId="4BC9F7A7" w14:textId="77777777" w:rsidR="008530AD" w:rsidRPr="004C3A30" w:rsidRDefault="008530AD" w:rsidP="008530AD">
      <w:pPr>
        <w:rPr>
          <w:rFonts w:eastAsia="SimSun"/>
          <w:lang w:eastAsia="zh-CN"/>
        </w:rPr>
      </w:pPr>
      <w:r w:rsidRPr="004C3A30">
        <w:rPr>
          <w:rFonts w:eastAsia="SimSun"/>
          <w:lang w:eastAsia="zh-CN"/>
        </w:rPr>
        <w:t>There is no need to specify additional MSD requirement for this UL DC configuration.</w:t>
      </w:r>
    </w:p>
    <w:p w14:paraId="1908FC9B" w14:textId="77777777" w:rsidR="008530AD" w:rsidRDefault="008530AD" w:rsidP="008530AD">
      <w:pPr>
        <w:rPr>
          <w:rFonts w:eastAsia="Yu Mincho"/>
          <w:lang w:eastAsia="ja-JP"/>
        </w:rPr>
      </w:pPr>
    </w:p>
    <w:p w14:paraId="2C2D072A" w14:textId="180DCB1C" w:rsidR="008530AD" w:rsidRPr="00464490" w:rsidRDefault="008530AD" w:rsidP="00147049">
      <w:pPr>
        <w:pStyle w:val="2"/>
        <w:rPr>
          <w:lang w:val="en-US" w:eastAsia="zh-TW"/>
        </w:rPr>
      </w:pPr>
      <w:bookmarkStart w:id="738" w:name="_Toc135927966"/>
      <w:r>
        <w:rPr>
          <w:lang w:eastAsia="zh-TW"/>
        </w:rPr>
        <w:t>7.</w:t>
      </w:r>
      <w:r w:rsidR="00200C91">
        <w:rPr>
          <w:lang w:eastAsia="zh-TW"/>
        </w:rPr>
        <w:t>20</w:t>
      </w:r>
      <w:r>
        <w:rPr>
          <w:lang w:eastAsia="zh-TW"/>
        </w:rPr>
        <w:tab/>
        <w:t>DC_3-7_n40-n77</w:t>
      </w:r>
      <w:bookmarkEnd w:id="738"/>
    </w:p>
    <w:p w14:paraId="56789C77" w14:textId="55E4CF8F" w:rsidR="008530AD" w:rsidRPr="00F61207" w:rsidRDefault="008530AD" w:rsidP="00147049">
      <w:pPr>
        <w:pStyle w:val="3"/>
        <w:rPr>
          <w:lang w:val="en-US" w:eastAsia="zh-CN"/>
        </w:rPr>
      </w:pPr>
      <w:bookmarkStart w:id="739" w:name="_Toc135927967"/>
      <w:r>
        <w:rPr>
          <w:lang w:val="en-US" w:eastAsia="zh-CN"/>
        </w:rPr>
        <w:t>7.</w:t>
      </w:r>
      <w:r w:rsidR="00200C91">
        <w:rPr>
          <w:lang w:val="en-US" w:eastAsia="zh-CN"/>
        </w:rPr>
        <w:t>20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39"/>
    </w:p>
    <w:p w14:paraId="6C1762A3" w14:textId="15F9DECD" w:rsidR="008530AD" w:rsidRDefault="008530AD" w:rsidP="008530AD">
      <w:pPr>
        <w:pStyle w:val="TH"/>
        <w:rPr>
          <w:lang w:eastAsia="ja-JP"/>
        </w:rPr>
      </w:pPr>
      <w:r>
        <w:t>Table 7.</w:t>
      </w:r>
      <w:r w:rsidR="00200C91">
        <w:t>20</w:t>
      </w:r>
      <w:r>
        <w:rPr>
          <w:lang w:val="en-US"/>
        </w:rPr>
        <w:t>.1</w:t>
      </w:r>
      <w:r>
        <w:t>-1: LTE 2 bands DL/1UL + NR 2 bands DL/1UL DC operating bands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724433F8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E626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1F0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974D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5488D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326D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3D180590" w14:textId="77777777" w:rsidTr="0015254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B006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A4A2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B9524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926B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F4F4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05A7680C" w14:textId="77777777" w:rsidTr="0015254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45BE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8177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53DF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8136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AE17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0FA411C2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F56FA" w14:textId="77777777" w:rsidR="008530AD" w:rsidRPr="003C1D3D" w:rsidRDefault="008530AD" w:rsidP="00152546">
            <w:pPr>
              <w:pStyle w:val="TAC"/>
              <w:widowControl w:val="0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eastAsia="zh-TW"/>
              </w:rPr>
              <w:t>DC_3-7_n40-n77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6B49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C20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1710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61F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7787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3E1F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1805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216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173C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1AF5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4E7D469A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9F08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507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35F4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2500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93E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E817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B3E3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2620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FD2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C9E2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B659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7D875E71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A6CB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A277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7DFA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DC5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3E57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5AC2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A56F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6ECF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F31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  <w:tr w:rsidR="008530AD" w14:paraId="6DB8FB8C" w14:textId="77777777" w:rsidTr="00152546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11E1" w14:textId="77777777" w:rsidR="008530AD" w:rsidRDefault="008530AD" w:rsidP="00152546">
            <w:pPr>
              <w:spacing w:after="0"/>
              <w:rPr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D64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Theme="minorEastAsia" w:cs="Arial"/>
                <w:lang w:eastAsia="ko-KR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5C92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288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9490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4A20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AA75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15A7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AEF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</w:tbl>
    <w:p w14:paraId="6C970951" w14:textId="77777777" w:rsidR="008530AD" w:rsidRDefault="008530AD" w:rsidP="008530AD"/>
    <w:p w14:paraId="794D5225" w14:textId="2CA51791" w:rsidR="008530AD" w:rsidRDefault="008530AD" w:rsidP="008530AD">
      <w:pPr>
        <w:pStyle w:val="TH"/>
      </w:pPr>
      <w:r>
        <w:t>Table 7.</w:t>
      </w:r>
      <w:r w:rsidR="00200C91">
        <w:t>20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30AD" w:rsidRPr="00877CC8" w14:paraId="23BFFBE9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6109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34785908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5BAE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7755D888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3360CDB2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8530AD" w:rsidRPr="00877CC8" w14:paraId="1F4CC46E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2FCFBF" w14:textId="77777777" w:rsidR="008530AD" w:rsidRPr="00877CC8" w:rsidRDefault="008530AD" w:rsidP="00152546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3A-7A_</w:t>
            </w:r>
            <w:r w:rsidRPr="00EC24FB">
              <w:rPr>
                <w:lang w:eastAsia="fi-FI"/>
              </w:rPr>
              <w:t>n</w:t>
            </w:r>
            <w:r>
              <w:rPr>
                <w:lang w:eastAsia="fi-FI"/>
              </w:rPr>
              <w:t>40A</w:t>
            </w:r>
            <w:r w:rsidRPr="00EC24FB">
              <w:rPr>
                <w:lang w:eastAsia="fi-FI"/>
              </w:rPr>
              <w:t>-n7</w:t>
            </w:r>
            <w:r>
              <w:rPr>
                <w:lang w:eastAsia="fi-FI"/>
              </w:rPr>
              <w:t>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B69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0D8DF764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3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1A586C4E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7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4D3FAFEC" w14:textId="77777777" w:rsidR="008530AD" w:rsidRPr="00877CC8" w:rsidRDefault="008530AD" w:rsidP="00152546">
            <w:pPr>
              <w:pStyle w:val="TAC"/>
            </w:pPr>
            <w:r w:rsidRPr="00877CC8">
              <w:t>DC_</w:t>
            </w:r>
            <w:r>
              <w:t>7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  <w:tr w:rsidR="008530AD" w:rsidRPr="00877CC8" w14:paraId="14A3B3F0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885AD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8D6392">
              <w:rPr>
                <w:lang w:eastAsia="fi-FI"/>
              </w:rPr>
              <w:t>DC_3A-7A_n40A-n77(2A)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3642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3DA757D8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3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57E1D973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7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0E6004C5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877CC8">
              <w:t>DC_</w:t>
            </w:r>
            <w:r>
              <w:t>7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</w:tbl>
    <w:p w14:paraId="673AC4C5" w14:textId="77777777" w:rsidR="008530AD" w:rsidRPr="003A5B55" w:rsidRDefault="008530AD" w:rsidP="008530AD"/>
    <w:p w14:paraId="549B9773" w14:textId="2DA6D86F" w:rsidR="008530AD" w:rsidRPr="00F61207" w:rsidRDefault="008530AD" w:rsidP="00147049">
      <w:pPr>
        <w:pStyle w:val="3"/>
        <w:rPr>
          <w:lang w:val="en-US" w:eastAsia="zh-CN"/>
        </w:rPr>
      </w:pPr>
      <w:bookmarkStart w:id="740" w:name="_Toc135927968"/>
      <w:r>
        <w:rPr>
          <w:lang w:val="en-US" w:eastAsia="zh-CN"/>
        </w:rPr>
        <w:t>7.</w:t>
      </w:r>
      <w:r w:rsidR="00200C91">
        <w:rPr>
          <w:lang w:val="en-US" w:eastAsia="zh-CN"/>
        </w:rPr>
        <w:t>20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Channel bandwidths per operating band for DC</w:t>
      </w:r>
      <w:bookmarkEnd w:id="740"/>
    </w:p>
    <w:p w14:paraId="700E0778" w14:textId="3F698107" w:rsidR="008530AD" w:rsidRDefault="008530AD" w:rsidP="008530AD">
      <w:pPr>
        <w:pStyle w:val="TH"/>
      </w:pPr>
      <w:r>
        <w:t>Table 7.</w:t>
      </w:r>
      <w:r w:rsidR="00200C91">
        <w:t>20</w:t>
      </w:r>
      <w:r>
        <w:rPr>
          <w:lang w:val="en-US"/>
        </w:rPr>
        <w:t>.2</w:t>
      </w:r>
      <w:r>
        <w:t>-1: Supported bandwidths per DC band combination of LTE 2DL/1UL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99"/>
        <w:gridCol w:w="714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91"/>
      </w:tblGrid>
      <w:tr w:rsidR="008530AD" w14:paraId="1296CC67" w14:textId="77777777" w:rsidTr="00152546">
        <w:trPr>
          <w:trHeight w:val="1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67A0" w14:textId="77777777" w:rsidR="008530AD" w:rsidRDefault="008530AD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47A9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1029011D" w14:textId="77777777" w:rsidTr="00152546">
        <w:trPr>
          <w:trHeight w:val="586"/>
          <w:jc w:val="center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5320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C5F2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AE2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2B68F4D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F04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2B02EBC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E65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6502626D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E7D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7D79AADA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556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6B85DD2F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42D2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37C0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82D7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46322D86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491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1545E846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950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501D1D75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E00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7E42542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D77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158E45D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9091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D262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CCEC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069152FA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6812A33A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C632B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3A-7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33DA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3C2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0D9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A05E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FE15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2D7E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07A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5314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160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1796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C31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FF7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A9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FA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0FB5" w14:textId="77777777" w:rsidR="008530AD" w:rsidRDefault="008530AD" w:rsidP="00152546">
            <w:pPr>
              <w:pStyle w:val="TAC"/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0895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240</w:t>
            </w:r>
          </w:p>
        </w:tc>
      </w:tr>
      <w:tr w:rsidR="008530AD" w14:paraId="4D7CA94D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CDE3C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686E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2C7C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79CC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5E8D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201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D62B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1D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4E4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CF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EB08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80CD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BB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41D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974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8551" w14:textId="77777777" w:rsidR="008530AD" w:rsidRDefault="008530AD" w:rsidP="00152546">
            <w:pPr>
              <w:pStyle w:val="TAC"/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B698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0A8F4774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7C477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ECBD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CA8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7BE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251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74F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1B9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A8E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7EF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8EB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CD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C6E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651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B65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32F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F69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3DDC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1B0E1115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4D6CD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5002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5F4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044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CC1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865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A3D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8E2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461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FD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33A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933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B2A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367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6640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51C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25545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3109845B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22461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573C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62E6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40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08D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063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CF4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E78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09B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07E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E36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5A6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56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195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A94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DE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AF65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C05B49C" w14:textId="77777777" w:rsidTr="00152546">
        <w:trPr>
          <w:trHeight w:val="173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77099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79BE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57E5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DF4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A70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564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EE1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B69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3D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D31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874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511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C69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E7A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650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2E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85D9E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C25ECC5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E8CE6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57A7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8480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EC6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22D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CD7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661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212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CAA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3B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8C9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C1F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DD0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F7A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1A9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C09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626A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32E9AF8E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9376D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4629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6C82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A5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7AD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4AA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321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E65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262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160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154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A70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4CE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A9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612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CE0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E2A4D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3B47DF7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09D7F" w14:textId="77777777" w:rsidR="008530AD" w:rsidRDefault="008530AD" w:rsidP="00152546">
            <w:pPr>
              <w:pStyle w:val="TAC"/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3A-7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7(2</w:t>
            </w:r>
            <w:r w:rsidRPr="0095706B">
              <w:rPr>
                <w:lang w:eastAsia="zh-TW"/>
              </w:rPr>
              <w:t>A</w:t>
            </w:r>
            <w:r>
              <w:rPr>
                <w:lang w:eastAsia="zh-TW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F2D9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CE9" w14:textId="77777777" w:rsidR="008530AD" w:rsidRDefault="008530AD" w:rsidP="00152546">
            <w:pPr>
              <w:pStyle w:val="TAC"/>
              <w:rPr>
                <w:lang w:eastAsia="ja-JP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BAF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07C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08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87A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EA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86F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7C2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327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1B6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08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5CB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97C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798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E8656" w14:textId="77777777" w:rsidR="008530AD" w:rsidRPr="00B5519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40</w:t>
            </w:r>
          </w:p>
        </w:tc>
      </w:tr>
      <w:tr w:rsidR="008530AD" w14:paraId="772A9E99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135B5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5DD0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E2F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0EB3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C9C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46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811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C9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1DE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6FE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7E2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D08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377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6E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CE5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A8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7B72B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D523656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33ED7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E94F3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5C2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F842" w14:textId="77777777" w:rsidR="008530AD" w:rsidRDefault="008530AD" w:rsidP="00152546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BB4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F26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4DA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C8F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049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488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6A2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678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EFA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BB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8FC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34B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82AE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1A9AB46D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B3BFC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91BF8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E8BC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66DD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BC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1D2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E71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1E3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15E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0F8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0C0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56A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BE7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18B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3E9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FC5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D7BFF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F8D07FC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88008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82DB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DE21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84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D8A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E2C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701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32B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579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362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C75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1A5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3FB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53A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3D7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0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8A19E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02BB28B2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8235D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984D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302" w14:textId="77777777" w:rsidR="008530AD" w:rsidRPr="000E46E8" w:rsidRDefault="008530AD" w:rsidP="00152546">
            <w:pPr>
              <w:pStyle w:val="TAC"/>
              <w:rPr>
                <w:rFonts w:eastAsia="Yu Mincho"/>
              </w:rPr>
            </w:pPr>
            <w:r w:rsidRPr="000E46E8">
              <w:rPr>
                <w:rFonts w:eastAsia="Yu Mincho"/>
              </w:rPr>
              <w:t>See CA_n77(2A) Bandwidth Combination Set 1 in Table 5.5A.2-1 in TS 38.101-1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63FD1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</w:tbl>
    <w:p w14:paraId="6114DA34" w14:textId="77777777" w:rsidR="008530AD" w:rsidRDefault="008530AD" w:rsidP="008530AD"/>
    <w:p w14:paraId="7803D6CE" w14:textId="0E3173DB" w:rsidR="008530AD" w:rsidRDefault="008530AD" w:rsidP="00147049">
      <w:pPr>
        <w:pStyle w:val="3"/>
        <w:rPr>
          <w:lang w:val="en-US" w:eastAsia="zh-CN"/>
        </w:rPr>
      </w:pPr>
      <w:bookmarkStart w:id="741" w:name="_Toc135927969"/>
      <w:r>
        <w:rPr>
          <w:lang w:val="en-US" w:eastAsia="zh-CN"/>
        </w:rPr>
        <w:t>7.</w:t>
      </w:r>
      <w:r w:rsidR="00200C91">
        <w:rPr>
          <w:lang w:val="en-US" w:eastAsia="zh-CN"/>
        </w:rPr>
        <w:t>20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UE co-existence studies</w:t>
      </w:r>
      <w:bookmarkEnd w:id="741"/>
    </w:p>
    <w:p w14:paraId="46548C7B" w14:textId="77777777" w:rsidR="008530AD" w:rsidRPr="004C3A30" w:rsidRDefault="008530AD" w:rsidP="008530AD">
      <w:pPr>
        <w:rPr>
          <w:lang w:eastAsia="zh-CN"/>
        </w:rPr>
      </w:pPr>
      <w:r w:rsidRPr="004C3A30">
        <w:rPr>
          <w:lang w:eastAsia="zh-CN"/>
        </w:rPr>
        <w:t>Co-existence studies of DC_</w:t>
      </w:r>
      <w:r>
        <w:rPr>
          <w:lang w:eastAsia="zh-CN"/>
        </w:rPr>
        <w:t>3</w:t>
      </w:r>
      <w:r w:rsidRPr="004C3A30">
        <w:rPr>
          <w:lang w:eastAsia="zh-CN"/>
        </w:rPr>
        <w:t>-</w:t>
      </w:r>
      <w:r>
        <w:rPr>
          <w:lang w:eastAsia="zh-CN"/>
        </w:rPr>
        <w:t>7</w:t>
      </w:r>
      <w:r w:rsidRPr="004C3A30">
        <w:rPr>
          <w:lang w:eastAsia="zh-CN"/>
        </w:rPr>
        <w:t>_n40-n77</w:t>
      </w:r>
      <w:r>
        <w:rPr>
          <w:lang w:eastAsia="zh-CN"/>
        </w:rPr>
        <w:t xml:space="preserve"> </w:t>
      </w:r>
      <w:r w:rsidRPr="004C3A30">
        <w:rPr>
          <w:lang w:eastAsia="zh-CN"/>
        </w:rPr>
        <w:t>are already covered in the constituent fallback modes.</w:t>
      </w:r>
      <w:r>
        <w:rPr>
          <w:rFonts w:eastAsiaTheme="minorEastAsia"/>
        </w:rPr>
        <w:t xml:space="preserve"> </w:t>
      </w:r>
      <w:r w:rsidRPr="004C3A30">
        <w:rPr>
          <w:lang w:eastAsia="zh-CN"/>
        </w:rPr>
        <w:t>Therefore, there is no additional harmonic and inter-modulation impact for the additional band receiver.</w:t>
      </w:r>
    </w:p>
    <w:p w14:paraId="349E1709" w14:textId="77777777" w:rsidR="008530AD" w:rsidRPr="005A6422" w:rsidRDefault="008530AD" w:rsidP="008530AD">
      <w:pPr>
        <w:rPr>
          <w:rFonts w:eastAsiaTheme="minorEastAsia"/>
        </w:rPr>
      </w:pPr>
    </w:p>
    <w:p w14:paraId="2FE691A2" w14:textId="311D2171" w:rsidR="008530AD" w:rsidRDefault="008530AD" w:rsidP="00147049">
      <w:pPr>
        <w:pStyle w:val="3"/>
        <w:rPr>
          <w:lang w:val="en-US" w:eastAsia="zh-CN"/>
        </w:rPr>
      </w:pPr>
      <w:bookmarkStart w:id="742" w:name="_Toc135927970"/>
      <w:r>
        <w:rPr>
          <w:lang w:val="en-US" w:eastAsia="zh-CN"/>
        </w:rPr>
        <w:t>7.</w:t>
      </w:r>
      <w:r w:rsidR="00200C91">
        <w:rPr>
          <w:lang w:val="en-US" w:eastAsia="zh-CN"/>
        </w:rPr>
        <w:t>20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64490">
        <w:rPr>
          <w:lang w:val="en-US" w:eastAsia="zh-CN"/>
        </w:rPr>
        <w:tab/>
        <w:t>∆T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and ∆R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values</w:t>
      </w:r>
      <w:bookmarkEnd w:id="742"/>
    </w:p>
    <w:p w14:paraId="3B6DB3C4" w14:textId="77777777" w:rsidR="008530AD" w:rsidRPr="004C3A30" w:rsidRDefault="008530AD" w:rsidP="008530AD">
      <w:pPr>
        <w:rPr>
          <w:rFonts w:eastAsia="SimSun"/>
          <w:lang w:eastAsia="zh-CN"/>
        </w:rPr>
      </w:pPr>
      <w:r w:rsidRPr="009B655D">
        <w:rPr>
          <w:rFonts w:eastAsia="SimSun"/>
          <w:lang w:eastAsia="zh-CN"/>
        </w:rPr>
        <w:t xml:space="preserve">Referring to DC_3-7_n40-n78, </w:t>
      </w:r>
      <w:r w:rsidRPr="009B655D">
        <w:t>ΔT</w:t>
      </w:r>
      <w:r w:rsidRPr="009B655D">
        <w:rPr>
          <w:vertAlign w:val="subscript"/>
        </w:rPr>
        <w:t>IB,c</w:t>
      </w:r>
      <w:r w:rsidRPr="009B655D">
        <w:rPr>
          <w:rFonts w:eastAsia="SimSun"/>
          <w:lang w:eastAsia="zh-CN"/>
        </w:rPr>
        <w:t xml:space="preserve"> and </w:t>
      </w:r>
      <w:r w:rsidRPr="009B655D">
        <w:t>ΔR</w:t>
      </w:r>
      <w:r w:rsidRPr="009B655D">
        <w:rPr>
          <w:vertAlign w:val="subscript"/>
        </w:rPr>
        <w:t>IB,c</w:t>
      </w:r>
      <w:r w:rsidRPr="009B655D">
        <w:rPr>
          <w:rFonts w:eastAsia="SimSun"/>
          <w:lang w:eastAsia="zh-CN"/>
        </w:rPr>
        <w:t xml:space="preserve"> can be specified as below.</w:t>
      </w:r>
    </w:p>
    <w:p w14:paraId="7A963DB7" w14:textId="19D1C543" w:rsidR="008530AD" w:rsidRDefault="008530AD" w:rsidP="008530AD">
      <w:pPr>
        <w:pStyle w:val="TH"/>
      </w:pPr>
      <w:r>
        <w:t>Table 7.</w:t>
      </w:r>
      <w:r w:rsidR="00200C91">
        <w:t>20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530AD" w:rsidRPr="00850262" w14:paraId="03FB3D7B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70CA9BAD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27C321FA" w14:textId="77777777" w:rsidR="008530AD" w:rsidRPr="00850262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DC3AC9" w14:paraId="64A91C1A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8723A00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3127F32F" w14:textId="77777777" w:rsidR="008530AD" w:rsidRPr="00DC3AC9" w:rsidRDefault="008530AD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8530AD" w:rsidRPr="00EF5447" w14:paraId="4A7E1182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6A7FCF8" w14:textId="77777777" w:rsidR="008530AD" w:rsidRPr="00EF5447" w:rsidRDefault="008530AD" w:rsidP="00152546">
            <w:pPr>
              <w:pStyle w:val="TAC"/>
            </w:pPr>
            <w:r>
              <w:t>DC_3</w:t>
            </w:r>
            <w:r w:rsidRPr="00EF5447">
              <w:t>-</w:t>
            </w:r>
            <w:r>
              <w:t>7</w:t>
            </w:r>
            <w:r w:rsidRPr="00EF5447">
              <w:t>_n</w:t>
            </w:r>
            <w:r>
              <w:t>40</w:t>
            </w:r>
            <w:r w:rsidRPr="00EF5447">
              <w:t>-n</w:t>
            </w:r>
            <w:r>
              <w:t>77</w:t>
            </w:r>
          </w:p>
        </w:tc>
        <w:tc>
          <w:tcPr>
            <w:tcW w:w="1417" w:type="dxa"/>
            <w:vAlign w:val="center"/>
          </w:tcPr>
          <w:p w14:paraId="35A082AC" w14:textId="77777777" w:rsidR="008530AD" w:rsidRPr="009B655D" w:rsidRDefault="008530AD" w:rsidP="00152546">
            <w:pPr>
              <w:pStyle w:val="TAC"/>
              <w:rPr>
                <w:lang w:eastAsia="ja-JP"/>
              </w:rPr>
            </w:pPr>
            <w:r w:rsidRPr="009B655D"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69C1CC62" w14:textId="77777777" w:rsidR="008530AD" w:rsidRPr="009B655D" w:rsidRDefault="008530AD" w:rsidP="00152546">
            <w:pPr>
              <w:pStyle w:val="TAC"/>
            </w:pPr>
            <w:r w:rsidRPr="009B655D">
              <w:rPr>
                <w:rFonts w:hint="eastAsia"/>
              </w:rPr>
              <w:t>0</w:t>
            </w:r>
            <w:r w:rsidRPr="009B655D">
              <w:t>.5</w:t>
            </w:r>
          </w:p>
        </w:tc>
        <w:tc>
          <w:tcPr>
            <w:tcW w:w="1488" w:type="dxa"/>
            <w:vAlign w:val="center"/>
          </w:tcPr>
          <w:p w14:paraId="4ACACBE1" w14:textId="77777777" w:rsidR="008530AD" w:rsidRPr="009B655D" w:rsidRDefault="008530AD" w:rsidP="00152546">
            <w:pPr>
              <w:pStyle w:val="TAC"/>
              <w:rPr>
                <w:lang w:eastAsia="ja-JP"/>
              </w:rPr>
            </w:pPr>
            <w:r w:rsidRPr="009B655D">
              <w:t>0</w:t>
            </w:r>
            <w:r w:rsidRPr="009B655D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60FC4F60" w14:textId="77777777" w:rsidR="008530AD" w:rsidRPr="009B655D" w:rsidRDefault="008530AD" w:rsidP="00152546">
            <w:pPr>
              <w:pStyle w:val="TAC"/>
              <w:rPr>
                <w:lang w:eastAsia="ja-JP"/>
              </w:rPr>
            </w:pPr>
            <w:r w:rsidRPr="009B655D">
              <w:t>0.</w:t>
            </w:r>
            <w:r w:rsidRPr="009B655D">
              <w:rPr>
                <w:rFonts w:eastAsia="DengXian"/>
              </w:rPr>
              <w:t>8</w:t>
            </w:r>
          </w:p>
        </w:tc>
      </w:tr>
      <w:tr w:rsidR="008530AD" w:rsidRPr="00E137BF" w14:paraId="25302DA0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276D3" w14:textId="77777777" w:rsidR="008530AD" w:rsidRPr="00E137BF" w:rsidRDefault="008530AD" w:rsidP="00152546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7F456B3E" w14:textId="77777777" w:rsidR="008530AD" w:rsidRPr="00E137BF" w:rsidRDefault="008530AD" w:rsidP="00152546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44530F98" w14:textId="77777777" w:rsidR="008530AD" w:rsidRPr="00ED422D" w:rsidRDefault="008530AD" w:rsidP="008530AD"/>
    <w:p w14:paraId="418A0419" w14:textId="6E94E257" w:rsidR="008530AD" w:rsidRDefault="008530AD" w:rsidP="008530AD">
      <w:pPr>
        <w:pStyle w:val="TH"/>
      </w:pPr>
      <w:r>
        <w:t>Table 7.</w:t>
      </w:r>
      <w:r w:rsidR="00200C91">
        <w:t>20</w:t>
      </w:r>
      <w:r>
        <w:t>.4-2: ΔR</w:t>
      </w:r>
      <w:r w:rsidRPr="00B744F9"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530AD" w:rsidRPr="00EF5447" w14:paraId="7B699CB3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66CC10AA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3DA844F1" w14:textId="77777777" w:rsidR="008530AD" w:rsidRPr="00EF5447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530AD" w:rsidRPr="00EF5447" w14:paraId="3A280C8E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DAD865A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2507DFF9" w14:textId="77777777" w:rsidR="008530AD" w:rsidRPr="00EF5447" w:rsidRDefault="008530AD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EF5447" w14:paraId="7C9D312B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D7666CC" w14:textId="77777777" w:rsidR="008530AD" w:rsidRPr="003C1D3D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DC_3</w:t>
            </w:r>
            <w:r w:rsidRPr="00EF5447">
              <w:rPr>
                <w:lang w:eastAsia="ko-KR"/>
              </w:rPr>
              <w:t>-</w:t>
            </w:r>
            <w:r>
              <w:rPr>
                <w:lang w:eastAsia="ko-KR"/>
              </w:rPr>
              <w:t>7_n40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77</w:t>
            </w:r>
          </w:p>
        </w:tc>
        <w:tc>
          <w:tcPr>
            <w:tcW w:w="1488" w:type="dxa"/>
            <w:vAlign w:val="center"/>
          </w:tcPr>
          <w:p w14:paraId="32527754" w14:textId="77777777" w:rsidR="008530AD" w:rsidRPr="008A7D74" w:rsidRDefault="008530AD" w:rsidP="00152546">
            <w:pPr>
              <w:pStyle w:val="TAC"/>
              <w:rPr>
                <w:lang w:eastAsia="ja-JP"/>
              </w:rPr>
            </w:pPr>
            <w:r w:rsidRPr="008A7D74"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20B8957A" w14:textId="77777777" w:rsidR="008530AD" w:rsidRPr="008A7D74" w:rsidRDefault="008530AD" w:rsidP="00152546">
            <w:pPr>
              <w:pStyle w:val="TAC"/>
            </w:pPr>
            <w:r w:rsidRPr="008A7D74">
              <w:t>-</w:t>
            </w:r>
          </w:p>
        </w:tc>
        <w:tc>
          <w:tcPr>
            <w:tcW w:w="1403" w:type="dxa"/>
            <w:vAlign w:val="center"/>
          </w:tcPr>
          <w:p w14:paraId="644B397E" w14:textId="77777777" w:rsidR="008530AD" w:rsidRPr="008A7D74" w:rsidRDefault="008530AD" w:rsidP="00152546">
            <w:pPr>
              <w:pStyle w:val="TAC"/>
            </w:pPr>
            <w:r w:rsidRPr="000E46E8">
              <w:t>0.4</w:t>
            </w:r>
            <w:r w:rsidRPr="000E46E8"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14:paraId="34E97E40" w14:textId="77777777" w:rsidR="008530AD" w:rsidRPr="008A7D74" w:rsidRDefault="008530AD" w:rsidP="00152546">
            <w:pPr>
              <w:pStyle w:val="TAC"/>
              <w:rPr>
                <w:lang w:eastAsia="ja-JP"/>
              </w:rPr>
            </w:pPr>
            <w:r w:rsidRPr="008A7D74">
              <w:rPr>
                <w:szCs w:val="18"/>
              </w:rPr>
              <w:t>0.5</w:t>
            </w:r>
            <w:r w:rsidRPr="008A7D74">
              <w:rPr>
                <w:szCs w:val="18"/>
                <w:vertAlign w:val="superscript"/>
              </w:rPr>
              <w:t>8</w:t>
            </w:r>
          </w:p>
        </w:tc>
      </w:tr>
      <w:tr w:rsidR="008530AD" w14:paraId="16DC7D38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74293F" w14:textId="77777777" w:rsidR="008530AD" w:rsidRPr="00525607" w:rsidRDefault="008530AD" w:rsidP="00152546">
            <w:pPr>
              <w:pStyle w:val="TAN"/>
              <w:rPr>
                <w:szCs w:val="18"/>
              </w:rPr>
            </w:pPr>
            <w:r w:rsidRPr="00525607">
              <w:rPr>
                <w:szCs w:val="18"/>
              </w:rPr>
              <w:t>NOTE 8: Only applicable for UE supporting inter-band carrier aggregation with uplink in one NR</w:t>
            </w:r>
            <w:r>
              <w:rPr>
                <w:rFonts w:eastAsiaTheme="minorEastAsia" w:hint="eastAsia"/>
                <w:szCs w:val="18"/>
                <w:lang w:eastAsia="ko-KR"/>
              </w:rPr>
              <w:t xml:space="preserve"> </w:t>
            </w:r>
            <w:r w:rsidRPr="00525607">
              <w:rPr>
                <w:szCs w:val="18"/>
              </w:rPr>
              <w:t>band and without simultaneous Rx/Tx.</w:t>
            </w:r>
          </w:p>
          <w:p w14:paraId="445F1BA5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cs="Arial"/>
                <w:sz w:val="18"/>
              </w:rPr>
              <w:t xml:space="preserve">NOTE </w:t>
            </w:r>
            <w:r>
              <w:rPr>
                <w:rFonts w:cs="Arial"/>
                <w:sz w:val="18"/>
              </w:rPr>
              <w:t>11</w:t>
            </w:r>
            <w:r w:rsidRPr="00E137BF">
              <w:rPr>
                <w:rFonts w:cs="Arial"/>
                <w:sz w:val="18"/>
              </w:rPr>
              <w:t>:</w:t>
            </w:r>
            <w:r w:rsidRPr="00E137BF">
              <w:rPr>
                <w:rFonts w:cs="Arial"/>
                <w:sz w:val="18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 w:rsidRPr="00E137BF">
              <w:rPr>
                <w:rFonts w:cs="Arial"/>
                <w:sz w:val="18"/>
                <w:vertAlign w:val="subscript"/>
              </w:rPr>
              <w:t>IB,c</w:t>
            </w:r>
            <w:r w:rsidRPr="00E137BF">
              <w:rPr>
                <w:rFonts w:cs="Arial"/>
                <w:sz w:val="18"/>
              </w:rPr>
              <w:t xml:space="preserve"> = 0.</w:t>
            </w:r>
          </w:p>
          <w:p w14:paraId="0FB466E8" w14:textId="77777777" w:rsidR="008530AD" w:rsidRDefault="008530AD" w:rsidP="00152546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23BC83E5" w14:textId="77777777" w:rsidR="008530AD" w:rsidRDefault="008530AD" w:rsidP="008530AD"/>
    <w:p w14:paraId="121CA4A9" w14:textId="07F26B84" w:rsidR="008530AD" w:rsidRDefault="008530AD" w:rsidP="00147049">
      <w:pPr>
        <w:pStyle w:val="3"/>
        <w:rPr>
          <w:lang w:val="en-US" w:eastAsia="zh-CN"/>
        </w:rPr>
      </w:pPr>
      <w:bookmarkStart w:id="743" w:name="_Toc135927971"/>
      <w:r>
        <w:rPr>
          <w:lang w:val="en-US" w:eastAsia="zh-CN"/>
        </w:rPr>
        <w:t>7.</w:t>
      </w:r>
      <w:r w:rsidR="00200C91">
        <w:rPr>
          <w:lang w:val="en-US" w:eastAsia="zh-CN"/>
        </w:rPr>
        <w:t>20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</w:t>
      </w:r>
      <w:bookmarkEnd w:id="743"/>
    </w:p>
    <w:p w14:paraId="6FE5B145" w14:textId="77777777" w:rsidR="008530AD" w:rsidRPr="004C3A30" w:rsidRDefault="008530AD" w:rsidP="008530AD">
      <w:pPr>
        <w:rPr>
          <w:rFonts w:eastAsia="SimSun"/>
          <w:lang w:eastAsia="zh-CN"/>
        </w:rPr>
      </w:pPr>
      <w:r w:rsidRPr="004C3A30">
        <w:rPr>
          <w:rFonts w:eastAsia="SimSun"/>
          <w:lang w:eastAsia="zh-CN"/>
        </w:rPr>
        <w:t>There is no need to specify additional MSD requirement for this UL DC configuration.</w:t>
      </w:r>
    </w:p>
    <w:p w14:paraId="7AFF219D" w14:textId="77777777" w:rsidR="008530AD" w:rsidRDefault="008530AD" w:rsidP="008530AD">
      <w:pPr>
        <w:rPr>
          <w:rFonts w:eastAsia="Yu Mincho"/>
          <w:lang w:eastAsia="ja-JP"/>
        </w:rPr>
      </w:pPr>
    </w:p>
    <w:p w14:paraId="2D52FBC6" w14:textId="4C05096E" w:rsidR="008530AD" w:rsidRPr="00464490" w:rsidRDefault="008530AD" w:rsidP="00147049">
      <w:pPr>
        <w:pStyle w:val="2"/>
        <w:rPr>
          <w:lang w:val="en-US" w:eastAsia="zh-TW"/>
        </w:rPr>
      </w:pPr>
      <w:bookmarkStart w:id="744" w:name="_Toc135927972"/>
      <w:r>
        <w:rPr>
          <w:lang w:eastAsia="zh-TW"/>
        </w:rPr>
        <w:t>7.</w:t>
      </w:r>
      <w:r w:rsidR="00200C91">
        <w:rPr>
          <w:lang w:eastAsia="zh-TW"/>
        </w:rPr>
        <w:t>21</w:t>
      </w:r>
      <w:r>
        <w:rPr>
          <w:lang w:eastAsia="zh-TW"/>
        </w:rPr>
        <w:tab/>
        <w:t>DC_5-7_n40-n77</w:t>
      </w:r>
      <w:bookmarkEnd w:id="744"/>
    </w:p>
    <w:p w14:paraId="63919A8B" w14:textId="519F2AC1" w:rsidR="008530AD" w:rsidRPr="00F61207" w:rsidRDefault="008530AD" w:rsidP="00147049">
      <w:pPr>
        <w:pStyle w:val="3"/>
        <w:rPr>
          <w:lang w:val="en-US" w:eastAsia="zh-CN"/>
        </w:rPr>
      </w:pPr>
      <w:bookmarkStart w:id="745" w:name="_Toc135927973"/>
      <w:r>
        <w:rPr>
          <w:lang w:val="en-US" w:eastAsia="zh-CN"/>
        </w:rPr>
        <w:t>7.</w:t>
      </w:r>
      <w:r w:rsidR="00200C91">
        <w:rPr>
          <w:lang w:val="en-US" w:eastAsia="zh-CN"/>
        </w:rPr>
        <w:t>21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45"/>
    </w:p>
    <w:p w14:paraId="63E2A880" w14:textId="6DB05F1A" w:rsidR="008530AD" w:rsidRDefault="008530AD" w:rsidP="008530AD">
      <w:pPr>
        <w:pStyle w:val="TH"/>
        <w:rPr>
          <w:lang w:eastAsia="ja-JP"/>
        </w:rPr>
      </w:pPr>
      <w:r>
        <w:t>Table 7.</w:t>
      </w:r>
      <w:r w:rsidR="00200C91">
        <w:t>21</w:t>
      </w:r>
      <w:r>
        <w:rPr>
          <w:lang w:val="en-US"/>
        </w:rPr>
        <w:t>.1</w:t>
      </w:r>
      <w:r>
        <w:t>-1: LTE 2 bands DL/1UL + NR 2 bands DL/1UL DC operating bands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4BBE618E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26D2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047B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B361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78220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096C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65CA4042" w14:textId="77777777" w:rsidTr="0015254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5EF3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6C5D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E0EB2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66D26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2445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5211B953" w14:textId="77777777" w:rsidTr="0015254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11F9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49CF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6790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BF3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EB96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42361249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F8B35" w14:textId="77777777" w:rsidR="008530AD" w:rsidRPr="00EE5E94" w:rsidRDefault="008530AD" w:rsidP="00152546">
            <w:pPr>
              <w:pStyle w:val="TAC"/>
              <w:widowControl w:val="0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eastAsia="zh-TW"/>
              </w:rPr>
              <w:t>DC_5-7_n40-n77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32DE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347C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824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379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4F3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849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A7E6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869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284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F4A7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8CFA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5DFDA4FD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84E9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C90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DB87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2500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A1C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6A6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7E6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2620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395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79E0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53D9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59A23742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F731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6337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2CB7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4C8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03DF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6A63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32C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DBD4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1E3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  <w:tr w:rsidR="008530AD" w14:paraId="13FBA825" w14:textId="77777777" w:rsidTr="00152546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C9AD" w14:textId="77777777" w:rsidR="008530AD" w:rsidRDefault="008530AD" w:rsidP="00152546">
            <w:pPr>
              <w:spacing w:after="0"/>
              <w:rPr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BE8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Theme="minorEastAsia" w:cs="Arial"/>
                <w:lang w:eastAsia="ko-KR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075F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9D4F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9DD0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24A7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10A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C059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E7C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</w:tbl>
    <w:p w14:paraId="386E47AB" w14:textId="77777777" w:rsidR="008530AD" w:rsidRDefault="008530AD" w:rsidP="008530AD"/>
    <w:p w14:paraId="79C035BF" w14:textId="34D3AD25" w:rsidR="008530AD" w:rsidRDefault="008530AD" w:rsidP="008530AD">
      <w:pPr>
        <w:pStyle w:val="TH"/>
      </w:pPr>
      <w:r>
        <w:t>Table 7.</w:t>
      </w:r>
      <w:r w:rsidR="00200C91">
        <w:t>21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30AD" w:rsidRPr="00877CC8" w14:paraId="109C1C49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DD4A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3068584B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0B1E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38873785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3669B6F1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8530AD" w:rsidRPr="00877CC8" w14:paraId="24DB6D39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5E31A" w14:textId="77777777" w:rsidR="008530AD" w:rsidRPr="00877CC8" w:rsidRDefault="008530AD" w:rsidP="00152546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5A-7A</w:t>
            </w:r>
            <w:r w:rsidRPr="00EC24FB">
              <w:rPr>
                <w:lang w:eastAsia="fi-FI"/>
              </w:rPr>
              <w:t>_n</w:t>
            </w:r>
            <w:r>
              <w:rPr>
                <w:lang w:eastAsia="fi-FI"/>
              </w:rPr>
              <w:t>40A</w:t>
            </w:r>
            <w:r w:rsidRPr="00EC24FB">
              <w:rPr>
                <w:lang w:eastAsia="fi-FI"/>
              </w:rPr>
              <w:t>-n7</w:t>
            </w:r>
            <w:r>
              <w:rPr>
                <w:lang w:eastAsia="fi-FI"/>
              </w:rPr>
              <w:t>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3A55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1AC89936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1CAA674A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7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50493DFA" w14:textId="77777777" w:rsidR="008530AD" w:rsidRPr="00877CC8" w:rsidRDefault="008530AD" w:rsidP="00152546">
            <w:pPr>
              <w:pStyle w:val="TAC"/>
            </w:pPr>
            <w:r w:rsidRPr="00877CC8">
              <w:t>DC_</w:t>
            </w:r>
            <w:r>
              <w:t>7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  <w:tr w:rsidR="008530AD" w:rsidRPr="00877CC8" w14:paraId="2973A01C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9EF8A" w14:textId="77777777" w:rsidR="008530AD" w:rsidRPr="001806EF" w:rsidRDefault="008530AD" w:rsidP="00152546">
            <w:pPr>
              <w:pStyle w:val="TAC"/>
            </w:pPr>
            <w:r w:rsidRPr="001806EF">
              <w:rPr>
                <w:lang w:eastAsia="fi-FI"/>
              </w:rPr>
              <w:t>DC_5A-7A_n40A-n77(2A)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2DB7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1451A23F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1AC9F96B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7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51724FFE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877CC8">
              <w:t>DC_</w:t>
            </w:r>
            <w:r>
              <w:t>7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</w:tbl>
    <w:p w14:paraId="53D22E08" w14:textId="77777777" w:rsidR="008530AD" w:rsidRPr="003A5B55" w:rsidRDefault="008530AD" w:rsidP="008530AD"/>
    <w:p w14:paraId="413CDD45" w14:textId="28B9FCA4" w:rsidR="008530AD" w:rsidRPr="00F61207" w:rsidRDefault="008530AD" w:rsidP="00147049">
      <w:pPr>
        <w:pStyle w:val="3"/>
        <w:rPr>
          <w:lang w:val="en-US" w:eastAsia="zh-CN"/>
        </w:rPr>
      </w:pPr>
      <w:bookmarkStart w:id="746" w:name="_Toc135927974"/>
      <w:r>
        <w:rPr>
          <w:lang w:val="en-US" w:eastAsia="zh-CN"/>
        </w:rPr>
        <w:t>7.</w:t>
      </w:r>
      <w:r w:rsidR="00200C91">
        <w:rPr>
          <w:lang w:val="en-US" w:eastAsia="zh-CN"/>
        </w:rPr>
        <w:t>21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Channel bandwidths per operating band for DC</w:t>
      </w:r>
      <w:bookmarkEnd w:id="746"/>
    </w:p>
    <w:p w14:paraId="57017D47" w14:textId="0389B1F1" w:rsidR="008530AD" w:rsidRDefault="008530AD" w:rsidP="008530AD">
      <w:pPr>
        <w:pStyle w:val="TH"/>
      </w:pPr>
      <w:r>
        <w:t>Table 7.</w:t>
      </w:r>
      <w:r w:rsidR="00200C91">
        <w:t>21</w:t>
      </w:r>
      <w:r>
        <w:rPr>
          <w:lang w:val="en-US"/>
        </w:rPr>
        <w:t>.2</w:t>
      </w:r>
      <w:r>
        <w:t>-1: Supported bandwidths per DC band combination of LTE 2DL/1UL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99"/>
        <w:gridCol w:w="714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91"/>
      </w:tblGrid>
      <w:tr w:rsidR="008530AD" w14:paraId="1F13F668" w14:textId="77777777" w:rsidTr="00152546">
        <w:trPr>
          <w:trHeight w:val="1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522" w14:textId="77777777" w:rsidR="008530AD" w:rsidRDefault="008530AD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291D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4330F672" w14:textId="77777777" w:rsidTr="00152546">
        <w:trPr>
          <w:trHeight w:val="586"/>
          <w:jc w:val="center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873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C75B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D74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4CB0D9B7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1A0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20FD0CA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821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4E1B80C1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4D6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4ED00682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90A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34373D71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E06E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C7A2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6C5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60CF15CF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80DE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0D506FE3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0385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1050FE07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1DE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1A3EB63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EAE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5FFE326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9A91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72A8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89E5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12E7017E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7699F274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B4BAE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5A-7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2B00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234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F19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DD04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B925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A05A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635A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588D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DF6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605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D51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5C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41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15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C57" w14:textId="77777777" w:rsidR="008530AD" w:rsidRDefault="008530AD" w:rsidP="00152546">
            <w:pPr>
              <w:pStyle w:val="TAC"/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F13D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</w:t>
            </w:r>
          </w:p>
        </w:tc>
      </w:tr>
      <w:tr w:rsidR="008530AD" w14:paraId="015C75CA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73EEF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14C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6B8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6505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737D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7A39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A131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AF63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9F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E28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E6D4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486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6FB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8B76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88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B23A" w14:textId="77777777" w:rsidR="008530AD" w:rsidRDefault="008530AD" w:rsidP="00152546">
            <w:pPr>
              <w:pStyle w:val="TAC"/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B2878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EB12AD2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1F72F7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4A7D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A421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769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F27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ECF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626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A6F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AD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201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8D8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D56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78B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D2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8AF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08D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AC5C0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8055D08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48C7C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54DA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06F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F39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B50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AB1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BFB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9CF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35C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C84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E8B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B8C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CE5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57D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CAC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9E1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2A15E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41F1B5B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EB320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CDCF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495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2A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C2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5C0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508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949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A2F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175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823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1E4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FE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3FF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593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CB4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B1CDC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71AF946" w14:textId="77777777" w:rsidTr="00152546">
        <w:trPr>
          <w:trHeight w:val="173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96BF7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D0F4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DB8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E7C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319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D4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D6B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3C8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6E7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B5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594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CA6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0BF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81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728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C83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3972A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16B3A3F3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9FC85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7187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2182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4D6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EFD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E3F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B15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FCD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F64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264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A6B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942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FB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B77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90C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B4E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BF71C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1165C615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54C4A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7066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D7C3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47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169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9F4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DA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5BE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7AB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ED0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615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416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E2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06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86C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A7E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655C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34C3E774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C0BD" w14:textId="77777777" w:rsidR="008530AD" w:rsidRDefault="008530AD" w:rsidP="00152546">
            <w:pPr>
              <w:pStyle w:val="TAC"/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5A-7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7(2</w:t>
            </w:r>
            <w:r w:rsidRPr="0095706B">
              <w:rPr>
                <w:lang w:eastAsia="zh-TW"/>
              </w:rPr>
              <w:t>A</w:t>
            </w:r>
            <w:r>
              <w:rPr>
                <w:lang w:eastAsia="zh-TW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D379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75E" w14:textId="77777777" w:rsidR="008530AD" w:rsidRDefault="008530AD" w:rsidP="00152546">
            <w:pPr>
              <w:pStyle w:val="TAC"/>
              <w:rPr>
                <w:lang w:eastAsia="ja-JP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5E4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366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E5F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C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D2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77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905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724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B7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C14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AD9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3B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D20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58F36" w14:textId="77777777" w:rsidR="008530AD" w:rsidRPr="00B5519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30</w:t>
            </w:r>
          </w:p>
        </w:tc>
      </w:tr>
      <w:tr w:rsidR="008530AD" w14:paraId="6653659E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2900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D95D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1FF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8BFA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D59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6DD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0AE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1E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4CD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F61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EBF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BA3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DFB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BC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59A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A9D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17F0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E149F8C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E473A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F33F8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77E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559" w14:textId="77777777" w:rsidR="008530AD" w:rsidRDefault="008530AD" w:rsidP="00152546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54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16C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351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B60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395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39D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C88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60E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1A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A27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CE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A84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B07D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1E5FB6C4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9ACAD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25B7D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A0CD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C2E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BC2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78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73F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E8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8B6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544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A5D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33F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BB0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0B6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3EE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479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B53EF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EC5A512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346DB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2E9B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AB20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DB0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13F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2A6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571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8E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B9C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76C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04C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723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D63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D55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45A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990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612A1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659AD29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A83AC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391F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39B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CB65B8">
              <w:rPr>
                <w:rFonts w:eastAsia="Yu Mincho"/>
              </w:rPr>
              <w:t>See CA_n77(2A) Bandwidth Combination Set 1 in Table</w:t>
            </w:r>
            <w:r w:rsidRPr="006C4CBE">
              <w:rPr>
                <w:rFonts w:eastAsia="Yu Mincho"/>
              </w:rPr>
              <w:t xml:space="preserve"> 5.5A.2-1 in TS</w:t>
            </w:r>
            <w:r>
              <w:rPr>
                <w:rFonts w:eastAsia="Yu Mincho"/>
              </w:rPr>
              <w:t xml:space="preserve"> </w:t>
            </w:r>
            <w:r w:rsidRPr="006C4CBE">
              <w:rPr>
                <w:rFonts w:eastAsia="Yu Mincho"/>
              </w:rPr>
              <w:t>38.101-1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9316B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</w:tbl>
    <w:p w14:paraId="4954EF30" w14:textId="77777777" w:rsidR="008530AD" w:rsidRDefault="008530AD" w:rsidP="008530AD"/>
    <w:p w14:paraId="5A68D07D" w14:textId="0729A3C4" w:rsidR="008530AD" w:rsidRDefault="008530AD" w:rsidP="00147049">
      <w:pPr>
        <w:pStyle w:val="3"/>
        <w:rPr>
          <w:lang w:val="en-US" w:eastAsia="zh-CN"/>
        </w:rPr>
      </w:pPr>
      <w:bookmarkStart w:id="747" w:name="_Toc135927975"/>
      <w:r>
        <w:rPr>
          <w:lang w:val="en-US" w:eastAsia="zh-CN"/>
        </w:rPr>
        <w:t>7.</w:t>
      </w:r>
      <w:r w:rsidR="00200C91">
        <w:rPr>
          <w:lang w:val="en-US" w:eastAsia="zh-CN"/>
        </w:rPr>
        <w:t>21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UE co-existence studies</w:t>
      </w:r>
      <w:bookmarkEnd w:id="747"/>
    </w:p>
    <w:p w14:paraId="02133344" w14:textId="77777777" w:rsidR="008530AD" w:rsidRPr="004C3A30" w:rsidRDefault="008530AD" w:rsidP="008530AD">
      <w:pPr>
        <w:rPr>
          <w:lang w:eastAsia="zh-CN"/>
        </w:rPr>
      </w:pPr>
      <w:r w:rsidRPr="004C3A30">
        <w:rPr>
          <w:lang w:eastAsia="zh-CN"/>
        </w:rPr>
        <w:t>Co-existence studies of DC_</w:t>
      </w:r>
      <w:r>
        <w:rPr>
          <w:lang w:eastAsia="zh-CN"/>
        </w:rPr>
        <w:t>5</w:t>
      </w:r>
      <w:r w:rsidRPr="004C3A30">
        <w:rPr>
          <w:lang w:eastAsia="zh-CN"/>
        </w:rPr>
        <w:t>-</w:t>
      </w:r>
      <w:r>
        <w:rPr>
          <w:lang w:eastAsia="zh-CN"/>
        </w:rPr>
        <w:t>7</w:t>
      </w:r>
      <w:r w:rsidRPr="004C3A30">
        <w:rPr>
          <w:lang w:eastAsia="zh-CN"/>
        </w:rPr>
        <w:t>_n40-n77 are already covered in the constituent fallback modes.</w:t>
      </w:r>
      <w:r>
        <w:rPr>
          <w:rFonts w:eastAsiaTheme="minorEastAsia"/>
        </w:rPr>
        <w:t xml:space="preserve"> </w:t>
      </w:r>
      <w:r w:rsidRPr="004C3A30">
        <w:rPr>
          <w:lang w:eastAsia="zh-CN"/>
        </w:rPr>
        <w:t>Therefore, there is no additional harmonic and inter-modulation impact for the additional band receiver.</w:t>
      </w:r>
    </w:p>
    <w:p w14:paraId="35A261BD" w14:textId="77777777" w:rsidR="008530AD" w:rsidRPr="005A6422" w:rsidRDefault="008530AD" w:rsidP="008530AD">
      <w:pPr>
        <w:rPr>
          <w:rFonts w:eastAsiaTheme="minorEastAsia"/>
        </w:rPr>
      </w:pPr>
    </w:p>
    <w:p w14:paraId="318C65AE" w14:textId="16DC2F9E" w:rsidR="008530AD" w:rsidRDefault="008530AD" w:rsidP="00147049">
      <w:pPr>
        <w:pStyle w:val="3"/>
        <w:rPr>
          <w:lang w:val="en-US" w:eastAsia="zh-CN"/>
        </w:rPr>
      </w:pPr>
      <w:bookmarkStart w:id="748" w:name="_Toc135927976"/>
      <w:r>
        <w:rPr>
          <w:lang w:val="en-US" w:eastAsia="zh-CN"/>
        </w:rPr>
        <w:t>7.</w:t>
      </w:r>
      <w:r w:rsidR="00200C91">
        <w:rPr>
          <w:lang w:val="en-US" w:eastAsia="zh-CN"/>
        </w:rPr>
        <w:t>21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64490">
        <w:rPr>
          <w:lang w:val="en-US" w:eastAsia="zh-CN"/>
        </w:rPr>
        <w:tab/>
        <w:t>∆T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and ∆R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values</w:t>
      </w:r>
      <w:bookmarkEnd w:id="748"/>
    </w:p>
    <w:p w14:paraId="7225A2C5" w14:textId="77777777" w:rsidR="008530AD" w:rsidRPr="004C3A30" w:rsidRDefault="008530AD" w:rsidP="008530AD">
      <w:pPr>
        <w:rPr>
          <w:rFonts w:eastAsia="SimSun"/>
          <w:lang w:eastAsia="zh-CN"/>
        </w:rPr>
      </w:pPr>
      <w:r w:rsidRPr="0093133D">
        <w:rPr>
          <w:rFonts w:eastAsia="SimSun"/>
          <w:lang w:eastAsia="zh-CN"/>
        </w:rPr>
        <w:t xml:space="preserve">Referring to DC_7-28_n40-n78, </w:t>
      </w:r>
      <w:r w:rsidRPr="0093133D">
        <w:t>ΔT</w:t>
      </w:r>
      <w:r w:rsidRPr="0093133D">
        <w:rPr>
          <w:vertAlign w:val="subscript"/>
        </w:rPr>
        <w:t>IB,c</w:t>
      </w:r>
      <w:r w:rsidRPr="0093133D">
        <w:rPr>
          <w:rFonts w:eastAsia="SimSun"/>
          <w:lang w:eastAsia="zh-CN"/>
        </w:rPr>
        <w:t xml:space="preserve"> and </w:t>
      </w:r>
      <w:r w:rsidRPr="0093133D">
        <w:t>ΔR</w:t>
      </w:r>
      <w:r w:rsidRPr="0093133D">
        <w:rPr>
          <w:vertAlign w:val="subscript"/>
        </w:rPr>
        <w:t>IB,c</w:t>
      </w:r>
      <w:r w:rsidRPr="0093133D">
        <w:rPr>
          <w:rFonts w:eastAsia="SimSun"/>
          <w:lang w:eastAsia="zh-CN"/>
        </w:rPr>
        <w:t xml:space="preserve"> can be specified as below.</w:t>
      </w:r>
    </w:p>
    <w:p w14:paraId="28E24240" w14:textId="3C8BA665" w:rsidR="008530AD" w:rsidRDefault="008530AD" w:rsidP="008530AD">
      <w:pPr>
        <w:pStyle w:val="TH"/>
      </w:pPr>
      <w:r>
        <w:t>Table 7.</w:t>
      </w:r>
      <w:r w:rsidR="00200C91">
        <w:t>21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530AD" w:rsidRPr="00850262" w14:paraId="039CFC74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0B144D45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24E51680" w14:textId="77777777" w:rsidR="008530AD" w:rsidRPr="00850262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DC3AC9" w14:paraId="2F8DF889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388D9A59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2B67289E" w14:textId="77777777" w:rsidR="008530AD" w:rsidRPr="00DC3AC9" w:rsidRDefault="008530AD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8530AD" w:rsidRPr="00EF5447" w14:paraId="1CCE46D0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4847004" w14:textId="77777777" w:rsidR="008530AD" w:rsidRPr="00EF5447" w:rsidRDefault="008530AD" w:rsidP="00152546">
            <w:pPr>
              <w:pStyle w:val="TAC"/>
            </w:pPr>
            <w:r>
              <w:t>DC_5</w:t>
            </w:r>
            <w:r w:rsidRPr="00EF5447">
              <w:t>-</w:t>
            </w:r>
            <w:r>
              <w:t>7</w:t>
            </w:r>
            <w:r w:rsidRPr="00EF5447">
              <w:t>_n</w:t>
            </w:r>
            <w:r>
              <w:t>40</w:t>
            </w:r>
            <w:r w:rsidRPr="00EF5447">
              <w:t>-n</w:t>
            </w:r>
            <w:r>
              <w:t>77</w:t>
            </w:r>
          </w:p>
        </w:tc>
        <w:tc>
          <w:tcPr>
            <w:tcW w:w="1417" w:type="dxa"/>
            <w:vAlign w:val="center"/>
          </w:tcPr>
          <w:p w14:paraId="17CA37E6" w14:textId="77777777" w:rsidR="008530AD" w:rsidRPr="00CC352F" w:rsidRDefault="008530AD" w:rsidP="00152546">
            <w:pPr>
              <w:pStyle w:val="TAC"/>
              <w:rPr>
                <w:lang w:eastAsia="ja-JP"/>
              </w:rPr>
            </w:pPr>
            <w:r w:rsidRPr="00CC352F">
              <w:rPr>
                <w:rFonts w:eastAsia="DengXian"/>
              </w:rPr>
              <w:t>0.3</w:t>
            </w:r>
          </w:p>
        </w:tc>
        <w:tc>
          <w:tcPr>
            <w:tcW w:w="1418" w:type="dxa"/>
            <w:vAlign w:val="center"/>
          </w:tcPr>
          <w:p w14:paraId="43CF4281" w14:textId="77777777" w:rsidR="008530AD" w:rsidRPr="00CC352F" w:rsidRDefault="008530AD" w:rsidP="00152546">
            <w:pPr>
              <w:pStyle w:val="TAC"/>
            </w:pPr>
            <w:r w:rsidRPr="00CC352F">
              <w:rPr>
                <w:rFonts w:hint="eastAsia"/>
              </w:rPr>
              <w:t>0</w:t>
            </w:r>
            <w:r w:rsidRPr="00CC352F">
              <w:t>.5</w:t>
            </w:r>
          </w:p>
        </w:tc>
        <w:tc>
          <w:tcPr>
            <w:tcW w:w="1488" w:type="dxa"/>
            <w:vAlign w:val="center"/>
          </w:tcPr>
          <w:p w14:paraId="01372170" w14:textId="77777777" w:rsidR="008530AD" w:rsidRPr="00CC352F" w:rsidRDefault="008530AD" w:rsidP="00152546">
            <w:pPr>
              <w:pStyle w:val="TAC"/>
              <w:rPr>
                <w:lang w:eastAsia="ja-JP"/>
              </w:rPr>
            </w:pPr>
            <w:r w:rsidRPr="00CC352F">
              <w:t>0</w:t>
            </w:r>
            <w:r w:rsidRPr="00CC352F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3B0A7F9C" w14:textId="77777777" w:rsidR="008530AD" w:rsidRPr="00CC352F" w:rsidRDefault="008530AD" w:rsidP="00152546">
            <w:pPr>
              <w:pStyle w:val="TAC"/>
              <w:rPr>
                <w:lang w:eastAsia="ja-JP"/>
              </w:rPr>
            </w:pPr>
            <w:r w:rsidRPr="00CC352F">
              <w:t>0.</w:t>
            </w:r>
            <w:r w:rsidRPr="00CC352F">
              <w:rPr>
                <w:rFonts w:eastAsia="DengXian"/>
              </w:rPr>
              <w:t>8</w:t>
            </w:r>
          </w:p>
        </w:tc>
      </w:tr>
      <w:tr w:rsidR="008530AD" w:rsidRPr="00E137BF" w14:paraId="56FEC2FE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F4EEA" w14:textId="77777777" w:rsidR="008530AD" w:rsidRPr="00E137BF" w:rsidRDefault="008530AD" w:rsidP="00152546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1F032713" w14:textId="77777777" w:rsidR="008530AD" w:rsidRPr="00E137BF" w:rsidRDefault="008530AD" w:rsidP="00152546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068B61DE" w14:textId="77777777" w:rsidR="008530AD" w:rsidRPr="00ED422D" w:rsidRDefault="008530AD" w:rsidP="008530AD"/>
    <w:p w14:paraId="2C364217" w14:textId="59038C55" w:rsidR="008530AD" w:rsidRDefault="008530AD" w:rsidP="008530AD">
      <w:pPr>
        <w:pStyle w:val="TH"/>
      </w:pPr>
      <w:r>
        <w:t>Table 7.</w:t>
      </w:r>
      <w:r w:rsidR="00200C91">
        <w:t>21</w:t>
      </w:r>
      <w:r>
        <w:t>.4-2: ΔR</w:t>
      </w:r>
      <w:r w:rsidRPr="00B744F9"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530AD" w:rsidRPr="00EF5447" w14:paraId="10AF784F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389227ED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5A127215" w14:textId="77777777" w:rsidR="008530AD" w:rsidRPr="00EF5447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530AD" w:rsidRPr="00EF5447" w14:paraId="4EEE1317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36A718A9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4369DA72" w14:textId="77777777" w:rsidR="008530AD" w:rsidRPr="00EF5447" w:rsidRDefault="008530AD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EF5447" w14:paraId="1091FA25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E5F44BB" w14:textId="77777777" w:rsidR="008530AD" w:rsidRPr="00EE5E94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DC_5</w:t>
            </w:r>
            <w:r w:rsidRPr="00EF5447">
              <w:rPr>
                <w:lang w:eastAsia="ko-KR"/>
              </w:rPr>
              <w:t>-</w:t>
            </w:r>
            <w:r>
              <w:rPr>
                <w:lang w:eastAsia="ko-KR"/>
              </w:rPr>
              <w:t>7_n40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77</w:t>
            </w:r>
          </w:p>
        </w:tc>
        <w:tc>
          <w:tcPr>
            <w:tcW w:w="1488" w:type="dxa"/>
            <w:vAlign w:val="center"/>
          </w:tcPr>
          <w:p w14:paraId="47DC7893" w14:textId="77777777" w:rsidR="008530AD" w:rsidRPr="00CC352F" w:rsidRDefault="008530AD" w:rsidP="00152546">
            <w:pPr>
              <w:pStyle w:val="TAC"/>
              <w:rPr>
                <w:lang w:eastAsia="ja-JP"/>
              </w:rPr>
            </w:pPr>
            <w:r w:rsidRPr="00CC352F"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700A738B" w14:textId="77777777" w:rsidR="008530AD" w:rsidRPr="00CC352F" w:rsidRDefault="008530AD" w:rsidP="00152546">
            <w:pPr>
              <w:pStyle w:val="TAC"/>
            </w:pPr>
            <w:r w:rsidRPr="00CC352F">
              <w:t>-</w:t>
            </w:r>
          </w:p>
        </w:tc>
        <w:tc>
          <w:tcPr>
            <w:tcW w:w="1403" w:type="dxa"/>
            <w:vAlign w:val="center"/>
          </w:tcPr>
          <w:p w14:paraId="5BFF9B06" w14:textId="77777777" w:rsidR="008530AD" w:rsidRPr="00CC352F" w:rsidRDefault="008530AD" w:rsidP="00152546">
            <w:pPr>
              <w:pStyle w:val="TAC"/>
            </w:pPr>
            <w:r w:rsidRPr="00CC352F">
              <w:t>0.4</w:t>
            </w:r>
          </w:p>
        </w:tc>
        <w:tc>
          <w:tcPr>
            <w:tcW w:w="1403" w:type="dxa"/>
            <w:vAlign w:val="center"/>
          </w:tcPr>
          <w:p w14:paraId="77EB1503" w14:textId="77777777" w:rsidR="008530AD" w:rsidRPr="00CC352F" w:rsidRDefault="008530AD" w:rsidP="00152546">
            <w:pPr>
              <w:pStyle w:val="TAC"/>
              <w:rPr>
                <w:lang w:eastAsia="ja-JP"/>
              </w:rPr>
            </w:pPr>
            <w:r w:rsidRPr="00CC352F">
              <w:rPr>
                <w:szCs w:val="18"/>
              </w:rPr>
              <w:t>0.5</w:t>
            </w:r>
          </w:p>
        </w:tc>
      </w:tr>
      <w:tr w:rsidR="008530AD" w14:paraId="6436B614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362034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cs="Arial"/>
                <w:sz w:val="18"/>
              </w:rPr>
              <w:t xml:space="preserve">NOTE </w:t>
            </w:r>
            <w:r>
              <w:rPr>
                <w:rFonts w:cs="Arial"/>
                <w:sz w:val="18"/>
              </w:rPr>
              <w:t>11</w:t>
            </w:r>
            <w:r w:rsidRPr="00E137BF">
              <w:rPr>
                <w:rFonts w:cs="Arial"/>
                <w:sz w:val="18"/>
              </w:rPr>
              <w:t>:</w:t>
            </w:r>
            <w:r w:rsidRPr="00E137BF">
              <w:rPr>
                <w:rFonts w:cs="Arial"/>
                <w:sz w:val="18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 w:rsidRPr="00E137BF">
              <w:rPr>
                <w:rFonts w:cs="Arial"/>
                <w:sz w:val="18"/>
                <w:vertAlign w:val="subscript"/>
              </w:rPr>
              <w:t>IB,c</w:t>
            </w:r>
            <w:r w:rsidRPr="00E137BF">
              <w:rPr>
                <w:rFonts w:cs="Arial"/>
                <w:sz w:val="18"/>
              </w:rPr>
              <w:t xml:space="preserve"> = 0.</w:t>
            </w:r>
          </w:p>
          <w:p w14:paraId="767E3EA8" w14:textId="77777777" w:rsidR="008530AD" w:rsidRDefault="008530AD" w:rsidP="00152546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21F411A2" w14:textId="77777777" w:rsidR="008530AD" w:rsidRDefault="008530AD" w:rsidP="008530AD"/>
    <w:p w14:paraId="2B552AB3" w14:textId="5973CB8C" w:rsidR="008530AD" w:rsidRDefault="008530AD" w:rsidP="00147049">
      <w:pPr>
        <w:pStyle w:val="3"/>
        <w:rPr>
          <w:lang w:val="en-US" w:eastAsia="zh-CN"/>
        </w:rPr>
      </w:pPr>
      <w:bookmarkStart w:id="749" w:name="_Toc135927977"/>
      <w:r>
        <w:rPr>
          <w:lang w:val="en-US" w:eastAsia="zh-CN"/>
        </w:rPr>
        <w:t>7.</w:t>
      </w:r>
      <w:r w:rsidR="00200C91">
        <w:rPr>
          <w:lang w:val="en-US" w:eastAsia="zh-CN"/>
        </w:rPr>
        <w:t>21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</w:t>
      </w:r>
      <w:bookmarkEnd w:id="749"/>
    </w:p>
    <w:p w14:paraId="7D53ED5D" w14:textId="77777777" w:rsidR="008530AD" w:rsidRPr="004C3A30" w:rsidRDefault="008530AD" w:rsidP="008530AD">
      <w:pPr>
        <w:rPr>
          <w:rFonts w:eastAsia="SimSun"/>
          <w:lang w:eastAsia="zh-CN"/>
        </w:rPr>
      </w:pPr>
      <w:r w:rsidRPr="004C3A30">
        <w:rPr>
          <w:rFonts w:eastAsia="SimSun"/>
          <w:lang w:eastAsia="zh-CN"/>
        </w:rPr>
        <w:t>There is no need to specify additional MSD requirement for this UL DC configuration.</w:t>
      </w:r>
    </w:p>
    <w:p w14:paraId="3A20B1A1" w14:textId="77777777" w:rsidR="008530AD" w:rsidRDefault="008530AD" w:rsidP="008530AD">
      <w:pPr>
        <w:rPr>
          <w:rFonts w:eastAsia="Yu Mincho"/>
          <w:lang w:eastAsia="ja-JP"/>
        </w:rPr>
      </w:pPr>
    </w:p>
    <w:p w14:paraId="05670FD8" w14:textId="7AE2747D" w:rsidR="008530AD" w:rsidRPr="00464490" w:rsidRDefault="008530AD" w:rsidP="00147049">
      <w:pPr>
        <w:pStyle w:val="2"/>
        <w:rPr>
          <w:lang w:val="en-US" w:eastAsia="zh-TW"/>
        </w:rPr>
      </w:pPr>
      <w:bookmarkStart w:id="750" w:name="_Toc135927978"/>
      <w:r>
        <w:rPr>
          <w:lang w:eastAsia="zh-TW"/>
        </w:rPr>
        <w:t>7.</w:t>
      </w:r>
      <w:r w:rsidR="00200C91">
        <w:rPr>
          <w:lang w:eastAsia="zh-TW"/>
        </w:rPr>
        <w:t>22</w:t>
      </w:r>
      <w:r>
        <w:rPr>
          <w:lang w:eastAsia="zh-TW"/>
        </w:rPr>
        <w:tab/>
        <w:t>DC_1-5_n40-n78</w:t>
      </w:r>
      <w:bookmarkEnd w:id="750"/>
    </w:p>
    <w:p w14:paraId="5DD772A9" w14:textId="23DB6DA0" w:rsidR="008530AD" w:rsidRPr="00F61207" w:rsidRDefault="008530AD" w:rsidP="00147049">
      <w:pPr>
        <w:pStyle w:val="3"/>
        <w:rPr>
          <w:lang w:val="en-US" w:eastAsia="zh-CN"/>
        </w:rPr>
      </w:pPr>
      <w:bookmarkStart w:id="751" w:name="_Toc135927979"/>
      <w:r>
        <w:rPr>
          <w:lang w:val="en-US" w:eastAsia="zh-CN"/>
        </w:rPr>
        <w:t>7.</w:t>
      </w:r>
      <w:r w:rsidR="00200C91">
        <w:rPr>
          <w:lang w:val="en-US" w:eastAsia="zh-CN"/>
        </w:rPr>
        <w:t>22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51"/>
    </w:p>
    <w:p w14:paraId="2D56A925" w14:textId="372ACA8F" w:rsidR="008530AD" w:rsidRDefault="008530AD" w:rsidP="008530AD">
      <w:pPr>
        <w:pStyle w:val="TH"/>
        <w:rPr>
          <w:lang w:eastAsia="ja-JP"/>
        </w:rPr>
      </w:pPr>
      <w:r>
        <w:t>Table 7.</w:t>
      </w:r>
      <w:r w:rsidR="00200C91">
        <w:t>22</w:t>
      </w:r>
      <w:r>
        <w:rPr>
          <w:lang w:val="en-US"/>
        </w:rPr>
        <w:t>.1</w:t>
      </w:r>
      <w:r>
        <w:t>-1: LTE 2 bands DL/1UL + NR 2 bands DL/1UL DC operating bands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3EB3F205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AB8F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72D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7F03B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7FBDF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7E32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4DBB2BC0" w14:textId="77777777" w:rsidTr="0015254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89F4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0AD8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9B298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55EE9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0DD9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7C69416F" w14:textId="77777777" w:rsidTr="0015254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5080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F99E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084E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4D0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3A2A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45AD46DC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039E8" w14:textId="77777777" w:rsidR="008530AD" w:rsidRDefault="008530AD" w:rsidP="00152546">
            <w:pPr>
              <w:pStyle w:val="TAC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DC_1-5_n40-n78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596A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1325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51E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CE22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9F35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2110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783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A628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2170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0DA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6D2200C0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4508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D08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3B7D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824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FFD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48D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849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BBA7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869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B4C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4E11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C8F9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0DFE7267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3AF2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1AB3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3E90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E5C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66AB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9F7C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516F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CCB1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731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  <w:tr w:rsidR="008530AD" w14:paraId="0BCA2E17" w14:textId="77777777" w:rsidTr="00152546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8C5E" w14:textId="77777777" w:rsidR="008530AD" w:rsidRDefault="008530AD" w:rsidP="00152546">
            <w:pPr>
              <w:spacing w:after="0"/>
              <w:rPr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DFC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Theme="minorEastAsia" w:cs="Arial"/>
                <w:lang w:eastAsia="ko-KR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5883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928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FEF6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0CDD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70E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EFA3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100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</w:tbl>
    <w:p w14:paraId="6656EA84" w14:textId="77777777" w:rsidR="008530AD" w:rsidRDefault="008530AD" w:rsidP="008530AD"/>
    <w:p w14:paraId="2F6FB2B4" w14:textId="133D20AF" w:rsidR="008530AD" w:rsidRDefault="008530AD" w:rsidP="008530AD">
      <w:pPr>
        <w:pStyle w:val="TH"/>
      </w:pPr>
      <w:r>
        <w:t>Table 7.</w:t>
      </w:r>
      <w:r w:rsidR="00200C91">
        <w:t>22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30AD" w:rsidRPr="00877CC8" w14:paraId="0C6755CF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7AAE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649A5680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5EEB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53471EDC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6A77AE51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8530AD" w:rsidRPr="00877CC8" w14:paraId="7901C28C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53ADC1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1A-5A</w:t>
            </w:r>
            <w:r w:rsidRPr="00EC24FB">
              <w:rPr>
                <w:lang w:eastAsia="fi-FI"/>
              </w:rPr>
              <w:t>_n</w:t>
            </w:r>
            <w:r>
              <w:rPr>
                <w:lang w:eastAsia="fi-FI"/>
              </w:rPr>
              <w:t>40A</w:t>
            </w:r>
            <w:r w:rsidRPr="00EC24FB">
              <w:rPr>
                <w:lang w:eastAsia="fi-FI"/>
              </w:rPr>
              <w:t>-n7</w:t>
            </w:r>
            <w:r>
              <w:rPr>
                <w:lang w:eastAsia="fi-FI"/>
              </w:rPr>
              <w:t>8A</w:t>
            </w:r>
          </w:p>
          <w:p w14:paraId="6C3DB0DC" w14:textId="77777777" w:rsidR="008530AD" w:rsidRPr="00877CC8" w:rsidRDefault="008530AD" w:rsidP="00152546">
            <w:pPr>
              <w:pStyle w:val="TAC"/>
            </w:pPr>
            <w:r w:rsidRPr="008B1355">
              <w:rPr>
                <w:lang w:eastAsia="fi-FI"/>
              </w:rPr>
              <w:t>DC_1A-5A_n40A-n78C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C98E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205F1A24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7B7A8A7A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271F5B64" w14:textId="77777777" w:rsidR="008530AD" w:rsidRPr="00877CC8" w:rsidRDefault="008530AD" w:rsidP="00152546">
            <w:pPr>
              <w:pStyle w:val="TAC"/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</w:tbl>
    <w:p w14:paraId="5391700A" w14:textId="77777777" w:rsidR="008530AD" w:rsidRPr="00EC24FB" w:rsidRDefault="008530AD" w:rsidP="008530AD"/>
    <w:p w14:paraId="0D842127" w14:textId="0139BEAD" w:rsidR="008530AD" w:rsidRPr="00F61207" w:rsidRDefault="008530AD" w:rsidP="00147049">
      <w:pPr>
        <w:pStyle w:val="3"/>
        <w:rPr>
          <w:lang w:val="en-US" w:eastAsia="zh-CN"/>
        </w:rPr>
      </w:pPr>
      <w:bookmarkStart w:id="752" w:name="_Toc135927980"/>
      <w:r>
        <w:rPr>
          <w:lang w:val="en-US" w:eastAsia="zh-CN"/>
        </w:rPr>
        <w:t>7.</w:t>
      </w:r>
      <w:r w:rsidR="00200C91">
        <w:rPr>
          <w:lang w:val="en-US" w:eastAsia="zh-CN"/>
        </w:rPr>
        <w:t>22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Channel bandwidths per operating band for DC</w:t>
      </w:r>
      <w:bookmarkEnd w:id="752"/>
    </w:p>
    <w:p w14:paraId="20F88FC4" w14:textId="4ABADE25" w:rsidR="008530AD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>
        <w:t>Table 7.</w:t>
      </w:r>
      <w:r w:rsidR="00200C91">
        <w:t>22</w:t>
      </w:r>
      <w:r>
        <w:rPr>
          <w:lang w:val="en-US"/>
        </w:rPr>
        <w:t>.2</w:t>
      </w:r>
      <w:r>
        <w:t>-1: Supported bandwidths per DC band combination of LTE 2DL/1UL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8530AD" w14:paraId="3B199216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0753" w14:textId="77777777" w:rsidR="008530AD" w:rsidRDefault="008530AD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F309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48E330C5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2C75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75E0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BF07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5ACF79A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331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3F05C647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66F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673FBF8A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03D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16347932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3313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66265DC8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A17D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1E76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7DD7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41B98D4D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A7E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5E2C1618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740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486729AC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871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4D6A8FB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6F6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20773317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BD51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9C99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810E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5205F05E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5F6751EF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2E19D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1A-5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8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1B08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B0F6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A9E8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E944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DA8D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F03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4D1E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7F99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C243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483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A24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5A0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535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06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9684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C3AC4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</w:t>
            </w:r>
          </w:p>
        </w:tc>
      </w:tr>
      <w:tr w:rsidR="008530AD" w14:paraId="76EC9C53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F2AC6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A573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1D7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65A0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8DA8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3A66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920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3F2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D42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C2D2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C66E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697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C018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0E8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2C7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B88F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E0BEF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963E0D2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60772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A4D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97E8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58A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C3E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6E8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296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633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B03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096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323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6A7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06F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9F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C76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78C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7891D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BC1962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B4B679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2629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C372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A0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CE0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422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C66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26B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935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A46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E7A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8CA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7E8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AA1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6FDF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971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5992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CFAA9D0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960D4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9423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C48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4EC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C78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C92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DD1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D7B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D7E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85A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E4C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9E5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D5E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F38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8DF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A22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9DFC7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D085CF7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16635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CA54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F8DF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3C5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60F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E17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63D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B48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956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768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F42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17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E10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58AF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089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781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0B0D4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0D3967F0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34E37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6FB2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BFBA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80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45C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7D5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611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25B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C09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F75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649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30E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CAF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470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E2A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392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758E1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F12C70B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51E81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1D2B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E074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FD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AA0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B25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D81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1F4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C07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18C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924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EE5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123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BD2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F7C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9ED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64DA2C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7155D6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AAA8A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1A-5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8C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5D27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8619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A42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D343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90A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0BF2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FC02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C24D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E6A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770D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42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27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AB41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BCE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86B0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2048D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330</w:t>
            </w:r>
          </w:p>
        </w:tc>
      </w:tr>
      <w:tr w:rsidR="008530AD" w14:paraId="3FF376E6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C2902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F23D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F710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DFA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D8E6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BC5C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CFDE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533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8F4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FAF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19C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283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5513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8B32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007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AB84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3D73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1A80DB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5384F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17F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8D3D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389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356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37C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2C2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CF7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148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272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B76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8E6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4CC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3BA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2DB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A3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A6740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0E06B8D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21A7D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096D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502C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7CF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75B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5FA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3F8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81F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1C6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5BE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E89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832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661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F13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D70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C750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82280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FFC14E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B055E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DECF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883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CD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C32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CD5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475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715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ACB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8C1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731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309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042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AE4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7B2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C10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94F8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87899E5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9CFBC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2A87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78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3E9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2436E6">
              <w:rPr>
                <w:rFonts w:eastAsia="Yu Mincho"/>
              </w:rPr>
              <w:t>See CA_n78C Bandwidth Combination Set 1 in Table 5.5A</w:t>
            </w:r>
            <w:r w:rsidRPr="006C4CBE">
              <w:rPr>
                <w:rFonts w:eastAsia="Yu Mincho"/>
              </w:rPr>
              <w:t>.</w:t>
            </w:r>
            <w:r>
              <w:rPr>
                <w:rFonts w:eastAsia="Yu Mincho"/>
              </w:rPr>
              <w:t>1</w:t>
            </w:r>
            <w:r w:rsidRPr="006C4CBE">
              <w:rPr>
                <w:rFonts w:eastAsia="Yu Mincho"/>
              </w:rPr>
              <w:t>-1 in TS</w:t>
            </w:r>
            <w:r>
              <w:rPr>
                <w:rFonts w:eastAsia="Yu Mincho"/>
              </w:rPr>
              <w:t xml:space="preserve"> </w:t>
            </w:r>
            <w:r w:rsidRPr="006C4CBE">
              <w:rPr>
                <w:rFonts w:eastAsia="Yu Mincho"/>
              </w:rPr>
              <w:t>38.101-1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597AC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</w:tbl>
    <w:p w14:paraId="35B4BC0F" w14:textId="77777777" w:rsidR="008530AD" w:rsidRDefault="008530AD" w:rsidP="008530AD"/>
    <w:p w14:paraId="719F6B6E" w14:textId="3E4F22D9" w:rsidR="008530AD" w:rsidRDefault="008530AD" w:rsidP="00147049">
      <w:pPr>
        <w:pStyle w:val="3"/>
        <w:rPr>
          <w:lang w:val="en-US" w:eastAsia="zh-CN"/>
        </w:rPr>
      </w:pPr>
      <w:bookmarkStart w:id="753" w:name="_Toc135927981"/>
      <w:r>
        <w:rPr>
          <w:lang w:val="en-US" w:eastAsia="zh-CN"/>
        </w:rPr>
        <w:t>7.</w:t>
      </w:r>
      <w:r w:rsidR="00200C91">
        <w:rPr>
          <w:lang w:val="en-US" w:eastAsia="zh-CN"/>
        </w:rPr>
        <w:t>22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UE co-existence studies</w:t>
      </w:r>
      <w:bookmarkEnd w:id="753"/>
    </w:p>
    <w:p w14:paraId="0BE94EF4" w14:textId="77777777" w:rsidR="008530AD" w:rsidRPr="004C3A30" w:rsidRDefault="008530AD" w:rsidP="008530AD">
      <w:pPr>
        <w:rPr>
          <w:lang w:eastAsia="zh-CN"/>
        </w:rPr>
      </w:pPr>
      <w:r w:rsidRPr="004C3A30">
        <w:rPr>
          <w:lang w:eastAsia="zh-CN"/>
        </w:rPr>
        <w:t>Co-existence studies of DC_1-</w:t>
      </w:r>
      <w:r>
        <w:rPr>
          <w:lang w:eastAsia="zh-CN"/>
        </w:rPr>
        <w:t>5</w:t>
      </w:r>
      <w:r w:rsidRPr="004C3A30">
        <w:rPr>
          <w:lang w:eastAsia="zh-CN"/>
        </w:rPr>
        <w:t>_n40-n7</w:t>
      </w:r>
      <w:r>
        <w:rPr>
          <w:lang w:eastAsia="zh-CN"/>
        </w:rPr>
        <w:t>8</w:t>
      </w:r>
      <w:r w:rsidRPr="004C3A30">
        <w:rPr>
          <w:lang w:eastAsia="zh-CN"/>
        </w:rPr>
        <w:t xml:space="preserve"> are already covered in the constituent fallback modes.</w:t>
      </w:r>
      <w:r>
        <w:rPr>
          <w:rFonts w:eastAsiaTheme="minorEastAsia"/>
        </w:rPr>
        <w:t xml:space="preserve"> </w:t>
      </w:r>
      <w:r w:rsidRPr="004C3A30">
        <w:rPr>
          <w:lang w:eastAsia="zh-CN"/>
        </w:rPr>
        <w:t>Therefore, there is no additional harmonic and inter-modulation impact for the additional band receiver.</w:t>
      </w:r>
    </w:p>
    <w:p w14:paraId="1086A103" w14:textId="77777777" w:rsidR="008530AD" w:rsidRPr="005A6422" w:rsidRDefault="008530AD" w:rsidP="008530AD">
      <w:pPr>
        <w:rPr>
          <w:rFonts w:eastAsiaTheme="minorEastAsia"/>
        </w:rPr>
      </w:pPr>
    </w:p>
    <w:p w14:paraId="17DBB6AD" w14:textId="1FA34149" w:rsidR="008530AD" w:rsidRDefault="008530AD" w:rsidP="00147049">
      <w:pPr>
        <w:pStyle w:val="3"/>
        <w:rPr>
          <w:lang w:val="en-US" w:eastAsia="zh-CN"/>
        </w:rPr>
      </w:pPr>
      <w:bookmarkStart w:id="754" w:name="_Toc135927982"/>
      <w:r>
        <w:rPr>
          <w:lang w:val="en-US" w:eastAsia="zh-CN"/>
        </w:rPr>
        <w:t>7.</w:t>
      </w:r>
      <w:r w:rsidR="00200C91">
        <w:rPr>
          <w:lang w:val="en-US" w:eastAsia="zh-CN"/>
        </w:rPr>
        <w:t>22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64490">
        <w:rPr>
          <w:lang w:val="en-US" w:eastAsia="zh-CN"/>
        </w:rPr>
        <w:tab/>
        <w:t>∆T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and ∆R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values</w:t>
      </w:r>
      <w:bookmarkEnd w:id="754"/>
    </w:p>
    <w:p w14:paraId="62FBC25E" w14:textId="77777777" w:rsidR="008530AD" w:rsidRPr="004C3A30" w:rsidRDefault="008530AD" w:rsidP="008530AD">
      <w:pPr>
        <w:rPr>
          <w:rFonts w:eastAsia="SimSun"/>
          <w:lang w:eastAsia="zh-CN"/>
        </w:rPr>
      </w:pPr>
      <w:r w:rsidRPr="00736C9E">
        <w:rPr>
          <w:rFonts w:eastAsia="SimSun"/>
          <w:lang w:eastAsia="zh-CN"/>
        </w:rPr>
        <w:t xml:space="preserve">Referring to DC_3_n5-n40-n78, </w:t>
      </w:r>
      <w:r w:rsidRPr="00736C9E">
        <w:t>ΔT</w:t>
      </w:r>
      <w:r w:rsidRPr="00736C9E">
        <w:rPr>
          <w:vertAlign w:val="subscript"/>
        </w:rPr>
        <w:t>IB,c</w:t>
      </w:r>
      <w:r w:rsidRPr="00736C9E">
        <w:rPr>
          <w:rFonts w:eastAsia="SimSun"/>
          <w:lang w:eastAsia="zh-CN"/>
        </w:rPr>
        <w:t xml:space="preserve"> and </w:t>
      </w:r>
      <w:r w:rsidRPr="00736C9E">
        <w:t>ΔR</w:t>
      </w:r>
      <w:r w:rsidRPr="00736C9E">
        <w:rPr>
          <w:vertAlign w:val="subscript"/>
        </w:rPr>
        <w:t>IB,c</w:t>
      </w:r>
      <w:r w:rsidRPr="00736C9E">
        <w:rPr>
          <w:rFonts w:eastAsia="SimSun"/>
          <w:lang w:eastAsia="zh-CN"/>
        </w:rPr>
        <w:t xml:space="preserve"> can be specified as below.</w:t>
      </w:r>
    </w:p>
    <w:p w14:paraId="6F5C80D7" w14:textId="49FA0D16" w:rsidR="008530AD" w:rsidRDefault="008530AD" w:rsidP="008530AD">
      <w:pPr>
        <w:pStyle w:val="TH"/>
      </w:pPr>
      <w:r>
        <w:t>Table 7.</w:t>
      </w:r>
      <w:r w:rsidR="00200C91">
        <w:t>22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530AD" w:rsidRPr="00850262" w14:paraId="5B3E6341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4AC79923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664AB63E" w14:textId="77777777" w:rsidR="008530AD" w:rsidRPr="00850262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DC3AC9" w14:paraId="78C1B86E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0372A2B0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5FD7E6E5" w14:textId="77777777" w:rsidR="008530AD" w:rsidRPr="00DC3AC9" w:rsidRDefault="008530AD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8530AD" w:rsidRPr="00EF5447" w14:paraId="6F651B4F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ACD3A9D" w14:textId="77777777" w:rsidR="008530AD" w:rsidRPr="00EF5447" w:rsidRDefault="008530AD" w:rsidP="00152546">
            <w:pPr>
              <w:pStyle w:val="TAC"/>
            </w:pPr>
            <w:r>
              <w:t>DC_1</w:t>
            </w:r>
            <w:r w:rsidRPr="00EF5447">
              <w:t>-</w:t>
            </w:r>
            <w:r>
              <w:t>5</w:t>
            </w:r>
            <w:r w:rsidRPr="00EF5447">
              <w:t>_n</w:t>
            </w:r>
            <w:r>
              <w:t>40</w:t>
            </w:r>
            <w:r w:rsidRPr="00EF5447">
              <w:t>-n</w:t>
            </w:r>
            <w:r>
              <w:t>78</w:t>
            </w:r>
          </w:p>
        </w:tc>
        <w:tc>
          <w:tcPr>
            <w:tcW w:w="1417" w:type="dxa"/>
            <w:vAlign w:val="center"/>
          </w:tcPr>
          <w:p w14:paraId="6E4E6D2D" w14:textId="77777777" w:rsidR="008530AD" w:rsidRPr="00736C9E" w:rsidRDefault="008530AD" w:rsidP="00152546">
            <w:pPr>
              <w:pStyle w:val="TAC"/>
              <w:rPr>
                <w:lang w:eastAsia="ja-JP"/>
              </w:rPr>
            </w:pPr>
            <w:r w:rsidRPr="00736C9E"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51BF56E0" w14:textId="77777777" w:rsidR="008530AD" w:rsidRPr="00736C9E" w:rsidRDefault="008530AD" w:rsidP="00152546">
            <w:pPr>
              <w:pStyle w:val="TAC"/>
            </w:pPr>
            <w:r w:rsidRPr="00736C9E">
              <w:rPr>
                <w:rFonts w:hint="eastAsia"/>
              </w:rPr>
              <w:t>0</w:t>
            </w:r>
            <w:r w:rsidRPr="00736C9E">
              <w:t>.6</w:t>
            </w:r>
          </w:p>
        </w:tc>
        <w:tc>
          <w:tcPr>
            <w:tcW w:w="1488" w:type="dxa"/>
            <w:vAlign w:val="center"/>
          </w:tcPr>
          <w:p w14:paraId="3474AF36" w14:textId="77777777" w:rsidR="008530AD" w:rsidRPr="00736C9E" w:rsidRDefault="008530AD" w:rsidP="00152546">
            <w:pPr>
              <w:pStyle w:val="TAC"/>
              <w:rPr>
                <w:lang w:eastAsia="ja-JP"/>
              </w:rPr>
            </w:pPr>
            <w:r w:rsidRPr="00736C9E">
              <w:t>0</w:t>
            </w:r>
            <w:r w:rsidRPr="00736C9E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7B726A4E" w14:textId="77777777" w:rsidR="008530AD" w:rsidRPr="00736C9E" w:rsidRDefault="008530AD" w:rsidP="00152546">
            <w:pPr>
              <w:pStyle w:val="TAC"/>
              <w:rPr>
                <w:lang w:eastAsia="ja-JP"/>
              </w:rPr>
            </w:pPr>
            <w:r w:rsidRPr="00736C9E">
              <w:t>0.</w:t>
            </w:r>
            <w:r w:rsidRPr="00736C9E">
              <w:rPr>
                <w:rFonts w:eastAsia="DengXian"/>
              </w:rPr>
              <w:t>8</w:t>
            </w:r>
          </w:p>
        </w:tc>
      </w:tr>
      <w:tr w:rsidR="008530AD" w:rsidRPr="00E137BF" w14:paraId="22413334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591F9" w14:textId="77777777" w:rsidR="008530AD" w:rsidRPr="00E137BF" w:rsidRDefault="008530AD" w:rsidP="00152546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604DC310" w14:textId="77777777" w:rsidR="008530AD" w:rsidRPr="00E137BF" w:rsidRDefault="008530AD" w:rsidP="00152546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3A560511" w14:textId="77777777" w:rsidR="008530AD" w:rsidRPr="00ED422D" w:rsidRDefault="008530AD" w:rsidP="008530AD"/>
    <w:p w14:paraId="110D3957" w14:textId="7CE4E99A" w:rsidR="008530AD" w:rsidRDefault="008530AD" w:rsidP="008530AD">
      <w:pPr>
        <w:pStyle w:val="TH"/>
      </w:pPr>
      <w:r>
        <w:t>Table 7.</w:t>
      </w:r>
      <w:r w:rsidR="00200C91">
        <w:t>22</w:t>
      </w:r>
      <w:r>
        <w:t>.4-2: ΔR</w:t>
      </w:r>
      <w:r w:rsidRPr="00B744F9"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530AD" w:rsidRPr="00EF5447" w14:paraId="6CF424F6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435D821E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7555859F" w14:textId="77777777" w:rsidR="008530AD" w:rsidRPr="00EF5447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530AD" w:rsidRPr="00EF5447" w14:paraId="2DB13643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D3AE97A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081BCDC2" w14:textId="77777777" w:rsidR="008530AD" w:rsidRPr="00EF5447" w:rsidRDefault="008530AD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EF5447" w14:paraId="431658AA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27B7751" w14:textId="77777777" w:rsidR="008530AD" w:rsidRPr="00EF5447" w:rsidRDefault="008530AD" w:rsidP="00152546">
            <w:pPr>
              <w:pStyle w:val="TAC"/>
            </w:pPr>
            <w:r>
              <w:rPr>
                <w:lang w:eastAsia="ko-KR"/>
              </w:rPr>
              <w:t>DC_1</w:t>
            </w:r>
            <w:r w:rsidRPr="00EF5447">
              <w:rPr>
                <w:lang w:eastAsia="ko-KR"/>
              </w:rPr>
              <w:t>-</w:t>
            </w:r>
            <w:r>
              <w:rPr>
                <w:lang w:eastAsia="ko-KR"/>
              </w:rPr>
              <w:t>5_n40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14:paraId="559D2322" w14:textId="77777777" w:rsidR="008530AD" w:rsidRPr="00736C9E" w:rsidRDefault="008530AD" w:rsidP="00152546">
            <w:pPr>
              <w:pStyle w:val="TAC"/>
              <w:rPr>
                <w:lang w:eastAsia="ja-JP"/>
              </w:rPr>
            </w:pPr>
            <w:r w:rsidRPr="00736C9E"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0859BEDA" w14:textId="77777777" w:rsidR="008530AD" w:rsidRPr="00736C9E" w:rsidRDefault="008530AD" w:rsidP="00152546">
            <w:pPr>
              <w:pStyle w:val="TAC"/>
            </w:pPr>
            <w:r w:rsidRPr="00736C9E">
              <w:t>0.2</w:t>
            </w:r>
          </w:p>
        </w:tc>
        <w:tc>
          <w:tcPr>
            <w:tcW w:w="1403" w:type="dxa"/>
            <w:vAlign w:val="center"/>
          </w:tcPr>
          <w:p w14:paraId="75FB6019" w14:textId="77777777" w:rsidR="008530AD" w:rsidRPr="00736C9E" w:rsidRDefault="008530AD" w:rsidP="00152546">
            <w:pPr>
              <w:pStyle w:val="TAC"/>
            </w:pPr>
            <w:r w:rsidRPr="002436E6">
              <w:t>0.4</w:t>
            </w:r>
            <w:r w:rsidRPr="002436E6"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14:paraId="47A2940C" w14:textId="77777777" w:rsidR="008530AD" w:rsidRPr="00736C9E" w:rsidRDefault="008530AD" w:rsidP="00152546">
            <w:pPr>
              <w:pStyle w:val="TAC"/>
              <w:rPr>
                <w:lang w:eastAsia="ja-JP"/>
              </w:rPr>
            </w:pPr>
            <w:r w:rsidRPr="00736C9E">
              <w:rPr>
                <w:szCs w:val="18"/>
              </w:rPr>
              <w:t>0.5</w:t>
            </w:r>
          </w:p>
        </w:tc>
      </w:tr>
      <w:tr w:rsidR="008530AD" w14:paraId="0336AB25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545676" w14:textId="77777777" w:rsidR="008530AD" w:rsidRPr="00716835" w:rsidRDefault="008530AD" w:rsidP="00152546">
            <w:pPr>
              <w:pStyle w:val="TAN"/>
              <w:rPr>
                <w:szCs w:val="18"/>
              </w:rPr>
            </w:pPr>
            <w:r w:rsidRPr="00716835">
              <w:rPr>
                <w:szCs w:val="18"/>
              </w:rPr>
              <w:t>NOTE 8: Only applicable for UE supporting inter-band carrier aggregation with uplink in one NR</w:t>
            </w:r>
            <w:r>
              <w:rPr>
                <w:rFonts w:eastAsiaTheme="minorEastAsia" w:hint="eastAsia"/>
                <w:szCs w:val="18"/>
                <w:lang w:eastAsia="ko-KR"/>
              </w:rPr>
              <w:t xml:space="preserve"> </w:t>
            </w:r>
            <w:r w:rsidRPr="00716835">
              <w:rPr>
                <w:szCs w:val="18"/>
              </w:rPr>
              <w:t>band and without simultaneous Rx/Tx.</w:t>
            </w:r>
          </w:p>
          <w:p w14:paraId="7D85CB80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cs="Arial"/>
                <w:sz w:val="18"/>
              </w:rPr>
              <w:t xml:space="preserve">NOTE </w:t>
            </w:r>
            <w:r>
              <w:rPr>
                <w:rFonts w:cs="Arial"/>
                <w:sz w:val="18"/>
              </w:rPr>
              <w:t>11</w:t>
            </w:r>
            <w:r w:rsidRPr="00E137BF">
              <w:rPr>
                <w:rFonts w:cs="Arial"/>
                <w:sz w:val="18"/>
              </w:rPr>
              <w:t>:</w:t>
            </w:r>
            <w:r w:rsidRPr="00E137BF">
              <w:rPr>
                <w:rFonts w:cs="Arial"/>
                <w:sz w:val="18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 w:rsidRPr="00E137BF">
              <w:rPr>
                <w:rFonts w:cs="Arial"/>
                <w:sz w:val="18"/>
                <w:vertAlign w:val="subscript"/>
              </w:rPr>
              <w:t>IB,c</w:t>
            </w:r>
            <w:r w:rsidRPr="00E137BF">
              <w:rPr>
                <w:rFonts w:cs="Arial"/>
                <w:sz w:val="18"/>
              </w:rPr>
              <w:t xml:space="preserve"> = 0.</w:t>
            </w:r>
          </w:p>
          <w:p w14:paraId="10DCD727" w14:textId="77777777" w:rsidR="008530AD" w:rsidRDefault="008530AD" w:rsidP="00152546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635051DA" w14:textId="77777777" w:rsidR="008530AD" w:rsidRDefault="008530AD" w:rsidP="008530AD"/>
    <w:p w14:paraId="1B6106DF" w14:textId="26EE2F12" w:rsidR="008530AD" w:rsidRDefault="008530AD" w:rsidP="00147049">
      <w:pPr>
        <w:pStyle w:val="3"/>
        <w:rPr>
          <w:lang w:val="en-US" w:eastAsia="zh-CN"/>
        </w:rPr>
      </w:pPr>
      <w:bookmarkStart w:id="755" w:name="_Toc135927983"/>
      <w:r>
        <w:rPr>
          <w:lang w:val="en-US" w:eastAsia="zh-CN"/>
        </w:rPr>
        <w:t>7.</w:t>
      </w:r>
      <w:r w:rsidR="00200C91">
        <w:rPr>
          <w:lang w:val="en-US" w:eastAsia="zh-CN"/>
        </w:rPr>
        <w:t>22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</w:t>
      </w:r>
      <w:bookmarkEnd w:id="755"/>
    </w:p>
    <w:p w14:paraId="745147FD" w14:textId="77777777" w:rsidR="008530AD" w:rsidRPr="004C3A30" w:rsidRDefault="008530AD" w:rsidP="008530AD">
      <w:pPr>
        <w:rPr>
          <w:rFonts w:eastAsia="SimSun"/>
          <w:lang w:eastAsia="zh-CN"/>
        </w:rPr>
      </w:pPr>
      <w:r w:rsidRPr="004C3A30">
        <w:rPr>
          <w:rFonts w:eastAsia="SimSun"/>
          <w:lang w:eastAsia="zh-CN"/>
        </w:rPr>
        <w:t>There is no need to specify additional MSD requirement for this UL DC configuration.</w:t>
      </w:r>
    </w:p>
    <w:p w14:paraId="0C08AE81" w14:textId="77777777" w:rsidR="008530AD" w:rsidRDefault="008530AD" w:rsidP="008530AD">
      <w:pPr>
        <w:rPr>
          <w:rFonts w:eastAsia="Yu Mincho"/>
          <w:lang w:eastAsia="ja-JP"/>
        </w:rPr>
      </w:pPr>
    </w:p>
    <w:p w14:paraId="204FEAEC" w14:textId="138FF318" w:rsidR="008530AD" w:rsidRPr="00464490" w:rsidRDefault="008530AD" w:rsidP="00147049">
      <w:pPr>
        <w:pStyle w:val="2"/>
        <w:rPr>
          <w:lang w:val="en-US" w:eastAsia="zh-TW"/>
        </w:rPr>
      </w:pPr>
      <w:bookmarkStart w:id="756" w:name="_Toc135927984"/>
      <w:r>
        <w:rPr>
          <w:lang w:eastAsia="zh-TW"/>
        </w:rPr>
        <w:t>7.</w:t>
      </w:r>
      <w:r w:rsidR="00200C91">
        <w:rPr>
          <w:lang w:eastAsia="zh-TW"/>
        </w:rPr>
        <w:t>23</w:t>
      </w:r>
      <w:r>
        <w:rPr>
          <w:lang w:eastAsia="zh-TW"/>
        </w:rPr>
        <w:tab/>
        <w:t>DC_3-5_n40-n78</w:t>
      </w:r>
      <w:bookmarkEnd w:id="756"/>
    </w:p>
    <w:p w14:paraId="34F42E8F" w14:textId="42D8AC03" w:rsidR="008530AD" w:rsidRPr="00F61207" w:rsidRDefault="008530AD" w:rsidP="00147049">
      <w:pPr>
        <w:pStyle w:val="3"/>
        <w:rPr>
          <w:lang w:val="en-US" w:eastAsia="zh-CN"/>
        </w:rPr>
      </w:pPr>
      <w:bookmarkStart w:id="757" w:name="_Toc135927985"/>
      <w:r>
        <w:rPr>
          <w:lang w:val="en-US" w:eastAsia="zh-CN"/>
        </w:rPr>
        <w:t>7.</w:t>
      </w:r>
      <w:r w:rsidR="00200C91">
        <w:rPr>
          <w:lang w:val="en-US" w:eastAsia="zh-CN"/>
        </w:rPr>
        <w:t>23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57"/>
    </w:p>
    <w:p w14:paraId="16AB0117" w14:textId="6CD14F10" w:rsidR="008530AD" w:rsidRDefault="008530AD" w:rsidP="008530AD">
      <w:pPr>
        <w:pStyle w:val="TH"/>
        <w:rPr>
          <w:lang w:eastAsia="ja-JP"/>
        </w:rPr>
      </w:pPr>
      <w:r>
        <w:t>Table 7.</w:t>
      </w:r>
      <w:r w:rsidR="00200C91">
        <w:t>23</w:t>
      </w:r>
      <w:r>
        <w:rPr>
          <w:lang w:val="en-US"/>
        </w:rPr>
        <w:t>.1</w:t>
      </w:r>
      <w:r>
        <w:t>-1: LTE 2 bands DL/1UL + NR 2 bands DL/1UL DC operating bands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4A3CF7C5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7A5D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25AB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5C978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CAD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C0E6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21AC1649" w14:textId="77777777" w:rsidTr="0015254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0D98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4F91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1553A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F6CF5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D982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513FCB47" w14:textId="77777777" w:rsidTr="0015254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C1FD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EE16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A068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429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6372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64CB4449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4BD8" w14:textId="77777777" w:rsidR="008530AD" w:rsidRDefault="008530AD" w:rsidP="00152546">
            <w:pPr>
              <w:pStyle w:val="TAC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DC_3-5_n40-n78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6A45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B9E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1710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93E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C4DD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1CFD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1805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F36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4416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F4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36569403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7839A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980A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A374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824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81A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3F96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849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1563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869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642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5F24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CC68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4AEFAFA5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915F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E377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4469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7DD5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40CD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CBF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C3B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94FC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35E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  <w:tr w:rsidR="008530AD" w14:paraId="68BB6C98" w14:textId="77777777" w:rsidTr="00152546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322B" w14:textId="77777777" w:rsidR="008530AD" w:rsidRDefault="008530AD" w:rsidP="00152546">
            <w:pPr>
              <w:spacing w:after="0"/>
              <w:rPr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84A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Theme="minorEastAsia" w:cs="Arial"/>
                <w:lang w:eastAsia="ko-KR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8748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DC5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5011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75F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694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C01F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5979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</w:tbl>
    <w:p w14:paraId="7941E3F3" w14:textId="77777777" w:rsidR="008530AD" w:rsidRDefault="008530AD" w:rsidP="008530AD"/>
    <w:p w14:paraId="6FD2CE38" w14:textId="2E141994" w:rsidR="008530AD" w:rsidRDefault="008530AD" w:rsidP="008530AD">
      <w:pPr>
        <w:pStyle w:val="TH"/>
      </w:pPr>
      <w:r>
        <w:t>Table 7.</w:t>
      </w:r>
      <w:r w:rsidR="00200C91">
        <w:t>23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30AD" w:rsidRPr="00877CC8" w14:paraId="1F21529E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3EBF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3FF9D75D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EA8A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067DB595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1FABDBF0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8530AD" w:rsidRPr="00877CC8" w14:paraId="5AD964BF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B355D" w14:textId="77777777" w:rsidR="008530AD" w:rsidRPr="000C7E12" w:rsidRDefault="008530AD" w:rsidP="00152546">
            <w:pPr>
              <w:pStyle w:val="TAC"/>
              <w:rPr>
                <w:lang w:eastAsia="fi-FI"/>
              </w:rPr>
            </w:pPr>
            <w:r w:rsidRPr="000C7E12">
              <w:rPr>
                <w:lang w:eastAsia="fi-FI"/>
              </w:rPr>
              <w:t>DC_3A-5A_n40A-n7</w:t>
            </w:r>
            <w:r>
              <w:rPr>
                <w:lang w:eastAsia="fi-FI"/>
              </w:rPr>
              <w:t>8</w:t>
            </w:r>
            <w:r w:rsidRPr="000C7E12">
              <w:rPr>
                <w:lang w:eastAsia="fi-FI"/>
              </w:rPr>
              <w:t>A</w:t>
            </w:r>
          </w:p>
          <w:p w14:paraId="17EB12F2" w14:textId="77777777" w:rsidR="008530AD" w:rsidRPr="00877CC8" w:rsidRDefault="008530AD" w:rsidP="00152546">
            <w:pPr>
              <w:pStyle w:val="TAC"/>
            </w:pPr>
            <w:r w:rsidRPr="000C7E12">
              <w:rPr>
                <w:lang w:eastAsia="fi-FI"/>
              </w:rPr>
              <w:t>DC_3A-5A_n40A-n78C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F71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021FEE5E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3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1E08373C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3C3BBD49" w14:textId="77777777" w:rsidR="008530AD" w:rsidRPr="00877CC8" w:rsidRDefault="008530AD" w:rsidP="00152546">
            <w:pPr>
              <w:pStyle w:val="TAC"/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</w:tbl>
    <w:p w14:paraId="60FADB50" w14:textId="77777777" w:rsidR="008530AD" w:rsidRPr="003A5B55" w:rsidRDefault="008530AD" w:rsidP="008530AD"/>
    <w:p w14:paraId="12BC636F" w14:textId="3CEDB0E5" w:rsidR="008530AD" w:rsidRPr="00F61207" w:rsidRDefault="008530AD" w:rsidP="00147049">
      <w:pPr>
        <w:pStyle w:val="3"/>
        <w:rPr>
          <w:lang w:val="en-US" w:eastAsia="zh-CN"/>
        </w:rPr>
      </w:pPr>
      <w:bookmarkStart w:id="758" w:name="_Toc135927986"/>
      <w:r>
        <w:rPr>
          <w:lang w:val="en-US" w:eastAsia="zh-CN"/>
        </w:rPr>
        <w:t>7.</w:t>
      </w:r>
      <w:r w:rsidR="00200C91">
        <w:rPr>
          <w:lang w:val="en-US" w:eastAsia="zh-CN"/>
        </w:rPr>
        <w:t>23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Channel bandwidths per operating band for DC</w:t>
      </w:r>
      <w:bookmarkEnd w:id="758"/>
    </w:p>
    <w:p w14:paraId="603F44DB" w14:textId="221E33FC" w:rsidR="008530AD" w:rsidRDefault="008530AD" w:rsidP="008530AD">
      <w:pPr>
        <w:pStyle w:val="TH"/>
        <w:rPr>
          <w:rFonts w:eastAsia="Yu Mincho"/>
          <w:sz w:val="28"/>
          <w:szCs w:val="28"/>
          <w:lang w:eastAsia="ja-JP"/>
        </w:rPr>
      </w:pPr>
      <w:r>
        <w:t>Table 7.</w:t>
      </w:r>
      <w:r w:rsidR="00200C91">
        <w:t>23</w:t>
      </w:r>
      <w:r>
        <w:rPr>
          <w:lang w:val="en-US"/>
        </w:rPr>
        <w:t>.2</w:t>
      </w:r>
      <w:r>
        <w:t>-1: Supported bandwidths per DC band combination of LTE 2DL/1UL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8530AD" w14:paraId="36C7AE30" w14:textId="77777777" w:rsidTr="0015254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73DA" w14:textId="77777777" w:rsidR="008530AD" w:rsidRDefault="008530AD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5A6C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58C80041" w14:textId="77777777" w:rsidTr="0015254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2FD2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5099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D81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7577FAB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25B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7041A2A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F3E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3C3CE214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F355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26B8C418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99B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6AE203BC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2AD8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A1DF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B62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67752E0A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2C1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24CC753A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0A1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4622BE6C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FE7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3B00FA4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961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0C1FD1F6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7E4B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D85D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4ED1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0030520A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07EDDE68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EB2EA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3A-5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8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7B4C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E69A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38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D6B2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4208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FECE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CC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36E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5FD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7C8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C3C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508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1239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03F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5D8B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8818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</w:t>
            </w:r>
          </w:p>
        </w:tc>
      </w:tr>
      <w:tr w:rsidR="008530AD" w14:paraId="7EF2CA00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9DE66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C5C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104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FA44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E7A2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FF1B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6CB3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EA3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BF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6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DB9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29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46D8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A8B4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23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B067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F39A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4B61FB50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C4D26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7B0D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902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19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60A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00E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63E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616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12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1CA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314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096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14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DB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E50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546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86CC8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EA139CD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F310EB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CD94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882D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DEE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BC8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7B4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624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11D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F76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771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9D4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54B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A2F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3B4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44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3FE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02111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3F0756A5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36940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BF26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FB27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C0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D13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E8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6EE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055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978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BD0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A9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E39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C17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986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5F8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0CD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6A0E6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2BAD695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3CF89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86AD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4E65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7B3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BD0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CB4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E6B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FEF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B5E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270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B49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54A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528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E60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8F9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165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16E2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B3BFE34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6EFDD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D40A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6CE8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1F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7B5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20B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9B7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30C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18E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557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900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1A6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EF8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509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FFE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561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58C9A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1BF9D6A" w14:textId="77777777" w:rsidTr="0015254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3ED21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D577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2533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EFD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FA0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5F0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39A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98A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287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495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DFA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015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D06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C86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EDD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2EB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A111F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DA55629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6CC78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3A-5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8C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CCB9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805F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6199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276A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D8A9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AC5A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D42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09A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1909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44B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D1A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39C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B0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95F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8423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70C08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330</w:t>
            </w:r>
          </w:p>
        </w:tc>
      </w:tr>
      <w:tr w:rsidR="008530AD" w14:paraId="03B5525A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75921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391B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8CDC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BBC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6B54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4B8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99CA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BE1D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2F4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BC33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A37B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CF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296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0634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6E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B197" w14:textId="77777777" w:rsidR="008530AD" w:rsidRDefault="008530AD" w:rsidP="00152546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AB24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47840F1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503A6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F24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E4EA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AB4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1E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A4C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B8E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D98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C95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132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7F4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99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E48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CE5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ABC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D8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FA4F6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B78D51E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033A5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0F78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2FDC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C66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B2E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9B4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294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CE7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186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D0B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8C8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9EF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35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85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470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336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30DE5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3D16DF4" w14:textId="77777777" w:rsidTr="0015254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4D251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2EFE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7747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B0B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3E3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45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314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0BD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26E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1FB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B6E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4BA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4B2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AAE0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47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7C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042DA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05A395AC" w14:textId="77777777" w:rsidTr="0015254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3EB6E" w14:textId="77777777" w:rsidR="008530AD" w:rsidRDefault="008530AD" w:rsidP="00152546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A0DE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78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508B" w14:textId="77777777" w:rsidR="008530AD" w:rsidRPr="00973BB6" w:rsidRDefault="008530AD" w:rsidP="00152546">
            <w:pPr>
              <w:pStyle w:val="TAC"/>
              <w:rPr>
                <w:rFonts w:eastAsia="Yu Mincho"/>
              </w:rPr>
            </w:pPr>
            <w:r w:rsidRPr="00973BB6">
              <w:rPr>
                <w:rFonts w:eastAsia="Yu Mincho"/>
              </w:rPr>
              <w:t>See CA_n78C Bandwidth Combination Set 1 in Table 5.5A.2-1 in TS 38.101-1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9D3E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</w:tbl>
    <w:p w14:paraId="6FB19D0E" w14:textId="77777777" w:rsidR="008530AD" w:rsidRDefault="008530AD" w:rsidP="008530AD"/>
    <w:p w14:paraId="0BE31D6C" w14:textId="35C0516B" w:rsidR="008530AD" w:rsidRDefault="008530AD" w:rsidP="00147049">
      <w:pPr>
        <w:pStyle w:val="3"/>
        <w:rPr>
          <w:lang w:val="en-US" w:eastAsia="zh-CN"/>
        </w:rPr>
      </w:pPr>
      <w:bookmarkStart w:id="759" w:name="_Toc135927987"/>
      <w:r>
        <w:rPr>
          <w:lang w:val="en-US" w:eastAsia="zh-CN"/>
        </w:rPr>
        <w:t>7.</w:t>
      </w:r>
      <w:r w:rsidR="00200C91">
        <w:rPr>
          <w:lang w:val="en-US" w:eastAsia="zh-CN"/>
        </w:rPr>
        <w:t>23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UE co-existence studies</w:t>
      </w:r>
      <w:bookmarkEnd w:id="759"/>
    </w:p>
    <w:p w14:paraId="22EC6B1D" w14:textId="77777777" w:rsidR="008530AD" w:rsidRPr="004C3A30" w:rsidRDefault="008530AD" w:rsidP="008530AD">
      <w:pPr>
        <w:rPr>
          <w:lang w:eastAsia="zh-CN"/>
        </w:rPr>
      </w:pPr>
      <w:r w:rsidRPr="004C3A30">
        <w:rPr>
          <w:lang w:eastAsia="zh-CN"/>
        </w:rPr>
        <w:t>Co-existence studies of DC_</w:t>
      </w:r>
      <w:r>
        <w:rPr>
          <w:lang w:eastAsia="zh-CN"/>
        </w:rPr>
        <w:t>3</w:t>
      </w:r>
      <w:r w:rsidRPr="004C3A30">
        <w:rPr>
          <w:lang w:eastAsia="zh-CN"/>
        </w:rPr>
        <w:t>-</w:t>
      </w:r>
      <w:r>
        <w:rPr>
          <w:lang w:eastAsia="zh-CN"/>
        </w:rPr>
        <w:t>5</w:t>
      </w:r>
      <w:r w:rsidRPr="004C3A30">
        <w:rPr>
          <w:lang w:eastAsia="zh-CN"/>
        </w:rPr>
        <w:t>_n40-n7</w:t>
      </w:r>
      <w:r>
        <w:rPr>
          <w:lang w:eastAsia="zh-CN"/>
        </w:rPr>
        <w:t>8</w:t>
      </w:r>
      <w:r w:rsidRPr="004C3A30">
        <w:rPr>
          <w:lang w:eastAsia="zh-CN"/>
        </w:rPr>
        <w:t xml:space="preserve"> are already covered in the constituent fallback modes.</w:t>
      </w:r>
      <w:r>
        <w:rPr>
          <w:rFonts w:eastAsiaTheme="minorEastAsia"/>
        </w:rPr>
        <w:t xml:space="preserve"> </w:t>
      </w:r>
      <w:r w:rsidRPr="004C3A30">
        <w:rPr>
          <w:lang w:eastAsia="zh-CN"/>
        </w:rPr>
        <w:t>Therefore, there is no additional harmonic and inter-modulation impact for the additional band receiver.</w:t>
      </w:r>
    </w:p>
    <w:p w14:paraId="62D5F7D2" w14:textId="77777777" w:rsidR="008530AD" w:rsidRPr="005A6422" w:rsidRDefault="008530AD" w:rsidP="008530AD">
      <w:pPr>
        <w:rPr>
          <w:rFonts w:eastAsiaTheme="minorEastAsia"/>
        </w:rPr>
      </w:pPr>
    </w:p>
    <w:p w14:paraId="45912DA6" w14:textId="1EC306BC" w:rsidR="008530AD" w:rsidRDefault="008530AD" w:rsidP="00147049">
      <w:pPr>
        <w:pStyle w:val="3"/>
        <w:rPr>
          <w:lang w:val="en-US" w:eastAsia="zh-CN"/>
        </w:rPr>
      </w:pPr>
      <w:bookmarkStart w:id="760" w:name="_Toc135927988"/>
      <w:r>
        <w:rPr>
          <w:lang w:val="en-US" w:eastAsia="zh-CN"/>
        </w:rPr>
        <w:t>7.</w:t>
      </w:r>
      <w:r w:rsidR="00200C91">
        <w:rPr>
          <w:lang w:val="en-US" w:eastAsia="zh-CN"/>
        </w:rPr>
        <w:t>23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64490">
        <w:rPr>
          <w:lang w:val="en-US" w:eastAsia="zh-CN"/>
        </w:rPr>
        <w:tab/>
        <w:t>∆T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and ∆R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values</w:t>
      </w:r>
      <w:bookmarkEnd w:id="760"/>
    </w:p>
    <w:p w14:paraId="6D910488" w14:textId="77777777" w:rsidR="008530AD" w:rsidRPr="004C3A30" w:rsidRDefault="008530AD" w:rsidP="008530AD">
      <w:pPr>
        <w:rPr>
          <w:rFonts w:eastAsia="SimSun"/>
          <w:lang w:eastAsia="zh-CN"/>
        </w:rPr>
      </w:pPr>
      <w:r w:rsidRPr="000A0D8C">
        <w:rPr>
          <w:rFonts w:eastAsia="SimSun"/>
          <w:lang w:eastAsia="zh-CN"/>
        </w:rPr>
        <w:t xml:space="preserve">Referring to DC_3_n5-n40-n78, </w:t>
      </w:r>
      <w:r w:rsidRPr="000A0D8C">
        <w:t>ΔT</w:t>
      </w:r>
      <w:r w:rsidRPr="000A0D8C">
        <w:rPr>
          <w:vertAlign w:val="subscript"/>
        </w:rPr>
        <w:t>IB,c</w:t>
      </w:r>
      <w:r w:rsidRPr="000A0D8C">
        <w:rPr>
          <w:rFonts w:eastAsia="SimSun"/>
          <w:lang w:eastAsia="zh-CN"/>
        </w:rPr>
        <w:t xml:space="preserve"> and </w:t>
      </w:r>
      <w:r w:rsidRPr="000A0D8C">
        <w:t>ΔR</w:t>
      </w:r>
      <w:r w:rsidRPr="000A0D8C">
        <w:rPr>
          <w:vertAlign w:val="subscript"/>
        </w:rPr>
        <w:t>IB,c</w:t>
      </w:r>
      <w:r w:rsidRPr="000A0D8C">
        <w:rPr>
          <w:rFonts w:eastAsia="SimSun"/>
          <w:lang w:eastAsia="zh-CN"/>
        </w:rPr>
        <w:t xml:space="preserve"> can be specified as below.</w:t>
      </w:r>
    </w:p>
    <w:p w14:paraId="6F67BD54" w14:textId="6EDE8CAD" w:rsidR="008530AD" w:rsidRDefault="008530AD" w:rsidP="008530AD">
      <w:pPr>
        <w:pStyle w:val="TH"/>
      </w:pPr>
      <w:r>
        <w:t>Table 7.</w:t>
      </w:r>
      <w:r w:rsidR="00200C91">
        <w:t>23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530AD" w:rsidRPr="00850262" w14:paraId="435E0FC9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79D73D51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51584BBA" w14:textId="77777777" w:rsidR="008530AD" w:rsidRPr="00850262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DC3AC9" w14:paraId="40A1DCEA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0A907D78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642A2A33" w14:textId="77777777" w:rsidR="008530AD" w:rsidRPr="00DC3AC9" w:rsidRDefault="008530AD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8530AD" w:rsidRPr="00EF5447" w14:paraId="5CE9962A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CA4D68D" w14:textId="77777777" w:rsidR="008530AD" w:rsidRPr="00EF5447" w:rsidRDefault="008530AD" w:rsidP="00152546">
            <w:pPr>
              <w:pStyle w:val="TAC"/>
            </w:pPr>
            <w:r>
              <w:t>DC_3</w:t>
            </w:r>
            <w:r w:rsidRPr="00EF5447">
              <w:t>-</w:t>
            </w:r>
            <w:r>
              <w:t>5</w:t>
            </w:r>
            <w:r w:rsidRPr="00EF5447">
              <w:t>_n</w:t>
            </w:r>
            <w:r>
              <w:t>40</w:t>
            </w:r>
            <w:r w:rsidRPr="00EF5447">
              <w:t>-n</w:t>
            </w:r>
            <w:r>
              <w:t>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C79505" w14:textId="77777777" w:rsidR="008530AD" w:rsidRPr="000A0D8C" w:rsidRDefault="008530AD" w:rsidP="00152546">
            <w:pPr>
              <w:pStyle w:val="TAC"/>
              <w:rPr>
                <w:lang w:eastAsia="ja-JP"/>
              </w:rPr>
            </w:pPr>
            <w:r w:rsidRPr="000A0D8C">
              <w:rPr>
                <w:rFonts w:eastAsia="DengXian"/>
              </w:rPr>
              <w:t>0.6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ACCAB0" w14:textId="77777777" w:rsidR="008530AD" w:rsidRPr="000A0D8C" w:rsidRDefault="008530AD" w:rsidP="00152546">
            <w:pPr>
              <w:pStyle w:val="TAC"/>
            </w:pPr>
            <w:r w:rsidRPr="000A0D8C">
              <w:rPr>
                <w:rFonts w:hint="eastAsia"/>
              </w:rPr>
              <w:t>0</w:t>
            </w:r>
            <w:r w:rsidRPr="000A0D8C">
              <w:t>.6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0E8B51A" w14:textId="77777777" w:rsidR="008530AD" w:rsidRPr="000A0D8C" w:rsidRDefault="008530AD" w:rsidP="00152546">
            <w:pPr>
              <w:pStyle w:val="TAC"/>
              <w:rPr>
                <w:lang w:eastAsia="ja-JP"/>
              </w:rPr>
            </w:pPr>
            <w:r w:rsidRPr="000A0D8C">
              <w:t>0</w:t>
            </w:r>
            <w:r w:rsidRPr="000A0D8C">
              <w:rPr>
                <w:rFonts w:eastAsia="DengXian"/>
              </w:rPr>
              <w:t>.5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5A788740" w14:textId="77777777" w:rsidR="008530AD" w:rsidRPr="000A0D8C" w:rsidRDefault="008530AD" w:rsidP="00152546">
            <w:pPr>
              <w:pStyle w:val="TAC"/>
              <w:rPr>
                <w:lang w:eastAsia="ja-JP"/>
              </w:rPr>
            </w:pPr>
            <w:r w:rsidRPr="000A0D8C">
              <w:t>0.</w:t>
            </w:r>
            <w:r w:rsidRPr="000A0D8C">
              <w:rPr>
                <w:rFonts w:eastAsia="DengXian"/>
              </w:rPr>
              <w:t>8</w:t>
            </w:r>
          </w:p>
        </w:tc>
      </w:tr>
      <w:tr w:rsidR="008530AD" w:rsidRPr="00E137BF" w14:paraId="6660A69C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2A307" w14:textId="77777777" w:rsidR="008530AD" w:rsidRPr="00E137BF" w:rsidRDefault="008530AD" w:rsidP="00152546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19A4E7E3" w14:textId="77777777" w:rsidR="008530AD" w:rsidRPr="00E137BF" w:rsidRDefault="008530AD" w:rsidP="00152546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24E4A2E3" w14:textId="77777777" w:rsidR="008530AD" w:rsidRPr="00ED422D" w:rsidRDefault="008530AD" w:rsidP="008530AD"/>
    <w:p w14:paraId="7249ADBC" w14:textId="7C5702AD" w:rsidR="008530AD" w:rsidRDefault="008530AD" w:rsidP="008530AD">
      <w:pPr>
        <w:pStyle w:val="TH"/>
      </w:pPr>
      <w:r>
        <w:t>Table 7.</w:t>
      </w:r>
      <w:r w:rsidR="00200C91">
        <w:t>23</w:t>
      </w:r>
      <w:r>
        <w:t>.4-2: ΔR</w:t>
      </w:r>
      <w:r w:rsidRPr="00B744F9"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530AD" w:rsidRPr="00EF5447" w14:paraId="68DF7867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0F9B0C3F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4A31859B" w14:textId="77777777" w:rsidR="008530AD" w:rsidRPr="00EF5447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530AD" w:rsidRPr="00EF5447" w14:paraId="5F7E6974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01AF33D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04F2539D" w14:textId="77777777" w:rsidR="008530AD" w:rsidRPr="00EF5447" w:rsidRDefault="008530AD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EF5447" w14:paraId="320B8E6A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FA0628E" w14:textId="77777777" w:rsidR="008530AD" w:rsidRPr="00EF5447" w:rsidRDefault="008530AD" w:rsidP="00152546">
            <w:pPr>
              <w:pStyle w:val="TAC"/>
            </w:pPr>
            <w:r>
              <w:rPr>
                <w:lang w:eastAsia="ko-KR"/>
              </w:rPr>
              <w:t>DC_3</w:t>
            </w:r>
            <w:r w:rsidRPr="00EF5447">
              <w:rPr>
                <w:lang w:eastAsia="ko-KR"/>
              </w:rPr>
              <w:t>-</w:t>
            </w:r>
            <w:r>
              <w:rPr>
                <w:lang w:eastAsia="ko-KR"/>
              </w:rPr>
              <w:t>5_n40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14:paraId="16F1AC24" w14:textId="77777777" w:rsidR="008530AD" w:rsidRPr="000A0D8C" w:rsidRDefault="008530AD" w:rsidP="00152546">
            <w:pPr>
              <w:pStyle w:val="TAC"/>
              <w:rPr>
                <w:lang w:eastAsia="ja-JP"/>
              </w:rPr>
            </w:pPr>
            <w:r w:rsidRPr="000A0D8C"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5065B0A7" w14:textId="77777777" w:rsidR="008530AD" w:rsidRPr="000A0D8C" w:rsidRDefault="008530AD" w:rsidP="00152546">
            <w:pPr>
              <w:pStyle w:val="TAC"/>
            </w:pPr>
            <w:r w:rsidRPr="000A0D8C">
              <w:t>0.2</w:t>
            </w:r>
          </w:p>
        </w:tc>
        <w:tc>
          <w:tcPr>
            <w:tcW w:w="1403" w:type="dxa"/>
            <w:vAlign w:val="center"/>
          </w:tcPr>
          <w:p w14:paraId="6836CCC2" w14:textId="77777777" w:rsidR="008530AD" w:rsidRPr="000A0D8C" w:rsidRDefault="008530AD" w:rsidP="00152546">
            <w:pPr>
              <w:pStyle w:val="TAC"/>
            </w:pPr>
            <w:r w:rsidRPr="00973BB6">
              <w:t>0.4</w:t>
            </w:r>
            <w:r w:rsidRPr="00973BB6"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14:paraId="195A235E" w14:textId="77777777" w:rsidR="008530AD" w:rsidRPr="000A0D8C" w:rsidRDefault="008530AD" w:rsidP="00152546">
            <w:pPr>
              <w:pStyle w:val="TAC"/>
              <w:rPr>
                <w:lang w:eastAsia="ja-JP"/>
              </w:rPr>
            </w:pPr>
            <w:r w:rsidRPr="000A0D8C">
              <w:rPr>
                <w:szCs w:val="18"/>
              </w:rPr>
              <w:t>0.5</w:t>
            </w:r>
          </w:p>
        </w:tc>
      </w:tr>
      <w:tr w:rsidR="008530AD" w14:paraId="44138B9B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633401" w14:textId="77777777" w:rsidR="008530AD" w:rsidRPr="00A122C9" w:rsidRDefault="008530AD" w:rsidP="00152546">
            <w:pPr>
              <w:pStyle w:val="TAN"/>
              <w:rPr>
                <w:szCs w:val="18"/>
              </w:rPr>
            </w:pPr>
            <w:r w:rsidRPr="00A122C9">
              <w:rPr>
                <w:szCs w:val="18"/>
              </w:rPr>
              <w:t>NOTE 8: Only applicable for UE supporting inter-band carrier aggregation with uplink in one NR</w:t>
            </w:r>
            <w:r>
              <w:rPr>
                <w:rFonts w:eastAsiaTheme="minorEastAsia" w:hint="eastAsia"/>
                <w:szCs w:val="18"/>
                <w:lang w:eastAsia="ko-KR"/>
              </w:rPr>
              <w:t xml:space="preserve"> </w:t>
            </w:r>
            <w:r w:rsidRPr="00A122C9">
              <w:rPr>
                <w:szCs w:val="18"/>
              </w:rPr>
              <w:t>band and without simultaneous Rx/Tx.</w:t>
            </w:r>
          </w:p>
          <w:p w14:paraId="78CEC661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cs="Arial"/>
                <w:sz w:val="18"/>
              </w:rPr>
              <w:t xml:space="preserve">NOTE </w:t>
            </w:r>
            <w:r>
              <w:rPr>
                <w:rFonts w:cs="Arial"/>
                <w:sz w:val="18"/>
              </w:rPr>
              <w:t>11</w:t>
            </w:r>
            <w:r w:rsidRPr="00E137BF">
              <w:rPr>
                <w:rFonts w:cs="Arial"/>
                <w:sz w:val="18"/>
              </w:rPr>
              <w:t>:</w:t>
            </w:r>
            <w:r w:rsidRPr="00E137BF">
              <w:rPr>
                <w:rFonts w:cs="Arial"/>
                <w:sz w:val="18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 w:rsidRPr="00E137BF">
              <w:rPr>
                <w:rFonts w:cs="Arial"/>
                <w:sz w:val="18"/>
                <w:vertAlign w:val="subscript"/>
              </w:rPr>
              <w:t>IB,c</w:t>
            </w:r>
            <w:r w:rsidRPr="00E137BF">
              <w:rPr>
                <w:rFonts w:cs="Arial"/>
                <w:sz w:val="18"/>
              </w:rPr>
              <w:t xml:space="preserve"> = 0.</w:t>
            </w:r>
          </w:p>
          <w:p w14:paraId="2F9D6409" w14:textId="77777777" w:rsidR="008530AD" w:rsidRDefault="008530AD" w:rsidP="00152546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3CDF8716" w14:textId="77777777" w:rsidR="008530AD" w:rsidRDefault="008530AD" w:rsidP="008530AD"/>
    <w:p w14:paraId="664E1F4C" w14:textId="193D1AB9" w:rsidR="008530AD" w:rsidRDefault="008530AD" w:rsidP="00147049">
      <w:pPr>
        <w:pStyle w:val="3"/>
        <w:rPr>
          <w:lang w:val="en-US" w:eastAsia="zh-CN"/>
        </w:rPr>
      </w:pPr>
      <w:bookmarkStart w:id="761" w:name="_Toc135927989"/>
      <w:r>
        <w:rPr>
          <w:lang w:val="en-US" w:eastAsia="zh-CN"/>
        </w:rPr>
        <w:t>7.</w:t>
      </w:r>
      <w:r w:rsidR="00200C91">
        <w:rPr>
          <w:lang w:val="en-US" w:eastAsia="zh-CN"/>
        </w:rPr>
        <w:t>23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</w:t>
      </w:r>
      <w:bookmarkEnd w:id="761"/>
    </w:p>
    <w:p w14:paraId="5E138B50" w14:textId="77777777" w:rsidR="008530AD" w:rsidRPr="004C3A30" w:rsidRDefault="008530AD" w:rsidP="008530AD">
      <w:pPr>
        <w:rPr>
          <w:rFonts w:eastAsia="SimSun"/>
          <w:lang w:eastAsia="zh-CN"/>
        </w:rPr>
      </w:pPr>
      <w:r w:rsidRPr="004C3A30">
        <w:rPr>
          <w:rFonts w:eastAsia="SimSun"/>
          <w:lang w:eastAsia="zh-CN"/>
        </w:rPr>
        <w:t>There is no need to specify additional MSD requirement for this UL DC configuration.</w:t>
      </w:r>
    </w:p>
    <w:p w14:paraId="7F55C131" w14:textId="77777777" w:rsidR="008530AD" w:rsidRDefault="008530AD" w:rsidP="008530AD">
      <w:pPr>
        <w:rPr>
          <w:rFonts w:eastAsia="Yu Mincho"/>
          <w:lang w:eastAsia="ja-JP"/>
        </w:rPr>
      </w:pPr>
    </w:p>
    <w:p w14:paraId="1392D810" w14:textId="657ABFBD" w:rsidR="008530AD" w:rsidRPr="00464490" w:rsidRDefault="008530AD" w:rsidP="00147049">
      <w:pPr>
        <w:pStyle w:val="2"/>
        <w:rPr>
          <w:lang w:val="en-US" w:eastAsia="zh-TW"/>
        </w:rPr>
      </w:pPr>
      <w:bookmarkStart w:id="762" w:name="_Toc135927990"/>
      <w:r>
        <w:rPr>
          <w:lang w:eastAsia="zh-TW"/>
        </w:rPr>
        <w:t>7.</w:t>
      </w:r>
      <w:r w:rsidR="00200C91">
        <w:rPr>
          <w:lang w:eastAsia="zh-TW"/>
        </w:rPr>
        <w:t>24</w:t>
      </w:r>
      <w:r>
        <w:rPr>
          <w:lang w:eastAsia="zh-TW"/>
        </w:rPr>
        <w:tab/>
        <w:t>DC_5-7_n40-n78</w:t>
      </w:r>
      <w:bookmarkEnd w:id="762"/>
    </w:p>
    <w:p w14:paraId="0377A29A" w14:textId="19A32CB2" w:rsidR="008530AD" w:rsidRPr="00F61207" w:rsidRDefault="008530AD" w:rsidP="00147049">
      <w:pPr>
        <w:pStyle w:val="3"/>
        <w:rPr>
          <w:lang w:val="en-US" w:eastAsia="zh-CN"/>
        </w:rPr>
      </w:pPr>
      <w:bookmarkStart w:id="763" w:name="_Toc135927991"/>
      <w:r>
        <w:rPr>
          <w:lang w:val="en-US" w:eastAsia="zh-CN"/>
        </w:rPr>
        <w:t>7.</w:t>
      </w:r>
      <w:r w:rsidR="00200C91">
        <w:rPr>
          <w:lang w:val="en-US" w:eastAsia="zh-CN"/>
        </w:rPr>
        <w:t>24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63"/>
    </w:p>
    <w:p w14:paraId="1FA597AF" w14:textId="1495F83A" w:rsidR="008530AD" w:rsidRDefault="008530AD" w:rsidP="008530AD">
      <w:pPr>
        <w:pStyle w:val="TH"/>
        <w:rPr>
          <w:lang w:eastAsia="ja-JP"/>
        </w:rPr>
      </w:pPr>
      <w:r>
        <w:t>Table 7.</w:t>
      </w:r>
      <w:r w:rsidR="00200C91">
        <w:t>24</w:t>
      </w:r>
      <w:r>
        <w:rPr>
          <w:lang w:val="en-US"/>
        </w:rPr>
        <w:t>.1</w:t>
      </w:r>
      <w:r>
        <w:t>-1: LTE 2 bands DL/1UL + NR 2 bands DL/1UL DC operating bands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462C7003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EB8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40E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90859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22DE7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D328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7E65C8DB" w14:textId="77777777" w:rsidTr="0015254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EBB2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E5E0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EB6E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B0D9E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1022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71D77425" w14:textId="77777777" w:rsidTr="0015254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77F7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02B0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1079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D96E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4B3F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550832B0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F9B7C" w14:textId="77777777" w:rsidR="008530AD" w:rsidRPr="00400561" w:rsidRDefault="008530AD" w:rsidP="00152546">
            <w:pPr>
              <w:pStyle w:val="TAC"/>
              <w:widowControl w:val="0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eastAsia="zh-TW"/>
              </w:rPr>
              <w:t>DC_5-7_n40-n78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E18E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C1A6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824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FEE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D397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849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2D9C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869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6C6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3040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894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45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52FB5396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6CE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4B2F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45C7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2500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DF3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7855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1A91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2620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EBB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B5ED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09A9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306BBD4E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28E5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5CB3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33D8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9FC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E1D2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F102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AAA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82BD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5DB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  <w:tr w:rsidR="008530AD" w14:paraId="1E8799AE" w14:textId="77777777" w:rsidTr="00152546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222B" w14:textId="77777777" w:rsidR="008530AD" w:rsidRDefault="008530AD" w:rsidP="00152546">
            <w:pPr>
              <w:spacing w:after="0"/>
              <w:rPr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9461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Theme="minorEastAsia" w:cs="Arial"/>
                <w:lang w:eastAsia="ko-KR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0F06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457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38AD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0DE8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3493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ED8D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27B2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</w:tbl>
    <w:p w14:paraId="531F5CA9" w14:textId="77777777" w:rsidR="008530AD" w:rsidRDefault="008530AD" w:rsidP="008530AD"/>
    <w:p w14:paraId="75329EED" w14:textId="35C4F489" w:rsidR="008530AD" w:rsidRDefault="008530AD" w:rsidP="008530AD">
      <w:pPr>
        <w:pStyle w:val="TH"/>
      </w:pPr>
      <w:r>
        <w:t>Table 7.</w:t>
      </w:r>
      <w:r w:rsidR="00200C91">
        <w:t>24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30AD" w:rsidRPr="00877CC8" w14:paraId="1A684D5E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DAA4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725B98D2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A8ED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641750A8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6D7E1E96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8530AD" w:rsidRPr="00877CC8" w14:paraId="608BB4AF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CBFC7" w14:textId="77777777" w:rsidR="008530AD" w:rsidRPr="00877CC8" w:rsidRDefault="008530AD" w:rsidP="00152546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5A-7A</w:t>
            </w:r>
            <w:r w:rsidRPr="00EC24FB">
              <w:rPr>
                <w:lang w:eastAsia="fi-FI"/>
              </w:rPr>
              <w:t>_n</w:t>
            </w:r>
            <w:r>
              <w:rPr>
                <w:lang w:eastAsia="fi-FI"/>
              </w:rPr>
              <w:t>40A</w:t>
            </w:r>
            <w:r w:rsidRPr="00EC24FB">
              <w:rPr>
                <w:lang w:eastAsia="fi-FI"/>
              </w:rPr>
              <w:t>-n7</w:t>
            </w:r>
            <w:r>
              <w:rPr>
                <w:lang w:eastAsia="fi-FI"/>
              </w:rPr>
              <w:t>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AB7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0BD5C4A8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22E62106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7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718D9B4C" w14:textId="77777777" w:rsidR="008530AD" w:rsidRPr="00877CC8" w:rsidRDefault="008530AD" w:rsidP="00152546">
            <w:pPr>
              <w:pStyle w:val="TAC"/>
            </w:pPr>
            <w:r w:rsidRPr="00877CC8">
              <w:t>DC_</w:t>
            </w:r>
            <w:r>
              <w:t>7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  <w:tr w:rsidR="008530AD" w:rsidRPr="00877CC8" w14:paraId="45D7426B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9F8400" w14:textId="77777777" w:rsidR="008530AD" w:rsidRPr="004702E8" w:rsidRDefault="008530AD" w:rsidP="00152546">
            <w:pPr>
              <w:pStyle w:val="TAC"/>
            </w:pPr>
            <w:r w:rsidRPr="004702E8">
              <w:rPr>
                <w:lang w:eastAsia="fi-FI"/>
              </w:rPr>
              <w:t>DC_5A-7A_n40A-n78C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975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5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507E0EBB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5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0F0802BD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7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415DC83A" w14:textId="77777777" w:rsidR="008530AD" w:rsidRPr="00AF3AE7" w:rsidRDefault="008530AD" w:rsidP="00152546">
            <w:pPr>
              <w:pStyle w:val="TAC"/>
              <w:rPr>
                <w:highlight w:val="yellow"/>
              </w:rPr>
            </w:pPr>
            <w:r w:rsidRPr="00877CC8">
              <w:t>DC_</w:t>
            </w:r>
            <w:r>
              <w:t>7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</w:tbl>
    <w:p w14:paraId="6E1BEB8B" w14:textId="77777777" w:rsidR="008530AD" w:rsidRPr="003A5B55" w:rsidRDefault="008530AD" w:rsidP="008530AD"/>
    <w:p w14:paraId="40282A2F" w14:textId="136CB943" w:rsidR="008530AD" w:rsidRPr="00F61207" w:rsidRDefault="008530AD" w:rsidP="00147049">
      <w:pPr>
        <w:pStyle w:val="3"/>
        <w:rPr>
          <w:lang w:val="en-US" w:eastAsia="zh-CN"/>
        </w:rPr>
      </w:pPr>
      <w:bookmarkStart w:id="764" w:name="_Toc135927992"/>
      <w:r>
        <w:rPr>
          <w:lang w:val="en-US" w:eastAsia="zh-CN"/>
        </w:rPr>
        <w:t>7.</w:t>
      </w:r>
      <w:r w:rsidR="00200C91">
        <w:rPr>
          <w:lang w:val="en-US" w:eastAsia="zh-CN"/>
        </w:rPr>
        <w:t>24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Channel bandwidths per operating band for DC</w:t>
      </w:r>
      <w:bookmarkEnd w:id="764"/>
    </w:p>
    <w:p w14:paraId="5FE71C1F" w14:textId="768F37FA" w:rsidR="008530AD" w:rsidRDefault="008530AD" w:rsidP="008530AD">
      <w:pPr>
        <w:pStyle w:val="TH"/>
      </w:pPr>
      <w:r>
        <w:t>Table 7.</w:t>
      </w:r>
      <w:r w:rsidR="00200C91">
        <w:t>24</w:t>
      </w:r>
      <w:r>
        <w:rPr>
          <w:lang w:val="en-US"/>
        </w:rPr>
        <w:t>.2</w:t>
      </w:r>
      <w:r>
        <w:t>-1: Supported bandwidths per DC band combination of LTE 2DL/1UL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99"/>
        <w:gridCol w:w="714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91"/>
      </w:tblGrid>
      <w:tr w:rsidR="008530AD" w14:paraId="7C08B0F8" w14:textId="77777777" w:rsidTr="00152546">
        <w:trPr>
          <w:trHeight w:val="1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C34E" w14:textId="77777777" w:rsidR="008530AD" w:rsidRDefault="008530AD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4C58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707A67F1" w14:textId="77777777" w:rsidTr="00152546">
        <w:trPr>
          <w:trHeight w:val="586"/>
          <w:jc w:val="center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1499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3130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BEC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3160997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24C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14EF680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683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62E5768B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A2A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11CA2A61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7DD1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0D8F85B5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2EDE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EABE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4AA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1D9E858C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166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7E46B014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EBB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74A8E6CE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5B82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5EE248A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A12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4E79473D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CDB9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EE86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6CFC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7266E55F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3F458256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28143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5A-7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8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2CB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C37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C4F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CA91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06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668E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816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6F2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B92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B3D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7D2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488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901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82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D411" w14:textId="77777777" w:rsidR="008530AD" w:rsidRDefault="008530AD" w:rsidP="00152546">
            <w:pPr>
              <w:pStyle w:val="TAC"/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15DB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</w:t>
            </w:r>
          </w:p>
        </w:tc>
      </w:tr>
      <w:tr w:rsidR="008530AD" w14:paraId="6E2FFCE9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5E7F2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0C6D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7F73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2E0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894F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5458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A19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620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59B0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632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453D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E141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39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DA9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2D3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07BD" w14:textId="77777777" w:rsidR="008530AD" w:rsidRDefault="008530AD" w:rsidP="00152546">
            <w:pPr>
              <w:pStyle w:val="TAC"/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2DB9E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ED78473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65F8B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3CB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6E41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A6C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011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0FF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836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D11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6FC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CCC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E3E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020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3F0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EF7D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7E5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2AE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46C9C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EFE16D9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0F936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4064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29DF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3F4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7C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A7C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F6D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CB3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8B2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CAA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5C0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7AC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CBA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ED4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C9A9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E7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61B9C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1DFD65C7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F613E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5C44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874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875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7CB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E16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085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600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C5A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B09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6E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897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490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F8A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864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F03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F3E15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37250465" w14:textId="77777777" w:rsidTr="00152546">
        <w:trPr>
          <w:trHeight w:val="173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634F9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F858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112D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09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17A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0FA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6DC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6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32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DF7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687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6D3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766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1ED6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C90A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18B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7F455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7D33955C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67447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9C9D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FE31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586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F62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143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0D4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26B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2BD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F6D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ECE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10D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0D8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0D9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34A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A9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3E8B7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090F442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5E54E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B6FA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8642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927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3FF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D06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B13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D5E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F49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F24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D10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C77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1CD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1A3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1C4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C0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3109B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0DD5305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75BD2" w14:textId="77777777" w:rsidR="008530AD" w:rsidRDefault="008530AD" w:rsidP="00152546">
            <w:pPr>
              <w:pStyle w:val="TAC"/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5A-7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8C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AF1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8FDF" w14:textId="77777777" w:rsidR="008530AD" w:rsidRDefault="008530AD" w:rsidP="00152546">
            <w:pPr>
              <w:pStyle w:val="TAC"/>
              <w:rPr>
                <w:lang w:eastAsia="ja-JP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1C47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A77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14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583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5E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45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439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DE7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F2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28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71E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4F6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343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2810B" w14:textId="77777777" w:rsidR="008530AD" w:rsidRPr="00B5519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30</w:t>
            </w:r>
          </w:p>
        </w:tc>
      </w:tr>
      <w:tr w:rsidR="008530AD" w14:paraId="59E5CAD1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6C05C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3F38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3139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FE11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D26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A4F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37F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69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0F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1C6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7DF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616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588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38D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39C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EDB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F6E4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CDCD616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2A30B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5C525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8B6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1A16" w14:textId="77777777" w:rsidR="008530AD" w:rsidRDefault="008530AD" w:rsidP="00152546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B46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C6C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9C8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D7E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E83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949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71F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E5A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35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9B1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B7E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B36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921A7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07539E92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E02B4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A7EC4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B11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2A60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7E7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648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E7E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BC9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DCF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DFB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D7A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04A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2C1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9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ED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950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E6AF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7FA9B45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F618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D341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4AF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45E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0D6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398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168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2A6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AB1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B7A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E4B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8F1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BDB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386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B67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AE0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1F2C1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73FE7B7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39902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ADA2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n78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D36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7A32A6">
              <w:rPr>
                <w:rFonts w:eastAsia="Yu Mincho"/>
              </w:rPr>
              <w:t>See CA_n78C Bandwidth Combination Set 1 in Table 5.</w:t>
            </w:r>
            <w:r w:rsidRPr="006C4CBE">
              <w:rPr>
                <w:rFonts w:eastAsia="Yu Mincho"/>
              </w:rPr>
              <w:t>5A.</w:t>
            </w:r>
            <w:r>
              <w:rPr>
                <w:rFonts w:eastAsia="Yu Mincho"/>
              </w:rPr>
              <w:t>1</w:t>
            </w:r>
            <w:r w:rsidRPr="006C4CBE">
              <w:rPr>
                <w:rFonts w:eastAsia="Yu Mincho"/>
              </w:rPr>
              <w:t>-1 in TS</w:t>
            </w:r>
            <w:r>
              <w:rPr>
                <w:rFonts w:eastAsia="Yu Mincho"/>
              </w:rPr>
              <w:t xml:space="preserve"> </w:t>
            </w:r>
            <w:r w:rsidRPr="006C4CBE">
              <w:rPr>
                <w:rFonts w:eastAsia="Yu Mincho"/>
              </w:rPr>
              <w:t>38.101-1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0EF10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</w:tbl>
    <w:p w14:paraId="19A94C72" w14:textId="77777777" w:rsidR="008530AD" w:rsidRDefault="008530AD" w:rsidP="008530AD"/>
    <w:p w14:paraId="0EE679A6" w14:textId="1D93156B" w:rsidR="008530AD" w:rsidRDefault="008530AD" w:rsidP="00147049">
      <w:pPr>
        <w:pStyle w:val="3"/>
        <w:rPr>
          <w:lang w:val="en-US" w:eastAsia="zh-CN"/>
        </w:rPr>
      </w:pPr>
      <w:bookmarkStart w:id="765" w:name="_Toc135927993"/>
      <w:r>
        <w:rPr>
          <w:lang w:val="en-US" w:eastAsia="zh-CN"/>
        </w:rPr>
        <w:t>7.</w:t>
      </w:r>
      <w:r w:rsidR="00200C91">
        <w:rPr>
          <w:lang w:val="en-US" w:eastAsia="zh-CN"/>
        </w:rPr>
        <w:t>24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UE co-existence studies</w:t>
      </w:r>
      <w:bookmarkEnd w:id="765"/>
    </w:p>
    <w:p w14:paraId="3AD58CAD" w14:textId="77777777" w:rsidR="008530AD" w:rsidRPr="004C3A30" w:rsidRDefault="008530AD" w:rsidP="008530AD">
      <w:pPr>
        <w:rPr>
          <w:lang w:eastAsia="zh-CN"/>
        </w:rPr>
      </w:pPr>
      <w:r w:rsidRPr="004C3A30">
        <w:rPr>
          <w:lang w:eastAsia="zh-CN"/>
        </w:rPr>
        <w:t>Co-existence studies of DC_</w:t>
      </w:r>
      <w:r>
        <w:rPr>
          <w:lang w:eastAsia="zh-CN"/>
        </w:rPr>
        <w:t>5</w:t>
      </w:r>
      <w:r w:rsidRPr="004C3A30">
        <w:rPr>
          <w:lang w:eastAsia="zh-CN"/>
        </w:rPr>
        <w:t>-</w:t>
      </w:r>
      <w:r>
        <w:rPr>
          <w:lang w:eastAsia="zh-CN"/>
        </w:rPr>
        <w:t>7</w:t>
      </w:r>
      <w:r w:rsidRPr="004C3A30">
        <w:rPr>
          <w:lang w:eastAsia="zh-CN"/>
        </w:rPr>
        <w:t>_n40-n7</w:t>
      </w:r>
      <w:r>
        <w:rPr>
          <w:lang w:eastAsia="zh-CN"/>
        </w:rPr>
        <w:t>8</w:t>
      </w:r>
      <w:r w:rsidRPr="004C3A30">
        <w:rPr>
          <w:lang w:eastAsia="zh-CN"/>
        </w:rPr>
        <w:t xml:space="preserve"> are already covered in the constituent fallback modes.</w:t>
      </w:r>
      <w:r>
        <w:rPr>
          <w:rFonts w:eastAsiaTheme="minorEastAsia"/>
        </w:rPr>
        <w:t xml:space="preserve"> </w:t>
      </w:r>
      <w:r w:rsidRPr="004C3A30">
        <w:rPr>
          <w:lang w:eastAsia="zh-CN"/>
        </w:rPr>
        <w:t>Therefore, there is no additional harmonic and inter-modulation impact for the additional band receiver.</w:t>
      </w:r>
    </w:p>
    <w:p w14:paraId="2D82AB9B" w14:textId="77777777" w:rsidR="008530AD" w:rsidRPr="005A6422" w:rsidRDefault="008530AD" w:rsidP="008530AD">
      <w:pPr>
        <w:rPr>
          <w:rFonts w:eastAsiaTheme="minorEastAsia"/>
        </w:rPr>
      </w:pPr>
    </w:p>
    <w:p w14:paraId="08FE1C39" w14:textId="5122BB42" w:rsidR="008530AD" w:rsidRDefault="008530AD" w:rsidP="00147049">
      <w:pPr>
        <w:pStyle w:val="3"/>
        <w:rPr>
          <w:lang w:val="en-US" w:eastAsia="zh-CN"/>
        </w:rPr>
      </w:pPr>
      <w:bookmarkStart w:id="766" w:name="_Toc135927994"/>
      <w:r>
        <w:rPr>
          <w:lang w:val="en-US" w:eastAsia="zh-CN"/>
        </w:rPr>
        <w:t>7.</w:t>
      </w:r>
      <w:r w:rsidR="00200C91">
        <w:rPr>
          <w:lang w:val="en-US" w:eastAsia="zh-CN"/>
        </w:rPr>
        <w:t>24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64490">
        <w:rPr>
          <w:lang w:val="en-US" w:eastAsia="zh-CN"/>
        </w:rPr>
        <w:tab/>
        <w:t>∆T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and ∆R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values</w:t>
      </w:r>
      <w:bookmarkEnd w:id="766"/>
    </w:p>
    <w:p w14:paraId="178D720E" w14:textId="77777777" w:rsidR="008530AD" w:rsidRPr="004C3A30" w:rsidRDefault="008530AD" w:rsidP="008530AD">
      <w:pPr>
        <w:rPr>
          <w:rFonts w:eastAsia="SimSun"/>
          <w:lang w:eastAsia="zh-CN"/>
        </w:rPr>
      </w:pPr>
      <w:r w:rsidRPr="00386EC4">
        <w:rPr>
          <w:rFonts w:eastAsia="SimSun"/>
          <w:lang w:eastAsia="zh-CN"/>
        </w:rPr>
        <w:t xml:space="preserve">Referring to DC_7-28_n40-n78, </w:t>
      </w:r>
      <w:r w:rsidRPr="00386EC4">
        <w:t>ΔT</w:t>
      </w:r>
      <w:r w:rsidRPr="00386EC4">
        <w:rPr>
          <w:vertAlign w:val="subscript"/>
        </w:rPr>
        <w:t>IB,c</w:t>
      </w:r>
      <w:r w:rsidRPr="00386EC4">
        <w:rPr>
          <w:rFonts w:eastAsia="SimSun"/>
          <w:lang w:eastAsia="zh-CN"/>
        </w:rPr>
        <w:t xml:space="preserve"> and </w:t>
      </w:r>
      <w:r w:rsidRPr="00386EC4">
        <w:t>ΔR</w:t>
      </w:r>
      <w:r w:rsidRPr="00386EC4">
        <w:rPr>
          <w:vertAlign w:val="subscript"/>
        </w:rPr>
        <w:t>IB,c</w:t>
      </w:r>
      <w:r w:rsidRPr="00386EC4">
        <w:rPr>
          <w:rFonts w:eastAsia="SimSun"/>
          <w:lang w:eastAsia="zh-CN"/>
        </w:rPr>
        <w:t xml:space="preserve"> can be specified as below.</w:t>
      </w:r>
    </w:p>
    <w:p w14:paraId="285D312B" w14:textId="3C1C8D6E" w:rsidR="008530AD" w:rsidRDefault="008530AD" w:rsidP="008530AD">
      <w:pPr>
        <w:pStyle w:val="TH"/>
      </w:pPr>
      <w:r>
        <w:t>Table 7.</w:t>
      </w:r>
      <w:r w:rsidR="00200C91">
        <w:t>24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530AD" w:rsidRPr="00850262" w14:paraId="3DD93DD0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1A340D4C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59EEEBCF" w14:textId="77777777" w:rsidR="008530AD" w:rsidRPr="00850262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DC3AC9" w14:paraId="543C5130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22537B1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78D6670D" w14:textId="77777777" w:rsidR="008530AD" w:rsidRPr="00DC3AC9" w:rsidRDefault="008530AD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8530AD" w:rsidRPr="00EF5447" w14:paraId="26C86D0A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90374D5" w14:textId="77777777" w:rsidR="008530AD" w:rsidRPr="00EF5447" w:rsidRDefault="008530AD" w:rsidP="00152546">
            <w:pPr>
              <w:pStyle w:val="TAC"/>
            </w:pPr>
            <w:r>
              <w:t>DC_5</w:t>
            </w:r>
            <w:r w:rsidRPr="00EF5447">
              <w:t>-</w:t>
            </w:r>
            <w:r>
              <w:t>7</w:t>
            </w:r>
            <w:r w:rsidRPr="00EF5447">
              <w:t>_n</w:t>
            </w:r>
            <w:r>
              <w:t>40</w:t>
            </w:r>
            <w:r w:rsidRPr="00EF5447">
              <w:t>-n</w:t>
            </w:r>
            <w:r>
              <w:t>78</w:t>
            </w:r>
          </w:p>
        </w:tc>
        <w:tc>
          <w:tcPr>
            <w:tcW w:w="1417" w:type="dxa"/>
            <w:vAlign w:val="center"/>
          </w:tcPr>
          <w:p w14:paraId="04A5D36B" w14:textId="77777777" w:rsidR="008530AD" w:rsidRPr="00386EC4" w:rsidRDefault="008530AD" w:rsidP="00152546">
            <w:pPr>
              <w:pStyle w:val="TAC"/>
              <w:rPr>
                <w:lang w:eastAsia="ja-JP"/>
              </w:rPr>
            </w:pPr>
            <w:r w:rsidRPr="00386EC4">
              <w:rPr>
                <w:rFonts w:eastAsia="DengXian"/>
              </w:rPr>
              <w:t>0.3</w:t>
            </w:r>
          </w:p>
        </w:tc>
        <w:tc>
          <w:tcPr>
            <w:tcW w:w="1418" w:type="dxa"/>
            <w:vAlign w:val="center"/>
          </w:tcPr>
          <w:p w14:paraId="68AC60A6" w14:textId="77777777" w:rsidR="008530AD" w:rsidRPr="00386EC4" w:rsidRDefault="008530AD" w:rsidP="00152546">
            <w:pPr>
              <w:pStyle w:val="TAC"/>
            </w:pPr>
            <w:r w:rsidRPr="00386EC4">
              <w:rPr>
                <w:rFonts w:hint="eastAsia"/>
              </w:rPr>
              <w:t>0</w:t>
            </w:r>
            <w:r w:rsidRPr="00386EC4">
              <w:t>.5</w:t>
            </w:r>
          </w:p>
        </w:tc>
        <w:tc>
          <w:tcPr>
            <w:tcW w:w="1488" w:type="dxa"/>
            <w:vAlign w:val="center"/>
          </w:tcPr>
          <w:p w14:paraId="3804A3A9" w14:textId="77777777" w:rsidR="008530AD" w:rsidRPr="00386EC4" w:rsidRDefault="008530AD" w:rsidP="00152546">
            <w:pPr>
              <w:pStyle w:val="TAC"/>
              <w:rPr>
                <w:lang w:eastAsia="ja-JP"/>
              </w:rPr>
            </w:pPr>
            <w:r w:rsidRPr="00386EC4">
              <w:t>0</w:t>
            </w:r>
            <w:r w:rsidRPr="00386EC4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25075EB1" w14:textId="77777777" w:rsidR="008530AD" w:rsidRPr="00386EC4" w:rsidRDefault="008530AD" w:rsidP="00152546">
            <w:pPr>
              <w:pStyle w:val="TAC"/>
              <w:rPr>
                <w:lang w:eastAsia="ja-JP"/>
              </w:rPr>
            </w:pPr>
            <w:r w:rsidRPr="00386EC4">
              <w:t>0.</w:t>
            </w:r>
            <w:r w:rsidRPr="00386EC4">
              <w:rPr>
                <w:rFonts w:eastAsia="DengXian"/>
              </w:rPr>
              <w:t>8</w:t>
            </w:r>
          </w:p>
        </w:tc>
      </w:tr>
      <w:tr w:rsidR="008530AD" w:rsidRPr="00E137BF" w14:paraId="2FB30687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BF012" w14:textId="77777777" w:rsidR="008530AD" w:rsidRPr="00E137BF" w:rsidRDefault="008530AD" w:rsidP="00152546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4F05E1C4" w14:textId="77777777" w:rsidR="008530AD" w:rsidRPr="00E137BF" w:rsidRDefault="008530AD" w:rsidP="00152546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020E3938" w14:textId="77777777" w:rsidR="008530AD" w:rsidRPr="00ED422D" w:rsidRDefault="008530AD" w:rsidP="008530AD"/>
    <w:p w14:paraId="76B5DA74" w14:textId="175CC221" w:rsidR="008530AD" w:rsidRDefault="008530AD" w:rsidP="008530AD">
      <w:pPr>
        <w:pStyle w:val="TH"/>
      </w:pPr>
      <w:r>
        <w:t>Table 7.</w:t>
      </w:r>
      <w:r w:rsidR="00200C91">
        <w:t>24</w:t>
      </w:r>
      <w:r>
        <w:t>.4-2: ΔR</w:t>
      </w:r>
      <w:r w:rsidRPr="00B744F9"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530AD" w:rsidRPr="00EF5447" w14:paraId="348AA8C6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398A8E6D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1386C6F0" w14:textId="77777777" w:rsidR="008530AD" w:rsidRPr="00EF5447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530AD" w:rsidRPr="00EF5447" w14:paraId="355C6284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467987A0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3F54DAD8" w14:textId="77777777" w:rsidR="008530AD" w:rsidRPr="00EF5447" w:rsidRDefault="008530AD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EF5447" w14:paraId="26D689E6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43C37D2" w14:textId="77777777" w:rsidR="008530AD" w:rsidRPr="00400561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DC_5</w:t>
            </w:r>
            <w:r w:rsidRPr="00EF5447">
              <w:rPr>
                <w:lang w:eastAsia="ko-KR"/>
              </w:rPr>
              <w:t>-</w:t>
            </w:r>
            <w:r>
              <w:rPr>
                <w:lang w:eastAsia="ko-KR"/>
              </w:rPr>
              <w:t>7_n40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14:paraId="05365347" w14:textId="77777777" w:rsidR="008530AD" w:rsidRPr="00386EC4" w:rsidRDefault="008530AD" w:rsidP="00152546">
            <w:pPr>
              <w:pStyle w:val="TAC"/>
              <w:rPr>
                <w:lang w:eastAsia="ja-JP"/>
              </w:rPr>
            </w:pPr>
            <w:r w:rsidRPr="00386EC4"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1025720F" w14:textId="77777777" w:rsidR="008530AD" w:rsidRPr="00386EC4" w:rsidRDefault="008530AD" w:rsidP="00152546">
            <w:pPr>
              <w:pStyle w:val="TAC"/>
            </w:pPr>
            <w:r w:rsidRPr="00386EC4">
              <w:t>-</w:t>
            </w:r>
          </w:p>
        </w:tc>
        <w:tc>
          <w:tcPr>
            <w:tcW w:w="1403" w:type="dxa"/>
            <w:vAlign w:val="center"/>
          </w:tcPr>
          <w:p w14:paraId="079563D2" w14:textId="77777777" w:rsidR="008530AD" w:rsidRPr="00386EC4" w:rsidRDefault="008530AD" w:rsidP="00152546">
            <w:pPr>
              <w:pStyle w:val="TAC"/>
            </w:pPr>
            <w:r w:rsidRPr="00386EC4">
              <w:t>0.4</w:t>
            </w:r>
          </w:p>
        </w:tc>
        <w:tc>
          <w:tcPr>
            <w:tcW w:w="1403" w:type="dxa"/>
            <w:vAlign w:val="center"/>
          </w:tcPr>
          <w:p w14:paraId="092335E0" w14:textId="77777777" w:rsidR="008530AD" w:rsidRPr="00386EC4" w:rsidRDefault="008530AD" w:rsidP="00152546">
            <w:pPr>
              <w:pStyle w:val="TAC"/>
              <w:rPr>
                <w:lang w:eastAsia="ja-JP"/>
              </w:rPr>
            </w:pPr>
            <w:r w:rsidRPr="00386EC4">
              <w:rPr>
                <w:szCs w:val="18"/>
              </w:rPr>
              <w:t>0.5</w:t>
            </w:r>
          </w:p>
        </w:tc>
      </w:tr>
      <w:tr w:rsidR="008530AD" w14:paraId="6DB713CE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7506E3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cs="Arial"/>
                <w:sz w:val="18"/>
              </w:rPr>
              <w:t xml:space="preserve">NOTE </w:t>
            </w:r>
            <w:r>
              <w:rPr>
                <w:rFonts w:cs="Arial"/>
                <w:sz w:val="18"/>
              </w:rPr>
              <w:t>11</w:t>
            </w:r>
            <w:r w:rsidRPr="00E137BF">
              <w:rPr>
                <w:rFonts w:cs="Arial"/>
                <w:sz w:val="18"/>
              </w:rPr>
              <w:t>:</w:t>
            </w:r>
            <w:r w:rsidRPr="00E137BF">
              <w:rPr>
                <w:rFonts w:cs="Arial"/>
                <w:sz w:val="18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 w:rsidRPr="00E137BF">
              <w:rPr>
                <w:rFonts w:cs="Arial"/>
                <w:sz w:val="18"/>
                <w:vertAlign w:val="subscript"/>
              </w:rPr>
              <w:t>IB,c</w:t>
            </w:r>
            <w:r w:rsidRPr="00E137BF">
              <w:rPr>
                <w:rFonts w:cs="Arial"/>
                <w:sz w:val="18"/>
              </w:rPr>
              <w:t xml:space="preserve"> = 0.</w:t>
            </w:r>
          </w:p>
          <w:p w14:paraId="1795ED23" w14:textId="77777777" w:rsidR="008530AD" w:rsidRDefault="008530AD" w:rsidP="00152546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237FB99A" w14:textId="77777777" w:rsidR="008530AD" w:rsidRDefault="008530AD" w:rsidP="008530AD"/>
    <w:p w14:paraId="760014D8" w14:textId="1D7695C9" w:rsidR="008530AD" w:rsidRDefault="008530AD" w:rsidP="00147049">
      <w:pPr>
        <w:pStyle w:val="3"/>
        <w:rPr>
          <w:lang w:val="en-US" w:eastAsia="zh-CN"/>
        </w:rPr>
      </w:pPr>
      <w:bookmarkStart w:id="767" w:name="_Toc135927995"/>
      <w:r>
        <w:rPr>
          <w:lang w:val="en-US" w:eastAsia="zh-CN"/>
        </w:rPr>
        <w:t>7.</w:t>
      </w:r>
      <w:r w:rsidR="00200C91">
        <w:rPr>
          <w:lang w:val="en-US" w:eastAsia="zh-CN"/>
        </w:rPr>
        <w:t>24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</w:t>
      </w:r>
      <w:bookmarkEnd w:id="767"/>
    </w:p>
    <w:p w14:paraId="7C2CA2BE" w14:textId="77777777" w:rsidR="008530AD" w:rsidRPr="004C3A30" w:rsidRDefault="008530AD" w:rsidP="008530AD">
      <w:pPr>
        <w:rPr>
          <w:rFonts w:eastAsia="SimSun"/>
          <w:lang w:eastAsia="zh-CN"/>
        </w:rPr>
      </w:pPr>
      <w:r w:rsidRPr="004C3A30">
        <w:rPr>
          <w:rFonts w:eastAsia="SimSun"/>
          <w:lang w:eastAsia="zh-CN"/>
        </w:rPr>
        <w:t>There is no need to specify additional MSD requirement for this UL DC configuration.</w:t>
      </w:r>
    </w:p>
    <w:p w14:paraId="4F9EA0FD" w14:textId="77777777" w:rsidR="008530AD" w:rsidRDefault="008530AD" w:rsidP="008530AD">
      <w:pPr>
        <w:rPr>
          <w:rFonts w:eastAsia="Yu Mincho"/>
          <w:lang w:eastAsia="ja-JP"/>
        </w:rPr>
      </w:pPr>
    </w:p>
    <w:p w14:paraId="17D2A981" w14:textId="56A10293" w:rsidR="008530AD" w:rsidRPr="00464490" w:rsidRDefault="008530AD" w:rsidP="00147049">
      <w:pPr>
        <w:pStyle w:val="2"/>
        <w:rPr>
          <w:lang w:val="en-US" w:eastAsia="zh-TW"/>
        </w:rPr>
      </w:pPr>
      <w:bookmarkStart w:id="768" w:name="_Toc135927996"/>
      <w:r>
        <w:rPr>
          <w:lang w:eastAsia="zh-TW"/>
        </w:rPr>
        <w:t>7.</w:t>
      </w:r>
      <w:r w:rsidR="00200C91">
        <w:rPr>
          <w:lang w:eastAsia="zh-TW"/>
        </w:rPr>
        <w:t>25</w:t>
      </w:r>
      <w:r>
        <w:rPr>
          <w:lang w:eastAsia="zh-TW"/>
        </w:rPr>
        <w:tab/>
        <w:t>DC_1-7_n40-n77</w:t>
      </w:r>
      <w:bookmarkEnd w:id="768"/>
    </w:p>
    <w:p w14:paraId="07BD87DE" w14:textId="476A74D0" w:rsidR="008530AD" w:rsidRPr="00F61207" w:rsidRDefault="008530AD" w:rsidP="00147049">
      <w:pPr>
        <w:pStyle w:val="3"/>
        <w:rPr>
          <w:lang w:val="en-US" w:eastAsia="zh-CN"/>
        </w:rPr>
      </w:pPr>
      <w:bookmarkStart w:id="769" w:name="_Toc135927997"/>
      <w:r>
        <w:rPr>
          <w:lang w:val="en-US" w:eastAsia="zh-CN"/>
        </w:rPr>
        <w:t>7.</w:t>
      </w:r>
      <w:r w:rsidR="00200C91">
        <w:rPr>
          <w:lang w:val="en-US" w:eastAsia="zh-CN"/>
        </w:rPr>
        <w:t>25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69"/>
    </w:p>
    <w:p w14:paraId="0D120680" w14:textId="7AFD8BC9" w:rsidR="008530AD" w:rsidRDefault="008530AD" w:rsidP="008530AD">
      <w:pPr>
        <w:pStyle w:val="TH"/>
        <w:rPr>
          <w:lang w:eastAsia="ja-JP"/>
        </w:rPr>
      </w:pPr>
      <w:r>
        <w:t>Table 7.</w:t>
      </w:r>
      <w:r w:rsidR="00200C91">
        <w:t>25</w:t>
      </w:r>
      <w:r>
        <w:rPr>
          <w:lang w:val="en-US"/>
        </w:rPr>
        <w:t>.1</w:t>
      </w:r>
      <w:r>
        <w:t>-1: LTE 2 bands DL/1UL + NR 2 bands DL/1UL DC operating bands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530AD" w14:paraId="57651D52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0E7B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3E14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26459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0976E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1C6C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530AD" w14:paraId="3E01B637" w14:textId="77777777" w:rsidTr="0015254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B492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074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7CCB2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4983C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3240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7A489567" w14:textId="77777777" w:rsidTr="0015254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2436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095A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A473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B90D" w14:textId="77777777" w:rsidR="008530AD" w:rsidRDefault="008530AD" w:rsidP="00152546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096F" w14:textId="77777777" w:rsidR="008530AD" w:rsidRDefault="008530AD" w:rsidP="00152546">
            <w:pPr>
              <w:spacing w:after="0"/>
              <w:rPr>
                <w:rFonts w:cs="Arial"/>
                <w:b/>
                <w:sz w:val="18"/>
                <w:lang w:val="x-none"/>
              </w:rPr>
            </w:pPr>
          </w:p>
        </w:tc>
      </w:tr>
      <w:tr w:rsidR="008530AD" w14:paraId="0485B1C5" w14:textId="77777777" w:rsidTr="00152546">
        <w:trPr>
          <w:trHeight w:val="225"/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88575" w14:textId="77777777" w:rsidR="008530AD" w:rsidRPr="005258F5" w:rsidRDefault="008530AD" w:rsidP="00152546">
            <w:pPr>
              <w:pStyle w:val="TAC"/>
              <w:widowControl w:val="0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eastAsia="zh-TW"/>
              </w:rPr>
              <w:t>DC_1-7_n40-n77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A8DA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9ABF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6C6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FAC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2DAA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2110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A6F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4F4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2170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034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8530AD" w14:paraId="579BA814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01952E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CB8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786E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2500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BAC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1B37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EC4A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 xml:space="preserve">2620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AE85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03C6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2690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AC80" w14:textId="77777777" w:rsidR="008530AD" w:rsidRDefault="008530AD" w:rsidP="00152546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FDD</w:t>
            </w:r>
          </w:p>
        </w:tc>
      </w:tr>
      <w:tr w:rsidR="008530AD" w14:paraId="422B9DDC" w14:textId="77777777" w:rsidTr="00152546">
        <w:trPr>
          <w:trHeight w:val="225"/>
          <w:jc w:val="center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BF19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FE07" w14:textId="77777777" w:rsidR="008530AD" w:rsidRPr="00A76781" w:rsidRDefault="008530AD" w:rsidP="00152546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n</w:t>
            </w:r>
            <w:r>
              <w:rPr>
                <w:rFonts w:eastAsiaTheme="minorEastAsia" w:cs="Arial"/>
                <w:lang w:eastAsia="ko-KR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3A05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A5BC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07EC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E7F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2300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F5BB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FE99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2400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F897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  <w:tr w:rsidR="008530AD" w14:paraId="055439C3" w14:textId="77777777" w:rsidTr="00152546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D512" w14:textId="77777777" w:rsidR="008530AD" w:rsidRDefault="008530AD" w:rsidP="00152546">
            <w:pPr>
              <w:spacing w:after="0"/>
              <w:rPr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C658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eastAsiaTheme="minorEastAsia" w:cs="Arial"/>
                <w:lang w:eastAsia="ko-KR"/>
              </w:rPr>
              <w:t>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D74A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09FF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6CDB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D2A5" w14:textId="77777777" w:rsidR="008530AD" w:rsidRDefault="008530AD" w:rsidP="00152546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t>3300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C98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F640" w14:textId="77777777" w:rsidR="008530AD" w:rsidRDefault="008530AD" w:rsidP="00152546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t>4200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A86D" w14:textId="77777777" w:rsidR="008530AD" w:rsidRDefault="008530AD" w:rsidP="00152546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 w:hint="eastAsia"/>
                <w:lang w:eastAsia="ko-KR"/>
              </w:rPr>
              <w:t>T</w:t>
            </w:r>
            <w:r>
              <w:rPr>
                <w:rFonts w:eastAsia="맑은 고딕" w:cs="Arial"/>
                <w:lang w:eastAsia="ko-KR"/>
              </w:rPr>
              <w:t>DD</w:t>
            </w:r>
          </w:p>
        </w:tc>
      </w:tr>
    </w:tbl>
    <w:p w14:paraId="0B38B15B" w14:textId="77777777" w:rsidR="008530AD" w:rsidRDefault="008530AD" w:rsidP="008530AD"/>
    <w:p w14:paraId="18F8966D" w14:textId="601C5F56" w:rsidR="008530AD" w:rsidRDefault="008530AD" w:rsidP="008530AD">
      <w:pPr>
        <w:pStyle w:val="TH"/>
      </w:pPr>
      <w:r>
        <w:t>Table 7.</w:t>
      </w:r>
      <w:r w:rsidR="00200C91">
        <w:t>25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30AD" w:rsidRPr="00877CC8" w14:paraId="1FF7F599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8714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4FDDB593" w14:textId="77777777" w:rsidR="008530AD" w:rsidRPr="00877CC8" w:rsidRDefault="008530AD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A1CC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12CAB6F9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05DA3A37" w14:textId="77777777" w:rsidR="008530AD" w:rsidRPr="00877CC8" w:rsidRDefault="008530AD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8530AD" w:rsidRPr="00877CC8" w14:paraId="63A49218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95A91B" w14:textId="77777777" w:rsidR="008530AD" w:rsidRPr="00877CC8" w:rsidRDefault="008530AD" w:rsidP="00152546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1A-7A</w:t>
            </w:r>
            <w:r w:rsidRPr="00EC24FB">
              <w:rPr>
                <w:lang w:eastAsia="fi-FI"/>
              </w:rPr>
              <w:t>_n</w:t>
            </w:r>
            <w:r>
              <w:rPr>
                <w:lang w:eastAsia="fi-FI"/>
              </w:rPr>
              <w:t>40A</w:t>
            </w:r>
            <w:r w:rsidRPr="00EC24FB">
              <w:rPr>
                <w:lang w:eastAsia="fi-FI"/>
              </w:rPr>
              <w:t>-n7</w:t>
            </w:r>
            <w:r>
              <w:rPr>
                <w:lang w:eastAsia="fi-FI"/>
              </w:rPr>
              <w:t>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1EF7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2C01BF60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5A1790F4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7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5520BAA1" w14:textId="77777777" w:rsidR="008530AD" w:rsidRPr="00877CC8" w:rsidRDefault="008530AD" w:rsidP="00152546">
            <w:pPr>
              <w:pStyle w:val="TAC"/>
            </w:pPr>
            <w:r w:rsidRPr="00877CC8">
              <w:t>DC_</w:t>
            </w:r>
            <w:r>
              <w:t>7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  <w:tr w:rsidR="008530AD" w:rsidRPr="00877CC8" w14:paraId="75CAC857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859A3B" w14:textId="77777777" w:rsidR="008530AD" w:rsidRPr="00074A6B" w:rsidRDefault="008530AD" w:rsidP="00152546">
            <w:pPr>
              <w:pStyle w:val="TAC"/>
              <w:rPr>
                <w:lang w:eastAsia="fi-FI"/>
              </w:rPr>
            </w:pPr>
            <w:r w:rsidRPr="00074A6B">
              <w:rPr>
                <w:lang w:eastAsia="fi-FI"/>
              </w:rPr>
              <w:t>DC_1A-7A_n40A-n77(2A)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9869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6D35B8DA" w14:textId="77777777" w:rsidR="008530AD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  <w:p w14:paraId="410172B0" w14:textId="77777777" w:rsidR="008530AD" w:rsidRPr="00877CC8" w:rsidRDefault="008530AD" w:rsidP="00152546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7</w:t>
            </w:r>
            <w:r w:rsidRPr="00877CC8">
              <w:t>A_n</w:t>
            </w:r>
            <w:r>
              <w:t>40</w:t>
            </w:r>
            <w:r w:rsidRPr="00877CC8">
              <w:t>A</w:t>
            </w:r>
          </w:p>
          <w:p w14:paraId="6F99AE90" w14:textId="77777777" w:rsidR="008530AD" w:rsidRPr="00877CC8" w:rsidRDefault="008530AD" w:rsidP="00152546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7</w:t>
            </w:r>
            <w:r w:rsidRPr="00877CC8">
              <w:t>A_n</w:t>
            </w:r>
            <w:r>
              <w:t>77</w:t>
            </w:r>
            <w:r w:rsidRPr="00877CC8">
              <w:t>A</w:t>
            </w:r>
          </w:p>
        </w:tc>
      </w:tr>
    </w:tbl>
    <w:p w14:paraId="7F749F86" w14:textId="77777777" w:rsidR="008530AD" w:rsidRPr="003A5B55" w:rsidRDefault="008530AD" w:rsidP="008530AD">
      <w:bookmarkStart w:id="770" w:name="_Hlk130399738"/>
    </w:p>
    <w:p w14:paraId="3818C381" w14:textId="3540302B" w:rsidR="008530AD" w:rsidRPr="00F61207" w:rsidRDefault="008530AD" w:rsidP="00147049">
      <w:pPr>
        <w:pStyle w:val="3"/>
        <w:rPr>
          <w:lang w:val="en-US" w:eastAsia="zh-CN"/>
        </w:rPr>
      </w:pPr>
      <w:bookmarkStart w:id="771" w:name="_Toc135927998"/>
      <w:r>
        <w:rPr>
          <w:lang w:val="en-US" w:eastAsia="zh-CN"/>
        </w:rPr>
        <w:t>7.</w:t>
      </w:r>
      <w:r w:rsidR="00200C91">
        <w:rPr>
          <w:lang w:val="en-US" w:eastAsia="zh-CN"/>
        </w:rPr>
        <w:t>25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Channel bandwidths per operating band for DC</w:t>
      </w:r>
      <w:bookmarkEnd w:id="771"/>
    </w:p>
    <w:p w14:paraId="2910EE07" w14:textId="40829F39" w:rsidR="008530AD" w:rsidRPr="00B5519F" w:rsidRDefault="008530AD" w:rsidP="008530AD">
      <w:pPr>
        <w:pStyle w:val="TH"/>
      </w:pPr>
      <w:r>
        <w:t>Table 7.</w:t>
      </w:r>
      <w:r w:rsidR="00200C91">
        <w:t>25</w:t>
      </w:r>
      <w:r>
        <w:rPr>
          <w:lang w:val="en-US"/>
        </w:rPr>
        <w:t>.2</w:t>
      </w:r>
      <w:r>
        <w:t>-1: Supported bandwidths per DC band combination of LTE 2DL/1UL + NR 2DL/1UL</w:t>
      </w:r>
      <w:bookmarkStart w:id="772" w:name="_Hlk130399259"/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99"/>
        <w:gridCol w:w="714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91"/>
      </w:tblGrid>
      <w:tr w:rsidR="008530AD" w14:paraId="011FF80C" w14:textId="77777777" w:rsidTr="00152546">
        <w:trPr>
          <w:trHeight w:val="1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4EF" w14:textId="77777777" w:rsidR="008530AD" w:rsidRDefault="008530AD" w:rsidP="00152546">
            <w:pPr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35C1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8530AD" w14:paraId="4D108F98" w14:textId="77777777" w:rsidTr="00152546">
        <w:trPr>
          <w:trHeight w:val="586"/>
          <w:jc w:val="center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8A0C" w14:textId="77777777" w:rsidR="008530AD" w:rsidRDefault="008530AD" w:rsidP="00152546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D637" w14:textId="77777777" w:rsidR="008530AD" w:rsidRDefault="008530AD" w:rsidP="0015254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B17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017689B0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DBD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25DB663C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CC88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79CC7B35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9F8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6AB8FBCD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D2E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15C86D58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98FE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21D0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04B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5B651714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4D5B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5B2B75E5" w14:textId="77777777" w:rsidR="008530AD" w:rsidRDefault="008530AD" w:rsidP="00152546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CA3A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7598EC75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391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4AFF1979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02EF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6B5A6BB4" w14:textId="77777777" w:rsidR="008530AD" w:rsidRDefault="008530AD" w:rsidP="00152546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D347" w14:textId="77777777" w:rsidR="008530AD" w:rsidRDefault="008530AD" w:rsidP="00152546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FA13" w14:textId="77777777" w:rsidR="008530AD" w:rsidRDefault="008530AD" w:rsidP="00152546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75FB" w14:textId="77777777" w:rsidR="008530AD" w:rsidRDefault="008530AD" w:rsidP="00152546">
            <w:pPr>
              <w:pStyle w:val="TAH"/>
            </w:pPr>
            <w:r>
              <w:t>Maximum aggregated bandwidth</w:t>
            </w:r>
          </w:p>
          <w:p w14:paraId="6CEFF82C" w14:textId="77777777" w:rsidR="008530AD" w:rsidRDefault="008530AD" w:rsidP="00152546">
            <w:pPr>
              <w:pStyle w:val="TAH"/>
            </w:pPr>
            <w:r>
              <w:t>[MHz]</w:t>
            </w:r>
          </w:p>
        </w:tc>
      </w:tr>
      <w:tr w:rsidR="008530AD" w14:paraId="4F7B0BC3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18B5F" w14:textId="77777777" w:rsidR="008530AD" w:rsidRPr="0095706B" w:rsidRDefault="008530AD" w:rsidP="00152546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1A-7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6420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E456" w14:textId="77777777" w:rsidR="008530AD" w:rsidRPr="00ED00EE" w:rsidRDefault="008530AD" w:rsidP="00152546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8060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A123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B9BE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9BCC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988F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950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E0DB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D47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8DB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5EA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331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4A3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5A0B" w14:textId="77777777" w:rsidR="008530AD" w:rsidRDefault="008530AD" w:rsidP="00152546">
            <w:pPr>
              <w:pStyle w:val="TAC"/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E471D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240</w:t>
            </w:r>
          </w:p>
        </w:tc>
      </w:tr>
      <w:tr w:rsidR="008530AD" w14:paraId="0732BAFD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F04B7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C842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5568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50E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34EB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447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4785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76FC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7D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1864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8F25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79C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4C3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BB76" w14:textId="77777777" w:rsidR="008530AD" w:rsidRDefault="008530AD" w:rsidP="00152546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83D7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D77A" w14:textId="77777777" w:rsidR="008530AD" w:rsidRDefault="008530AD" w:rsidP="00152546">
            <w:pPr>
              <w:pStyle w:val="TAC"/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12D46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D9EB15C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C263F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0A6A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61F1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7C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30A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64D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59D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54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451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53E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A8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6FB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CBC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2D3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BA2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F54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EBA5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62EFF79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6DA88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7184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B430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A2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51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360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923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839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582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6B8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B25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EE0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596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F272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E431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116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D81F2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B1990AD" w14:textId="77777777" w:rsidTr="00152546">
        <w:trPr>
          <w:trHeight w:val="152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BA7A3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FA86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A625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D8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4CC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9ED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DC6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DD1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AED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3E6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173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264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1E3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65E5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DF5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6AE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16A58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6767987" w14:textId="77777777" w:rsidTr="00152546">
        <w:trPr>
          <w:trHeight w:val="173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02D77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085F" w14:textId="77777777" w:rsidR="008530AD" w:rsidRDefault="008530AD" w:rsidP="00152546">
            <w:pPr>
              <w:pStyle w:val="TAC"/>
              <w:rPr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>
              <w:rPr>
                <w:rFonts w:eastAsiaTheme="minorEastAsia"/>
                <w:lang w:eastAsia="ko-KR"/>
              </w:rPr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EBB2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492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B4C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80D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B14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729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18A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7EC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914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647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5098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8F44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F873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17F7" w14:textId="77777777" w:rsidR="008530AD" w:rsidRPr="00E04269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01D73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0A35161B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10517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FD0C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B050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F01D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568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A2F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4F8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A77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52E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FC6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DF0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5D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47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288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51F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033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F560D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B9B2F2B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DB412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DB1A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2FA3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D15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BBE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A81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816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25D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FE3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DAD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750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37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7E4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D42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300A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A3A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459F0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5D17B4AA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D5C6F" w14:textId="77777777" w:rsidR="008530AD" w:rsidRDefault="008530AD" w:rsidP="00152546">
            <w:pPr>
              <w:pStyle w:val="TAC"/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1A-7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40</w:t>
            </w:r>
            <w:r w:rsidRPr="0095706B">
              <w:rPr>
                <w:lang w:eastAsia="zh-TW"/>
              </w:rPr>
              <w:t>A-n7</w:t>
            </w:r>
            <w:r>
              <w:rPr>
                <w:lang w:eastAsia="zh-TW"/>
              </w:rPr>
              <w:t>7(2</w:t>
            </w:r>
            <w:r w:rsidRPr="0095706B">
              <w:rPr>
                <w:lang w:eastAsia="zh-TW"/>
              </w:rPr>
              <w:t>A</w:t>
            </w:r>
            <w:r>
              <w:rPr>
                <w:lang w:eastAsia="zh-TW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0A08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AA8D" w14:textId="77777777" w:rsidR="008530AD" w:rsidRDefault="008530AD" w:rsidP="00152546">
            <w:pPr>
              <w:pStyle w:val="TAC"/>
              <w:rPr>
                <w:lang w:eastAsia="ja-JP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AE4D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99F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51F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B4F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5D2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201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0A4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DE1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2CB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1A3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148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795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75D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FAF5F" w14:textId="77777777" w:rsidR="008530AD" w:rsidRPr="00B5519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40</w:t>
            </w:r>
          </w:p>
        </w:tc>
      </w:tr>
      <w:tr w:rsidR="008530AD" w14:paraId="54BFC1B2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ABFD6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6C08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8F9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FE4" w14:textId="77777777" w:rsidR="008530AD" w:rsidRDefault="008530AD" w:rsidP="00152546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4C3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095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D72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C18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116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AEA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124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985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039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57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B4A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68F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8E1EB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CECEE6F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6B4E3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63F87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20C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E43D" w14:textId="77777777" w:rsidR="008530AD" w:rsidRDefault="008530AD" w:rsidP="00152546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BF7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1B9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43E1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F38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F48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11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2419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Y</w:t>
            </w:r>
            <w:r>
              <w:rPr>
                <w:rFonts w:eastAsiaTheme="minorEastAsia"/>
                <w:lang w:eastAsia="ko-KR"/>
              </w:rPr>
              <w:t>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8F6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E5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54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8C5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7F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F6259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69D65D23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40D23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8D872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A5C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94F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160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EB9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48DC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ED5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54FB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F42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72BF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04A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002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228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201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C4D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AC9A4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4DCD3FB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FE945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E8F0" w14:textId="77777777" w:rsidR="008530AD" w:rsidRDefault="008530AD" w:rsidP="00152546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161B" w14:textId="77777777" w:rsidR="008530AD" w:rsidRDefault="008530AD" w:rsidP="00152546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843" w14:textId="77777777" w:rsidR="008530AD" w:rsidRDefault="008530AD" w:rsidP="0015254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3CA2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F8D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AA3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9F1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00F5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9B68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CDE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110D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FC8E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D5D0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5AB7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E344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C77CE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  <w:tr w:rsidR="008530AD" w14:paraId="2C7A0ABE" w14:textId="77777777" w:rsidTr="00152546">
        <w:trPr>
          <w:trHeight w:val="36"/>
          <w:jc w:val="center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1C39" w14:textId="77777777" w:rsidR="008530AD" w:rsidRDefault="008530AD" w:rsidP="00152546">
            <w:pPr>
              <w:pStyle w:val="TAC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A0F4" w14:textId="77777777" w:rsidR="008530AD" w:rsidRPr="00B1443F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A036" w14:textId="77777777" w:rsidR="008530AD" w:rsidRPr="001C0CC4" w:rsidRDefault="008530AD" w:rsidP="00152546">
            <w:pPr>
              <w:pStyle w:val="TAC"/>
              <w:rPr>
                <w:rFonts w:eastAsia="Yu Mincho"/>
              </w:rPr>
            </w:pPr>
            <w:r w:rsidRPr="00A03B6F">
              <w:rPr>
                <w:rFonts w:eastAsia="Yu Mincho"/>
              </w:rPr>
              <w:t>See CA_n77(2A) Bandwidth Combination Set 1 in Table</w:t>
            </w:r>
            <w:r w:rsidRPr="006C4CBE">
              <w:rPr>
                <w:rFonts w:eastAsia="Yu Mincho"/>
              </w:rPr>
              <w:t xml:space="preserve"> 5.5A.2-1 in TS</w:t>
            </w:r>
            <w:r>
              <w:rPr>
                <w:rFonts w:eastAsia="Yu Mincho"/>
              </w:rPr>
              <w:t xml:space="preserve"> </w:t>
            </w:r>
            <w:r w:rsidRPr="006C4CBE">
              <w:rPr>
                <w:rFonts w:eastAsia="Yu Mincho"/>
              </w:rPr>
              <w:t>38.101-1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DFCDA" w14:textId="77777777" w:rsidR="008530AD" w:rsidRDefault="008530AD" w:rsidP="00152546">
            <w:pPr>
              <w:pStyle w:val="TAC"/>
              <w:rPr>
                <w:lang w:eastAsia="ja-JP"/>
              </w:rPr>
            </w:pPr>
          </w:p>
        </w:tc>
      </w:tr>
    </w:tbl>
    <w:p w14:paraId="60FAE2CE" w14:textId="77777777" w:rsidR="008530AD" w:rsidRDefault="008530AD" w:rsidP="008530AD"/>
    <w:p w14:paraId="13DBD321" w14:textId="00BA563D" w:rsidR="008530AD" w:rsidRDefault="008530AD" w:rsidP="00147049">
      <w:pPr>
        <w:pStyle w:val="3"/>
        <w:rPr>
          <w:lang w:val="en-US" w:eastAsia="zh-CN"/>
        </w:rPr>
      </w:pPr>
      <w:bookmarkStart w:id="773" w:name="_Toc135927999"/>
      <w:bookmarkEnd w:id="770"/>
      <w:bookmarkEnd w:id="772"/>
      <w:r>
        <w:rPr>
          <w:lang w:val="en-US" w:eastAsia="zh-CN"/>
        </w:rPr>
        <w:t>7.</w:t>
      </w:r>
      <w:r w:rsidR="00200C91">
        <w:rPr>
          <w:lang w:val="en-US" w:eastAsia="zh-CN"/>
        </w:rPr>
        <w:t>25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UE co-existence studies</w:t>
      </w:r>
      <w:bookmarkEnd w:id="773"/>
    </w:p>
    <w:p w14:paraId="733F47BE" w14:textId="77777777" w:rsidR="008530AD" w:rsidRPr="004C3A30" w:rsidRDefault="008530AD" w:rsidP="008530AD">
      <w:pPr>
        <w:rPr>
          <w:lang w:eastAsia="zh-CN"/>
        </w:rPr>
      </w:pPr>
      <w:r w:rsidRPr="004C3A30">
        <w:rPr>
          <w:lang w:eastAsia="zh-CN"/>
        </w:rPr>
        <w:t>Co-existence studies of DC_1-</w:t>
      </w:r>
      <w:r>
        <w:rPr>
          <w:lang w:eastAsia="zh-CN"/>
        </w:rPr>
        <w:t>7</w:t>
      </w:r>
      <w:r w:rsidRPr="004C3A30">
        <w:rPr>
          <w:lang w:eastAsia="zh-CN"/>
        </w:rPr>
        <w:t>_n40-n77 are already covered in the constituent fallback modes.</w:t>
      </w:r>
      <w:r>
        <w:rPr>
          <w:rFonts w:eastAsiaTheme="minorEastAsia"/>
        </w:rPr>
        <w:t xml:space="preserve"> </w:t>
      </w:r>
      <w:r w:rsidRPr="004C3A30">
        <w:rPr>
          <w:lang w:eastAsia="zh-CN"/>
        </w:rPr>
        <w:t>Therefore, there is no additional harmonic and inter-modulation impact for the additional band receiver.</w:t>
      </w:r>
    </w:p>
    <w:p w14:paraId="5DB02B0C" w14:textId="77777777" w:rsidR="008530AD" w:rsidRPr="005A6422" w:rsidRDefault="008530AD" w:rsidP="008530AD">
      <w:pPr>
        <w:rPr>
          <w:rFonts w:eastAsiaTheme="minorEastAsia"/>
        </w:rPr>
      </w:pPr>
    </w:p>
    <w:p w14:paraId="4A706245" w14:textId="56779F92" w:rsidR="008530AD" w:rsidRDefault="008530AD" w:rsidP="00147049">
      <w:pPr>
        <w:pStyle w:val="3"/>
        <w:rPr>
          <w:lang w:val="en-US" w:eastAsia="zh-CN"/>
        </w:rPr>
      </w:pPr>
      <w:bookmarkStart w:id="774" w:name="_Toc135928000"/>
      <w:r>
        <w:rPr>
          <w:lang w:val="en-US" w:eastAsia="zh-CN"/>
        </w:rPr>
        <w:t>7.</w:t>
      </w:r>
      <w:r w:rsidR="00200C91">
        <w:rPr>
          <w:lang w:val="en-US" w:eastAsia="zh-CN"/>
        </w:rPr>
        <w:t>25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64490">
        <w:rPr>
          <w:lang w:val="en-US" w:eastAsia="zh-CN"/>
        </w:rPr>
        <w:tab/>
        <w:t>∆T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and ∆R</w:t>
      </w:r>
      <w:r w:rsidRPr="000D7965">
        <w:rPr>
          <w:vertAlign w:val="subscript"/>
          <w:lang w:val="en-US" w:eastAsia="zh-CN"/>
        </w:rPr>
        <w:t>IB</w:t>
      </w:r>
      <w:r w:rsidRPr="00464490">
        <w:rPr>
          <w:lang w:val="en-US" w:eastAsia="zh-CN"/>
        </w:rPr>
        <w:t xml:space="preserve"> values</w:t>
      </w:r>
      <w:bookmarkEnd w:id="774"/>
    </w:p>
    <w:p w14:paraId="5476D505" w14:textId="77777777" w:rsidR="008530AD" w:rsidRPr="004C3A30" w:rsidRDefault="008530AD" w:rsidP="008530AD">
      <w:pPr>
        <w:rPr>
          <w:rFonts w:eastAsia="SimSun"/>
          <w:lang w:eastAsia="zh-CN"/>
        </w:rPr>
      </w:pPr>
      <w:r w:rsidRPr="006C28DC">
        <w:rPr>
          <w:rFonts w:eastAsia="SimSun"/>
          <w:lang w:eastAsia="zh-CN"/>
        </w:rPr>
        <w:t xml:space="preserve">Referring to DC_1-7_n40-n78, </w:t>
      </w:r>
      <w:r w:rsidRPr="006C28DC">
        <w:t>ΔT</w:t>
      </w:r>
      <w:r w:rsidRPr="006C28DC">
        <w:rPr>
          <w:vertAlign w:val="subscript"/>
        </w:rPr>
        <w:t>IB,c</w:t>
      </w:r>
      <w:r w:rsidRPr="006C28DC">
        <w:rPr>
          <w:rFonts w:eastAsia="SimSun"/>
          <w:lang w:eastAsia="zh-CN"/>
        </w:rPr>
        <w:t xml:space="preserve"> and </w:t>
      </w:r>
      <w:r w:rsidRPr="006C28DC">
        <w:t>ΔR</w:t>
      </w:r>
      <w:r w:rsidRPr="006C28DC">
        <w:rPr>
          <w:vertAlign w:val="subscript"/>
        </w:rPr>
        <w:t>IB,c</w:t>
      </w:r>
      <w:r w:rsidRPr="006C28DC">
        <w:rPr>
          <w:rFonts w:eastAsia="SimSun"/>
          <w:lang w:eastAsia="zh-CN"/>
        </w:rPr>
        <w:t xml:space="preserve"> can be specified as below.</w:t>
      </w:r>
    </w:p>
    <w:p w14:paraId="6DD7067E" w14:textId="0583BC92" w:rsidR="008530AD" w:rsidRDefault="008530AD" w:rsidP="008530AD">
      <w:pPr>
        <w:pStyle w:val="TH"/>
      </w:pPr>
      <w:r>
        <w:t>Table 7.</w:t>
      </w:r>
      <w:r w:rsidR="00200C91">
        <w:t>25</w:t>
      </w:r>
      <w:r>
        <w:rPr>
          <w:lang w:val="en-US"/>
        </w:rPr>
        <w:t>.4</w:t>
      </w:r>
      <w:r>
        <w:t>-1: ΔT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530AD" w:rsidRPr="00850262" w14:paraId="70C4E0FE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6D20FC44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257ABD82" w14:textId="77777777" w:rsidR="008530AD" w:rsidRPr="00850262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DC3AC9" w14:paraId="24E2AB01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BF85607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110917CC" w14:textId="77777777" w:rsidR="008530AD" w:rsidRPr="00DC3AC9" w:rsidRDefault="008530AD" w:rsidP="00152546">
            <w:pPr>
              <w:pStyle w:val="TAH"/>
              <w:rPr>
                <w:color w:val="000000" w:themeColor="text1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8530AD" w:rsidRPr="00EF5447" w14:paraId="32A0EC71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6C6FA31" w14:textId="77777777" w:rsidR="008530AD" w:rsidRPr="00EF5447" w:rsidRDefault="008530AD" w:rsidP="00152546">
            <w:pPr>
              <w:pStyle w:val="TAC"/>
            </w:pPr>
            <w:r>
              <w:t>DC_1</w:t>
            </w:r>
            <w:r w:rsidRPr="00EF5447">
              <w:t>-</w:t>
            </w:r>
            <w:r>
              <w:t>7</w:t>
            </w:r>
            <w:r w:rsidRPr="00EF5447">
              <w:t>_n</w:t>
            </w:r>
            <w:r>
              <w:t>40</w:t>
            </w:r>
            <w:r w:rsidRPr="00EF5447">
              <w:t>-n</w:t>
            </w:r>
            <w:r>
              <w:t>77</w:t>
            </w:r>
          </w:p>
        </w:tc>
        <w:tc>
          <w:tcPr>
            <w:tcW w:w="1417" w:type="dxa"/>
            <w:vAlign w:val="center"/>
          </w:tcPr>
          <w:p w14:paraId="3A78DF73" w14:textId="77777777" w:rsidR="008530AD" w:rsidRPr="006C28DC" w:rsidRDefault="008530AD" w:rsidP="00152546">
            <w:pPr>
              <w:pStyle w:val="TAC"/>
              <w:rPr>
                <w:lang w:eastAsia="ja-JP"/>
              </w:rPr>
            </w:pPr>
            <w:r w:rsidRPr="006C28DC"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4A211AB7" w14:textId="77777777" w:rsidR="008530AD" w:rsidRPr="006C28DC" w:rsidRDefault="008530AD" w:rsidP="00152546">
            <w:pPr>
              <w:pStyle w:val="TAC"/>
            </w:pPr>
            <w:r w:rsidRPr="006C28DC">
              <w:rPr>
                <w:rFonts w:hint="eastAsia"/>
              </w:rPr>
              <w:t>0</w:t>
            </w:r>
            <w:r w:rsidRPr="006C28DC">
              <w:t>.5</w:t>
            </w:r>
          </w:p>
        </w:tc>
        <w:tc>
          <w:tcPr>
            <w:tcW w:w="1488" w:type="dxa"/>
            <w:vAlign w:val="center"/>
          </w:tcPr>
          <w:p w14:paraId="730AB372" w14:textId="77777777" w:rsidR="008530AD" w:rsidRPr="006C28DC" w:rsidRDefault="008530AD" w:rsidP="00152546">
            <w:pPr>
              <w:pStyle w:val="TAC"/>
              <w:rPr>
                <w:lang w:eastAsia="ja-JP"/>
              </w:rPr>
            </w:pPr>
            <w:r w:rsidRPr="006C28DC">
              <w:t>0</w:t>
            </w:r>
            <w:r w:rsidRPr="006C28DC">
              <w:rPr>
                <w:rFonts w:eastAsia="DengXian"/>
              </w:rPr>
              <w:t>.5</w:t>
            </w:r>
          </w:p>
        </w:tc>
        <w:tc>
          <w:tcPr>
            <w:tcW w:w="1484" w:type="dxa"/>
            <w:vAlign w:val="center"/>
          </w:tcPr>
          <w:p w14:paraId="7C931BDD" w14:textId="77777777" w:rsidR="008530AD" w:rsidRPr="006C28DC" w:rsidRDefault="008530AD" w:rsidP="00152546">
            <w:pPr>
              <w:pStyle w:val="TAC"/>
              <w:rPr>
                <w:lang w:eastAsia="ja-JP"/>
              </w:rPr>
            </w:pPr>
            <w:r w:rsidRPr="006C28DC">
              <w:t>0.</w:t>
            </w:r>
            <w:r w:rsidRPr="006C28DC">
              <w:rPr>
                <w:rFonts w:eastAsia="DengXian"/>
              </w:rPr>
              <w:t>8</w:t>
            </w:r>
          </w:p>
        </w:tc>
      </w:tr>
      <w:tr w:rsidR="008530AD" w:rsidRPr="00E137BF" w14:paraId="66FC8E17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B67F7" w14:textId="77777777" w:rsidR="008530AD" w:rsidRPr="00E137BF" w:rsidRDefault="008530AD" w:rsidP="00152546">
            <w:pPr>
              <w:pStyle w:val="TAN"/>
              <w:rPr>
                <w:szCs w:val="18"/>
              </w:rPr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“-” denotes ΔT</w:t>
            </w:r>
            <w:r w:rsidRPr="00E137BF">
              <w:rPr>
                <w:szCs w:val="18"/>
                <w:vertAlign w:val="subscript"/>
              </w:rPr>
              <w:t>IB,c</w:t>
            </w:r>
            <w:r w:rsidRPr="00E137BF">
              <w:rPr>
                <w:szCs w:val="18"/>
              </w:rPr>
              <w:t xml:space="preserve"> = 0.</w:t>
            </w:r>
          </w:p>
          <w:p w14:paraId="7EF0626B" w14:textId="77777777" w:rsidR="008530AD" w:rsidRPr="00E137BF" w:rsidRDefault="008530AD" w:rsidP="00152546">
            <w:pPr>
              <w:pStyle w:val="TAN"/>
            </w:pPr>
            <w:r w:rsidRPr="00E137BF">
              <w:rPr>
                <w:szCs w:val="18"/>
              </w:rPr>
              <w:t>NOTE 13: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01E405DD" w14:textId="77777777" w:rsidR="008530AD" w:rsidRPr="00ED422D" w:rsidRDefault="008530AD" w:rsidP="008530AD"/>
    <w:p w14:paraId="23C1AC47" w14:textId="346B373E" w:rsidR="008530AD" w:rsidRDefault="008530AD" w:rsidP="008530AD">
      <w:pPr>
        <w:pStyle w:val="TH"/>
      </w:pPr>
      <w:r>
        <w:t>Table 7.</w:t>
      </w:r>
      <w:r w:rsidR="00200C91">
        <w:t>25</w:t>
      </w:r>
      <w:r>
        <w:t>.4-2: ΔR</w:t>
      </w:r>
      <w:r w:rsidRPr="00B744F9"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530AD" w:rsidRPr="00EF5447" w14:paraId="41250375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57FAF417" w14:textId="77777777" w:rsidR="008530AD" w:rsidRPr="00EF5447" w:rsidRDefault="008530AD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5172EE19" w14:textId="77777777" w:rsidR="008530AD" w:rsidRPr="00EF5447" w:rsidRDefault="008530AD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530AD" w:rsidRPr="00EF5447" w14:paraId="7376F72F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44027931" w14:textId="77777777" w:rsidR="008530AD" w:rsidRPr="00EF5447" w:rsidRDefault="008530AD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2DF036E7" w14:textId="77777777" w:rsidR="008530AD" w:rsidRPr="00EF5447" w:rsidRDefault="008530AD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530AD" w:rsidRPr="00EF5447" w14:paraId="7E1B37E8" w14:textId="77777777" w:rsidTr="00152546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5F5B9EA" w14:textId="77777777" w:rsidR="008530AD" w:rsidRPr="005258F5" w:rsidRDefault="008530AD" w:rsidP="0015254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DC_1</w:t>
            </w:r>
            <w:r w:rsidRPr="00EF5447">
              <w:rPr>
                <w:lang w:eastAsia="ko-KR"/>
              </w:rPr>
              <w:t>-</w:t>
            </w:r>
            <w:r>
              <w:rPr>
                <w:lang w:eastAsia="ko-KR"/>
              </w:rPr>
              <w:t>7_n40</w:t>
            </w:r>
            <w:r w:rsidRPr="00EF5447">
              <w:rPr>
                <w:lang w:eastAsia="ko-KR"/>
              </w:rPr>
              <w:t>-n</w:t>
            </w:r>
            <w:r>
              <w:rPr>
                <w:lang w:eastAsia="ko-KR"/>
              </w:rPr>
              <w:t>77</w:t>
            </w:r>
          </w:p>
        </w:tc>
        <w:tc>
          <w:tcPr>
            <w:tcW w:w="1488" w:type="dxa"/>
            <w:vAlign w:val="center"/>
          </w:tcPr>
          <w:p w14:paraId="2EEA18F4" w14:textId="77777777" w:rsidR="008530AD" w:rsidRPr="006C28DC" w:rsidRDefault="008530AD" w:rsidP="00152546">
            <w:pPr>
              <w:pStyle w:val="TAC"/>
              <w:rPr>
                <w:lang w:eastAsia="ja-JP"/>
              </w:rPr>
            </w:pPr>
            <w:r w:rsidRPr="006C28DC"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65CC2566" w14:textId="77777777" w:rsidR="008530AD" w:rsidRPr="006C28DC" w:rsidRDefault="008530AD" w:rsidP="00152546">
            <w:pPr>
              <w:pStyle w:val="TAC"/>
            </w:pPr>
            <w:r w:rsidRPr="006C28DC">
              <w:t>-</w:t>
            </w:r>
          </w:p>
        </w:tc>
        <w:tc>
          <w:tcPr>
            <w:tcW w:w="1403" w:type="dxa"/>
            <w:vAlign w:val="center"/>
          </w:tcPr>
          <w:p w14:paraId="63C3B54F" w14:textId="77777777" w:rsidR="008530AD" w:rsidRPr="006C28DC" w:rsidRDefault="008530AD" w:rsidP="00152546">
            <w:pPr>
              <w:pStyle w:val="TAC"/>
            </w:pPr>
            <w:r w:rsidRPr="006C28DC">
              <w:t>0.4</w:t>
            </w:r>
          </w:p>
        </w:tc>
        <w:tc>
          <w:tcPr>
            <w:tcW w:w="1403" w:type="dxa"/>
            <w:vAlign w:val="center"/>
          </w:tcPr>
          <w:p w14:paraId="660F902F" w14:textId="77777777" w:rsidR="008530AD" w:rsidRPr="006C28DC" w:rsidRDefault="008530AD" w:rsidP="00152546">
            <w:pPr>
              <w:pStyle w:val="TAC"/>
              <w:rPr>
                <w:lang w:eastAsia="ja-JP"/>
              </w:rPr>
            </w:pPr>
            <w:r w:rsidRPr="006C28DC">
              <w:rPr>
                <w:szCs w:val="18"/>
              </w:rPr>
              <w:t>0.5</w:t>
            </w:r>
          </w:p>
        </w:tc>
      </w:tr>
      <w:tr w:rsidR="008530AD" w14:paraId="26DC5C19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3CC181" w14:textId="77777777" w:rsidR="008530AD" w:rsidRDefault="008530AD" w:rsidP="00152546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 w:rsidRPr="006C6947">
              <w:rPr>
                <w:rFonts w:cs="Arial"/>
                <w:sz w:val="18"/>
              </w:rPr>
              <w:t xml:space="preserve">NOTE </w:t>
            </w:r>
            <w:r>
              <w:rPr>
                <w:rFonts w:cs="Arial"/>
                <w:sz w:val="18"/>
              </w:rPr>
              <w:t>11</w:t>
            </w:r>
            <w:r w:rsidRPr="00E137BF">
              <w:rPr>
                <w:rFonts w:cs="Arial"/>
                <w:sz w:val="18"/>
              </w:rPr>
              <w:t>:</w:t>
            </w:r>
            <w:r w:rsidRPr="00E137BF">
              <w:rPr>
                <w:rFonts w:cs="Arial"/>
                <w:sz w:val="18"/>
              </w:rPr>
              <w:tab/>
              <w:t>“-” denotes Δ</w:t>
            </w:r>
            <w:r>
              <w:rPr>
                <w:rFonts w:cs="Arial"/>
                <w:sz w:val="18"/>
              </w:rPr>
              <w:t>R</w:t>
            </w:r>
            <w:r w:rsidRPr="00E137BF">
              <w:rPr>
                <w:rFonts w:cs="Arial"/>
                <w:sz w:val="18"/>
                <w:vertAlign w:val="subscript"/>
              </w:rPr>
              <w:t>IB,c</w:t>
            </w:r>
            <w:r w:rsidRPr="00E137BF">
              <w:rPr>
                <w:rFonts w:cs="Arial"/>
                <w:sz w:val="18"/>
              </w:rPr>
              <w:t xml:space="preserve"> = 0.</w:t>
            </w:r>
          </w:p>
          <w:p w14:paraId="36D86661" w14:textId="77777777" w:rsidR="008530AD" w:rsidRDefault="008530AD" w:rsidP="00152546">
            <w:pPr>
              <w:pStyle w:val="TAN"/>
            </w:pPr>
            <w:r w:rsidRPr="00E137BF">
              <w:rPr>
                <w:szCs w:val="18"/>
              </w:rPr>
              <w:t>NOTE 12:</w:t>
            </w:r>
            <w:r w:rsidRPr="00E137BF">
              <w:rPr>
                <w:szCs w:val="18"/>
              </w:rPr>
              <w:tab/>
              <w:t>The component band order in the configuration should be listed by the order of E-UTRA band and NR band respectively</w:t>
            </w:r>
            <w:r w:rsidRPr="00E137BF">
              <w:rPr>
                <w:rFonts w:hint="eastAsia"/>
                <w:szCs w:val="18"/>
              </w:rPr>
              <w:t>,</w:t>
            </w:r>
            <w:r w:rsidRPr="00E137BF">
              <w:rPr>
                <w:szCs w:val="18"/>
              </w:rPr>
              <w:t xml:space="preserve"> such as for DC_30-66-(n)5 the band order from left to right is 5, 30, 66 and n5.</w:t>
            </w:r>
          </w:p>
        </w:tc>
      </w:tr>
    </w:tbl>
    <w:p w14:paraId="6EC60225" w14:textId="77777777" w:rsidR="008530AD" w:rsidRDefault="008530AD" w:rsidP="008530AD"/>
    <w:p w14:paraId="3D4D4831" w14:textId="7E77820B" w:rsidR="008530AD" w:rsidRDefault="008530AD" w:rsidP="00147049">
      <w:pPr>
        <w:pStyle w:val="3"/>
        <w:rPr>
          <w:lang w:val="en-US" w:eastAsia="zh-CN"/>
        </w:rPr>
      </w:pPr>
      <w:bookmarkStart w:id="775" w:name="_Toc135928001"/>
      <w:r>
        <w:rPr>
          <w:lang w:val="en-US" w:eastAsia="zh-CN"/>
        </w:rPr>
        <w:t>7.</w:t>
      </w:r>
      <w:r w:rsidR="00200C91">
        <w:rPr>
          <w:lang w:val="en-US" w:eastAsia="zh-CN"/>
        </w:rPr>
        <w:t>25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5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MSD</w:t>
      </w:r>
      <w:bookmarkEnd w:id="775"/>
    </w:p>
    <w:p w14:paraId="14F861F5" w14:textId="58D7584A" w:rsidR="008530AD" w:rsidRDefault="008530AD" w:rsidP="008530AD">
      <w:pPr>
        <w:rPr>
          <w:rFonts w:eastAsia="SimSun"/>
          <w:lang w:eastAsia="zh-CN"/>
        </w:rPr>
      </w:pPr>
      <w:r w:rsidRPr="004C3A30">
        <w:rPr>
          <w:rFonts w:eastAsia="SimSun"/>
          <w:lang w:eastAsia="zh-CN"/>
        </w:rPr>
        <w:t>There is no need to specify additional MSD requirement for this UL DC configuration.</w:t>
      </w:r>
    </w:p>
    <w:p w14:paraId="42C5EC00" w14:textId="77777777" w:rsidR="00EC6D5F" w:rsidRDefault="00EC6D5F" w:rsidP="008530AD">
      <w:pPr>
        <w:rPr>
          <w:rFonts w:eastAsia="SimSun"/>
          <w:lang w:eastAsia="zh-CN"/>
        </w:rPr>
      </w:pPr>
    </w:p>
    <w:p w14:paraId="3CA3E3A9" w14:textId="35E159DC" w:rsidR="00EC6D5F" w:rsidRPr="006A6329" w:rsidRDefault="00EC6D5F" w:rsidP="006A6329">
      <w:pPr>
        <w:pStyle w:val="2"/>
        <w:spacing w:after="240"/>
        <w:ind w:left="0" w:firstLine="0"/>
        <w:rPr>
          <w:rFonts w:eastAsiaTheme="minorEastAsia"/>
          <w:lang w:eastAsia="zh-TW"/>
        </w:rPr>
      </w:pPr>
      <w:bookmarkStart w:id="776" w:name="_Toc135928002"/>
      <w:r>
        <w:rPr>
          <w:rFonts w:eastAsiaTheme="minorEastAsia"/>
          <w:lang w:eastAsia="zh-TW"/>
        </w:rPr>
        <w:t>7.26</w:t>
      </w:r>
      <w:r w:rsidRPr="006A6329">
        <w:rPr>
          <w:rFonts w:eastAsiaTheme="minorEastAsia"/>
          <w:lang w:eastAsia="zh-TW"/>
        </w:rPr>
        <w:tab/>
        <w:t>DC_</w:t>
      </w:r>
      <w:r>
        <w:rPr>
          <w:rFonts w:eastAsiaTheme="minorEastAsia"/>
          <w:lang w:eastAsia="zh-TW"/>
        </w:rPr>
        <w:t>3</w:t>
      </w:r>
      <w:r w:rsidRPr="006A6329">
        <w:rPr>
          <w:rFonts w:eastAsiaTheme="minorEastAsia"/>
          <w:lang w:eastAsia="zh-TW"/>
        </w:rPr>
        <w:t>-38_n7-n78</w:t>
      </w:r>
      <w:bookmarkEnd w:id="776"/>
    </w:p>
    <w:p w14:paraId="76619F49" w14:textId="43F1D4B4" w:rsidR="00EC6D5F" w:rsidRPr="006A6329" w:rsidRDefault="00EC6D5F" w:rsidP="006A6329">
      <w:pPr>
        <w:pStyle w:val="3"/>
        <w:rPr>
          <w:rFonts w:eastAsiaTheme="minorEastAsia" w:cs="Arial"/>
          <w:lang w:eastAsia="zh-CN"/>
        </w:rPr>
      </w:pPr>
      <w:bookmarkStart w:id="777" w:name="_Toc135928003"/>
      <w:r>
        <w:rPr>
          <w:rFonts w:eastAsiaTheme="minorEastAsia"/>
          <w:lang w:val="en-US" w:eastAsia="zh-CN"/>
        </w:rPr>
        <w:t>7.26</w:t>
      </w:r>
      <w:r w:rsidRPr="006A6329">
        <w:rPr>
          <w:rFonts w:eastAsiaTheme="minorEastAsia" w:cs="Arial"/>
          <w:lang w:val="en-US" w:eastAsia="zh-CN"/>
        </w:rPr>
        <w:t>.1</w:t>
      </w:r>
      <w:r w:rsidRPr="006A6329">
        <w:rPr>
          <w:rFonts w:eastAsiaTheme="minorEastAsia" w:cs="Arial"/>
          <w:lang w:val="en-US" w:eastAsia="zh-CN"/>
        </w:rPr>
        <w:tab/>
        <w:t>Operating bands for DC</w:t>
      </w:r>
      <w:bookmarkEnd w:id="777"/>
    </w:p>
    <w:p w14:paraId="1A28AC02" w14:textId="282FAFEC" w:rsidR="00EC6D5F" w:rsidRDefault="00EC6D5F" w:rsidP="006A6329">
      <w:pPr>
        <w:pStyle w:val="TH"/>
        <w:rPr>
          <w:lang w:val="zh-CN"/>
        </w:rPr>
      </w:pPr>
      <w:r w:rsidRPr="006A6329">
        <w:rPr>
          <w:rFonts w:eastAsiaTheme="minorEastAsia"/>
        </w:rPr>
        <w:t xml:space="preserve">Table </w:t>
      </w:r>
      <w:r>
        <w:rPr>
          <w:rFonts w:eastAsiaTheme="minorEastAsia"/>
        </w:rPr>
        <w:t>7.26</w:t>
      </w:r>
      <w:r w:rsidRPr="006A6329">
        <w:rPr>
          <w:rFonts w:eastAsiaTheme="minorEastAsia"/>
        </w:rPr>
        <w:t xml:space="preserve">.1-1: DC band combination of LTE </w:t>
      </w:r>
      <w:r>
        <w:rPr>
          <w:rFonts w:eastAsiaTheme="minorEastAsia"/>
        </w:rPr>
        <w:t>2</w:t>
      </w:r>
      <w:r w:rsidRPr="006A6329">
        <w:rPr>
          <w:rFonts w:eastAsiaTheme="minorEastAsia"/>
        </w:rPr>
        <w:t>DL/1UL + inter-ban</w:t>
      </w:r>
      <w:r>
        <w:rPr>
          <w:lang w:val="zh-CN"/>
        </w:rPr>
        <w:t>d NR 2DL/1UL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EC6D5F" w14:paraId="58EE6FA7" w14:textId="77777777" w:rsidTr="00152546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14:paraId="255B7F3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E-UTRA and NR DC Band combination</w:t>
            </w:r>
          </w:p>
        </w:tc>
        <w:tc>
          <w:tcPr>
            <w:tcW w:w="1270" w:type="dxa"/>
            <w:vMerge w:val="restart"/>
            <w:vAlign w:val="center"/>
          </w:tcPr>
          <w:p w14:paraId="422BA36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E-UTRA and NR DC Band</w:t>
            </w:r>
          </w:p>
        </w:tc>
        <w:tc>
          <w:tcPr>
            <w:tcW w:w="2920" w:type="dxa"/>
            <w:gridSpan w:val="3"/>
            <w:vAlign w:val="center"/>
          </w:tcPr>
          <w:p w14:paraId="1F28015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14:paraId="5CC7D0B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14:paraId="789F47E8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Duplex</w:t>
            </w:r>
          </w:p>
          <w:p w14:paraId="1196956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mode</w:t>
            </w:r>
          </w:p>
        </w:tc>
      </w:tr>
      <w:tr w:rsidR="00EC6D5F" w14:paraId="7B93F3AE" w14:textId="77777777" w:rsidTr="00152546">
        <w:trPr>
          <w:trHeight w:val="231"/>
          <w:jc w:val="center"/>
        </w:trPr>
        <w:tc>
          <w:tcPr>
            <w:tcW w:w="1521" w:type="dxa"/>
            <w:vMerge/>
          </w:tcPr>
          <w:p w14:paraId="4E3E2E5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</w:p>
        </w:tc>
        <w:tc>
          <w:tcPr>
            <w:tcW w:w="1270" w:type="dxa"/>
            <w:vMerge/>
          </w:tcPr>
          <w:p w14:paraId="42847CD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FB56D7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BS receive / UE transmit</w:t>
            </w:r>
          </w:p>
        </w:tc>
        <w:tc>
          <w:tcPr>
            <w:tcW w:w="3046" w:type="dxa"/>
            <w:gridSpan w:val="3"/>
          </w:tcPr>
          <w:p w14:paraId="1E362F2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14:paraId="1FBB9D72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C6D5F" w14:paraId="72BB74BE" w14:textId="77777777" w:rsidTr="00152546">
        <w:trPr>
          <w:trHeight w:val="231"/>
          <w:jc w:val="center"/>
        </w:trPr>
        <w:tc>
          <w:tcPr>
            <w:tcW w:w="1521" w:type="dxa"/>
            <w:vMerge/>
          </w:tcPr>
          <w:p w14:paraId="75F84F2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</w:p>
        </w:tc>
        <w:tc>
          <w:tcPr>
            <w:tcW w:w="1270" w:type="dxa"/>
            <w:vMerge/>
          </w:tcPr>
          <w:p w14:paraId="520239A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3A6AA07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zh-CN"/>
              </w:rPr>
              <w:t>UL_low</w:t>
            </w:r>
            <w:r>
              <w:rPr>
                <w:rFonts w:ascii="Arial" w:hAnsi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/>
                <w:b/>
                <w:sz w:val="18"/>
                <w:vertAlign w:val="subscript"/>
                <w:lang w:val="zh-CN"/>
              </w:rPr>
              <w:t>UL_high</w:t>
            </w:r>
          </w:p>
        </w:tc>
        <w:tc>
          <w:tcPr>
            <w:tcW w:w="3046" w:type="dxa"/>
            <w:gridSpan w:val="3"/>
            <w:vAlign w:val="center"/>
          </w:tcPr>
          <w:p w14:paraId="279A1B0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zh-CN"/>
              </w:rPr>
              <w:t>DL_low</w:t>
            </w:r>
            <w:r>
              <w:rPr>
                <w:rFonts w:ascii="Arial" w:hAnsi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/>
                <w:b/>
                <w:sz w:val="18"/>
                <w:vertAlign w:val="subscript"/>
                <w:lang w:val="zh-CN"/>
              </w:rPr>
              <w:t>DL_high</w:t>
            </w:r>
          </w:p>
        </w:tc>
        <w:tc>
          <w:tcPr>
            <w:tcW w:w="1313" w:type="dxa"/>
            <w:vMerge/>
            <w:vAlign w:val="center"/>
          </w:tcPr>
          <w:p w14:paraId="5E0B4DFB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C6D5F" w14:paraId="19166948" w14:textId="77777777" w:rsidTr="00152546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14:paraId="1C7A7FB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DC_3-38_n7-n78</w:t>
            </w:r>
          </w:p>
        </w:tc>
        <w:tc>
          <w:tcPr>
            <w:tcW w:w="1270" w:type="dxa"/>
            <w:vAlign w:val="center"/>
          </w:tcPr>
          <w:p w14:paraId="2281FEC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017B85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90897B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9B1D9F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1</w:t>
            </w:r>
            <w:r>
              <w:rPr>
                <w:rFonts w:ascii="Arial" w:hAnsi="Arial"/>
                <w:sz w:val="18"/>
                <w:lang w:val="zh-CN"/>
              </w:rPr>
              <w:t>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702D9C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436A72D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5C4E5E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4DB44DB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F</w:t>
            </w:r>
            <w:r>
              <w:rPr>
                <w:rFonts w:ascii="Arial" w:hAnsi="Arial"/>
                <w:sz w:val="18"/>
                <w:lang w:val="zh-CN"/>
              </w:rPr>
              <w:t>DD</w:t>
            </w:r>
          </w:p>
        </w:tc>
      </w:tr>
      <w:tr w:rsidR="00EC6D5F" w14:paraId="04470FD2" w14:textId="77777777" w:rsidTr="0015254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0BD1B60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270" w:type="dxa"/>
            <w:vAlign w:val="center"/>
          </w:tcPr>
          <w:p w14:paraId="0741710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38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499F9BF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2570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20F1D4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8E3279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2620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2D730D9F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2570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31DE5BF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A7AC5F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2620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130A115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TDD</w:t>
            </w:r>
          </w:p>
        </w:tc>
      </w:tr>
      <w:tr w:rsidR="00EC6D5F" w14:paraId="6250F75F" w14:textId="77777777" w:rsidTr="0015254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35369207" w14:textId="77777777" w:rsidR="00EC6D5F" w:rsidRDefault="00EC6D5F" w:rsidP="00152546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098CECD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n7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E67975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2500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72632F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F7DC42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2570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6DA321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zh-CN"/>
              </w:rPr>
              <w:t xml:space="preserve">2620 </w:t>
            </w:r>
            <w:r>
              <w:rPr>
                <w:rFonts w:ascii="Arial" w:hAnsi="Arial"/>
                <w:sz w:val="18"/>
                <w:lang w:val="zh-CN"/>
              </w:rPr>
              <w:t>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0BC102E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06997AF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2690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490F12C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FDD</w:t>
            </w:r>
          </w:p>
        </w:tc>
      </w:tr>
      <w:tr w:rsidR="00EC6D5F" w14:paraId="360646FE" w14:textId="77777777" w:rsidTr="0015254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14:paraId="572EDA7E" w14:textId="77777777" w:rsidR="00EC6D5F" w:rsidRDefault="00EC6D5F" w:rsidP="00152546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3B80EB9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n78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5BDAD533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3300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7531DB1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14AF123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3800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B59BFF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3300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5D270CBF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E20F24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3800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10FC319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TDD</w:t>
            </w:r>
          </w:p>
        </w:tc>
      </w:tr>
    </w:tbl>
    <w:p w14:paraId="29DE4468" w14:textId="77777777" w:rsidR="00EC6D5F" w:rsidRDefault="00EC6D5F" w:rsidP="00EC6D5F"/>
    <w:p w14:paraId="4EF32438" w14:textId="20156BE0" w:rsidR="00EC6D5F" w:rsidRPr="006A6329" w:rsidRDefault="00EC6D5F" w:rsidP="006A6329">
      <w:pPr>
        <w:pStyle w:val="3"/>
        <w:rPr>
          <w:rFonts w:eastAsiaTheme="minorEastAsia" w:cs="Arial"/>
          <w:lang w:eastAsia="zh-CN"/>
        </w:rPr>
      </w:pPr>
      <w:bookmarkStart w:id="778" w:name="_Toc135928004"/>
      <w:r>
        <w:rPr>
          <w:rFonts w:eastAsiaTheme="minorEastAsia" w:cs="Arial"/>
          <w:lang w:val="en-US" w:eastAsia="zh-CN"/>
        </w:rPr>
        <w:t>7.26</w:t>
      </w:r>
      <w:r w:rsidRPr="006A6329">
        <w:rPr>
          <w:rFonts w:eastAsiaTheme="minorEastAsia" w:cs="Arial"/>
          <w:lang w:val="en-US" w:eastAsia="zh-CN"/>
        </w:rPr>
        <w:t>.2</w:t>
      </w:r>
      <w:r w:rsidRPr="006A6329">
        <w:rPr>
          <w:rFonts w:eastAsiaTheme="minorEastAsia" w:cs="Arial"/>
          <w:lang w:val="en-US" w:eastAsia="zh-CN"/>
        </w:rPr>
        <w:tab/>
        <w:t>Configuration for DC</w:t>
      </w:r>
      <w:bookmarkEnd w:id="778"/>
    </w:p>
    <w:p w14:paraId="60C15B66" w14:textId="432F0FEE" w:rsidR="00EC6D5F" w:rsidRDefault="00EC6D5F" w:rsidP="006A6329">
      <w:pPr>
        <w:pStyle w:val="TH"/>
        <w:rPr>
          <w:lang w:val="zh-CN"/>
        </w:rPr>
      </w:pPr>
      <w:r>
        <w:rPr>
          <w:lang w:val="zh-CN"/>
        </w:rPr>
        <w:t>Table 7.26.2-1: Supported bandwidths per DC band combination of LTE 2DL/1UL + NR 2DL/1UL</w:t>
      </w:r>
    </w:p>
    <w:tbl>
      <w:tblPr>
        <w:tblpPr w:leftFromText="142" w:rightFromText="142" w:vertAnchor="text" w:tblpXSpec="center" w:tblpY="1"/>
        <w:tblOverlap w:val="never"/>
        <w:tblW w:w="14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875"/>
        <w:gridCol w:w="825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9"/>
        <w:gridCol w:w="1476"/>
      </w:tblGrid>
      <w:tr w:rsidR="00EC6D5F" w14:paraId="3F30A754" w14:textId="77777777" w:rsidTr="00152546">
        <w:trPr>
          <w:trHeight w:val="242"/>
        </w:trPr>
        <w:tc>
          <w:tcPr>
            <w:tcW w:w="14309" w:type="dxa"/>
            <w:gridSpan w:val="18"/>
          </w:tcPr>
          <w:p w14:paraId="74DC36D6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 w:hint="eastAsia"/>
                <w:b/>
                <w:sz w:val="18"/>
              </w:rPr>
              <w:t>D</w:t>
            </w:r>
            <w:r>
              <w:rPr>
                <w:rFonts w:ascii="Arial" w:hAnsi="Arial" w:cs="Arial"/>
                <w:b/>
                <w:sz w:val="18"/>
              </w:rPr>
              <w:t>C operating / channel bandwidth (MHz)</w:t>
            </w:r>
          </w:p>
        </w:tc>
      </w:tr>
      <w:tr w:rsidR="00EC6D5F" w14:paraId="073AAB04" w14:textId="77777777" w:rsidTr="00152546">
        <w:trPr>
          <w:trHeight w:val="586"/>
        </w:trPr>
        <w:tc>
          <w:tcPr>
            <w:tcW w:w="1396" w:type="dxa"/>
            <w:vAlign w:val="center"/>
          </w:tcPr>
          <w:p w14:paraId="48901775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zh-CN"/>
              </w:rPr>
              <w:t xml:space="preserve">E-UTRA and </w:t>
            </w:r>
            <w:r>
              <w:rPr>
                <w:rFonts w:ascii="Arial" w:hAnsi="Arial" w:cs="Arial"/>
                <w:b/>
                <w:sz w:val="18"/>
                <w:szCs w:val="18"/>
              </w:rPr>
              <w:t>NR DC Configuration</w:t>
            </w:r>
          </w:p>
        </w:tc>
        <w:tc>
          <w:tcPr>
            <w:tcW w:w="1875" w:type="dxa"/>
            <w:vAlign w:val="center"/>
          </w:tcPr>
          <w:p w14:paraId="5AE0CA74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Configurations</w:t>
            </w:r>
          </w:p>
        </w:tc>
        <w:tc>
          <w:tcPr>
            <w:tcW w:w="825" w:type="dxa"/>
            <w:vAlign w:val="center"/>
          </w:tcPr>
          <w:p w14:paraId="7CC3B401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E-UTRA and NR Band</w:t>
            </w:r>
          </w:p>
        </w:tc>
        <w:tc>
          <w:tcPr>
            <w:tcW w:w="1116" w:type="dxa"/>
            <w:vAlign w:val="center"/>
          </w:tcPr>
          <w:p w14:paraId="7ADD91D5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SCS</w:t>
            </w:r>
          </w:p>
          <w:p w14:paraId="213081CE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(kHz)</w:t>
            </w:r>
          </w:p>
        </w:tc>
        <w:tc>
          <w:tcPr>
            <w:tcW w:w="586" w:type="dxa"/>
            <w:vAlign w:val="center"/>
          </w:tcPr>
          <w:p w14:paraId="5CF08530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586" w:type="dxa"/>
            <w:vAlign w:val="center"/>
          </w:tcPr>
          <w:p w14:paraId="12327BF9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</w:t>
            </w:r>
          </w:p>
        </w:tc>
        <w:tc>
          <w:tcPr>
            <w:tcW w:w="586" w:type="dxa"/>
            <w:vAlign w:val="center"/>
          </w:tcPr>
          <w:p w14:paraId="35CACAC3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</w:t>
            </w:r>
          </w:p>
        </w:tc>
        <w:tc>
          <w:tcPr>
            <w:tcW w:w="586" w:type="dxa"/>
            <w:vAlign w:val="center"/>
          </w:tcPr>
          <w:p w14:paraId="3FD1635F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</w:t>
            </w:r>
          </w:p>
        </w:tc>
        <w:tc>
          <w:tcPr>
            <w:tcW w:w="586" w:type="dxa"/>
            <w:vAlign w:val="center"/>
          </w:tcPr>
          <w:p w14:paraId="5EDE06C1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25</w:t>
            </w:r>
          </w:p>
        </w:tc>
        <w:tc>
          <w:tcPr>
            <w:tcW w:w="586" w:type="dxa"/>
            <w:vAlign w:val="center"/>
          </w:tcPr>
          <w:p w14:paraId="06B612C0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30</w:t>
            </w:r>
          </w:p>
        </w:tc>
        <w:tc>
          <w:tcPr>
            <w:tcW w:w="586" w:type="dxa"/>
            <w:vAlign w:val="center"/>
          </w:tcPr>
          <w:p w14:paraId="11FA142A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40</w:t>
            </w:r>
          </w:p>
        </w:tc>
        <w:tc>
          <w:tcPr>
            <w:tcW w:w="586" w:type="dxa"/>
            <w:vAlign w:val="center"/>
          </w:tcPr>
          <w:p w14:paraId="41E43C84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</w:t>
            </w:r>
          </w:p>
        </w:tc>
        <w:tc>
          <w:tcPr>
            <w:tcW w:w="586" w:type="dxa"/>
            <w:vAlign w:val="center"/>
          </w:tcPr>
          <w:p w14:paraId="6BF262B3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60</w:t>
            </w:r>
          </w:p>
        </w:tc>
        <w:tc>
          <w:tcPr>
            <w:tcW w:w="586" w:type="dxa"/>
            <w:vAlign w:val="center"/>
          </w:tcPr>
          <w:p w14:paraId="4CC1698F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 w:hint="eastAsia"/>
                <w:b/>
                <w:sz w:val="18"/>
              </w:rPr>
              <w:t>7</w:t>
            </w:r>
            <w:r>
              <w:rPr>
                <w:rFonts w:ascii="Arial" w:hAnsi="Arial" w:cs="Arial"/>
                <w:b/>
                <w:sz w:val="18"/>
              </w:rPr>
              <w:t>0</w:t>
            </w:r>
          </w:p>
        </w:tc>
        <w:tc>
          <w:tcPr>
            <w:tcW w:w="586" w:type="dxa"/>
            <w:vAlign w:val="center"/>
          </w:tcPr>
          <w:p w14:paraId="32FB6898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80</w:t>
            </w:r>
          </w:p>
        </w:tc>
        <w:tc>
          <w:tcPr>
            <w:tcW w:w="586" w:type="dxa"/>
            <w:vAlign w:val="center"/>
          </w:tcPr>
          <w:p w14:paraId="71E85A4B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90</w:t>
            </w:r>
          </w:p>
        </w:tc>
        <w:tc>
          <w:tcPr>
            <w:tcW w:w="589" w:type="dxa"/>
            <w:vAlign w:val="center"/>
          </w:tcPr>
          <w:p w14:paraId="79DCEF98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100</w:t>
            </w:r>
          </w:p>
        </w:tc>
        <w:tc>
          <w:tcPr>
            <w:tcW w:w="1476" w:type="dxa"/>
            <w:vAlign w:val="center"/>
          </w:tcPr>
          <w:p w14:paraId="2BE0A044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Maximum aggregated bandwidth For DL</w:t>
            </w:r>
          </w:p>
          <w:p w14:paraId="637128E4" w14:textId="77777777" w:rsidR="00EC6D5F" w:rsidRDefault="00EC6D5F" w:rsidP="0015254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(MHz)</w:t>
            </w:r>
          </w:p>
        </w:tc>
      </w:tr>
      <w:tr w:rsidR="00EC6D5F" w14:paraId="19F9E61D" w14:textId="77777777" w:rsidTr="00152546">
        <w:trPr>
          <w:trHeight w:val="152"/>
        </w:trPr>
        <w:tc>
          <w:tcPr>
            <w:tcW w:w="1396" w:type="dxa"/>
            <w:vMerge w:val="restart"/>
            <w:vAlign w:val="center"/>
          </w:tcPr>
          <w:p w14:paraId="70BF796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DC_3A-38A_n7A-n78A</w:t>
            </w:r>
          </w:p>
        </w:tc>
        <w:tc>
          <w:tcPr>
            <w:tcW w:w="1875" w:type="dxa"/>
            <w:vMerge w:val="restart"/>
            <w:vAlign w:val="center"/>
          </w:tcPr>
          <w:p w14:paraId="7CA1C3D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DC_3A_n78A</w:t>
            </w:r>
          </w:p>
        </w:tc>
        <w:tc>
          <w:tcPr>
            <w:tcW w:w="825" w:type="dxa"/>
            <w:vAlign w:val="center"/>
          </w:tcPr>
          <w:p w14:paraId="64E3753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</w:t>
            </w:r>
          </w:p>
        </w:tc>
        <w:tc>
          <w:tcPr>
            <w:tcW w:w="1116" w:type="dxa"/>
            <w:vAlign w:val="center"/>
          </w:tcPr>
          <w:p w14:paraId="05146B9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1</w:t>
            </w:r>
            <w:r>
              <w:rPr>
                <w:rFonts w:ascii="Arial" w:hAnsi="Arial"/>
                <w:sz w:val="18"/>
                <w:lang w:val="zh-CN"/>
              </w:rPr>
              <w:t>5</w:t>
            </w:r>
          </w:p>
        </w:tc>
        <w:tc>
          <w:tcPr>
            <w:tcW w:w="586" w:type="dxa"/>
            <w:vAlign w:val="center"/>
          </w:tcPr>
          <w:p w14:paraId="7B6F501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785FBDC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0C010D4F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1F684D3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7F6715B0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30B7F18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1BBAAEB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63CDDCC0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6B9AA10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26200C8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368DEE2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7DF6878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  <w:vAlign w:val="center"/>
          </w:tcPr>
          <w:p w14:paraId="75BAA18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 w:val="restart"/>
            <w:vAlign w:val="center"/>
          </w:tcPr>
          <w:p w14:paraId="13D2D31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1</w:t>
            </w:r>
            <w:r>
              <w:rPr>
                <w:rFonts w:ascii="Arial" w:hAnsi="Arial"/>
                <w:sz w:val="18"/>
                <w:lang w:val="zh-CN"/>
              </w:rPr>
              <w:t>90</w:t>
            </w:r>
          </w:p>
        </w:tc>
      </w:tr>
      <w:tr w:rsidR="00EC6D5F" w14:paraId="00969CE2" w14:textId="77777777" w:rsidTr="00152546">
        <w:trPr>
          <w:trHeight w:val="152"/>
        </w:trPr>
        <w:tc>
          <w:tcPr>
            <w:tcW w:w="1396" w:type="dxa"/>
            <w:vMerge/>
            <w:vAlign w:val="center"/>
          </w:tcPr>
          <w:p w14:paraId="22FDB390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/>
            <w:vAlign w:val="center"/>
          </w:tcPr>
          <w:p w14:paraId="79DE6AA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Align w:val="center"/>
          </w:tcPr>
          <w:p w14:paraId="64AEBCF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38</w:t>
            </w:r>
          </w:p>
        </w:tc>
        <w:tc>
          <w:tcPr>
            <w:tcW w:w="1116" w:type="dxa"/>
            <w:vAlign w:val="center"/>
          </w:tcPr>
          <w:p w14:paraId="1E936AF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15</w:t>
            </w:r>
          </w:p>
        </w:tc>
        <w:tc>
          <w:tcPr>
            <w:tcW w:w="586" w:type="dxa"/>
            <w:vAlign w:val="center"/>
          </w:tcPr>
          <w:p w14:paraId="187AE0B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3D0BB0A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0485179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00E7C22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5610C72F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5CB62E90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5425437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349A47C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1DC0A0C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01E55D1F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57322BC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3AC6500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  <w:vAlign w:val="center"/>
          </w:tcPr>
          <w:p w14:paraId="64F8179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/>
            <w:vAlign w:val="center"/>
          </w:tcPr>
          <w:p w14:paraId="1CAEFFC3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</w:tr>
      <w:tr w:rsidR="00EC6D5F" w14:paraId="460BD82F" w14:textId="77777777" w:rsidTr="00152546">
        <w:trPr>
          <w:trHeight w:val="152"/>
        </w:trPr>
        <w:tc>
          <w:tcPr>
            <w:tcW w:w="1396" w:type="dxa"/>
            <w:vMerge/>
            <w:vAlign w:val="center"/>
          </w:tcPr>
          <w:p w14:paraId="2D0D30B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/>
            <w:vAlign w:val="center"/>
          </w:tcPr>
          <w:p w14:paraId="6E11BEA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 w:val="restart"/>
            <w:vAlign w:val="center"/>
          </w:tcPr>
          <w:p w14:paraId="39CD1063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n7</w:t>
            </w:r>
          </w:p>
        </w:tc>
        <w:tc>
          <w:tcPr>
            <w:tcW w:w="1116" w:type="dxa"/>
          </w:tcPr>
          <w:p w14:paraId="0AFA68E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15</w:t>
            </w:r>
          </w:p>
        </w:tc>
        <w:tc>
          <w:tcPr>
            <w:tcW w:w="586" w:type="dxa"/>
            <w:vAlign w:val="center"/>
          </w:tcPr>
          <w:p w14:paraId="43963B1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7565691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4E7CCC9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24C1191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1EED551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Yes</w:t>
            </w:r>
          </w:p>
        </w:tc>
        <w:tc>
          <w:tcPr>
            <w:tcW w:w="586" w:type="dxa"/>
          </w:tcPr>
          <w:p w14:paraId="11E607E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Yes</w:t>
            </w:r>
          </w:p>
        </w:tc>
        <w:tc>
          <w:tcPr>
            <w:tcW w:w="586" w:type="dxa"/>
            <w:vAlign w:val="center"/>
          </w:tcPr>
          <w:p w14:paraId="40C9293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003FF59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30BD289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63CB5CC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0BB26B4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56CA2C6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  <w:vAlign w:val="center"/>
          </w:tcPr>
          <w:p w14:paraId="251557D0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/>
            <w:vAlign w:val="center"/>
          </w:tcPr>
          <w:p w14:paraId="3ED6807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</w:tr>
      <w:tr w:rsidR="00EC6D5F" w14:paraId="66C12DF6" w14:textId="77777777" w:rsidTr="00152546">
        <w:trPr>
          <w:trHeight w:val="152"/>
        </w:trPr>
        <w:tc>
          <w:tcPr>
            <w:tcW w:w="1396" w:type="dxa"/>
            <w:vMerge/>
            <w:vAlign w:val="center"/>
          </w:tcPr>
          <w:p w14:paraId="4F71535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/>
            <w:vAlign w:val="center"/>
          </w:tcPr>
          <w:p w14:paraId="49965F3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/>
            <w:vAlign w:val="center"/>
          </w:tcPr>
          <w:p w14:paraId="28D0509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116" w:type="dxa"/>
          </w:tcPr>
          <w:p w14:paraId="5AB0C23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30</w:t>
            </w:r>
          </w:p>
        </w:tc>
        <w:tc>
          <w:tcPr>
            <w:tcW w:w="586" w:type="dxa"/>
          </w:tcPr>
          <w:p w14:paraId="4A17A08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07755D9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3C95275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41128C7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7FA2BD7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Yes</w:t>
            </w:r>
          </w:p>
        </w:tc>
        <w:tc>
          <w:tcPr>
            <w:tcW w:w="586" w:type="dxa"/>
          </w:tcPr>
          <w:p w14:paraId="214B661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Yes</w:t>
            </w:r>
          </w:p>
        </w:tc>
        <w:tc>
          <w:tcPr>
            <w:tcW w:w="586" w:type="dxa"/>
            <w:vAlign w:val="center"/>
          </w:tcPr>
          <w:p w14:paraId="6498042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36E5164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0D956DA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389C65C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62FA43E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360C24B3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  <w:vAlign w:val="center"/>
          </w:tcPr>
          <w:p w14:paraId="0AE8C5D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/>
            <w:vAlign w:val="center"/>
          </w:tcPr>
          <w:p w14:paraId="1EF98DC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</w:tr>
      <w:tr w:rsidR="00EC6D5F" w14:paraId="4E9200C1" w14:textId="77777777" w:rsidTr="00152546">
        <w:trPr>
          <w:trHeight w:val="152"/>
        </w:trPr>
        <w:tc>
          <w:tcPr>
            <w:tcW w:w="1396" w:type="dxa"/>
            <w:vMerge/>
            <w:vAlign w:val="center"/>
          </w:tcPr>
          <w:p w14:paraId="1C0D1D5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/>
            <w:vAlign w:val="center"/>
          </w:tcPr>
          <w:p w14:paraId="3E2A9C4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/>
            <w:vAlign w:val="center"/>
          </w:tcPr>
          <w:p w14:paraId="03BACA5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116" w:type="dxa"/>
          </w:tcPr>
          <w:p w14:paraId="2FF1C81F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60</w:t>
            </w:r>
          </w:p>
        </w:tc>
        <w:tc>
          <w:tcPr>
            <w:tcW w:w="586" w:type="dxa"/>
          </w:tcPr>
          <w:p w14:paraId="6997168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 w14:paraId="64489EB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50FD0873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  <w:vAlign w:val="center"/>
          </w:tcPr>
          <w:p w14:paraId="163A124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4CDCC460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Yes</w:t>
            </w:r>
          </w:p>
        </w:tc>
        <w:tc>
          <w:tcPr>
            <w:tcW w:w="586" w:type="dxa"/>
          </w:tcPr>
          <w:p w14:paraId="4C667DC0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Yes</w:t>
            </w:r>
          </w:p>
        </w:tc>
        <w:tc>
          <w:tcPr>
            <w:tcW w:w="586" w:type="dxa"/>
          </w:tcPr>
          <w:p w14:paraId="12F317A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12DF208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14EFEA7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5302574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1BDC2C2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689654F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</w:tcPr>
          <w:p w14:paraId="6A476E0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/>
            <w:vAlign w:val="center"/>
          </w:tcPr>
          <w:p w14:paraId="5155405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</w:tr>
      <w:tr w:rsidR="00EC6D5F" w14:paraId="094A5C97" w14:textId="77777777" w:rsidTr="00152546">
        <w:trPr>
          <w:trHeight w:val="152"/>
        </w:trPr>
        <w:tc>
          <w:tcPr>
            <w:tcW w:w="1396" w:type="dxa"/>
            <w:vMerge/>
            <w:vAlign w:val="center"/>
          </w:tcPr>
          <w:p w14:paraId="5233B9F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/>
            <w:vAlign w:val="center"/>
          </w:tcPr>
          <w:p w14:paraId="2572080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 w:val="restart"/>
            <w:vAlign w:val="center"/>
          </w:tcPr>
          <w:p w14:paraId="22A9EEF3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n78</w:t>
            </w:r>
          </w:p>
        </w:tc>
        <w:tc>
          <w:tcPr>
            <w:tcW w:w="1116" w:type="dxa"/>
          </w:tcPr>
          <w:p w14:paraId="6C4098E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15</w:t>
            </w:r>
          </w:p>
        </w:tc>
        <w:tc>
          <w:tcPr>
            <w:tcW w:w="586" w:type="dxa"/>
          </w:tcPr>
          <w:p w14:paraId="05377BD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3C9796F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1E86643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24C00C9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76B0D36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78ABE81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75F4B9E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488D18F4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6803257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5BC1952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2C84FA13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047A881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</w:tcPr>
          <w:p w14:paraId="6BC498E0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/>
            <w:vAlign w:val="center"/>
          </w:tcPr>
          <w:p w14:paraId="7029A92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</w:tr>
      <w:tr w:rsidR="00EC6D5F" w14:paraId="55BD4605" w14:textId="77777777" w:rsidTr="00152546">
        <w:trPr>
          <w:trHeight w:val="152"/>
        </w:trPr>
        <w:tc>
          <w:tcPr>
            <w:tcW w:w="1396" w:type="dxa"/>
            <w:vMerge/>
            <w:vAlign w:val="center"/>
          </w:tcPr>
          <w:p w14:paraId="04CEBB3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/>
            <w:vAlign w:val="center"/>
          </w:tcPr>
          <w:p w14:paraId="09F1D75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/>
            <w:vAlign w:val="center"/>
          </w:tcPr>
          <w:p w14:paraId="1DDF300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116" w:type="dxa"/>
          </w:tcPr>
          <w:p w14:paraId="1643177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30</w:t>
            </w:r>
          </w:p>
        </w:tc>
        <w:tc>
          <w:tcPr>
            <w:tcW w:w="586" w:type="dxa"/>
          </w:tcPr>
          <w:p w14:paraId="26E8520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399EAA0F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16EED60C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6396409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163967A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334965D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21D5384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0BDD051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391807A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69EAB7D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6C9C481D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42876E8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9" w:type="dxa"/>
          </w:tcPr>
          <w:p w14:paraId="60A823C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1476" w:type="dxa"/>
            <w:vMerge/>
            <w:vAlign w:val="center"/>
          </w:tcPr>
          <w:p w14:paraId="2D70A6D7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</w:tr>
      <w:tr w:rsidR="00EC6D5F" w14:paraId="4067A385" w14:textId="77777777" w:rsidTr="00152546">
        <w:trPr>
          <w:trHeight w:val="152"/>
        </w:trPr>
        <w:tc>
          <w:tcPr>
            <w:tcW w:w="1396" w:type="dxa"/>
            <w:vMerge/>
            <w:vAlign w:val="center"/>
          </w:tcPr>
          <w:p w14:paraId="59340555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/>
            <w:vAlign w:val="center"/>
          </w:tcPr>
          <w:p w14:paraId="3BBD6DB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/>
            <w:vAlign w:val="center"/>
          </w:tcPr>
          <w:p w14:paraId="6D26C52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1116" w:type="dxa"/>
          </w:tcPr>
          <w:p w14:paraId="0366EB9A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>60</w:t>
            </w:r>
          </w:p>
        </w:tc>
        <w:tc>
          <w:tcPr>
            <w:tcW w:w="586" w:type="dxa"/>
          </w:tcPr>
          <w:p w14:paraId="1E69127E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 w14:paraId="3FF7314F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092B6CC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61F805C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030258B9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0C1251E1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35DBDFB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4F2211B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690E6468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682EDC32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68C25203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6" w:type="dxa"/>
          </w:tcPr>
          <w:p w14:paraId="01D133D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589" w:type="dxa"/>
          </w:tcPr>
          <w:p w14:paraId="51BF0836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 w:hint="eastAsia"/>
                <w:sz w:val="18"/>
                <w:lang w:val="zh-CN"/>
              </w:rPr>
              <w:t>Y</w:t>
            </w:r>
            <w:r>
              <w:rPr>
                <w:rFonts w:ascii="Arial" w:hAnsi="Arial"/>
                <w:sz w:val="18"/>
                <w:lang w:val="zh-CN"/>
              </w:rPr>
              <w:t>es</w:t>
            </w:r>
          </w:p>
        </w:tc>
        <w:tc>
          <w:tcPr>
            <w:tcW w:w="1476" w:type="dxa"/>
            <w:vMerge/>
            <w:vAlign w:val="center"/>
          </w:tcPr>
          <w:p w14:paraId="28AAED8B" w14:textId="77777777" w:rsidR="00EC6D5F" w:rsidRDefault="00EC6D5F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</w:p>
        </w:tc>
      </w:tr>
    </w:tbl>
    <w:p w14:paraId="62F8FDBB" w14:textId="77777777" w:rsidR="00EC6D5F" w:rsidRDefault="00EC6D5F" w:rsidP="00EC6D5F">
      <w:pPr>
        <w:keepNext/>
        <w:keepLines/>
        <w:spacing w:before="60"/>
        <w:rPr>
          <w:rFonts w:ascii="Arial" w:hAnsi="Arial"/>
          <w:b/>
          <w:lang w:val="zh-CN"/>
        </w:rPr>
      </w:pPr>
    </w:p>
    <w:p w14:paraId="052AD5AA" w14:textId="6BD55A33" w:rsidR="00EC6D5F" w:rsidRPr="006A6329" w:rsidRDefault="00EC6D5F" w:rsidP="006A6329">
      <w:pPr>
        <w:pStyle w:val="3"/>
        <w:rPr>
          <w:rFonts w:eastAsiaTheme="minorEastAsia" w:cs="Arial"/>
          <w:lang w:eastAsia="en-US"/>
        </w:rPr>
      </w:pPr>
      <w:bookmarkStart w:id="779" w:name="_Toc135928005"/>
      <w:r>
        <w:rPr>
          <w:rFonts w:eastAsiaTheme="minorEastAsia" w:cs="Arial"/>
          <w:lang w:val="en-US" w:eastAsia="zh-CN"/>
        </w:rPr>
        <w:t>7.26</w:t>
      </w:r>
      <w:r w:rsidRPr="006A6329">
        <w:rPr>
          <w:rFonts w:eastAsiaTheme="minorEastAsia" w:cs="Arial"/>
          <w:lang w:val="en-US" w:eastAsia="zh-CN"/>
        </w:rPr>
        <w:t>.3</w:t>
      </w:r>
      <w:r w:rsidRPr="006A6329">
        <w:rPr>
          <w:rFonts w:eastAsiaTheme="minorEastAsia" w:cs="Arial"/>
          <w:lang w:val="en-US" w:eastAsia="zh-CN"/>
        </w:rPr>
        <w:tab/>
        <w:t>Co-existence studies</w:t>
      </w:r>
      <w:bookmarkEnd w:id="779"/>
    </w:p>
    <w:p w14:paraId="57538F5B" w14:textId="77777777" w:rsidR="00EC6D5F" w:rsidRDefault="00EC6D5F" w:rsidP="00EC6D5F">
      <w:r>
        <w:rPr>
          <w:szCs w:val="21"/>
        </w:rPr>
        <w:t>Co-existence studies of this DC LTE inter-band 2DL/1UL + inter-band NR 2DL/1UL are already covered in the constituent fall-back modes. Therefore, there is no additional harmonic and intermodulation impact for the additional band receiver.</w:t>
      </w:r>
    </w:p>
    <w:p w14:paraId="3BAF8388" w14:textId="32C2C19A" w:rsidR="00EC6D5F" w:rsidRPr="006A6329" w:rsidRDefault="00EC6D5F" w:rsidP="006A6329">
      <w:pPr>
        <w:pStyle w:val="3"/>
        <w:rPr>
          <w:rFonts w:eastAsiaTheme="minorEastAsia" w:cs="Arial"/>
          <w:lang w:eastAsia="en-US"/>
        </w:rPr>
      </w:pPr>
      <w:bookmarkStart w:id="780" w:name="_Toc135928006"/>
      <w:r>
        <w:rPr>
          <w:rFonts w:eastAsiaTheme="minorEastAsia" w:cs="Arial"/>
          <w:lang w:val="en-US" w:eastAsia="zh-CN"/>
        </w:rPr>
        <w:t>7.26</w:t>
      </w:r>
      <w:r w:rsidRPr="006A6329">
        <w:rPr>
          <w:rFonts w:eastAsiaTheme="minorEastAsia" w:cs="Arial"/>
          <w:lang w:val="en-US" w:eastAsia="zh-CN"/>
        </w:rPr>
        <w:t>.4</w:t>
      </w:r>
      <w:r w:rsidRPr="006A6329">
        <w:rPr>
          <w:rFonts w:eastAsiaTheme="minorEastAsia" w:cs="Arial"/>
          <w:lang w:val="en-US" w:eastAsia="zh-CN"/>
        </w:rPr>
        <w:tab/>
        <w:t>∆T</w:t>
      </w:r>
      <w:r w:rsidRPr="006A6329">
        <w:rPr>
          <w:rFonts w:eastAsiaTheme="minorEastAsia" w:cs="Arial"/>
          <w:vertAlign w:val="subscript"/>
          <w:lang w:val="en-US" w:eastAsia="zh-CN"/>
        </w:rPr>
        <w:t>IB</w:t>
      </w:r>
      <w:r w:rsidRPr="006A6329">
        <w:rPr>
          <w:rFonts w:eastAsiaTheme="minorEastAsia" w:cs="Arial"/>
          <w:lang w:val="en-US" w:eastAsia="zh-CN"/>
        </w:rPr>
        <w:t xml:space="preserve"> and ∆R</w:t>
      </w:r>
      <w:r w:rsidRPr="006A6329">
        <w:rPr>
          <w:rFonts w:eastAsiaTheme="minorEastAsia" w:cs="Arial"/>
          <w:vertAlign w:val="subscript"/>
          <w:lang w:val="en-US" w:eastAsia="zh-CN"/>
        </w:rPr>
        <w:t>IB</w:t>
      </w:r>
      <w:r w:rsidRPr="006A6329">
        <w:rPr>
          <w:rFonts w:eastAsiaTheme="minorEastAsia" w:cs="Arial"/>
          <w:lang w:val="en-US" w:eastAsia="zh-CN"/>
        </w:rPr>
        <w:t xml:space="preserve"> values</w:t>
      </w:r>
      <w:bookmarkEnd w:id="780"/>
    </w:p>
    <w:p w14:paraId="5755BA58" w14:textId="77777777" w:rsidR="00EC6D5F" w:rsidRDefault="00EC6D5F" w:rsidP="00EC6D5F">
      <w:pPr>
        <w:rPr>
          <w:szCs w:val="21"/>
        </w:rPr>
      </w:pPr>
      <w:r>
        <w:rPr>
          <w:szCs w:val="21"/>
        </w:rPr>
        <w:t xml:space="preserve">For DC_3-38_n7-n78, </w:t>
      </w:r>
      <w:r>
        <w:rPr>
          <w:rFonts w:hint="eastAsia"/>
          <w:szCs w:val="21"/>
        </w:rPr>
        <w:t>t</w:t>
      </w:r>
      <w:r>
        <w:rPr>
          <w:szCs w:val="21"/>
        </w:rPr>
        <w:t xml:space="preserve">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as below.</w:t>
      </w:r>
    </w:p>
    <w:p w14:paraId="0EDA95D1" w14:textId="5FD3E040" w:rsidR="00EC6D5F" w:rsidRDefault="00EC6D5F" w:rsidP="006A6329">
      <w:pPr>
        <w:pStyle w:val="TH"/>
      </w:pPr>
      <w:r>
        <w:rPr>
          <w:lang w:val="zh-CN"/>
        </w:rPr>
        <w:t>Table 7.26.4-1: ΔT</w:t>
      </w:r>
      <w:r>
        <w:rPr>
          <w:vertAlign w:val="subscript"/>
          <w:lang w:val="zh-CN"/>
        </w:rPr>
        <w:t>IB,c</w:t>
      </w:r>
      <w:r>
        <w:rPr>
          <w:lang w:val="zh-CN"/>
        </w:rPr>
        <w:t xml:space="preserve"> </w:t>
      </w:r>
      <w:r w:rsidRPr="006A6329">
        <w:rPr>
          <w:lang w:val="zh-CN"/>
        </w:rPr>
        <w:t>due to EN-DC</w:t>
      </w:r>
      <w:r>
        <w:rPr>
          <w:lang w:val="zh-CN"/>
        </w:rPr>
        <w:t xml:space="preserve"> (four</w:t>
      </w:r>
      <w:r w:rsidRPr="006A6329">
        <w:rPr>
          <w:lang w:val="zh-CN"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88"/>
        <w:gridCol w:w="1484"/>
      </w:tblGrid>
      <w:tr w:rsidR="00EC6D5F" w14:paraId="01EFEE80" w14:textId="77777777" w:rsidTr="00152546">
        <w:trPr>
          <w:trHeight w:val="187"/>
          <w:tblHeader/>
          <w:jc w:val="center"/>
        </w:trPr>
        <w:tc>
          <w:tcPr>
            <w:tcW w:w="2268" w:type="dxa"/>
            <w:vMerge w:val="restart"/>
          </w:tcPr>
          <w:p w14:paraId="72B23037" w14:textId="77777777" w:rsidR="00EC6D5F" w:rsidRDefault="00EC6D5F" w:rsidP="00152546">
            <w:pPr>
              <w:pStyle w:val="TAH"/>
            </w:pPr>
            <w:r>
              <w:t>Inter-band EN-DC configuration</w:t>
            </w:r>
          </w:p>
        </w:tc>
        <w:tc>
          <w:tcPr>
            <w:tcW w:w="5807" w:type="dxa"/>
            <w:gridSpan w:val="4"/>
            <w:vAlign w:val="center"/>
          </w:tcPr>
          <w:p w14:paraId="38F09E26" w14:textId="77777777" w:rsidR="00EC6D5F" w:rsidRDefault="00EC6D5F" w:rsidP="00152546">
            <w:pPr>
              <w:pStyle w:val="TAH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C6D5F" w14:paraId="311FCA50" w14:textId="77777777" w:rsidTr="00152546">
        <w:trPr>
          <w:trHeight w:val="187"/>
          <w:tblHeader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C9D5E0B" w14:textId="77777777" w:rsidR="00EC6D5F" w:rsidRDefault="00EC6D5F" w:rsidP="00152546">
            <w:pPr>
              <w:pStyle w:val="TAH"/>
            </w:pPr>
          </w:p>
        </w:tc>
        <w:tc>
          <w:tcPr>
            <w:tcW w:w="5807" w:type="dxa"/>
            <w:gridSpan w:val="4"/>
            <w:vAlign w:val="center"/>
          </w:tcPr>
          <w:p w14:paraId="6C2DB904" w14:textId="77777777" w:rsidR="00EC6D5F" w:rsidRDefault="00EC6D5F" w:rsidP="00152546">
            <w:pPr>
              <w:pStyle w:val="TA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EC6D5F" w14:paraId="72D170AC" w14:textId="77777777" w:rsidTr="00152546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BA11C48" w14:textId="77777777" w:rsidR="00EC6D5F" w:rsidRDefault="00EC6D5F" w:rsidP="00152546">
            <w:pPr>
              <w:pStyle w:val="TAC"/>
            </w:pPr>
            <w:r>
              <w:t>DC_3-38_n7-n78</w:t>
            </w:r>
          </w:p>
        </w:tc>
        <w:tc>
          <w:tcPr>
            <w:tcW w:w="1417" w:type="dxa"/>
            <w:vAlign w:val="center"/>
          </w:tcPr>
          <w:p w14:paraId="5EC6B8FE" w14:textId="77777777" w:rsidR="00EC6D5F" w:rsidRDefault="00EC6D5F" w:rsidP="00152546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vAlign w:val="center"/>
          </w:tcPr>
          <w:p w14:paraId="08B3C304" w14:textId="77777777" w:rsidR="00EC6D5F" w:rsidRDefault="00EC6D5F" w:rsidP="00152546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488" w:type="dxa"/>
            <w:vAlign w:val="center"/>
          </w:tcPr>
          <w:p w14:paraId="734D22A7" w14:textId="77777777" w:rsidR="00EC6D5F" w:rsidRDefault="00EC6D5F" w:rsidP="00152546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484" w:type="dxa"/>
            <w:vAlign w:val="center"/>
          </w:tcPr>
          <w:p w14:paraId="71375554" w14:textId="77777777" w:rsidR="00EC6D5F" w:rsidRDefault="00EC6D5F" w:rsidP="00152546">
            <w:pPr>
              <w:pStyle w:val="TAC"/>
              <w:rPr>
                <w:lang w:eastAsia="ja-JP"/>
              </w:rPr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EC6D5F" w14:paraId="3EB828E5" w14:textId="77777777" w:rsidTr="00152546">
        <w:trPr>
          <w:trHeight w:val="187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C6BBF" w14:textId="77777777" w:rsidR="00EC6D5F" w:rsidRDefault="00EC6D5F" w:rsidP="006A6329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 w:cs="Arial"/>
                <w:sz w:val="18"/>
              </w:rPr>
              <w:t>NOTE 12</w:t>
            </w:r>
            <w:r w:rsidRPr="006A6329">
              <w:rPr>
                <w:rFonts w:ascii="Arial" w:eastAsia="SimSun" w:hAnsi="Arial" w:cs="Arial"/>
                <w:sz w:val="18"/>
              </w:rPr>
              <w:t>:</w:t>
            </w:r>
            <w:r w:rsidRPr="006A6329">
              <w:rPr>
                <w:rFonts w:ascii="Arial" w:eastAsia="SimSun" w:hAnsi="Arial" w:cs="Arial"/>
                <w:sz w:val="18"/>
                <w:lang w:eastAsia="en-US"/>
              </w:rPr>
              <w:tab/>
              <w:t>“-” denotes ΔT</w:t>
            </w:r>
            <w:r w:rsidRPr="006A6329">
              <w:rPr>
                <w:rFonts w:ascii="Arial" w:eastAsia="SimSun" w:hAnsi="Arial" w:cs="Arial"/>
                <w:sz w:val="18"/>
                <w:vertAlign w:val="subscript"/>
                <w:lang w:eastAsia="en-US"/>
              </w:rPr>
              <w:t>IB,c</w:t>
            </w:r>
            <w:r w:rsidRPr="006A6329">
              <w:rPr>
                <w:rFonts w:ascii="Arial" w:eastAsia="SimSun" w:hAnsi="Arial" w:cs="Arial"/>
                <w:sz w:val="18"/>
                <w:lang w:eastAsia="en-US"/>
              </w:rPr>
              <w:t xml:space="preserve"> = 0.</w:t>
            </w:r>
          </w:p>
          <w:p w14:paraId="0E1E6292" w14:textId="77777777" w:rsidR="00EC6D5F" w:rsidRDefault="00EC6D5F" w:rsidP="006A6329">
            <w:pPr>
              <w:keepNext/>
              <w:keepLines/>
              <w:spacing w:after="0"/>
              <w:ind w:left="851" w:hanging="851"/>
            </w:pPr>
            <w:r w:rsidRPr="006A6329">
              <w:rPr>
                <w:rFonts w:ascii="Arial" w:eastAsia="SimSun" w:hAnsi="Arial" w:cs="Arial"/>
                <w:sz w:val="18"/>
                <w:szCs w:val="18"/>
              </w:rPr>
              <w:t>NOTE 13:</w:t>
            </w:r>
            <w:r w:rsidRPr="006A6329">
              <w:rPr>
                <w:rFonts w:ascii="Arial" w:eastAsia="SimSun" w:hAnsi="Arial" w:cs="Arial"/>
                <w:sz w:val="18"/>
                <w:szCs w:val="18"/>
              </w:rPr>
              <w:tab/>
              <w:t>The component band order in the configuration should be listed by the order of E-UTRA band and NR band respectively, such as for DC_30-66-(n</w:t>
            </w:r>
            <w:r w:rsidRPr="006A6329">
              <w:rPr>
                <w:rFonts w:ascii="Arial" w:eastAsia="SimSun" w:hAnsi="Arial" w:cs="Arial"/>
                <w:sz w:val="18"/>
              </w:rPr>
              <w:t>)5</w:t>
            </w:r>
            <w:r w:rsidRPr="006A6329">
              <w:rPr>
                <w:rFonts w:ascii="Arial" w:eastAsia="SimSun" w:hAnsi="Arial" w:cs="Arial"/>
                <w:sz w:val="18"/>
                <w:szCs w:val="18"/>
              </w:rPr>
              <w:t xml:space="preserve"> the band order from left to right is 5, 30, 66 and n5.</w:t>
            </w:r>
          </w:p>
        </w:tc>
      </w:tr>
    </w:tbl>
    <w:p w14:paraId="3A05B953" w14:textId="0D7E4FD9" w:rsidR="00EC6D5F" w:rsidRDefault="00EC6D5F" w:rsidP="006A6329">
      <w:pPr>
        <w:pStyle w:val="TH"/>
      </w:pPr>
      <w:r>
        <w:rPr>
          <w:lang w:val="zh-CN"/>
        </w:rPr>
        <w:t>Table 7.26.4-2: ΔR</w:t>
      </w:r>
      <w:r>
        <w:rPr>
          <w:vertAlign w:val="subscript"/>
          <w:lang w:val="zh-CN"/>
        </w:rPr>
        <w:t>IB, c</w:t>
      </w:r>
      <w:r>
        <w:rPr>
          <w:lang w:val="zh-CN"/>
        </w:rP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488"/>
        <w:gridCol w:w="1489"/>
        <w:gridCol w:w="1403"/>
        <w:gridCol w:w="1403"/>
      </w:tblGrid>
      <w:tr w:rsidR="00EC6D5F" w14:paraId="70CA4BC9" w14:textId="77777777" w:rsidTr="00152546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08A380B8" w14:textId="77777777" w:rsidR="00EC6D5F" w:rsidRDefault="00EC6D5F" w:rsidP="00152546">
            <w:pPr>
              <w:pStyle w:val="TAH"/>
            </w:pPr>
            <w:r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038DC4FA" w14:textId="77777777" w:rsidR="00EC6D5F" w:rsidRDefault="00EC6D5F" w:rsidP="00152546">
            <w:pPr>
              <w:pStyle w:val="TAH"/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EC6D5F" w14:paraId="3DD1F0DF" w14:textId="77777777" w:rsidTr="00152546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BCA5B3A" w14:textId="77777777" w:rsidR="00EC6D5F" w:rsidRDefault="00EC6D5F" w:rsidP="00152546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14:paraId="3D1A87A1" w14:textId="77777777" w:rsidR="00EC6D5F" w:rsidRDefault="00EC6D5F" w:rsidP="00152546">
            <w:pPr>
              <w:pStyle w:val="TAH"/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EC6D5F" w14:paraId="3B762D0B" w14:textId="77777777" w:rsidTr="006A6329">
        <w:trPr>
          <w:trHeight w:val="187"/>
          <w:jc w:val="center"/>
        </w:trPr>
        <w:tc>
          <w:tcPr>
            <w:tcW w:w="2155" w:type="dxa"/>
            <w:shd w:val="clear" w:color="auto" w:fill="auto"/>
          </w:tcPr>
          <w:p w14:paraId="3A127C7E" w14:textId="77777777" w:rsidR="00EC6D5F" w:rsidRDefault="00EC6D5F" w:rsidP="00152546">
            <w:pPr>
              <w:pStyle w:val="TAC"/>
            </w:pPr>
            <w:r>
              <w:rPr>
                <w:lang w:eastAsia="ko-KR"/>
              </w:rPr>
              <w:t>DC_3-38_n7-n78</w:t>
            </w:r>
          </w:p>
        </w:tc>
        <w:tc>
          <w:tcPr>
            <w:tcW w:w="1488" w:type="dxa"/>
            <w:vAlign w:val="center"/>
          </w:tcPr>
          <w:p w14:paraId="723ED3AC" w14:textId="77777777" w:rsidR="00EC6D5F" w:rsidRDefault="00EC6D5F" w:rsidP="00152546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6F4B6EE2" w14:textId="77777777" w:rsidR="00EC6D5F" w:rsidRDefault="00EC6D5F" w:rsidP="00152546">
            <w:pPr>
              <w:pStyle w:val="TAC"/>
            </w:pPr>
            <w:r>
              <w:t>0.4</w:t>
            </w:r>
          </w:p>
        </w:tc>
        <w:tc>
          <w:tcPr>
            <w:tcW w:w="1403" w:type="dxa"/>
            <w:vAlign w:val="center"/>
          </w:tcPr>
          <w:p w14:paraId="3BE9C89E" w14:textId="77777777" w:rsidR="00EC6D5F" w:rsidRDefault="00EC6D5F" w:rsidP="00152546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14:paraId="12C21A43" w14:textId="77777777" w:rsidR="00EC6D5F" w:rsidRDefault="00EC6D5F" w:rsidP="00152546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 w:rsidR="00EC6D5F" w14:paraId="1012DB2F" w14:textId="77777777" w:rsidTr="00152546">
        <w:trPr>
          <w:trHeight w:val="187"/>
          <w:jc w:val="center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AADB62" w14:textId="77777777" w:rsidR="00EC6D5F" w:rsidRDefault="00EC6D5F" w:rsidP="006A6329">
            <w:pPr>
              <w:keepNext/>
              <w:keepLines/>
              <w:spacing w:after="0"/>
              <w:ind w:left="851" w:hanging="851"/>
              <w:rPr>
                <w:lang w:eastAsia="en-US"/>
              </w:rPr>
            </w:pPr>
            <w:r>
              <w:rPr>
                <w:rFonts w:ascii="Arial" w:hAnsi="Arial" w:cs="Arial"/>
                <w:sz w:val="18"/>
              </w:rPr>
              <w:t>NOTE 11</w:t>
            </w:r>
            <w:r w:rsidRPr="006A6329">
              <w:rPr>
                <w:rFonts w:ascii="Arial" w:eastAsia="SimSun" w:hAnsi="Arial" w:cs="Arial"/>
                <w:sz w:val="18"/>
              </w:rPr>
              <w:t>:</w:t>
            </w:r>
            <w:r w:rsidRPr="006A6329">
              <w:rPr>
                <w:rFonts w:ascii="Arial" w:eastAsia="SimSun" w:hAnsi="Arial" w:cs="Arial"/>
                <w:sz w:val="18"/>
                <w:lang w:eastAsia="en-US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6A6329">
              <w:rPr>
                <w:rFonts w:ascii="Arial" w:eastAsia="SimSun" w:hAnsi="Arial" w:cs="Arial"/>
                <w:sz w:val="18"/>
                <w:vertAlign w:val="subscript"/>
                <w:lang w:eastAsia="en-US"/>
              </w:rPr>
              <w:t>IB,c</w:t>
            </w:r>
            <w:r w:rsidRPr="006A6329">
              <w:rPr>
                <w:rFonts w:ascii="Arial" w:eastAsia="SimSun" w:hAnsi="Arial" w:cs="Arial"/>
                <w:sz w:val="18"/>
                <w:lang w:eastAsia="en-US"/>
              </w:rPr>
              <w:t xml:space="preserve"> = 0.</w:t>
            </w:r>
          </w:p>
          <w:p w14:paraId="18AF1705" w14:textId="77777777" w:rsidR="00EC6D5F" w:rsidRDefault="00EC6D5F" w:rsidP="006A6329">
            <w:pPr>
              <w:keepNext/>
              <w:keepLines/>
              <w:spacing w:after="0"/>
              <w:ind w:left="851" w:hanging="851"/>
              <w:rPr>
                <w:szCs w:val="18"/>
              </w:rPr>
            </w:pPr>
            <w:r w:rsidRPr="006A6329">
              <w:rPr>
                <w:rFonts w:ascii="Arial" w:eastAsia="SimSun" w:hAnsi="Arial" w:cs="Arial"/>
                <w:sz w:val="18"/>
                <w:lang w:eastAsia="en-US"/>
              </w:rPr>
              <w:t>NOTE 12</w:t>
            </w:r>
            <w:r w:rsidRPr="006A6329">
              <w:rPr>
                <w:rFonts w:ascii="Arial" w:eastAsia="SimSun" w:hAnsi="Arial" w:cs="Arial"/>
                <w:sz w:val="18"/>
                <w:szCs w:val="18"/>
                <w:lang w:eastAsia="en-US"/>
              </w:rPr>
              <w:t>:</w:t>
            </w:r>
            <w:r w:rsidRPr="006A6329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The component band order in the configuration should be listed by the order of E-UTRA band and NR band respectively, such as for DC_30-66-(n</w:t>
            </w:r>
            <w:r w:rsidRPr="006A6329">
              <w:rPr>
                <w:rFonts w:ascii="Arial" w:eastAsia="SimSun" w:hAnsi="Arial" w:cs="Arial"/>
                <w:sz w:val="18"/>
                <w:lang w:eastAsia="en-US"/>
              </w:rPr>
              <w:t>)5</w:t>
            </w:r>
            <w:r w:rsidRPr="006A6329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the band order from left to right is 5, 30, 66 and n5.</w:t>
            </w:r>
          </w:p>
        </w:tc>
      </w:tr>
    </w:tbl>
    <w:p w14:paraId="3E6F4EAD" w14:textId="59475641" w:rsidR="00EC6D5F" w:rsidRPr="006A6329" w:rsidRDefault="00EC6D5F" w:rsidP="006A6329">
      <w:pPr>
        <w:pStyle w:val="3"/>
        <w:rPr>
          <w:rFonts w:ascii="Calibri" w:eastAsiaTheme="minorEastAsia" w:hAnsi="Calibri"/>
          <w:lang w:eastAsia="zh-CN"/>
        </w:rPr>
      </w:pPr>
      <w:bookmarkStart w:id="781" w:name="_Toc135928007"/>
      <w:r>
        <w:rPr>
          <w:rFonts w:eastAsiaTheme="minorEastAsia"/>
          <w:lang w:val="en-US" w:eastAsia="zh-CN"/>
        </w:rPr>
        <w:t>7.26</w:t>
      </w:r>
      <w:r w:rsidRPr="006A6329">
        <w:rPr>
          <w:rFonts w:eastAsiaTheme="minorEastAsia"/>
          <w:lang w:val="en-US" w:eastAsia="zh-CN"/>
        </w:rPr>
        <w:t>.5</w:t>
      </w:r>
      <w:r w:rsidRPr="006A6329">
        <w:rPr>
          <w:rFonts w:ascii="Calibri" w:eastAsiaTheme="minorEastAsia" w:hAnsi="Calibri"/>
          <w:lang w:val="en-US" w:eastAsia="zh-CN"/>
        </w:rPr>
        <w:tab/>
        <w:t>MSD</w:t>
      </w:r>
      <w:bookmarkEnd w:id="781"/>
    </w:p>
    <w:p w14:paraId="4F2A09F4" w14:textId="77777777" w:rsidR="00EC6D5F" w:rsidRDefault="00EC6D5F" w:rsidP="00EC6D5F">
      <w:r>
        <w:rPr>
          <w:rFonts w:eastAsia="DengXian"/>
          <w:szCs w:val="21"/>
        </w:rPr>
        <w:t>All MSD requirements for DC_3-38_n7-n78 are already covered by constituent fallback modes. No additional MSD requirement is needed.</w:t>
      </w:r>
    </w:p>
    <w:p w14:paraId="78FABBE7" w14:textId="77777777" w:rsidR="00EC6D5F" w:rsidRPr="004E162E" w:rsidRDefault="00EC6D5F" w:rsidP="008530AD">
      <w:pPr>
        <w:rPr>
          <w:rFonts w:eastAsia="Yu Mincho"/>
          <w:lang w:eastAsia="ja-JP"/>
        </w:rPr>
      </w:pPr>
    </w:p>
    <w:p w14:paraId="025CC337" w14:textId="2F65F49B" w:rsidR="00601196" w:rsidRDefault="00601196" w:rsidP="006C37D1">
      <w:pPr>
        <w:pStyle w:val="1"/>
      </w:pPr>
      <w:bookmarkStart w:id="782" w:name="_Toc22736222"/>
      <w:bookmarkStart w:id="783" w:name="_Toc26973602"/>
      <w:bookmarkStart w:id="784" w:name="_Toc47704278"/>
      <w:bookmarkStart w:id="785" w:name="_Toc120260884"/>
      <w:bookmarkStart w:id="786" w:name="_Toc135928008"/>
      <w:r>
        <w:t>8</w:t>
      </w:r>
      <w:r>
        <w:tab/>
      </w:r>
      <w:r w:rsidRPr="001825D8">
        <w:rPr>
          <w:lang w:eastAsia="zh-CN"/>
        </w:rPr>
        <w:t>D</w:t>
      </w:r>
      <w:r>
        <w:rPr>
          <w:lang w:eastAsia="zh-CN"/>
        </w:rPr>
        <w:t xml:space="preserve">ual </w:t>
      </w:r>
      <w:r w:rsidRPr="001825D8">
        <w:rPr>
          <w:lang w:eastAsia="zh-CN"/>
        </w:rPr>
        <w:t>C</w:t>
      </w:r>
      <w:r>
        <w:rPr>
          <w:lang w:eastAsia="zh-CN"/>
        </w:rPr>
        <w:t>onnectivity</w:t>
      </w:r>
      <w:r w:rsidRPr="001825D8">
        <w:rPr>
          <w:lang w:eastAsia="zh-CN"/>
        </w:rPr>
        <w:t xml:space="preserve"> band combination</w:t>
      </w:r>
      <w:r>
        <w:rPr>
          <w:lang w:eastAsia="zh-CN"/>
        </w:rPr>
        <w:t>s</w:t>
      </w:r>
      <w:r w:rsidRPr="001825D8">
        <w:rPr>
          <w:lang w:eastAsia="zh-CN"/>
        </w:rPr>
        <w:t xml:space="preserve"> of </w:t>
      </w:r>
      <w:r w:rsidRPr="006C37D1">
        <w:t>LTE 3 bands DL/1UL + NR 2 bands DL/1UL</w:t>
      </w:r>
      <w:r>
        <w:t>: Specific Band Combination Part</w:t>
      </w:r>
      <w:bookmarkEnd w:id="782"/>
      <w:bookmarkEnd w:id="783"/>
      <w:bookmarkEnd w:id="784"/>
      <w:bookmarkEnd w:id="785"/>
      <w:bookmarkEnd w:id="786"/>
    </w:p>
    <w:p w14:paraId="3BB9B62D" w14:textId="77777777" w:rsidR="00601196" w:rsidRPr="004665B8" w:rsidRDefault="00601196" w:rsidP="00601196">
      <w:pPr>
        <w:rPr>
          <w:rFonts w:eastAsia="MS Mincho"/>
          <w:lang w:val="en-US" w:eastAsia="ja-JP"/>
        </w:rPr>
      </w:pPr>
    </w:p>
    <w:p w14:paraId="201B8582" w14:textId="423F0670" w:rsidR="00F52F16" w:rsidRPr="00464490" w:rsidRDefault="00F52F16" w:rsidP="00147049">
      <w:pPr>
        <w:pStyle w:val="2"/>
        <w:rPr>
          <w:lang w:val="en-US" w:eastAsia="zh-TW"/>
        </w:rPr>
      </w:pPr>
      <w:bookmarkStart w:id="787" w:name="_Toc120260885"/>
      <w:bookmarkStart w:id="788" w:name="_Toc135928009"/>
      <w:bookmarkStart w:id="789" w:name="_Toc22736223"/>
      <w:bookmarkStart w:id="790" w:name="_Toc26973603"/>
      <w:bookmarkStart w:id="791" w:name="_Toc47704279"/>
      <w:r>
        <w:rPr>
          <w:lang w:eastAsia="zh-TW"/>
        </w:rPr>
        <w:t>8.1</w:t>
      </w:r>
      <w:r>
        <w:rPr>
          <w:lang w:eastAsia="zh-TW"/>
        </w:rPr>
        <w:tab/>
        <w:t>DC_1-3-38_n28-n78</w:t>
      </w:r>
      <w:bookmarkEnd w:id="787"/>
      <w:bookmarkEnd w:id="788"/>
    </w:p>
    <w:p w14:paraId="5ADD82C6" w14:textId="6BA9A197" w:rsidR="00F52F16" w:rsidRPr="00F61207" w:rsidRDefault="00F52F16" w:rsidP="00147049">
      <w:pPr>
        <w:pStyle w:val="3"/>
        <w:rPr>
          <w:lang w:val="en-US" w:eastAsia="zh-CN"/>
        </w:rPr>
      </w:pPr>
      <w:bookmarkStart w:id="792" w:name="_Toc120260886"/>
      <w:bookmarkStart w:id="793" w:name="_Toc135928010"/>
      <w:r>
        <w:rPr>
          <w:lang w:val="en-US" w:eastAsia="zh-CN"/>
        </w:rPr>
        <w:t>8.1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792"/>
      <w:bookmarkEnd w:id="793"/>
    </w:p>
    <w:p w14:paraId="7EEEC8C2" w14:textId="634D6F77" w:rsidR="00F52F16" w:rsidRDefault="00F52F16" w:rsidP="00F52F16">
      <w:pPr>
        <w:pStyle w:val="TH"/>
        <w:rPr>
          <w:lang w:eastAsia="ja-JP"/>
        </w:rPr>
      </w:pPr>
      <w:r>
        <w:t>Table 8.1</w:t>
      </w:r>
      <w:r>
        <w:rPr>
          <w:lang w:val="en-US"/>
        </w:rPr>
        <w:t>.1</w:t>
      </w:r>
      <w:r>
        <w:t xml:space="preserve">-1: LTE </w:t>
      </w:r>
      <w:r w:rsidR="00ED422D">
        <w:t>3</w:t>
      </w:r>
      <w:r>
        <w:t xml:space="preserve"> band</w:t>
      </w:r>
      <w:r w:rsidR="00ED422D">
        <w:t>s</w:t>
      </w:r>
      <w:r>
        <w:t xml:space="preserve">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F52F16" w14:paraId="694893C1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AAB9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  <w:lang w:val="x-none"/>
              </w:rPr>
            </w:pPr>
            <w:r>
              <w:rPr>
                <w:rFonts w:cs="Arial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3294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33A86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8E998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2791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F52F16" w14:paraId="77C6A1EE" w14:textId="77777777" w:rsidTr="00E1100D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4827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CF5F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D22C3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B75F8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90D9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F52F16" w14:paraId="5FBA3CC8" w14:textId="77777777" w:rsidTr="00E1100D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2425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5C83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C27D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1864" w14:textId="77777777" w:rsidR="00F52F16" w:rsidRDefault="00F52F16" w:rsidP="00E1100D">
            <w:pPr>
              <w:pStyle w:val="TAH"/>
              <w:keepNext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8C24" w14:textId="77777777" w:rsidR="00F52F16" w:rsidRDefault="00F52F16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F52F16" w14:paraId="212AF9E2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AC0AB" w14:textId="77777777" w:rsidR="00F52F16" w:rsidRDefault="00F52F16" w:rsidP="00E1100D">
            <w:pPr>
              <w:pStyle w:val="TAC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DC_1-3-38_n28-n78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04D6" w14:textId="77777777" w:rsidR="00F52F16" w:rsidRDefault="00F52F16" w:rsidP="00E1100D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5FBC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688B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6DA4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21EB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2110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F93B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2380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2170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C1E3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F52F16" w14:paraId="4E676CBD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11378" w14:textId="77777777" w:rsidR="00F52F16" w:rsidRDefault="00F52F16" w:rsidP="00E1100D">
            <w:pPr>
              <w:pStyle w:val="TAC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9731" w14:textId="77777777" w:rsidR="00F52F16" w:rsidRPr="00A76781" w:rsidRDefault="00F52F16" w:rsidP="00E1100D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2046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1710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DF71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CCDD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1785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19D1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1805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5777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69B1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1880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6FB6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F52F16" w14:paraId="02C25609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35D68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5B51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E1B4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A7D4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705F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A5D4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B47F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36FE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735B" w14:textId="77777777" w:rsidR="00F52F16" w:rsidRDefault="00F52F16" w:rsidP="00E1100D">
            <w:pPr>
              <w:pStyle w:val="TAC"/>
              <w:keepNext w:val="0"/>
              <w:widowControl w:val="0"/>
              <w:rPr>
                <w:rFonts w:eastAsia="맑은 고딕" w:cs="Arial"/>
                <w:lang w:val="sv-SE" w:eastAsia="ko-KR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  <w:tr w:rsidR="00F52F16" w14:paraId="1FA96228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B4100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A3DF" w14:textId="77777777" w:rsidR="00F52F16" w:rsidRPr="00A76781" w:rsidRDefault="00F52F16" w:rsidP="00E1100D">
            <w:pPr>
              <w:pStyle w:val="TAC"/>
              <w:keepNext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9121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703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8723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3623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748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B02F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758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E241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8FBB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803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FB03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F52F16" w14:paraId="441D4F37" w14:textId="77777777" w:rsidTr="00E1100D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579F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465A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D17F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D712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9087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4D5B" w14:textId="77777777" w:rsidR="00F52F16" w:rsidRDefault="00F52F16" w:rsidP="00E1100D">
            <w:pPr>
              <w:pStyle w:val="TAR"/>
              <w:keepNext w:val="0"/>
              <w:widowControl w:val="0"/>
              <w:rPr>
                <w:rFonts w:cs="Arial"/>
              </w:rPr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6C61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BAA8" w14:textId="77777777" w:rsidR="00F52F16" w:rsidRDefault="00F52F16" w:rsidP="00E1100D">
            <w:pPr>
              <w:pStyle w:val="TAL"/>
              <w:keepNext w:val="0"/>
              <w:widowControl w:val="0"/>
              <w:rPr>
                <w:rFonts w:cs="Arial"/>
              </w:rPr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646B" w14:textId="77777777" w:rsidR="00F52F16" w:rsidRDefault="00F52F16" w:rsidP="00E1100D">
            <w:pPr>
              <w:pStyle w:val="TAC"/>
              <w:keepNext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  <w:lang w:eastAsia="ko-KR"/>
              </w:rPr>
              <w:t>TDD</w:t>
            </w:r>
          </w:p>
        </w:tc>
      </w:tr>
    </w:tbl>
    <w:p w14:paraId="37EF3186" w14:textId="77777777" w:rsidR="00F52F16" w:rsidRDefault="00F52F16" w:rsidP="004F40B7"/>
    <w:p w14:paraId="3374C281" w14:textId="2CBA0D76" w:rsidR="00F52F16" w:rsidRDefault="00F52F16" w:rsidP="00F52F16">
      <w:pPr>
        <w:pStyle w:val="TH"/>
      </w:pPr>
      <w:r>
        <w:t>Table 8.1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 w:rsidR="00ED422D">
        <w:t>five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52F16" w:rsidRPr="00877CC8" w14:paraId="7020259B" w14:textId="77777777" w:rsidTr="00E1100D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9A51" w14:textId="77777777" w:rsidR="00F52F16" w:rsidRPr="00877CC8" w:rsidRDefault="00F52F16" w:rsidP="004F40B7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126AEBE5" w14:textId="77777777" w:rsidR="00F52F16" w:rsidRPr="00877CC8" w:rsidRDefault="00F52F16" w:rsidP="004F40B7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7B32" w14:textId="77777777" w:rsidR="00F52F16" w:rsidRPr="00877CC8" w:rsidRDefault="00F52F16" w:rsidP="004F40B7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33CB0030" w14:textId="77777777" w:rsidR="00F52F16" w:rsidRPr="00877CC8" w:rsidRDefault="00F52F16" w:rsidP="004F40B7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0DD2EECF" w14:textId="77777777" w:rsidR="00F52F16" w:rsidRPr="00877CC8" w:rsidRDefault="00F52F16" w:rsidP="004F40B7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F52F16" w:rsidRPr="00877CC8" w14:paraId="3DFB39D8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4FA42C" w14:textId="77777777" w:rsidR="00F52F16" w:rsidRPr="00877CC8" w:rsidRDefault="00F52F16" w:rsidP="004F40B7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1A-3A-</w:t>
            </w:r>
            <w:r w:rsidRPr="00EC24FB">
              <w:rPr>
                <w:lang w:eastAsia="fi-FI"/>
              </w:rPr>
              <w:t>38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_n28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-n78</w:t>
            </w:r>
            <w:r>
              <w:rPr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F03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30CD4451" w14:textId="77777777" w:rsidR="00F52F16" w:rsidRDefault="00F52F16" w:rsidP="004F40B7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4DC2A32E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3EFAE7B0" w14:textId="77777777" w:rsidR="00F52F16" w:rsidRDefault="00F52F16" w:rsidP="004F40B7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3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3A972BD2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38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5478EBCF" w14:textId="77777777" w:rsidR="00F52F16" w:rsidRPr="00877CC8" w:rsidRDefault="00F52F16" w:rsidP="004F40B7">
            <w:pPr>
              <w:pStyle w:val="TAC"/>
            </w:pPr>
            <w:r w:rsidRPr="00877CC8">
              <w:t>DC_3</w:t>
            </w:r>
            <w:r>
              <w:t>8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  <w:tr w:rsidR="00F52F16" w:rsidRPr="00877CC8" w14:paraId="327AD4F0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6DE8B" w14:textId="77777777" w:rsidR="00F52F16" w:rsidRPr="00877CC8" w:rsidRDefault="00F52F16" w:rsidP="004F40B7">
            <w:pPr>
              <w:pStyle w:val="TAC"/>
            </w:pPr>
            <w:r w:rsidRPr="00EC24FB">
              <w:rPr>
                <w:lang w:eastAsia="fi-FI"/>
              </w:rPr>
              <w:t>DC_</w:t>
            </w:r>
            <w:r>
              <w:rPr>
                <w:lang w:eastAsia="fi-FI"/>
              </w:rPr>
              <w:t>1A-3C-</w:t>
            </w:r>
            <w:r w:rsidRPr="00EC24FB">
              <w:rPr>
                <w:lang w:eastAsia="fi-FI"/>
              </w:rPr>
              <w:t>38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_n28</w:t>
            </w:r>
            <w:r>
              <w:rPr>
                <w:lang w:eastAsia="fi-FI"/>
              </w:rPr>
              <w:t>A</w:t>
            </w:r>
            <w:r w:rsidRPr="00EC24FB">
              <w:rPr>
                <w:lang w:eastAsia="fi-FI"/>
              </w:rPr>
              <w:t>-n78</w:t>
            </w:r>
            <w:r>
              <w:rPr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7AD9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1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3619B671" w14:textId="77777777" w:rsidR="00F52F16" w:rsidRDefault="00F52F16" w:rsidP="004F40B7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1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1378DE33" w14:textId="77777777" w:rsidR="00F52F16" w:rsidRDefault="00F52F16" w:rsidP="004F40B7">
            <w:pPr>
              <w:pStyle w:val="TAC"/>
              <w:rPr>
                <w:lang w:eastAsia="fi-FI"/>
              </w:rPr>
            </w:pPr>
            <w:r w:rsidRPr="00877CC8">
              <w:rPr>
                <w:lang w:eastAsia="fi-FI"/>
              </w:rPr>
              <w:t>DC_</w:t>
            </w:r>
            <w:r>
              <w:t>3C</w:t>
            </w:r>
            <w:r w:rsidRPr="00877CC8">
              <w:t>_n</w:t>
            </w:r>
            <w:r>
              <w:t>78</w:t>
            </w:r>
            <w:r w:rsidRPr="00877CC8">
              <w:t>A</w:t>
            </w:r>
          </w:p>
          <w:p w14:paraId="1EF11981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3A</w:t>
            </w:r>
            <w:r w:rsidRPr="00877CC8">
              <w:t>_n</w:t>
            </w:r>
            <w:r>
              <w:t>28</w:t>
            </w:r>
            <w:r w:rsidRPr="00877CC8">
              <w:t>A</w:t>
            </w:r>
          </w:p>
          <w:p w14:paraId="226C2E93" w14:textId="77777777" w:rsidR="00F52F16" w:rsidRDefault="00F52F16" w:rsidP="004F40B7">
            <w:pPr>
              <w:pStyle w:val="TAC"/>
              <w:rPr>
                <w:lang w:eastAsia="fi-FI"/>
              </w:rPr>
            </w:pPr>
            <w:r w:rsidRPr="00877CC8">
              <w:t>DC_</w:t>
            </w:r>
            <w:r>
              <w:t>3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  <w:p w14:paraId="2B438689" w14:textId="77777777" w:rsidR="00F52F16" w:rsidRPr="00877CC8" w:rsidRDefault="00F52F16" w:rsidP="004F40B7">
            <w:pPr>
              <w:pStyle w:val="TAC"/>
              <w:rPr>
                <w:b/>
              </w:rPr>
            </w:pPr>
            <w:r w:rsidRPr="00877CC8">
              <w:rPr>
                <w:lang w:eastAsia="fi-FI"/>
              </w:rPr>
              <w:t>DC_</w:t>
            </w:r>
            <w:r>
              <w:t>38</w:t>
            </w:r>
            <w:r w:rsidRPr="00877CC8">
              <w:t>A_n</w:t>
            </w:r>
            <w:r>
              <w:t>28</w:t>
            </w:r>
            <w:r w:rsidRPr="00877CC8">
              <w:t>A</w:t>
            </w:r>
          </w:p>
          <w:p w14:paraId="588CF409" w14:textId="77777777" w:rsidR="00F52F16" w:rsidRPr="00877CC8" w:rsidRDefault="00F52F16" w:rsidP="004F40B7">
            <w:pPr>
              <w:pStyle w:val="TAC"/>
            </w:pPr>
            <w:r w:rsidRPr="00877CC8">
              <w:t>DC_3</w:t>
            </w:r>
            <w:r>
              <w:t>8</w:t>
            </w:r>
            <w:r w:rsidRPr="00877CC8">
              <w:t>A_n</w:t>
            </w:r>
            <w:r>
              <w:t>78</w:t>
            </w:r>
            <w:r w:rsidRPr="00877CC8">
              <w:t>A</w:t>
            </w:r>
          </w:p>
        </w:tc>
      </w:tr>
    </w:tbl>
    <w:p w14:paraId="2D47C298" w14:textId="77777777" w:rsidR="00F52F16" w:rsidRPr="00EC24FB" w:rsidRDefault="00F52F16" w:rsidP="00F52F16"/>
    <w:p w14:paraId="35011F08" w14:textId="27224149" w:rsidR="00F52F16" w:rsidRPr="00F61207" w:rsidRDefault="00F52F16" w:rsidP="00147049">
      <w:pPr>
        <w:pStyle w:val="3"/>
        <w:rPr>
          <w:lang w:val="en-US" w:eastAsia="zh-CN"/>
        </w:rPr>
      </w:pPr>
      <w:bookmarkStart w:id="794" w:name="_Toc120260887"/>
      <w:bookmarkStart w:id="795" w:name="_Toc135928011"/>
      <w:r>
        <w:rPr>
          <w:lang w:val="en-US" w:eastAsia="zh-CN"/>
        </w:rPr>
        <w:t>8.1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Configuration for DC</w:t>
      </w:r>
      <w:bookmarkEnd w:id="794"/>
      <w:bookmarkEnd w:id="795"/>
    </w:p>
    <w:p w14:paraId="07103945" w14:textId="78A32A8D" w:rsidR="00F52F16" w:rsidRDefault="00F52F16" w:rsidP="00F52F16">
      <w:pPr>
        <w:pStyle w:val="TH"/>
        <w:rPr>
          <w:rFonts w:eastAsia="Yu Mincho"/>
          <w:sz w:val="28"/>
          <w:szCs w:val="28"/>
          <w:lang w:eastAsia="ja-JP"/>
        </w:rPr>
      </w:pPr>
      <w:r>
        <w:t>Table 8.1</w:t>
      </w:r>
      <w:r>
        <w:rPr>
          <w:lang w:val="en-US"/>
        </w:rPr>
        <w:t>.2</w:t>
      </w:r>
      <w:r>
        <w:t xml:space="preserve">-1: Supported bandwidths per DC band combination of LTE </w:t>
      </w:r>
      <w:r w:rsidR="00ED422D">
        <w:t>3</w:t>
      </w:r>
      <w:r>
        <w:t>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F52F16" w14:paraId="08CB0581" w14:textId="77777777" w:rsidTr="00E1100D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ADC" w14:textId="77777777" w:rsidR="00F52F16" w:rsidRDefault="00F52F16" w:rsidP="004F40B7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15A3" w14:textId="77777777" w:rsidR="00F52F16" w:rsidRDefault="00F52F16" w:rsidP="004F40B7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F52F16" w14:paraId="045E59AA" w14:textId="77777777" w:rsidTr="00E1100D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DFEE" w14:textId="77777777" w:rsidR="00F52F16" w:rsidRDefault="00F52F16" w:rsidP="004F40B7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A4E6" w14:textId="77777777" w:rsidR="00F52F16" w:rsidRDefault="00F52F16" w:rsidP="004F40B7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D3B7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7709C3E2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9BFB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14E8C5BA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265E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3E2ACE06" w14:textId="77777777" w:rsidR="00F52F16" w:rsidRDefault="00F52F16" w:rsidP="004F40B7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88E9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13470620" w14:textId="77777777" w:rsidR="00F52F16" w:rsidRDefault="00F52F16" w:rsidP="004F40B7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A4EF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143E3E37" w14:textId="77777777" w:rsidR="00F52F16" w:rsidRDefault="00F52F16" w:rsidP="004F40B7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9235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C702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63B4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24D6D146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3EF2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5CA6C5EB" w14:textId="77777777" w:rsidR="00F52F16" w:rsidRDefault="00F52F16" w:rsidP="004F40B7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B9D1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7AFC3A8C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12D5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0F624688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7804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39611C87" w14:textId="77777777" w:rsidR="00F52F16" w:rsidRDefault="00F52F16" w:rsidP="004F40B7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302C" w14:textId="77777777" w:rsidR="00F52F16" w:rsidRDefault="00F52F16" w:rsidP="004F40B7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EC9C" w14:textId="77777777" w:rsidR="00F52F16" w:rsidRDefault="00F52F16" w:rsidP="004F40B7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1AB4" w14:textId="77777777" w:rsidR="00F52F16" w:rsidRDefault="00F52F16" w:rsidP="004F40B7">
            <w:pPr>
              <w:pStyle w:val="TAH"/>
            </w:pPr>
            <w:r>
              <w:t>Maximum aggregated bandwidth</w:t>
            </w:r>
          </w:p>
          <w:p w14:paraId="0F7B32F3" w14:textId="77777777" w:rsidR="00F52F16" w:rsidRDefault="00F52F16" w:rsidP="004F40B7">
            <w:pPr>
              <w:pStyle w:val="TAH"/>
            </w:pPr>
            <w:r>
              <w:t>[MHz]</w:t>
            </w:r>
          </w:p>
        </w:tc>
      </w:tr>
      <w:tr w:rsidR="00F52F16" w14:paraId="75D153D7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289E1" w14:textId="77777777" w:rsidR="00F52F16" w:rsidRPr="0095706B" w:rsidRDefault="00F52F16" w:rsidP="004F40B7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1A-3A-38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2</w:t>
            </w:r>
            <w:r w:rsidRPr="0095706B">
              <w:rPr>
                <w:lang w:eastAsia="zh-TW"/>
              </w:rPr>
              <w:t>8A-n7</w:t>
            </w:r>
            <w:r>
              <w:rPr>
                <w:lang w:eastAsia="zh-TW"/>
              </w:rPr>
              <w:t>8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3C48" w14:textId="77777777" w:rsidR="00F52F16" w:rsidRPr="00ED00EE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4AD4" w14:textId="77777777" w:rsidR="00F52F16" w:rsidRPr="00ED00EE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9B74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553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3F03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0FDD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5D7D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3D6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00E7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4E53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6AB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0A9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E243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E706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C458" w14:textId="77777777" w:rsidR="00F52F16" w:rsidRDefault="00F52F16" w:rsidP="004F40B7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E44C6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170</w:t>
            </w:r>
          </w:p>
        </w:tc>
      </w:tr>
      <w:tr w:rsidR="00F52F16" w14:paraId="6AE92922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A5F3B" w14:textId="77777777" w:rsidR="00F52F16" w:rsidRPr="0095706B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4BA7" w14:textId="77777777" w:rsidR="00F52F16" w:rsidRPr="00ED00EE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0AD3" w14:textId="77777777" w:rsidR="00F52F16" w:rsidRPr="00ED00EE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3397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1A45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B0FF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D7A5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8079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9040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E67A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C0A6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A1D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204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803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2CA5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A2D1" w14:textId="77777777" w:rsidR="00F52F16" w:rsidRDefault="00F52F16" w:rsidP="004F40B7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ADC7B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4A926A2C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BDE03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D8DB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1324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DCB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E3AF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098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AFE6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BBC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7BB1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FA75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4D72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DA78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F14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C907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790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46DE" w14:textId="77777777" w:rsidR="00F52F16" w:rsidRDefault="00F52F16" w:rsidP="004F40B7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D9E65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31BC80B3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FFFE2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8282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5D04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273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1F4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77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F81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4E3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80B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687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719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8A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1FC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C026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5888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345F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2E79E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75C32BCD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226E0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1CAB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95EE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7BB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F46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9E0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BD9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53C5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C3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270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9B6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800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776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3802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9366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6E65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EF755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5E7071B4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7452F4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41AB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0D98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5D35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7DB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B51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DE7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135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BCD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DA6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67C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0645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821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F2B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1A5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583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86968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289C82C1" w14:textId="77777777" w:rsidTr="00E1100D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6E5B4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DFAA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5C38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38E" w14:textId="77777777" w:rsidR="00F52F16" w:rsidRDefault="00F52F16" w:rsidP="004F40B7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85C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F3C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A94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16A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18D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081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0F6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AD3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C6A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47E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D6A0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A274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2E5F3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658042F4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0FA1C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CF67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63FC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6B8C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D21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B74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AE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324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E8D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B91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065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270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EED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89E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DD4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4F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E625C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21DD4E87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57B30" w14:textId="77777777" w:rsidR="00F52F16" w:rsidRDefault="00F52F16" w:rsidP="004F40B7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8D2B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9552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3771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CE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7F8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370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0C3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BA8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70C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9B2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C94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DB9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12C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B9C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04C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4E978" w14:textId="77777777" w:rsidR="00F52F16" w:rsidRDefault="00F52F16" w:rsidP="004F40B7">
            <w:pPr>
              <w:pStyle w:val="TAC"/>
              <w:rPr>
                <w:lang w:eastAsia="ja-JP"/>
              </w:rPr>
            </w:pPr>
          </w:p>
        </w:tc>
      </w:tr>
      <w:tr w:rsidR="00F52F16" w14:paraId="4AA4DEE3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A51C8" w14:textId="77777777" w:rsidR="00F52F16" w:rsidRDefault="00F52F16" w:rsidP="004F40B7">
            <w:pPr>
              <w:pStyle w:val="TAC"/>
            </w:pPr>
            <w:r w:rsidRPr="001D733D">
              <w:t>DC_</w:t>
            </w:r>
            <w:r>
              <w:rPr>
                <w:lang w:eastAsia="zh-TW"/>
              </w:rPr>
              <w:t>1A-</w:t>
            </w:r>
            <w:r w:rsidRPr="001D733D">
              <w:t>3</w:t>
            </w:r>
            <w:r>
              <w:t>C</w:t>
            </w:r>
            <w:r w:rsidRPr="001D733D">
              <w:t>-38A_n28A-n78A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3D1A" w14:textId="77777777" w:rsidR="00F52F16" w:rsidRPr="00ED00EE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C0F3" w14:textId="77777777" w:rsidR="00F52F16" w:rsidRPr="00ED00EE" w:rsidRDefault="00F52F16" w:rsidP="004F40B7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E17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AA99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5293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A493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66B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F64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21C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E8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A29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BD72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D8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B9C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EE9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C0FBF" w14:textId="77777777" w:rsidR="00F52F16" w:rsidRDefault="00F52F16" w:rsidP="004F40B7">
            <w:pPr>
              <w:pStyle w:val="TAC"/>
              <w:rPr>
                <w:lang w:eastAsia="ja-JP"/>
              </w:rPr>
            </w:pPr>
            <w:r w:rsidRPr="00E823CD">
              <w:rPr>
                <w:rFonts w:eastAsia="SimSun" w:hint="eastAsia"/>
                <w:lang w:eastAsia="zh-CN"/>
              </w:rPr>
              <w:t>1</w:t>
            </w:r>
            <w:r w:rsidRPr="00E823CD">
              <w:rPr>
                <w:rFonts w:eastAsia="SimSun"/>
                <w:lang w:eastAsia="zh-CN"/>
              </w:rPr>
              <w:t>90</w:t>
            </w:r>
          </w:p>
        </w:tc>
      </w:tr>
      <w:tr w:rsidR="00F52F16" w14:paraId="07D6B95B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795C3" w14:textId="77777777" w:rsidR="00F52F16" w:rsidRDefault="00F52F16" w:rsidP="00E1100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37DF" w14:textId="77777777" w:rsidR="00F52F16" w:rsidRPr="00E823CD" w:rsidRDefault="00F52F16" w:rsidP="004F40B7">
            <w:pPr>
              <w:pStyle w:val="TAC"/>
              <w:rPr>
                <w:lang w:eastAsia="zh-CN"/>
              </w:rPr>
            </w:pPr>
            <w:r w:rsidRPr="00E823CD">
              <w:rPr>
                <w:rFonts w:hint="eastAsia"/>
                <w:lang w:eastAsia="zh-CN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4A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CA_3C Bandwidth Combination Set 0 in Table 5.6A.1-1</w:t>
            </w:r>
            <w:r>
              <w:rPr>
                <w:rFonts w:eastAsia="Yu Mincho"/>
              </w:rPr>
              <w:t xml:space="preserve"> from TS 36.101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EC05E" w14:textId="77777777" w:rsidR="00F52F16" w:rsidRPr="00E823CD" w:rsidRDefault="00F52F16" w:rsidP="00E1100D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52F16" w14:paraId="06C20F43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19E6A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37DB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CE3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05F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987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9B44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1FB2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DF03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D6C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2F13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D9BF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592A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5F0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E51" w14:textId="77777777" w:rsidR="00F52F16" w:rsidRDefault="00F52F16" w:rsidP="004F40B7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3A3A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A633" w14:textId="77777777" w:rsidR="00F52F16" w:rsidRDefault="00F52F16" w:rsidP="004F40B7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CD848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52F16" w14:paraId="2B8CFD7C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02D4B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679AE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BD1C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BE2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B60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39C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BF4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3E5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76BC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FB4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1C6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539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D6F1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995D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7F5E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947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9BAB8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52F16" w14:paraId="11780D1A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55350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A1907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E9C6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2EAB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28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14D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43F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3BB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D08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4DA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5A4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63B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17C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4B58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656E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0D78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88CA3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52F16" w14:paraId="706B4DA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B67A6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6E6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0F76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01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FD4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513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C54A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74D5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FE2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D6E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695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F24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F55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E8BE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B9CF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0C8D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1223C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52F16" w14:paraId="67018298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F3285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20856" w14:textId="77777777" w:rsidR="00F52F16" w:rsidRDefault="00F52F16" w:rsidP="004F40B7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3EC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5EA" w14:textId="77777777" w:rsidR="00F52F16" w:rsidRDefault="00F52F16" w:rsidP="004F40B7">
            <w:pPr>
              <w:pStyle w:val="TAC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F26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1E9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E05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5BD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53E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3B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BEE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7F1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510B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0BC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18B0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136" w14:textId="77777777" w:rsidR="00F52F16" w:rsidRPr="00E04269" w:rsidRDefault="00F52F16" w:rsidP="004F40B7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5653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52F16" w14:paraId="68A16F70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BF642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112D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C4F7" w14:textId="77777777" w:rsidR="00F52F16" w:rsidRDefault="00F52F16" w:rsidP="004F40B7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F47F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91E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A4ED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14C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F9B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097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239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963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B7B0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B08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2F5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D45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5FEE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00235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52F16" w14:paraId="42195231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00C5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3A52" w14:textId="77777777" w:rsidR="00F52F16" w:rsidRDefault="00F52F16" w:rsidP="004F40B7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0A79" w14:textId="77777777" w:rsidR="00F52F16" w:rsidRDefault="00F52F16" w:rsidP="004F40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DA7" w14:textId="77777777" w:rsidR="00F52F16" w:rsidRDefault="00F52F16" w:rsidP="004F40B7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5B4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133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460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7B59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C20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3EF7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AF3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1896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F314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3621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9788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2CDF" w14:textId="77777777" w:rsidR="00F52F16" w:rsidRPr="001C0CC4" w:rsidRDefault="00F52F16" w:rsidP="004F40B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5994" w14:textId="77777777" w:rsidR="00F52F16" w:rsidRDefault="00F52F16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6072E9F4" w14:textId="77777777" w:rsidR="00F52F16" w:rsidRDefault="00F52F16" w:rsidP="00F52F16">
      <w:pPr>
        <w:rPr>
          <w:rFonts w:eastAsia="맑은 고딕"/>
          <w:lang w:eastAsia="ko-KR"/>
        </w:rPr>
      </w:pPr>
    </w:p>
    <w:p w14:paraId="338632C6" w14:textId="74494A42" w:rsidR="00F52F16" w:rsidRDefault="00F52F16" w:rsidP="00147049">
      <w:pPr>
        <w:pStyle w:val="3"/>
        <w:rPr>
          <w:lang w:val="en-US" w:eastAsia="zh-CN"/>
        </w:rPr>
      </w:pPr>
      <w:bookmarkStart w:id="796" w:name="_Toc120260888"/>
      <w:bookmarkStart w:id="797" w:name="_Toc135928012"/>
      <w:r>
        <w:rPr>
          <w:lang w:val="en-US" w:eastAsia="zh-CN"/>
        </w:rPr>
        <w:t>8.1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  <w:t>∆T</w:t>
      </w:r>
      <w:r w:rsidRPr="00B94A68">
        <w:t>IB</w:t>
      </w:r>
      <w:r w:rsidRPr="00464490">
        <w:rPr>
          <w:lang w:val="en-US" w:eastAsia="zh-CN"/>
        </w:rPr>
        <w:t xml:space="preserve"> and ∆R</w:t>
      </w:r>
      <w:r w:rsidRPr="00B94A68">
        <w:t>IB</w:t>
      </w:r>
      <w:r w:rsidRPr="00464490">
        <w:rPr>
          <w:lang w:val="en-US" w:eastAsia="zh-CN"/>
        </w:rPr>
        <w:t xml:space="preserve"> values</w:t>
      </w:r>
      <w:bookmarkEnd w:id="796"/>
      <w:bookmarkEnd w:id="797"/>
    </w:p>
    <w:p w14:paraId="3E569672" w14:textId="0992F4DA" w:rsidR="00F52F16" w:rsidRPr="00B744F9" w:rsidRDefault="00F52F16" w:rsidP="00F52F16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>erring to DC_</w:t>
      </w:r>
      <w:r w:rsidR="00ED422D">
        <w:rPr>
          <w:rFonts w:eastAsia="SimSun"/>
          <w:lang w:val="en-US" w:eastAsia="zh-CN"/>
        </w:rPr>
        <w:t>—1-41</w:t>
      </w:r>
      <w:r>
        <w:rPr>
          <w:rFonts w:eastAsia="SimSun"/>
          <w:lang w:val="en-US" w:eastAsia="zh-CN"/>
        </w:rPr>
        <w:t xml:space="preserve">_n28-n78,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1AD655F4" w14:textId="1C9F2FC4" w:rsidR="00F52F16" w:rsidRDefault="00F52F16" w:rsidP="00F52F16">
      <w:pPr>
        <w:pStyle w:val="TH"/>
      </w:pPr>
      <w:r>
        <w:t>Table 8.1</w:t>
      </w:r>
      <w:r>
        <w:rPr>
          <w:lang w:val="en-US"/>
        </w:rPr>
        <w:t>.3</w:t>
      </w:r>
      <w:r>
        <w:t>-1: ΔT</w:t>
      </w:r>
      <w:r>
        <w:rPr>
          <w:vertAlign w:val="subscript"/>
        </w:rPr>
        <w:t>IB,c</w:t>
      </w:r>
      <w:r>
        <w:t xml:space="preserve"> due to EN-DC(</w:t>
      </w:r>
      <w:r w:rsidR="00BB18D2">
        <w:rPr>
          <w:rFonts w:hint="eastAsia"/>
          <w:lang w:eastAsia="ko-KR"/>
        </w:rPr>
        <w:t>five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ED422D" w:rsidRPr="00EF5447" w14:paraId="7A8A0FAA" w14:textId="77777777" w:rsidTr="00ED422D">
        <w:trPr>
          <w:trHeight w:val="187"/>
          <w:tblHeader/>
          <w:jc w:val="center"/>
        </w:trPr>
        <w:tc>
          <w:tcPr>
            <w:tcW w:w="2263" w:type="dxa"/>
            <w:vMerge w:val="restart"/>
          </w:tcPr>
          <w:p w14:paraId="4EEE3470" w14:textId="77777777" w:rsidR="00ED422D" w:rsidRPr="00EF5447" w:rsidRDefault="00ED422D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663" w:type="dxa"/>
            <w:gridSpan w:val="5"/>
            <w:vAlign w:val="center"/>
          </w:tcPr>
          <w:p w14:paraId="235E7A64" w14:textId="77777777" w:rsidR="00ED422D" w:rsidRPr="00EF5447" w:rsidRDefault="00ED422D" w:rsidP="00E902DB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ED422D" w:rsidRPr="00EF5447" w14:paraId="133B0A02" w14:textId="77777777" w:rsidTr="00ED422D">
        <w:trPr>
          <w:trHeight w:val="187"/>
          <w:tblHeader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1D87D596" w14:textId="77777777" w:rsidR="00ED422D" w:rsidRPr="00EF5447" w:rsidRDefault="00ED422D" w:rsidP="00E902DB">
            <w:pPr>
              <w:pStyle w:val="TAH"/>
            </w:pPr>
          </w:p>
        </w:tc>
        <w:tc>
          <w:tcPr>
            <w:tcW w:w="6663" w:type="dxa"/>
            <w:gridSpan w:val="5"/>
            <w:vAlign w:val="center"/>
          </w:tcPr>
          <w:p w14:paraId="7F199376" w14:textId="77777777" w:rsidR="00ED422D" w:rsidRPr="00EF5447" w:rsidRDefault="00ED422D" w:rsidP="00E902DB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14:paraId="55E92A71" w14:textId="77777777" w:rsidTr="00ED422D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B72E" w14:textId="77777777" w:rsidR="00ED422D" w:rsidRDefault="00ED422D" w:rsidP="00E902DB">
            <w:pPr>
              <w:pStyle w:val="TAC"/>
              <w:rPr>
                <w:lang w:val="fr-FR"/>
              </w:rPr>
            </w:pPr>
            <w:r>
              <w:rPr>
                <w:rFonts w:eastAsia="Yu Mincho"/>
                <w:lang w:val="fr-FR" w:eastAsia="ja-JP"/>
              </w:rPr>
              <w:t>DC_1-3-38_n28-n78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525B" w14:textId="77777777" w:rsidR="00ED422D" w:rsidRDefault="00ED422D" w:rsidP="00E902DB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1D17" w14:textId="77777777" w:rsidR="00ED422D" w:rsidRDefault="00ED422D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BF63" w14:textId="77777777" w:rsidR="00ED422D" w:rsidRDefault="00ED422D" w:rsidP="00E902DB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3679" w14:textId="77777777" w:rsidR="00ED422D" w:rsidRDefault="00ED422D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7D07" w14:textId="77777777" w:rsidR="00ED422D" w:rsidRDefault="00ED422D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</w:p>
        </w:tc>
      </w:tr>
      <w:tr w:rsidR="00ED422D" w14:paraId="758FE48C" w14:textId="77777777" w:rsidTr="00ED422D">
        <w:trPr>
          <w:trHeight w:val="187"/>
          <w:jc w:val="center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1407" w14:textId="77777777" w:rsidR="00ED422D" w:rsidRDefault="00ED422D" w:rsidP="000D7965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ΔT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50234EB9" w14:textId="77777777" w:rsidR="00ED422D" w:rsidRDefault="00ED422D" w:rsidP="000D7965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71700EFA" w14:textId="77777777" w:rsidR="00F52F16" w:rsidRPr="000D7965" w:rsidRDefault="00F52F16" w:rsidP="00F52F16">
      <w:pPr>
        <w:rPr>
          <w:lang w:val="fr-FR"/>
        </w:rPr>
      </w:pPr>
    </w:p>
    <w:p w14:paraId="72FB8B12" w14:textId="21F83E34" w:rsidR="00F52F16" w:rsidRDefault="00F52F16" w:rsidP="004F40B7">
      <w:pPr>
        <w:pStyle w:val="TH"/>
      </w:pPr>
      <w:r>
        <w:t>Table 8.1.3-2: ΔR</w:t>
      </w:r>
      <w:r w:rsidRPr="00B744F9">
        <w:rPr>
          <w:vertAlign w:val="subscript"/>
        </w:rPr>
        <w:t>IB,c</w:t>
      </w:r>
      <w:r>
        <w:t xml:space="preserve"> due to EN-DC (</w:t>
      </w:r>
      <w:r w:rsidR="00BB18D2">
        <w:t>five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ED422D" w:rsidRPr="00EF5447" w14:paraId="53555B42" w14:textId="77777777" w:rsidTr="00ED422D">
        <w:trPr>
          <w:trHeight w:val="187"/>
          <w:tblHeader/>
          <w:jc w:val="center"/>
        </w:trPr>
        <w:tc>
          <w:tcPr>
            <w:tcW w:w="2447" w:type="dxa"/>
            <w:vMerge w:val="restart"/>
          </w:tcPr>
          <w:p w14:paraId="2B24E639" w14:textId="77777777" w:rsidR="00ED422D" w:rsidRPr="00EF5447" w:rsidRDefault="00ED422D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 w14:paraId="41A0DD44" w14:textId="77777777" w:rsidR="00ED422D" w:rsidRPr="00EF5447" w:rsidRDefault="00ED422D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ED422D" w:rsidRPr="00EF5447" w14:paraId="5361BA33" w14:textId="77777777" w:rsidTr="00ED422D">
        <w:trPr>
          <w:trHeight w:val="187"/>
          <w:tblHeader/>
          <w:jc w:val="center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0C9ADFDA" w14:textId="77777777" w:rsidR="00ED422D" w:rsidRPr="00EF5447" w:rsidRDefault="00ED422D" w:rsidP="00E902DB">
            <w:pPr>
              <w:pStyle w:val="TAH"/>
            </w:pPr>
          </w:p>
        </w:tc>
        <w:tc>
          <w:tcPr>
            <w:tcW w:w="6337" w:type="dxa"/>
            <w:gridSpan w:val="5"/>
            <w:vAlign w:val="center"/>
          </w:tcPr>
          <w:p w14:paraId="2C8A5EC0" w14:textId="77777777" w:rsidR="00ED422D" w:rsidRPr="00EF5447" w:rsidRDefault="00ED422D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ED422D" w14:paraId="46204F7C" w14:textId="77777777" w:rsidTr="00ED422D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172F" w14:textId="77777777" w:rsidR="00ED422D" w:rsidRDefault="00ED422D" w:rsidP="00E902DB">
            <w:pPr>
              <w:pStyle w:val="TAC"/>
              <w:rPr>
                <w:lang w:val="fr-FR"/>
              </w:rPr>
            </w:pPr>
            <w:r>
              <w:rPr>
                <w:rFonts w:eastAsia="Yu Mincho"/>
                <w:lang w:val="fr-FR" w:eastAsia="ja-JP"/>
              </w:rPr>
              <w:t>DC_1-3-38_n28-n78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4C0D" w14:textId="77777777" w:rsidR="00ED422D" w:rsidRDefault="00ED422D" w:rsidP="00E902DB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70BA" w14:textId="77777777" w:rsidR="00ED422D" w:rsidRDefault="00ED422D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7FE3" w14:textId="77777777" w:rsidR="00ED422D" w:rsidRDefault="00ED422D" w:rsidP="00E902DB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0C06" w14:textId="77777777" w:rsidR="00ED422D" w:rsidRDefault="00ED422D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EC84" w14:textId="77777777" w:rsidR="00ED422D" w:rsidRDefault="00ED422D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</w:tr>
      <w:tr w:rsidR="00ED422D" w14:paraId="18E7CE46" w14:textId="77777777" w:rsidTr="00ED422D">
        <w:trPr>
          <w:trHeight w:val="187"/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61F" w14:textId="77777777" w:rsidR="00ED422D" w:rsidRDefault="00ED422D" w:rsidP="000D7965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78DB8770" w14:textId="77777777" w:rsidR="00ED422D" w:rsidRDefault="00ED422D" w:rsidP="000D7965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  <w:bookmarkEnd w:id="789"/>
      <w:bookmarkEnd w:id="790"/>
      <w:bookmarkEnd w:id="791"/>
    </w:tbl>
    <w:p w14:paraId="325A2EAE" w14:textId="77777777" w:rsidR="004C400C" w:rsidRDefault="004C400C" w:rsidP="004C400C">
      <w:pPr>
        <w:rPr>
          <w:rFonts w:eastAsia="Yu Mincho"/>
          <w:lang w:eastAsia="ja-JP"/>
        </w:rPr>
      </w:pPr>
    </w:p>
    <w:p w14:paraId="48BDA18D" w14:textId="3B2B7A9B" w:rsidR="004C400C" w:rsidRPr="00464490" w:rsidRDefault="004C400C" w:rsidP="00147049">
      <w:pPr>
        <w:pStyle w:val="2"/>
        <w:rPr>
          <w:lang w:val="en-US" w:eastAsia="zh-TW"/>
        </w:rPr>
      </w:pPr>
      <w:bookmarkStart w:id="798" w:name="_Toc120260889"/>
      <w:bookmarkStart w:id="799" w:name="_Toc135928013"/>
      <w:r>
        <w:rPr>
          <w:lang w:eastAsia="zh-TW"/>
        </w:rPr>
        <w:t>8.2</w:t>
      </w:r>
      <w:r>
        <w:rPr>
          <w:lang w:eastAsia="zh-TW"/>
        </w:rPr>
        <w:tab/>
        <w:t>DC_1-3-7_n26-n78</w:t>
      </w:r>
      <w:bookmarkEnd w:id="798"/>
      <w:bookmarkEnd w:id="799"/>
    </w:p>
    <w:p w14:paraId="2DEB7DFC" w14:textId="3A90D029" w:rsidR="004C400C" w:rsidRPr="00F61207" w:rsidRDefault="004C400C" w:rsidP="00147049">
      <w:pPr>
        <w:pStyle w:val="3"/>
        <w:rPr>
          <w:lang w:val="en-US" w:eastAsia="zh-CN"/>
        </w:rPr>
      </w:pPr>
      <w:bookmarkStart w:id="800" w:name="_Toc120260890"/>
      <w:bookmarkStart w:id="801" w:name="_Toc135928014"/>
      <w:r>
        <w:rPr>
          <w:lang w:val="en-US" w:eastAsia="zh-CN"/>
        </w:rPr>
        <w:t>8.2</w:t>
      </w:r>
      <w:r w:rsidRPr="00464490">
        <w:rPr>
          <w:lang w:val="en-US" w:eastAsia="zh-CN"/>
        </w:rPr>
        <w:t>.1</w:t>
      </w:r>
      <w:r w:rsidRPr="00464490">
        <w:rPr>
          <w:lang w:val="en-US" w:eastAsia="zh-CN"/>
        </w:rPr>
        <w:tab/>
      </w:r>
      <w:r>
        <w:rPr>
          <w:lang w:val="en-US" w:eastAsia="zh-CN"/>
        </w:rPr>
        <w:t>Operating bands for DC</w:t>
      </w:r>
      <w:bookmarkEnd w:id="800"/>
      <w:bookmarkEnd w:id="801"/>
    </w:p>
    <w:p w14:paraId="3E4CE545" w14:textId="77777777" w:rsidR="004C400C" w:rsidRDefault="004C400C" w:rsidP="004C400C">
      <w:pPr>
        <w:pStyle w:val="TH"/>
        <w:rPr>
          <w:lang w:eastAsia="ja-JP"/>
        </w:rPr>
      </w:pPr>
      <w:r>
        <w:t>Table 8.2</w:t>
      </w:r>
      <w:r>
        <w:rPr>
          <w:lang w:val="en-US"/>
        </w:rPr>
        <w:t>.1</w:t>
      </w:r>
      <w:r>
        <w:t>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4C400C" w14:paraId="66B4074B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4ECD" w14:textId="77777777" w:rsidR="004C400C" w:rsidRDefault="004C400C" w:rsidP="00E1100D">
            <w:pPr>
              <w:pStyle w:val="TAH"/>
              <w:rPr>
                <w:lang w:val="x-none"/>
              </w:rPr>
            </w:pPr>
            <w: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D3EE" w14:textId="77777777" w:rsidR="004C400C" w:rsidRDefault="004C400C" w:rsidP="00E1100D">
            <w:pPr>
              <w:pStyle w:val="TAH"/>
            </w:pPr>
            <w: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239E9" w14:textId="77777777" w:rsidR="004C400C" w:rsidRDefault="004C400C" w:rsidP="00E1100D">
            <w:pPr>
              <w:pStyle w:val="TAH"/>
            </w:pPr>
            <w: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48193" w14:textId="77777777" w:rsidR="004C400C" w:rsidRDefault="004C400C" w:rsidP="00E1100D">
            <w:pPr>
              <w:pStyle w:val="TAH"/>
            </w:pPr>
            <w: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CDD4" w14:textId="77777777" w:rsidR="004C400C" w:rsidRPr="00BD3909" w:rsidRDefault="004C400C" w:rsidP="00E1100D">
            <w:pPr>
              <w:pStyle w:val="TAH"/>
            </w:pPr>
            <w:r w:rsidRPr="00BD3909">
              <w:t>Duplex Mode</w:t>
            </w:r>
          </w:p>
        </w:tc>
      </w:tr>
      <w:tr w:rsidR="004C400C" w14:paraId="2EA86A80" w14:textId="77777777" w:rsidTr="00E1100D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BAD0" w14:textId="77777777" w:rsidR="004C400C" w:rsidRDefault="004C400C" w:rsidP="00E1100D">
            <w:pPr>
              <w:pStyle w:val="TAH"/>
              <w:rPr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8CFC" w14:textId="77777777" w:rsidR="004C400C" w:rsidRDefault="004C400C" w:rsidP="00E1100D">
            <w:pPr>
              <w:pStyle w:val="TAH"/>
              <w:rPr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48E12" w14:textId="77777777" w:rsidR="004C400C" w:rsidRDefault="004C400C" w:rsidP="00E1100D">
            <w:pPr>
              <w:pStyle w:val="TAH"/>
            </w:pPr>
            <w: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AF8F2" w14:textId="77777777" w:rsidR="004C400C" w:rsidRDefault="004C400C" w:rsidP="00E1100D">
            <w:pPr>
              <w:pStyle w:val="TAH"/>
            </w:pPr>
            <w: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1C6E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C400C" w14:paraId="6909D53A" w14:textId="77777777" w:rsidTr="00E1100D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6F5E" w14:textId="77777777" w:rsidR="004C400C" w:rsidRDefault="004C400C" w:rsidP="00E1100D">
            <w:pPr>
              <w:pStyle w:val="TAH"/>
              <w:rPr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BD6" w14:textId="77777777" w:rsidR="004C400C" w:rsidRDefault="004C400C" w:rsidP="00E1100D">
            <w:pPr>
              <w:pStyle w:val="TAH"/>
              <w:rPr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7D8A" w14:textId="77777777" w:rsidR="004C400C" w:rsidRDefault="004C400C" w:rsidP="00E1100D">
            <w:pPr>
              <w:pStyle w:val="TAH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1E4E" w14:textId="77777777" w:rsidR="004C400C" w:rsidRDefault="004C400C" w:rsidP="00E1100D">
            <w:pPr>
              <w:pStyle w:val="TAH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63E4" w14:textId="77777777" w:rsidR="004C400C" w:rsidRDefault="004C400C" w:rsidP="00E1100D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C400C" w14:paraId="0EE25032" w14:textId="77777777" w:rsidTr="00E1100D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60323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DC_1-3-7_n26-n78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333A" w14:textId="77777777" w:rsidR="004C400C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05ED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1920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FE02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734F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1980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7CC8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2110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F1C0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3E93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2170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4F7E" w14:textId="77777777" w:rsidR="004C400C" w:rsidRDefault="004C400C" w:rsidP="00E1100D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F</w:t>
            </w:r>
            <w:r>
              <w:rPr>
                <w:lang w:eastAsia="zh-CN"/>
              </w:rPr>
              <w:t>DD</w:t>
            </w:r>
          </w:p>
        </w:tc>
      </w:tr>
      <w:tr w:rsidR="004C400C" w14:paraId="7FD75B84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B4337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5F88" w14:textId="77777777" w:rsidR="004C400C" w:rsidRPr="00A76781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A58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1710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3810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8C57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1785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A6DD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1805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7481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5B65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1880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0610" w14:textId="77777777" w:rsidR="004C400C" w:rsidRDefault="004C400C" w:rsidP="00E1100D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F</w:t>
            </w:r>
            <w:r>
              <w:rPr>
                <w:lang w:eastAsia="zh-CN"/>
              </w:rPr>
              <w:t>DD</w:t>
            </w:r>
          </w:p>
        </w:tc>
      </w:tr>
      <w:tr w:rsidR="004C400C" w14:paraId="36B585B8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ED0A4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D675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06CB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2500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6DBE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DD40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2570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C82C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2620</w:t>
            </w:r>
            <w: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3DB6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6760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2690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BC3F" w14:textId="77777777" w:rsidR="004C400C" w:rsidRDefault="004C400C" w:rsidP="00E1100D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eastAsia="ko-KR"/>
              </w:rPr>
              <w:t>FDD</w:t>
            </w:r>
          </w:p>
        </w:tc>
      </w:tr>
      <w:tr w:rsidR="004C400C" w14:paraId="617E829E" w14:textId="77777777" w:rsidTr="00E1100D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AC99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51BC" w14:textId="77777777" w:rsidR="004C400C" w:rsidRPr="00A76781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F5B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 xml:space="preserve">814 </w:t>
            </w:r>
            <w: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F988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9738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849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DC0" w14:textId="77777777" w:rsidR="004C400C" w:rsidRDefault="004C400C" w:rsidP="00E1100D">
            <w:pPr>
              <w:pStyle w:val="TAC"/>
            </w:pPr>
            <w:r>
              <w:t>859 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49DC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412E" w14:textId="77777777" w:rsidR="004C400C" w:rsidRDefault="004C400C" w:rsidP="00E1100D">
            <w:pPr>
              <w:pStyle w:val="TAC"/>
            </w:pPr>
            <w:r>
              <w:t>894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6DC2" w14:textId="77777777" w:rsidR="004C400C" w:rsidRDefault="004C400C" w:rsidP="00E1100D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F</w:t>
            </w:r>
            <w:r>
              <w:rPr>
                <w:lang w:eastAsia="zh-CN"/>
              </w:rPr>
              <w:t>DD</w:t>
            </w:r>
          </w:p>
        </w:tc>
      </w:tr>
      <w:tr w:rsidR="004C400C" w14:paraId="7DF637B5" w14:textId="77777777" w:rsidTr="00E1100D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CAC1" w14:textId="77777777" w:rsidR="004C400C" w:rsidRDefault="004C400C" w:rsidP="00E1100D">
            <w:pPr>
              <w:pStyle w:val="TAC"/>
              <w:rPr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2268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lang w:eastAsia="zh-TW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D6E2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738C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745D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D798" w14:textId="77777777" w:rsidR="004C400C" w:rsidRDefault="004C400C" w:rsidP="00E1100D">
            <w:pPr>
              <w:pStyle w:val="TAC"/>
            </w:pPr>
            <w:r>
              <w:rPr>
                <w:rFonts w:eastAsia="맑은 고딕"/>
                <w:lang w:eastAsia="ko-KR"/>
              </w:rPr>
              <w:t>3300</w:t>
            </w:r>
            <w:r>
              <w:t xml:space="preserve">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CAD1" w14:textId="77777777" w:rsidR="004C400C" w:rsidRDefault="004C400C" w:rsidP="00E1100D">
            <w:pPr>
              <w:pStyle w:val="TAC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A3A5" w14:textId="77777777" w:rsidR="004C400C" w:rsidRDefault="004C400C" w:rsidP="00E1100D">
            <w:pPr>
              <w:pStyle w:val="TAC"/>
            </w:pPr>
            <w:r>
              <w:rPr>
                <w:lang w:eastAsia="zh-TW"/>
              </w:rPr>
              <w:t>3800</w:t>
            </w:r>
            <w:r>
              <w:t xml:space="preserve">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C430" w14:textId="77777777" w:rsidR="004C400C" w:rsidRDefault="004C400C" w:rsidP="00E1100D">
            <w:pPr>
              <w:pStyle w:val="TAC"/>
              <w:rPr>
                <w:lang w:eastAsia="zh-CN"/>
              </w:rPr>
            </w:pPr>
            <w:r>
              <w:rPr>
                <w:rFonts w:eastAsia="맑은 고딕"/>
                <w:lang w:eastAsia="ko-KR"/>
              </w:rPr>
              <w:t>TDD</w:t>
            </w:r>
          </w:p>
        </w:tc>
      </w:tr>
    </w:tbl>
    <w:p w14:paraId="69C40586" w14:textId="77777777" w:rsidR="004C400C" w:rsidRDefault="004C400C" w:rsidP="004C400C"/>
    <w:p w14:paraId="2014DFBD" w14:textId="77777777" w:rsidR="004C400C" w:rsidRDefault="004C400C" w:rsidP="004C400C">
      <w:pPr>
        <w:pStyle w:val="TH"/>
      </w:pPr>
      <w:r>
        <w:t>Table 8.2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4C400C" w:rsidRPr="00877CC8" w14:paraId="62698EA6" w14:textId="77777777" w:rsidTr="00E1100D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2B60" w14:textId="77777777" w:rsidR="004C400C" w:rsidRPr="00877CC8" w:rsidRDefault="004C400C" w:rsidP="00E1100D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0F04FA4A" w14:textId="77777777" w:rsidR="004C400C" w:rsidRPr="00877CC8" w:rsidRDefault="004C400C" w:rsidP="00E1100D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9863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779CEDF2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5A6150E7" w14:textId="77777777" w:rsidR="004C400C" w:rsidRPr="00877CC8" w:rsidRDefault="004C400C" w:rsidP="00E1100D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4C400C" w:rsidRPr="00877CC8" w14:paraId="609F450B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926341" w14:textId="77777777" w:rsidR="004C400C" w:rsidRPr="00CC5412" w:rsidRDefault="004C400C" w:rsidP="00E1100D">
            <w:pPr>
              <w:pStyle w:val="TAC"/>
            </w:pPr>
            <w:r w:rsidRPr="00CC5412">
              <w:t>DC_1A-3A-7A_n26A-n78A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6C23" w14:textId="77777777" w:rsidR="004C400C" w:rsidRPr="00877CC8" w:rsidRDefault="004C400C" w:rsidP="00E1100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DC_1A_n26A</w:t>
            </w:r>
            <w:r>
              <w:rPr>
                <w:rFonts w:cs="Arial"/>
                <w:color w:val="000000"/>
                <w:szCs w:val="18"/>
              </w:rPr>
              <w:br/>
              <w:t>DC_1A_n78A</w:t>
            </w:r>
            <w:r>
              <w:rPr>
                <w:rFonts w:cs="Arial"/>
                <w:color w:val="000000"/>
                <w:szCs w:val="18"/>
              </w:rPr>
              <w:br/>
              <w:t>DC_3A_n26A</w:t>
            </w:r>
            <w:r>
              <w:rPr>
                <w:rFonts w:cs="Arial"/>
                <w:color w:val="000000"/>
                <w:szCs w:val="18"/>
              </w:rPr>
              <w:br/>
              <w:t>DC_3A_n78A</w:t>
            </w:r>
            <w:r>
              <w:rPr>
                <w:rFonts w:cs="Arial"/>
                <w:color w:val="000000"/>
                <w:szCs w:val="18"/>
              </w:rPr>
              <w:br/>
              <w:t>DC_7A_n26A</w:t>
            </w:r>
            <w:r>
              <w:rPr>
                <w:rFonts w:cs="Arial"/>
                <w:color w:val="000000"/>
                <w:szCs w:val="18"/>
              </w:rPr>
              <w:br/>
              <w:t>DC_7A_n78A</w:t>
            </w:r>
          </w:p>
        </w:tc>
      </w:tr>
      <w:tr w:rsidR="004C400C" w:rsidRPr="00877CC8" w14:paraId="61ADF866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289807" w14:textId="77777777" w:rsidR="004C400C" w:rsidRPr="00CC5412" w:rsidRDefault="004C400C" w:rsidP="00E1100D">
            <w:pPr>
              <w:pStyle w:val="TAC"/>
            </w:pPr>
            <w:r w:rsidRPr="00CC5412">
              <w:t>DC_1A-3C-7A_n26A-n78A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2701" w14:textId="77777777" w:rsidR="004C400C" w:rsidRPr="00877CC8" w:rsidRDefault="004C400C" w:rsidP="00E1100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DC_1A_n26A</w:t>
            </w:r>
            <w:r>
              <w:rPr>
                <w:rFonts w:cs="Arial"/>
                <w:color w:val="000000"/>
                <w:szCs w:val="18"/>
              </w:rPr>
              <w:br/>
              <w:t>DC_1A_n78A</w:t>
            </w:r>
            <w:r>
              <w:rPr>
                <w:rFonts w:cs="Arial"/>
                <w:color w:val="000000"/>
                <w:szCs w:val="18"/>
              </w:rPr>
              <w:br/>
              <w:t>DC_3A_n26A</w:t>
            </w:r>
            <w:r>
              <w:rPr>
                <w:rFonts w:cs="Arial"/>
                <w:color w:val="000000"/>
                <w:szCs w:val="18"/>
              </w:rPr>
              <w:br/>
              <w:t>DC_3C_n26A</w:t>
            </w:r>
            <w:r>
              <w:rPr>
                <w:rFonts w:cs="Arial"/>
                <w:color w:val="000000"/>
                <w:szCs w:val="18"/>
              </w:rPr>
              <w:br/>
              <w:t>DC_3A_n78A</w:t>
            </w:r>
            <w:r>
              <w:rPr>
                <w:rFonts w:cs="Arial"/>
                <w:color w:val="000000"/>
                <w:szCs w:val="18"/>
              </w:rPr>
              <w:br/>
              <w:t>DC_3C_n78A</w:t>
            </w:r>
            <w:r>
              <w:rPr>
                <w:rFonts w:cs="Arial"/>
                <w:color w:val="000000"/>
                <w:szCs w:val="18"/>
              </w:rPr>
              <w:br/>
              <w:t>DC_7A_n26A</w:t>
            </w:r>
            <w:r>
              <w:rPr>
                <w:rFonts w:cs="Arial"/>
                <w:color w:val="000000"/>
                <w:szCs w:val="18"/>
              </w:rPr>
              <w:br/>
              <w:t>DC_7A_n78A</w:t>
            </w:r>
          </w:p>
        </w:tc>
      </w:tr>
      <w:tr w:rsidR="004C400C" w:rsidRPr="00877CC8" w14:paraId="20144A24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1F533E" w14:textId="77777777" w:rsidR="004C400C" w:rsidRPr="00CC5412" w:rsidRDefault="004C400C" w:rsidP="00E1100D">
            <w:pPr>
              <w:pStyle w:val="TAC"/>
            </w:pPr>
            <w:r w:rsidRPr="00CC5412">
              <w:rPr>
                <w:lang w:eastAsia="fi-FI"/>
              </w:rPr>
              <w:t>DC_1A-3A-7C_n26A-n78A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AD5" w14:textId="77777777" w:rsidR="004C400C" w:rsidRPr="00877CC8" w:rsidRDefault="004C400C" w:rsidP="00E1100D">
            <w:pPr>
              <w:pStyle w:val="TAC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DC_1A_n26A</w:t>
            </w:r>
            <w:r>
              <w:rPr>
                <w:rFonts w:cs="Arial"/>
                <w:color w:val="000000"/>
                <w:szCs w:val="18"/>
              </w:rPr>
              <w:br/>
              <w:t>DC_1A_n78A</w:t>
            </w:r>
            <w:r>
              <w:rPr>
                <w:rFonts w:cs="Arial"/>
                <w:color w:val="000000"/>
                <w:szCs w:val="18"/>
              </w:rPr>
              <w:br/>
              <w:t>DC_3A_n26A</w:t>
            </w:r>
            <w:r>
              <w:rPr>
                <w:rFonts w:cs="Arial"/>
                <w:color w:val="000000"/>
                <w:szCs w:val="18"/>
              </w:rPr>
              <w:br/>
              <w:t>DC_3A_n78A</w:t>
            </w:r>
            <w:r>
              <w:rPr>
                <w:rFonts w:cs="Arial"/>
                <w:color w:val="000000"/>
                <w:szCs w:val="18"/>
              </w:rPr>
              <w:br/>
              <w:t>DC_7A_n26A</w:t>
            </w:r>
            <w:r>
              <w:rPr>
                <w:rFonts w:cs="Arial"/>
                <w:color w:val="000000"/>
                <w:szCs w:val="18"/>
              </w:rPr>
              <w:br/>
              <w:t>DC_7C_n26A</w:t>
            </w:r>
            <w:r>
              <w:rPr>
                <w:rFonts w:cs="Arial"/>
                <w:color w:val="000000"/>
                <w:szCs w:val="18"/>
              </w:rPr>
              <w:br/>
              <w:t>DC_7A_n78A</w:t>
            </w:r>
            <w:r>
              <w:rPr>
                <w:rFonts w:cs="Arial"/>
                <w:color w:val="000000"/>
                <w:szCs w:val="18"/>
              </w:rPr>
              <w:br/>
              <w:t>DC_7C_n78A</w:t>
            </w:r>
          </w:p>
        </w:tc>
      </w:tr>
      <w:tr w:rsidR="004C400C" w:rsidRPr="00877CC8" w14:paraId="21FE979B" w14:textId="77777777" w:rsidTr="00E1100D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D1BF9" w14:textId="77777777" w:rsidR="004C400C" w:rsidRPr="00CC5412" w:rsidRDefault="004C400C" w:rsidP="00E1100D">
            <w:pPr>
              <w:pStyle w:val="TAC"/>
            </w:pPr>
            <w:r w:rsidRPr="00CC5412">
              <w:rPr>
                <w:lang w:eastAsia="fi-FI"/>
              </w:rPr>
              <w:t>DC_1A-3C-7C_n26A-n78A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F195" w14:textId="77777777" w:rsidR="004C400C" w:rsidRPr="00877CC8" w:rsidRDefault="004C400C" w:rsidP="00E1100D">
            <w:pPr>
              <w:pStyle w:val="TAC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DC_1A_n26A</w:t>
            </w:r>
            <w:r>
              <w:rPr>
                <w:rFonts w:cs="Arial"/>
                <w:color w:val="000000"/>
                <w:szCs w:val="18"/>
              </w:rPr>
              <w:br/>
              <w:t>DC_1A_n78A</w:t>
            </w:r>
            <w:r>
              <w:rPr>
                <w:rFonts w:cs="Arial"/>
                <w:color w:val="000000"/>
                <w:szCs w:val="18"/>
              </w:rPr>
              <w:br/>
              <w:t>DC_3A_n26A</w:t>
            </w:r>
            <w:r>
              <w:rPr>
                <w:rFonts w:cs="Arial"/>
                <w:color w:val="000000"/>
                <w:szCs w:val="18"/>
              </w:rPr>
              <w:br/>
              <w:t>DC_3C_n26A</w:t>
            </w:r>
            <w:r>
              <w:rPr>
                <w:rFonts w:cs="Arial"/>
                <w:color w:val="000000"/>
                <w:szCs w:val="18"/>
              </w:rPr>
              <w:br/>
              <w:t>DC_3A_n78A</w:t>
            </w:r>
            <w:r>
              <w:rPr>
                <w:rFonts w:cs="Arial"/>
                <w:color w:val="000000"/>
                <w:szCs w:val="18"/>
              </w:rPr>
              <w:br/>
              <w:t>DC_3C_n78A</w:t>
            </w:r>
            <w:r>
              <w:rPr>
                <w:rFonts w:cs="Arial"/>
                <w:color w:val="000000"/>
                <w:szCs w:val="18"/>
              </w:rPr>
              <w:br/>
              <w:t>DC_7A_n26A</w:t>
            </w:r>
            <w:r>
              <w:rPr>
                <w:rFonts w:cs="Arial"/>
                <w:color w:val="000000"/>
                <w:szCs w:val="18"/>
              </w:rPr>
              <w:br/>
              <w:t>DC_7C_n26A</w:t>
            </w:r>
            <w:r>
              <w:rPr>
                <w:rFonts w:cs="Arial"/>
                <w:color w:val="000000"/>
                <w:szCs w:val="18"/>
              </w:rPr>
              <w:br/>
              <w:t>DC_7A_n78A</w:t>
            </w:r>
            <w:r>
              <w:rPr>
                <w:rFonts w:cs="Arial"/>
                <w:color w:val="000000"/>
                <w:szCs w:val="18"/>
              </w:rPr>
              <w:br/>
              <w:t>DC_7C_n78A</w:t>
            </w:r>
          </w:p>
        </w:tc>
      </w:tr>
    </w:tbl>
    <w:p w14:paraId="3F0ACACF" w14:textId="77777777" w:rsidR="004C400C" w:rsidRPr="00EC24FB" w:rsidRDefault="004C400C" w:rsidP="004C400C"/>
    <w:p w14:paraId="1C133534" w14:textId="300AFE59" w:rsidR="004C400C" w:rsidRPr="00F61207" w:rsidRDefault="004C400C" w:rsidP="00147049">
      <w:pPr>
        <w:pStyle w:val="3"/>
        <w:rPr>
          <w:lang w:val="en-US" w:eastAsia="zh-CN"/>
        </w:rPr>
      </w:pPr>
      <w:bookmarkStart w:id="802" w:name="_Toc120260891"/>
      <w:bookmarkStart w:id="803" w:name="_Toc135928015"/>
      <w:r>
        <w:rPr>
          <w:lang w:val="en-US" w:eastAsia="zh-CN"/>
        </w:rPr>
        <w:t>8.2</w:t>
      </w:r>
      <w:r w:rsidRPr="00464490">
        <w:rPr>
          <w:lang w:val="en-US" w:eastAsia="zh-CN"/>
        </w:rPr>
        <w:t>.2</w:t>
      </w:r>
      <w:r w:rsidRPr="00464490">
        <w:rPr>
          <w:lang w:val="en-US" w:eastAsia="zh-CN"/>
        </w:rPr>
        <w:tab/>
      </w:r>
      <w:bookmarkStart w:id="804" w:name="_Hlk115274420"/>
      <w:r w:rsidRPr="004665B8">
        <w:rPr>
          <w:lang w:eastAsia="zh-CN"/>
        </w:rPr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802"/>
      <w:bookmarkEnd w:id="803"/>
      <w:bookmarkEnd w:id="804"/>
    </w:p>
    <w:p w14:paraId="27ECC2BD" w14:textId="77777777" w:rsidR="004C400C" w:rsidRDefault="004C400C" w:rsidP="004C400C">
      <w:pPr>
        <w:pStyle w:val="TH"/>
        <w:rPr>
          <w:rFonts w:eastAsia="Yu Mincho"/>
          <w:sz w:val="28"/>
          <w:szCs w:val="28"/>
          <w:lang w:eastAsia="ja-JP"/>
        </w:rPr>
      </w:pPr>
      <w:r>
        <w:t>Table 8.2</w:t>
      </w:r>
      <w:r>
        <w:rPr>
          <w:lang w:val="en-US"/>
        </w:rPr>
        <w:t>.2</w:t>
      </w:r>
      <w:r>
        <w:t>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4C400C" w14:paraId="4A32818F" w14:textId="77777777" w:rsidTr="00E1100D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A500" w14:textId="77777777" w:rsidR="004C400C" w:rsidRDefault="004C400C" w:rsidP="00E1100D">
            <w:pPr>
              <w:pStyle w:val="TAH"/>
              <w:rPr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D0C1" w14:textId="77777777" w:rsidR="004C400C" w:rsidRDefault="004C400C" w:rsidP="00E1100D">
            <w:pPr>
              <w:pStyle w:val="TAH"/>
            </w:pPr>
            <w:r>
              <w:rPr>
                <w:lang w:eastAsia="ja-JP"/>
              </w:rPr>
              <w:t>DC</w:t>
            </w:r>
            <w:r>
              <w:t xml:space="preserve"> operating / channel bandwidth</w:t>
            </w:r>
          </w:p>
        </w:tc>
      </w:tr>
      <w:tr w:rsidR="004C400C" w14:paraId="0778B10E" w14:textId="77777777" w:rsidTr="00E1100D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3820" w14:textId="77777777" w:rsidR="004C400C" w:rsidRDefault="004C400C" w:rsidP="00E1100D">
            <w:pPr>
              <w:pStyle w:val="TAH"/>
            </w:pPr>
            <w:r>
              <w:t xml:space="preserve">E-UTRA </w:t>
            </w:r>
            <w:r>
              <w:rPr>
                <w:lang w:eastAsia="ja-JP"/>
              </w:rPr>
              <w:t>and NR DC</w:t>
            </w:r>
            <w:r>
              <w:t xml:space="preserve">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C9B0" w14:textId="77777777" w:rsidR="004C400C" w:rsidRDefault="004C400C" w:rsidP="00E1100D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4944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</w:p>
          <w:p w14:paraId="217797DD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AAD1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  <w:p w14:paraId="01EAC9E1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67D3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  <w:p w14:paraId="2C4ECE24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064E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  <w:p w14:paraId="4DC9C643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CFB5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  <w:p w14:paraId="1C7824A7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E299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25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EFCE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A513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  <w:p w14:paraId="18C8B1D5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E961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  <w:p w14:paraId="48B8267F" w14:textId="77777777" w:rsidR="004C400C" w:rsidRDefault="004C400C" w:rsidP="00E1100D">
            <w:pPr>
              <w:pStyle w:val="TAH"/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C46E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  <w:p w14:paraId="1AE19830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3650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  <w:p w14:paraId="796882D6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3B89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  <w:p w14:paraId="21A8D0E9" w14:textId="77777777" w:rsidR="004C400C" w:rsidRDefault="004C400C" w:rsidP="00E1100D">
            <w:pPr>
              <w:pStyle w:val="TAH"/>
              <w:rPr>
                <w:lang w:eastAsia="ja-JP"/>
              </w:rPr>
            </w:pPr>
            <w: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41D3" w14:textId="77777777" w:rsidR="004C400C" w:rsidRDefault="004C400C" w:rsidP="00E1100D">
            <w:pPr>
              <w:pStyle w:val="TAH"/>
              <w:rPr>
                <w:lang w:eastAsia="zh-TW"/>
              </w:rPr>
            </w:pPr>
            <w:r>
              <w:rPr>
                <w:lang w:eastAsia="zh-TW"/>
              </w:rPr>
              <w:t>90</w:t>
            </w:r>
            <w:r>
              <w:rPr>
                <w:lang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2AEC" w14:textId="77777777" w:rsidR="004C400C" w:rsidRDefault="004C400C" w:rsidP="00E1100D">
            <w:pPr>
              <w:pStyle w:val="TAH"/>
            </w:pPr>
            <w:r>
              <w:rPr>
                <w:lang w:eastAsia="ja-JP"/>
              </w:rPr>
              <w:t>100</w:t>
            </w:r>
            <w: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6F76" w14:textId="77777777" w:rsidR="004C400C" w:rsidRDefault="004C400C" w:rsidP="00E1100D">
            <w:pPr>
              <w:pStyle w:val="TAH"/>
            </w:pPr>
            <w:r>
              <w:t>Maximum aggregated bandwidth</w:t>
            </w:r>
          </w:p>
          <w:p w14:paraId="2318BF89" w14:textId="77777777" w:rsidR="004C400C" w:rsidRDefault="004C400C" w:rsidP="00E1100D">
            <w:pPr>
              <w:pStyle w:val="TAH"/>
            </w:pPr>
            <w:r>
              <w:t>[MHz]</w:t>
            </w:r>
          </w:p>
        </w:tc>
      </w:tr>
      <w:tr w:rsidR="004C400C" w14:paraId="0D56F420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D2819" w14:textId="77777777" w:rsidR="004C400C" w:rsidRPr="0095706B" w:rsidRDefault="004C400C" w:rsidP="00E1100D">
            <w:pPr>
              <w:pStyle w:val="TAC"/>
              <w:rPr>
                <w:lang w:eastAsia="zh-TW"/>
              </w:rPr>
            </w:pPr>
            <w:r w:rsidRPr="0095706B">
              <w:rPr>
                <w:lang w:eastAsia="zh-TW"/>
              </w:rPr>
              <w:t>DC_</w:t>
            </w:r>
            <w:r>
              <w:rPr>
                <w:lang w:eastAsia="zh-TW"/>
              </w:rPr>
              <w:t>1A-3A-38</w:t>
            </w:r>
            <w:r w:rsidRPr="0095706B">
              <w:rPr>
                <w:lang w:eastAsia="zh-TW"/>
              </w:rPr>
              <w:t>A_n</w:t>
            </w:r>
            <w:r>
              <w:rPr>
                <w:lang w:eastAsia="zh-TW"/>
              </w:rPr>
              <w:t>2</w:t>
            </w:r>
            <w:r w:rsidRPr="0095706B">
              <w:rPr>
                <w:lang w:eastAsia="zh-TW"/>
              </w:rPr>
              <w:t>8A-n7</w:t>
            </w:r>
            <w:r>
              <w:rPr>
                <w:lang w:eastAsia="zh-TW"/>
              </w:rPr>
              <w:t>8</w:t>
            </w:r>
            <w:r w:rsidRPr="0095706B">
              <w:rPr>
                <w:lang w:eastAsia="zh-TW"/>
              </w:rPr>
              <w:t>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21E6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2DB9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02C1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52D8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132A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545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C15F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5CB7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8E0E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840F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62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250F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B30C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C44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A75D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0973E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190</w:t>
            </w:r>
          </w:p>
        </w:tc>
      </w:tr>
      <w:tr w:rsidR="004C400C" w14:paraId="3EC700B9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37DB" w14:textId="77777777" w:rsidR="004C400C" w:rsidRPr="0095706B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AA4B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E200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0345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636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D11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CA54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EA54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559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427C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7000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B1DA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C9B8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634C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3114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745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30517" w14:textId="77777777" w:rsidR="004C400C" w:rsidRDefault="004C400C" w:rsidP="00E1100D">
            <w:pPr>
              <w:pStyle w:val="TAC"/>
              <w:rPr>
                <w:lang w:eastAsia="ja-JP"/>
              </w:rPr>
            </w:pPr>
          </w:p>
        </w:tc>
      </w:tr>
      <w:tr w:rsidR="004C400C" w14:paraId="26B14533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389FA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34AE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D09A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722C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CDBD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7A3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919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789A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197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8EF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D2D0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52C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4A23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954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6039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5A33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33B27" w14:textId="77777777" w:rsidR="004C400C" w:rsidRDefault="004C400C" w:rsidP="00E1100D">
            <w:pPr>
              <w:pStyle w:val="TAC"/>
              <w:rPr>
                <w:lang w:eastAsia="ja-JP"/>
              </w:rPr>
            </w:pPr>
          </w:p>
        </w:tc>
      </w:tr>
      <w:tr w:rsidR="004C400C" w14:paraId="4A851D1D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87D15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7A60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9681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C6B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BA3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924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F17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A6C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80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55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98B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4D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470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61F3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8B61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FBD9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6BE74" w14:textId="77777777" w:rsidR="004C400C" w:rsidRDefault="004C400C" w:rsidP="00E1100D">
            <w:pPr>
              <w:pStyle w:val="TAC"/>
              <w:rPr>
                <w:lang w:eastAsia="ja-JP"/>
              </w:rPr>
            </w:pPr>
          </w:p>
        </w:tc>
      </w:tr>
      <w:tr w:rsidR="004C400C" w14:paraId="1B3876F5" w14:textId="77777777" w:rsidTr="00E1100D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ACB7B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27BD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79D1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00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122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D7D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DD6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810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D6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9D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984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C5D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775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0F2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CEEA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A92B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6BF5E" w14:textId="77777777" w:rsidR="004C400C" w:rsidRDefault="004C400C" w:rsidP="00E1100D">
            <w:pPr>
              <w:pStyle w:val="TAC"/>
              <w:rPr>
                <w:lang w:eastAsia="ja-JP"/>
              </w:rPr>
            </w:pPr>
          </w:p>
        </w:tc>
      </w:tr>
      <w:tr w:rsidR="004C400C" w14:paraId="37332512" w14:textId="77777777" w:rsidTr="00E1100D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84794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E9E8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4DC3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B93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DFB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FF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A6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F96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5C3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2B0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9A3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EE5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9E6D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EE3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8249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0B9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F59C2" w14:textId="77777777" w:rsidR="004C400C" w:rsidRDefault="004C400C" w:rsidP="00E1100D">
            <w:pPr>
              <w:pStyle w:val="TAC"/>
              <w:rPr>
                <w:lang w:eastAsia="ja-JP"/>
              </w:rPr>
            </w:pPr>
          </w:p>
        </w:tc>
      </w:tr>
      <w:tr w:rsidR="004C400C" w14:paraId="6983F58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1E2DB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B1B0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ADBD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0ECA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412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8F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F00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519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7F3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A3E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206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B5F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795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78F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3D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AFA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76394" w14:textId="77777777" w:rsidR="004C400C" w:rsidRDefault="004C400C" w:rsidP="00E1100D">
            <w:pPr>
              <w:pStyle w:val="TAC"/>
              <w:rPr>
                <w:lang w:eastAsia="ja-JP"/>
              </w:rPr>
            </w:pPr>
          </w:p>
        </w:tc>
      </w:tr>
      <w:tr w:rsidR="004C400C" w14:paraId="4CF8BE15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F81A2" w14:textId="77777777" w:rsidR="004C400C" w:rsidRDefault="004C400C" w:rsidP="00E1100D">
            <w:pPr>
              <w:pStyle w:val="TAC"/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D6CD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6419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BCAA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BEB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6C9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79A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E5B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4BB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87F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2E0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A2D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623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224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4D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12A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2050E" w14:textId="77777777" w:rsidR="004C400C" w:rsidRDefault="004C400C" w:rsidP="00E1100D">
            <w:pPr>
              <w:pStyle w:val="TAC"/>
              <w:rPr>
                <w:lang w:eastAsia="ja-JP"/>
              </w:rPr>
            </w:pPr>
          </w:p>
        </w:tc>
      </w:tr>
      <w:tr w:rsidR="004C400C" w14:paraId="3DE23B91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0F6DA" w14:textId="77777777" w:rsidR="004C400C" w:rsidRDefault="004C400C" w:rsidP="00E1100D">
            <w:pPr>
              <w:pStyle w:val="TAC"/>
            </w:pPr>
            <w:r w:rsidRPr="001D733D">
              <w:t>DC_</w:t>
            </w:r>
            <w:r>
              <w:rPr>
                <w:lang w:eastAsia="zh-TW"/>
              </w:rPr>
              <w:t>1A-</w:t>
            </w:r>
            <w:r w:rsidRPr="001D733D">
              <w:t>3</w:t>
            </w:r>
            <w:r>
              <w:t>C</w:t>
            </w:r>
            <w:r w:rsidRPr="001D733D">
              <w:t>-38A_n28A-n78A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177C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C77D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F47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6A9B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7E8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A38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333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0A5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AD6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532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F51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E2E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867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84A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C2B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26390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21</w:t>
            </w:r>
            <w:r w:rsidRPr="00E823CD">
              <w:rPr>
                <w:rFonts w:eastAsia="SimSun"/>
                <w:lang w:eastAsia="zh-CN"/>
              </w:rPr>
              <w:t>0</w:t>
            </w:r>
          </w:p>
        </w:tc>
      </w:tr>
      <w:tr w:rsidR="004C400C" w14:paraId="1C0B310A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4029E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322D" w14:textId="77777777" w:rsidR="004C400C" w:rsidRPr="00E823CD" w:rsidRDefault="004C400C" w:rsidP="00E1100D">
            <w:pPr>
              <w:pStyle w:val="TAC"/>
              <w:rPr>
                <w:lang w:eastAsia="zh-CN"/>
              </w:rPr>
            </w:pPr>
            <w:r w:rsidRPr="00E823CD">
              <w:rPr>
                <w:rFonts w:hint="eastAsia"/>
                <w:lang w:eastAsia="zh-CN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CD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CA_3C Bandwidth Combination Set 0 in Table 5.6A.1-1</w:t>
            </w:r>
            <w:r>
              <w:rPr>
                <w:rFonts w:eastAsia="Yu Mincho"/>
              </w:rPr>
              <w:t xml:space="preserve"> from TS 36.101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8AABF" w14:textId="77777777" w:rsidR="004C400C" w:rsidRPr="00E823CD" w:rsidRDefault="004C400C" w:rsidP="00E1100D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4C400C" w14:paraId="4C98DC54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50354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9E48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83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4BC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4052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2C2F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8DD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C31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1FB2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DF1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064B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20AB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2D84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249" w14:textId="77777777" w:rsidR="004C400C" w:rsidRDefault="004C400C" w:rsidP="00E1100D">
            <w:pPr>
              <w:pStyle w:val="T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27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B254" w14:textId="77777777" w:rsidR="004C400C" w:rsidRDefault="004C400C" w:rsidP="00E1100D">
            <w:pPr>
              <w:pStyle w:val="TAC"/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D0DD7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69737434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95996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E8584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F15E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89E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315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9DB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377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B79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50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37C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672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E99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0656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06F4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A645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60A2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1034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0D0429B2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DDC84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15D77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69D4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F4C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85C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D81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9B2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175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14D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4D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2D2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832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A7D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D6AD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7B52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5C6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6F6BA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6D87D43C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04955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A4082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942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067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2D8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A8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C02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4ED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650E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8BB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24E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877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D0BE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8EF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EB05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02A0" w14:textId="77777777" w:rsidR="004C400C" w:rsidRPr="00E04269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6580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3124F754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60201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78BC0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EBE" w14:textId="77777777" w:rsidR="004C400C" w:rsidRDefault="004C400C" w:rsidP="00E1100D">
            <w:pPr>
              <w:pStyle w:val="TAC"/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F7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0E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65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7D2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17B7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731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0842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89B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251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EDF8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44CB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09C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A53C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F9A08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6848CABC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123DC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9A0A9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6968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7D8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03E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6A04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D36D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CA60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A42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7AB6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7793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2BF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ED0A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5C99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0365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FACF" w14:textId="77777777" w:rsidR="004C400C" w:rsidRPr="001C0CC4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384C1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0BE51CF5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67A6B" w14:textId="77777777" w:rsidR="004C400C" w:rsidRPr="002A10A4" w:rsidRDefault="004C400C" w:rsidP="00E1100D">
            <w:pPr>
              <w:pStyle w:val="TAC"/>
              <w:rPr>
                <w:rFonts w:cs="Arial"/>
              </w:rPr>
            </w:pPr>
            <w:r w:rsidRPr="002A0707">
              <w:rPr>
                <w:rFonts w:cs="Arial"/>
              </w:rPr>
              <w:t>DC_1A-3C-38A_n28A-n78A</w:t>
            </w: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338D4" w14:textId="77777777" w:rsidR="004C400C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4AD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0DC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E50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6A6" w14:textId="77777777" w:rsidR="004C400C" w:rsidRDefault="004C400C" w:rsidP="00E1100D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A93A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C08F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E10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84E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30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39B8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FED8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6462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DB1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04BD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A7D49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210</w:t>
            </w:r>
          </w:p>
        </w:tc>
      </w:tr>
      <w:tr w:rsidR="004C400C" w14:paraId="4520976B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4A8C2" w14:textId="77777777" w:rsidR="004C400C" w:rsidRPr="002A10A4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B1ECD" w14:textId="77777777" w:rsidR="004C400C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 w:rsidRPr="00E823CD">
              <w:rPr>
                <w:rFonts w:hint="eastAsia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FEB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753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015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BE31" w14:textId="77777777" w:rsidR="004C400C" w:rsidRDefault="004C400C" w:rsidP="00E1100D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277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71F3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657F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9A77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C5A2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C22D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0899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9DA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528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FC95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AC8A8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5293CFBD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BB2A" w14:textId="77777777" w:rsidR="004C400C" w:rsidRPr="002A10A4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20530" w14:textId="77777777" w:rsidR="004C400C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CE7D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7</w:t>
            </w:r>
            <w:r w:rsidRPr="001206C3">
              <w:rPr>
                <w:rFonts w:eastAsia="Yu Mincho"/>
              </w:rPr>
              <w:t>C Bandwidth Combination Set 0 in Table 5.6A.1-1</w:t>
            </w:r>
            <w:r>
              <w:rPr>
                <w:rFonts w:eastAsia="Yu Mincho"/>
              </w:rPr>
              <w:t xml:space="preserve"> from TS 36.101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77943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484D3CCC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55BAE" w14:textId="77777777" w:rsidR="004C400C" w:rsidRPr="002A10A4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AE9C4" w14:textId="77777777" w:rsidR="004C400C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EFF2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1EE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E33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BDEE" w14:textId="77777777" w:rsidR="004C400C" w:rsidRDefault="004C400C" w:rsidP="00E1100D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E2A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0EC5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696B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FD25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5506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A630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6590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54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E6D7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2FB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48EF5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7DA8AA9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2383F" w14:textId="77777777" w:rsidR="004C400C" w:rsidRPr="002A10A4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4B66E" w14:textId="77777777" w:rsidR="004C400C" w:rsidRDefault="004C400C" w:rsidP="00E1100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93A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C3B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FE82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8A5C" w14:textId="77777777" w:rsidR="004C400C" w:rsidRDefault="004C400C" w:rsidP="00E1100D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A9AF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9C9B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ADD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E308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8B63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ADD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31B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B16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6624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32D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4F5DB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45C48D4F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599D4" w14:textId="77777777" w:rsidR="004C400C" w:rsidRPr="002A10A4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B49BC" w14:textId="77777777" w:rsidR="004C400C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8478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BAE6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D215" w14:textId="77777777" w:rsidR="004C400C" w:rsidRDefault="004C400C" w:rsidP="00E1100D">
            <w:pPr>
              <w:pStyle w:val="TAC"/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693C" w14:textId="77777777" w:rsidR="004C400C" w:rsidRDefault="004C400C" w:rsidP="00E1100D">
            <w:pPr>
              <w:pStyle w:val="TAC"/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B6E" w14:textId="77777777" w:rsidR="004C400C" w:rsidRDefault="004C400C" w:rsidP="00E1100D">
            <w:pPr>
              <w:pStyle w:val="TAC"/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35B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40EA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461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E96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F675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A3A6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D32D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DD9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BFA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68838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46EA3D60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DECB0" w14:textId="77777777" w:rsidR="004C400C" w:rsidRPr="002A10A4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DDF60" w14:textId="77777777" w:rsidR="004C400C" w:rsidRDefault="004C400C" w:rsidP="00E1100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BA1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C3D0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D402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3B93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0FD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EAE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767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5ED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2D0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637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BFD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A5B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856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4FC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06833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18EA0E7A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16557" w14:textId="77777777" w:rsidR="004C400C" w:rsidRPr="002A10A4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98FCD" w14:textId="77777777" w:rsidR="004C400C" w:rsidRDefault="004C400C" w:rsidP="00E1100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31B" w14:textId="77777777" w:rsidR="004C400C" w:rsidRPr="00ED00EE" w:rsidRDefault="004C400C" w:rsidP="00E1100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9F28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C541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350B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617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719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47E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576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80AD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55AD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85B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B73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59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162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1EB3B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400C" w14:paraId="39707D61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2234" w14:textId="77777777" w:rsidR="004C400C" w:rsidRDefault="004C400C" w:rsidP="00E1100D">
            <w:pPr>
              <w:pStyle w:val="TAC"/>
              <w:rPr>
                <w:rFonts w:cs="Arial"/>
              </w:rPr>
            </w:pPr>
            <w:r w:rsidRPr="002A10A4">
              <w:rPr>
                <w:rFonts w:cs="Arial"/>
              </w:rPr>
              <w:t>DC_1A-3C-7C_n26A-n78A</w:t>
            </w: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F1475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B81B" w14:textId="77777777" w:rsidR="004C400C" w:rsidRDefault="004C400C" w:rsidP="00E1100D">
            <w:pPr>
              <w:pStyle w:val="TAC"/>
              <w:rPr>
                <w:lang w:eastAsia="ja-JP"/>
              </w:rPr>
            </w:pPr>
            <w:r w:rsidRPr="00ED00EE">
              <w:rPr>
                <w:rFonts w:eastAsia="SimSun" w:hint="eastAsia"/>
                <w:lang w:eastAsia="zh-CN"/>
              </w:rPr>
              <w:t>1</w:t>
            </w:r>
            <w:r w:rsidRPr="00ED00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0FE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280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B5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E6F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854C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AB85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F158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A9B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B447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04D9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D8D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978D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DCF5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56997" w14:textId="77777777" w:rsidR="004C400C" w:rsidRDefault="004C400C" w:rsidP="00E1100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230</w:t>
            </w:r>
          </w:p>
        </w:tc>
      </w:tr>
      <w:tr w:rsidR="004C400C" w14:paraId="75F49162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6BC92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E7B5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ED3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CA_3C Bandwidth Combination Set 0 in Table 5.6A.1-1</w:t>
            </w:r>
            <w:r>
              <w:rPr>
                <w:rFonts w:eastAsia="Yu Mincho"/>
              </w:rPr>
              <w:t xml:space="preserve"> from TS 36.101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FE2A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34367232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A64BF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7CEDF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8E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7</w:t>
            </w:r>
            <w:r w:rsidRPr="001206C3">
              <w:rPr>
                <w:rFonts w:eastAsia="Yu Mincho"/>
              </w:rPr>
              <w:t>C Bandwidth Combination Set 0 in Table 5.6A.1-1</w:t>
            </w:r>
            <w:r>
              <w:rPr>
                <w:rFonts w:eastAsia="Yu Mincho"/>
              </w:rPr>
              <w:t xml:space="preserve"> from TS 36.101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B9B02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01CA7BAB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7B32B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14BA5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650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57A" w14:textId="77777777" w:rsidR="004C400C" w:rsidRDefault="004C400C" w:rsidP="00E1100D">
            <w:pPr>
              <w:pStyle w:val="TAC"/>
            </w:pPr>
            <w:r>
              <w:rPr>
                <w:rFonts w:eastAsia="Yu Mincho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857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8C7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2BC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A7B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FA1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F955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F577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A9E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ED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29FA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2254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C76E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2BBC6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623BD4C7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6EF57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8BA7E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551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4C6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335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BBF2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F7C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3DF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C0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8A99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FF2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51E0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EBD9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A5D8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2A49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BB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FAF7A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4865D0F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EC111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17CCC" w14:textId="77777777" w:rsidR="004C400C" w:rsidRDefault="004C400C" w:rsidP="00E1100D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TW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6CDD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A17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9DB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245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F6C5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C34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465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F00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9E7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6763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0FD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9373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7EF1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710" w14:textId="77777777" w:rsidR="004C400C" w:rsidRDefault="004C400C" w:rsidP="00E1100D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EDD89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67FF383B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EB235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75540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425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6930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1EE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0378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E92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B5A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EFD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C8EB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D9F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45C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87D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F245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E20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4A1C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0204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C400C" w14:paraId="5A8E4CA9" w14:textId="77777777" w:rsidTr="00E1100D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1509" w14:textId="77777777" w:rsidR="004C400C" w:rsidRDefault="004C400C" w:rsidP="00E1100D">
            <w:pPr>
              <w:pStyle w:val="TAC"/>
              <w:rPr>
                <w:rFonts w:cs="Arial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DFCD" w14:textId="77777777" w:rsidR="004C400C" w:rsidRDefault="004C400C" w:rsidP="00E1100D">
            <w:pPr>
              <w:pStyle w:val="TAC"/>
              <w:rPr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73AB" w14:textId="77777777" w:rsidR="004C400C" w:rsidRDefault="004C400C" w:rsidP="00E110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9CD" w14:textId="77777777" w:rsidR="004C400C" w:rsidRDefault="004C400C" w:rsidP="00E1100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1FDB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DAFE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123A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E747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6F14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1566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E0AA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C833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42B1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44EF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6D59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D815" w14:textId="77777777" w:rsidR="004C400C" w:rsidRDefault="004C400C" w:rsidP="00E1100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74EC" w14:textId="77777777" w:rsidR="004C400C" w:rsidRDefault="004C400C" w:rsidP="00E1100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01FE1D0" w14:textId="77777777" w:rsidR="004C400C" w:rsidRDefault="004C400C" w:rsidP="004C400C">
      <w:pPr>
        <w:rPr>
          <w:rFonts w:eastAsia="맑은 고딕"/>
          <w:lang w:eastAsia="ko-KR"/>
        </w:rPr>
      </w:pPr>
    </w:p>
    <w:p w14:paraId="0226AA0E" w14:textId="62A55EBD" w:rsidR="004C400C" w:rsidRDefault="004C400C" w:rsidP="00147049">
      <w:pPr>
        <w:pStyle w:val="3"/>
        <w:rPr>
          <w:lang w:val="en-US" w:eastAsia="zh-CN"/>
        </w:rPr>
      </w:pPr>
      <w:bookmarkStart w:id="805" w:name="_Toc120260892"/>
      <w:bookmarkStart w:id="806" w:name="_Toc135928016"/>
      <w:r>
        <w:rPr>
          <w:lang w:val="en-US" w:eastAsia="zh-CN"/>
        </w:rPr>
        <w:t>8.2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  <w:t>∆TIB and ∆RIB values</w:t>
      </w:r>
      <w:bookmarkEnd w:id="805"/>
      <w:bookmarkEnd w:id="806"/>
    </w:p>
    <w:p w14:paraId="2056851F" w14:textId="77777777" w:rsidR="004C400C" w:rsidRPr="00B744F9" w:rsidRDefault="004C400C" w:rsidP="004C400C">
      <w:pPr>
        <w:rPr>
          <w:rFonts w:eastAsia="SimSun"/>
          <w:lang w:val="en-US" w:eastAsia="zh-CN"/>
        </w:rPr>
      </w:pPr>
      <w:r w:rsidRPr="00B744F9">
        <w:rPr>
          <w:rFonts w:eastAsia="SimSun" w:hint="eastAsia"/>
          <w:lang w:val="en-US" w:eastAsia="zh-CN"/>
        </w:rPr>
        <w:t>R</w:t>
      </w:r>
      <w:r w:rsidRPr="00B744F9">
        <w:rPr>
          <w:rFonts w:eastAsia="SimSun"/>
          <w:lang w:val="en-US" w:eastAsia="zh-CN"/>
        </w:rPr>
        <w:t>ef</w:t>
      </w:r>
      <w:r>
        <w:rPr>
          <w:rFonts w:eastAsia="SimSun"/>
          <w:lang w:val="en-US" w:eastAsia="zh-CN"/>
        </w:rPr>
        <w:t xml:space="preserve">erring to </w:t>
      </w:r>
      <w:r>
        <w:t>DC_</w:t>
      </w:r>
      <w:r>
        <w:rPr>
          <w:lang w:eastAsia="ko-KR"/>
        </w:rPr>
        <w:t>1-3</w:t>
      </w:r>
      <w:r>
        <w:t>-</w:t>
      </w:r>
      <w:r>
        <w:rPr>
          <w:lang w:eastAsia="ko-KR"/>
        </w:rPr>
        <w:t>5-7_</w:t>
      </w:r>
      <w:r>
        <w:rPr>
          <w:lang w:eastAsia="ja-JP"/>
        </w:rPr>
        <w:t>n</w:t>
      </w:r>
      <w:r>
        <w:rPr>
          <w:lang w:eastAsia="ko-KR"/>
        </w:rPr>
        <w:t>78</w:t>
      </w:r>
      <w:r>
        <w:rPr>
          <w:rFonts w:eastAsia="SimSun"/>
          <w:lang w:val="en-US" w:eastAsia="zh-CN"/>
        </w:rPr>
        <w:t xml:space="preserve">, </w:t>
      </w:r>
      <w:r>
        <w:t>ΔT</w:t>
      </w:r>
      <w:r>
        <w:rPr>
          <w:vertAlign w:val="subscript"/>
        </w:rPr>
        <w:t>IB,c</w:t>
      </w:r>
      <w:r>
        <w:rPr>
          <w:rFonts w:eastAsia="SimSun"/>
          <w:lang w:val="en-US" w:eastAsia="zh-CN"/>
        </w:rPr>
        <w:t xml:space="preserve"> and </w:t>
      </w:r>
      <w:r w:rsidRPr="00B744F9">
        <w:rPr>
          <w:rFonts w:ascii="Arial" w:hAnsi="Arial"/>
        </w:rPr>
        <w:t>ΔR</w:t>
      </w:r>
      <w:r w:rsidRPr="00B744F9">
        <w:rPr>
          <w:rFonts w:ascii="Arial" w:hAnsi="Arial"/>
          <w:vertAlign w:val="subscript"/>
        </w:rPr>
        <w:t>IB,c</w:t>
      </w:r>
      <w:r>
        <w:rPr>
          <w:rFonts w:eastAsia="SimSun"/>
          <w:lang w:val="en-US" w:eastAsia="zh-CN"/>
        </w:rPr>
        <w:t xml:space="preserve"> can be specified as below.</w:t>
      </w:r>
    </w:p>
    <w:p w14:paraId="323DCC48" w14:textId="281C4F35" w:rsidR="004C400C" w:rsidRDefault="004C400C" w:rsidP="004C400C">
      <w:pPr>
        <w:pStyle w:val="TH"/>
      </w:pPr>
      <w:r>
        <w:t>Table 8.2</w:t>
      </w:r>
      <w:r>
        <w:rPr>
          <w:lang w:val="en-US"/>
        </w:rPr>
        <w:t>.3</w:t>
      </w:r>
      <w:r>
        <w:t>-1: ΔT</w:t>
      </w:r>
      <w:r>
        <w:rPr>
          <w:vertAlign w:val="subscript"/>
        </w:rPr>
        <w:t>IB,c</w:t>
      </w:r>
      <w:r>
        <w:t xml:space="preserve"> due to EN-DC(</w:t>
      </w:r>
      <w:r w:rsidR="00BB18D2">
        <w:t>five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BB18D2" w:rsidRPr="00EF5447" w14:paraId="44CEE903" w14:textId="77777777" w:rsidTr="00E902DB">
        <w:trPr>
          <w:trHeight w:val="187"/>
          <w:tblHeader/>
          <w:jc w:val="center"/>
        </w:trPr>
        <w:tc>
          <w:tcPr>
            <w:tcW w:w="2263" w:type="dxa"/>
            <w:vMerge w:val="restart"/>
          </w:tcPr>
          <w:p w14:paraId="7A53987A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663" w:type="dxa"/>
            <w:gridSpan w:val="5"/>
            <w:vAlign w:val="center"/>
          </w:tcPr>
          <w:p w14:paraId="740D7F05" w14:textId="77777777" w:rsidR="00BB18D2" w:rsidRPr="00EF5447" w:rsidRDefault="00BB18D2" w:rsidP="00E902DB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BB18D2" w:rsidRPr="00EF5447" w14:paraId="1ED20CD0" w14:textId="77777777" w:rsidTr="00E902DB">
        <w:trPr>
          <w:trHeight w:val="187"/>
          <w:tblHeader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50CDFE37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6663" w:type="dxa"/>
            <w:gridSpan w:val="5"/>
            <w:vAlign w:val="center"/>
          </w:tcPr>
          <w:p w14:paraId="099E73ED" w14:textId="77777777" w:rsidR="00BB18D2" w:rsidRPr="00EF5447" w:rsidRDefault="00BB18D2" w:rsidP="00E902DB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BB18D2" w14:paraId="3F7C9B39" w14:textId="77777777" w:rsidTr="00E902DB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4680" w14:textId="77777777" w:rsidR="00BB18D2" w:rsidRDefault="00BB18D2" w:rsidP="00E902DB">
            <w:pPr>
              <w:pStyle w:val="TAC"/>
              <w:rPr>
                <w:lang w:val="fr-FR"/>
              </w:rPr>
            </w:pPr>
            <w:r>
              <w:t>DC_1-3-7_n26-n78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8C85" w14:textId="77777777" w:rsidR="00BB18D2" w:rsidRDefault="00BB18D2" w:rsidP="00E902DB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9313" w14:textId="77777777" w:rsidR="00BB18D2" w:rsidRDefault="00BB18D2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01B1" w14:textId="43FA1FE3" w:rsidR="00BB18D2" w:rsidRDefault="00BB18D2" w:rsidP="00BB18D2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A936" w14:textId="1BCE19B1" w:rsidR="00BB18D2" w:rsidRDefault="00BB18D2" w:rsidP="00BB18D2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4227" w14:textId="77777777" w:rsidR="00BB18D2" w:rsidRDefault="00BB18D2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</w:p>
        </w:tc>
      </w:tr>
      <w:tr w:rsidR="00BB18D2" w14:paraId="74DDFA37" w14:textId="77777777" w:rsidTr="00E902DB">
        <w:trPr>
          <w:trHeight w:val="187"/>
          <w:jc w:val="center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75E" w14:textId="77777777" w:rsidR="00BB18D2" w:rsidRDefault="00BB18D2" w:rsidP="00E902DB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ΔT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1B966CF0" w14:textId="77777777" w:rsidR="00BB18D2" w:rsidRDefault="00BB18D2" w:rsidP="00E902DB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5D8A53B5" w14:textId="77777777" w:rsidR="004C400C" w:rsidRPr="00BB18D2" w:rsidRDefault="004C400C" w:rsidP="004C400C"/>
    <w:p w14:paraId="1EBA295D" w14:textId="5B3F280E" w:rsidR="004C400C" w:rsidRDefault="004C400C" w:rsidP="004C400C">
      <w:pPr>
        <w:pStyle w:val="TH"/>
      </w:pPr>
      <w:r>
        <w:t>Table 8.2.3-2: ΔR</w:t>
      </w:r>
      <w:r w:rsidRPr="00B744F9">
        <w:rPr>
          <w:vertAlign w:val="subscript"/>
        </w:rPr>
        <w:t>IB,c</w:t>
      </w:r>
      <w:r>
        <w:t xml:space="preserve"> due to EN-DC (</w:t>
      </w:r>
      <w:r w:rsidR="00BB18D2">
        <w:t>five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BB18D2" w:rsidRPr="00EF5447" w14:paraId="2E6B36D6" w14:textId="77777777" w:rsidTr="00E902DB">
        <w:trPr>
          <w:trHeight w:val="187"/>
          <w:tblHeader/>
          <w:jc w:val="center"/>
        </w:trPr>
        <w:tc>
          <w:tcPr>
            <w:tcW w:w="2447" w:type="dxa"/>
            <w:vMerge w:val="restart"/>
          </w:tcPr>
          <w:p w14:paraId="48442F8E" w14:textId="77777777" w:rsidR="00BB18D2" w:rsidRPr="00EF5447" w:rsidRDefault="00BB18D2" w:rsidP="00E902DB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 w14:paraId="7AE14043" w14:textId="77777777" w:rsidR="00BB18D2" w:rsidRPr="00EF5447" w:rsidRDefault="00BB18D2" w:rsidP="00E902DB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BB18D2" w:rsidRPr="00EF5447" w14:paraId="21ACE2FD" w14:textId="77777777" w:rsidTr="00E902DB">
        <w:trPr>
          <w:trHeight w:val="187"/>
          <w:tblHeader/>
          <w:jc w:val="center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62238A2E" w14:textId="77777777" w:rsidR="00BB18D2" w:rsidRPr="00EF5447" w:rsidRDefault="00BB18D2" w:rsidP="00E902DB">
            <w:pPr>
              <w:pStyle w:val="TAH"/>
            </w:pPr>
          </w:p>
        </w:tc>
        <w:tc>
          <w:tcPr>
            <w:tcW w:w="6337" w:type="dxa"/>
            <w:gridSpan w:val="5"/>
            <w:vAlign w:val="center"/>
          </w:tcPr>
          <w:p w14:paraId="0878E9C5" w14:textId="77777777" w:rsidR="00BB18D2" w:rsidRPr="00EF5447" w:rsidRDefault="00BB18D2" w:rsidP="00E902DB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BB18D2" w14:paraId="6D572109" w14:textId="77777777" w:rsidTr="00E902DB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D523" w14:textId="77777777" w:rsidR="00BB18D2" w:rsidRDefault="00BB18D2" w:rsidP="00E902DB">
            <w:pPr>
              <w:pStyle w:val="TAC"/>
              <w:rPr>
                <w:lang w:val="fr-FR"/>
              </w:rPr>
            </w:pPr>
            <w:r>
              <w:t>DC_1-3-7_n26-n78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4F4C" w14:textId="7404E844" w:rsidR="00BB18D2" w:rsidRDefault="00BB18D2" w:rsidP="00E902DB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D732" w14:textId="77777777" w:rsidR="00BB18D2" w:rsidRDefault="00BB18D2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947F" w14:textId="0B05F3C4" w:rsidR="00BB18D2" w:rsidRDefault="00BB18D2" w:rsidP="00E902DB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A560" w14:textId="77777777" w:rsidR="00BB18D2" w:rsidRDefault="00BB18D2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3A87" w14:textId="77777777" w:rsidR="00BB18D2" w:rsidRDefault="00BB18D2" w:rsidP="00E902DB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</w:tr>
      <w:tr w:rsidR="00BB18D2" w14:paraId="32471E33" w14:textId="77777777" w:rsidTr="00E902DB">
        <w:trPr>
          <w:trHeight w:val="187"/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7DC" w14:textId="77777777" w:rsidR="00BB18D2" w:rsidRDefault="00BB18D2" w:rsidP="00E902DB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5A20AAD9" w14:textId="77777777" w:rsidR="00BB18D2" w:rsidRDefault="00BB18D2" w:rsidP="00E902DB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061DFDB4" w14:textId="77777777" w:rsidR="004C400C" w:rsidRPr="00661122" w:rsidRDefault="004C400C" w:rsidP="004C400C">
      <w:pPr>
        <w:pStyle w:val="B1"/>
        <w:ind w:left="0" w:firstLine="0"/>
        <w:jc w:val="both"/>
        <w:rPr>
          <w:lang w:eastAsia="zh-CN"/>
        </w:rPr>
      </w:pPr>
    </w:p>
    <w:p w14:paraId="5D04E90F" w14:textId="2A4E8DF7" w:rsidR="00DF1427" w:rsidRDefault="00DF1427" w:rsidP="00147049">
      <w:pPr>
        <w:pStyle w:val="2"/>
        <w:rPr>
          <w:lang w:eastAsia="zh-TW"/>
        </w:rPr>
      </w:pPr>
      <w:bookmarkStart w:id="807" w:name="_Toc120260893"/>
      <w:bookmarkStart w:id="808" w:name="_Toc135928017"/>
      <w:r>
        <w:rPr>
          <w:lang w:eastAsia="zh-TW"/>
        </w:rPr>
        <w:t>8.3</w:t>
      </w:r>
      <w:r>
        <w:tab/>
      </w:r>
      <w:r>
        <w:rPr>
          <w:lang w:eastAsia="zh-TW"/>
        </w:rPr>
        <w:t>DC_3-8-41_n1-n78</w:t>
      </w:r>
      <w:bookmarkEnd w:id="807"/>
      <w:bookmarkEnd w:id="808"/>
      <w:r w:rsidRPr="00C243E3">
        <w:rPr>
          <w:lang w:eastAsia="zh-TW"/>
        </w:rPr>
        <w:t xml:space="preserve"> </w:t>
      </w:r>
    </w:p>
    <w:p w14:paraId="206DCD34" w14:textId="3D9A7FF3" w:rsidR="00DF1427" w:rsidRPr="00BD3909" w:rsidRDefault="00DF1427" w:rsidP="00147049">
      <w:pPr>
        <w:pStyle w:val="3"/>
      </w:pPr>
      <w:bookmarkStart w:id="809" w:name="_Toc120260894"/>
      <w:bookmarkStart w:id="810" w:name="_Toc135928018"/>
      <w:r>
        <w:t>8.3</w:t>
      </w:r>
      <w:r w:rsidRPr="00C11944">
        <w:t>.1</w:t>
      </w:r>
      <w:r w:rsidRPr="00C11944">
        <w:tab/>
        <w:t>Operating bands for DC</w:t>
      </w:r>
      <w:bookmarkEnd w:id="809"/>
      <w:bookmarkEnd w:id="810"/>
    </w:p>
    <w:p w14:paraId="2F65F4D2" w14:textId="5CE10728" w:rsidR="00DF1427" w:rsidRDefault="00DF1427" w:rsidP="00DF1427">
      <w:pPr>
        <w:pStyle w:val="TH"/>
      </w:pPr>
      <w:r w:rsidRPr="00C11944">
        <w:t xml:space="preserve">Table </w:t>
      </w:r>
      <w:r>
        <w:t>8.3</w:t>
      </w:r>
      <w:r w:rsidRPr="00C11944">
        <w:t xml:space="preserve">.1-1: DC band combination of NR 2DL/1UL + LTE </w:t>
      </w:r>
      <w:r>
        <w:t>3</w:t>
      </w:r>
      <w:r w:rsidRPr="00C11944">
        <w:t>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11"/>
        <w:gridCol w:w="8"/>
        <w:gridCol w:w="295"/>
        <w:gridCol w:w="1598"/>
        <w:gridCol w:w="1231"/>
        <w:gridCol w:w="355"/>
        <w:gridCol w:w="1530"/>
        <w:gridCol w:w="1042"/>
      </w:tblGrid>
      <w:tr w:rsidR="00DF1427" w:rsidRPr="0078148C" w14:paraId="002F5A1B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56DE737" w14:textId="77777777" w:rsidR="00DF1427" w:rsidRPr="0078148C" w:rsidRDefault="00DF1427" w:rsidP="00152546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144C1B66" w14:textId="77777777" w:rsidR="00DF1427" w:rsidRPr="0078148C" w:rsidRDefault="00DF1427" w:rsidP="00152546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12" w:type="dxa"/>
            <w:gridSpan w:val="4"/>
            <w:shd w:val="clear" w:color="auto" w:fill="auto"/>
          </w:tcPr>
          <w:p w14:paraId="46C3D99E" w14:textId="77777777" w:rsidR="00DF1427" w:rsidRPr="0078148C" w:rsidRDefault="00DF1427" w:rsidP="00152546">
            <w:pPr>
              <w:pStyle w:val="TAH"/>
            </w:pPr>
            <w:r w:rsidRPr="0078148C">
              <w:t>Uplink (UL) band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628059C3" w14:textId="77777777" w:rsidR="00DF1427" w:rsidRPr="0078148C" w:rsidRDefault="00DF1427" w:rsidP="00152546">
            <w:pPr>
              <w:pStyle w:val="TAH"/>
            </w:pPr>
            <w:r w:rsidRPr="0078148C">
              <w:t>Downlink (DL) band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 w14:paraId="71008619" w14:textId="77777777" w:rsidR="00DF1427" w:rsidRPr="0078148C" w:rsidRDefault="00DF1427" w:rsidP="00152546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Duplex</w:t>
            </w:r>
          </w:p>
          <w:p w14:paraId="3C255B61" w14:textId="77777777" w:rsidR="00DF1427" w:rsidRPr="0078148C" w:rsidRDefault="00DF1427" w:rsidP="00152546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mode</w:t>
            </w:r>
          </w:p>
        </w:tc>
      </w:tr>
      <w:tr w:rsidR="00DF1427" w:rsidRPr="0078148C" w14:paraId="10D561B5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3A06453" w14:textId="77777777" w:rsidR="00DF1427" w:rsidRPr="0078148C" w:rsidRDefault="00DF1427" w:rsidP="00152546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2B358591" w14:textId="77777777" w:rsidR="00DF1427" w:rsidRPr="0078148C" w:rsidRDefault="00DF1427" w:rsidP="00152546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3F51E37E" w14:textId="77777777" w:rsidR="00DF1427" w:rsidRPr="0078148C" w:rsidRDefault="00DF1427" w:rsidP="00152546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43912E1E" w14:textId="77777777" w:rsidR="00DF1427" w:rsidRPr="0078148C" w:rsidRDefault="00DF1427" w:rsidP="00152546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2" w:type="dxa"/>
            <w:vMerge/>
            <w:shd w:val="clear" w:color="auto" w:fill="auto"/>
          </w:tcPr>
          <w:p w14:paraId="33A30A78" w14:textId="77777777" w:rsidR="00DF1427" w:rsidRPr="0078148C" w:rsidRDefault="00DF1427" w:rsidP="00152546">
            <w:pPr>
              <w:pStyle w:val="TAH"/>
              <w:rPr>
                <w:rFonts w:cs="Arial"/>
                <w:lang w:val="x-none"/>
              </w:rPr>
            </w:pPr>
          </w:p>
        </w:tc>
      </w:tr>
      <w:tr w:rsidR="00DF1427" w:rsidRPr="0078148C" w14:paraId="56970181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65121480" w14:textId="77777777" w:rsidR="00DF1427" w:rsidRPr="0078148C" w:rsidRDefault="00DF1427" w:rsidP="00152546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01A951BD" w14:textId="77777777" w:rsidR="00DF1427" w:rsidRPr="0078148C" w:rsidRDefault="00DF1427" w:rsidP="00152546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57B16DF7" w14:textId="77777777" w:rsidR="00DF1427" w:rsidRPr="0078148C" w:rsidRDefault="00DF1427" w:rsidP="00152546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shd w:val="clear" w:color="auto" w:fill="auto"/>
            <w:vAlign w:val="center"/>
          </w:tcPr>
          <w:p w14:paraId="4CD48050" w14:textId="77777777" w:rsidR="00DF1427" w:rsidRPr="0078148C" w:rsidRDefault="00DF1427" w:rsidP="00152546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2" w:type="dxa"/>
            <w:vMerge/>
            <w:shd w:val="clear" w:color="auto" w:fill="auto"/>
          </w:tcPr>
          <w:p w14:paraId="0F4B4B5E" w14:textId="77777777" w:rsidR="00DF1427" w:rsidRPr="0078148C" w:rsidRDefault="00DF1427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DF1427" w:rsidRPr="0078148C" w14:paraId="13DA5560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A21A014" w14:textId="77777777" w:rsidR="00DF1427" w:rsidRDefault="00DF1427" w:rsidP="00152546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3-8-41_n1-n78</w:t>
            </w:r>
          </w:p>
          <w:p w14:paraId="770726E2" w14:textId="77777777" w:rsidR="00DF1427" w:rsidRPr="008C4BC5" w:rsidRDefault="00DF1427" w:rsidP="00152546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3-3-8-41_n1-n78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86BA39C" w14:textId="77777777" w:rsidR="00DF1427" w:rsidRDefault="00DF1427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3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4708D17" w14:textId="77777777" w:rsidR="00DF1427" w:rsidRPr="005D3B77" w:rsidRDefault="00DF1427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E150AB" w14:textId="77777777" w:rsidR="00DF1427" w:rsidRPr="005D3B77" w:rsidRDefault="00DF1427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1AE09B7F" w14:textId="77777777" w:rsidR="00DF1427" w:rsidRPr="005D3B77" w:rsidRDefault="00DF1427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35BA15DA" w14:textId="77777777" w:rsidR="00DF1427" w:rsidRPr="005D3B77" w:rsidRDefault="00DF1427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E5274F" w14:textId="77777777" w:rsidR="00DF1427" w:rsidRPr="005D3B77" w:rsidRDefault="00DF1427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7821D6BD" w14:textId="77777777" w:rsidR="00DF1427" w:rsidRPr="005D3B77" w:rsidRDefault="00DF1427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5381715" w14:textId="77777777" w:rsidR="00DF1427" w:rsidRDefault="00DF1427" w:rsidP="00152546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DF1427" w:rsidRPr="0078148C" w14:paraId="5AAEA9A3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A0A080F" w14:textId="77777777" w:rsidR="00DF1427" w:rsidRPr="008C4BC5" w:rsidRDefault="00DF1427" w:rsidP="00152546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DE40C87" w14:textId="77777777" w:rsidR="00DF1427" w:rsidRDefault="00DF1427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8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0C17228" w14:textId="77777777" w:rsidR="00DF1427" w:rsidRDefault="00DF1427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880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453D93" w14:textId="77777777" w:rsidR="00DF1427" w:rsidRPr="005D3B77" w:rsidRDefault="00DF1427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53581076" w14:textId="77777777" w:rsidR="00DF1427" w:rsidRDefault="00DF1427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915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747C5375" w14:textId="77777777" w:rsidR="00DF1427" w:rsidRDefault="00DF1427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925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9AB27A" w14:textId="77777777" w:rsidR="00DF1427" w:rsidRPr="005D3B77" w:rsidRDefault="00DF1427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29BDDFA4" w14:textId="77777777" w:rsidR="00DF1427" w:rsidRDefault="00DF1427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960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43970F0" w14:textId="77777777" w:rsidR="00DF1427" w:rsidRDefault="00DF1427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DF1427" w:rsidRPr="0078148C" w14:paraId="726A1982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79AEB531" w14:textId="77777777" w:rsidR="00DF1427" w:rsidRPr="008C4BC5" w:rsidRDefault="00DF1427" w:rsidP="00152546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E6A16FB" w14:textId="77777777" w:rsidR="00DF1427" w:rsidRDefault="00DF1427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41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7007088" w14:textId="77777777" w:rsidR="00DF1427" w:rsidRDefault="00DF1427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9C09D" w14:textId="77777777" w:rsidR="00DF1427" w:rsidRPr="005D3B77" w:rsidRDefault="00DF1427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408F0B25" w14:textId="77777777" w:rsidR="00DF1427" w:rsidRDefault="00DF1427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4AAB688D" w14:textId="77777777" w:rsidR="00DF1427" w:rsidRDefault="00DF1427" w:rsidP="00661122">
            <w:pPr>
              <w:pStyle w:val="TAR"/>
              <w:rPr>
                <w:lang w:eastAsia="ja-JP"/>
              </w:rPr>
            </w:pPr>
            <w:r>
              <w:rPr>
                <w:rFonts w:eastAsia="맑은 고딕"/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D6C875" w14:textId="77777777" w:rsidR="00DF1427" w:rsidRPr="005D3B77" w:rsidRDefault="00DF1427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46D5052C" w14:textId="77777777" w:rsidR="00DF1427" w:rsidRDefault="00DF1427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5344C90" w14:textId="77777777" w:rsidR="00DF1427" w:rsidRDefault="00DF1427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T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DF1427" w:rsidRPr="0078148C" w14:paraId="28182A2F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6B619153" w14:textId="77777777" w:rsidR="00DF1427" w:rsidRPr="007D4ED4" w:rsidRDefault="00DF1427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9111C29" w14:textId="77777777" w:rsidR="00DF1427" w:rsidRPr="005D3B77" w:rsidRDefault="00DF1427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071FFE0" w14:textId="77777777" w:rsidR="00DF1427" w:rsidRPr="005D3B77" w:rsidRDefault="00DF1427" w:rsidP="00661122">
            <w:pPr>
              <w:pStyle w:val="TAR"/>
              <w:rPr>
                <w:lang w:val="sv-SE" w:eastAsia="ko-KR"/>
              </w:rPr>
            </w:pPr>
            <w:r w:rsidRPr="005D3B77">
              <w:rPr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7209F1" w14:textId="77777777" w:rsidR="00DF1427" w:rsidRPr="008C4BC5" w:rsidRDefault="00DF1427" w:rsidP="00152546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F44D06" w14:textId="77777777" w:rsidR="00DF1427" w:rsidRPr="005D3B77" w:rsidRDefault="00DF1427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743BBD5D" w14:textId="77777777" w:rsidR="00DF1427" w:rsidRPr="005D3B77" w:rsidRDefault="00DF1427" w:rsidP="00661122">
            <w:pPr>
              <w:pStyle w:val="TAR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C7EFD" w14:textId="77777777" w:rsidR="00DF1427" w:rsidRPr="005D3B77" w:rsidRDefault="00DF1427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50008075" w14:textId="77777777" w:rsidR="00DF1427" w:rsidRPr="005D3B77" w:rsidRDefault="00DF1427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E4CEC75" w14:textId="77777777" w:rsidR="00DF1427" w:rsidRPr="008C4BC5" w:rsidRDefault="00DF1427" w:rsidP="00152546">
            <w:pPr>
              <w:pStyle w:val="TAC"/>
              <w:rPr>
                <w:lang w:val="fr-FR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DF1427" w:rsidRPr="0078148C" w14:paraId="514633E6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42171335" w14:textId="77777777" w:rsidR="00DF1427" w:rsidRPr="0078148C" w:rsidRDefault="00DF1427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A48B2B2" w14:textId="77777777" w:rsidR="00DF1427" w:rsidRPr="005D3B77" w:rsidRDefault="00DF1427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n78</w:t>
            </w:r>
          </w:p>
        </w:tc>
        <w:tc>
          <w:tcPr>
            <w:tcW w:w="1111" w:type="dxa"/>
            <w:tcBorders>
              <w:right w:val="nil"/>
            </w:tcBorders>
            <w:shd w:val="clear" w:color="auto" w:fill="auto"/>
            <w:vAlign w:val="center"/>
          </w:tcPr>
          <w:p w14:paraId="21FC135C" w14:textId="77777777" w:rsidR="00DF1427" w:rsidRPr="005D3B77" w:rsidRDefault="00DF1427" w:rsidP="00661122">
            <w:pPr>
              <w:pStyle w:val="TAR"/>
              <w:rPr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F68D7" w14:textId="77777777" w:rsidR="00DF1427" w:rsidRPr="005D3B77" w:rsidRDefault="00DF1427" w:rsidP="00152546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58E5F7B1" w14:textId="77777777" w:rsidR="00DF1427" w:rsidRPr="005D3B77" w:rsidRDefault="00DF1427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095C173F" w14:textId="77777777" w:rsidR="00DF1427" w:rsidRPr="005D3B77" w:rsidRDefault="00DF1427" w:rsidP="00661122">
            <w:pPr>
              <w:pStyle w:val="TAR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F48C7A" w14:textId="77777777" w:rsidR="00DF1427" w:rsidRPr="005D3B77" w:rsidRDefault="00DF1427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3CBDEDD3" w14:textId="77777777" w:rsidR="00DF1427" w:rsidRPr="005D3B77" w:rsidRDefault="00DF1427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D5998C2" w14:textId="77777777" w:rsidR="00DF1427" w:rsidRPr="005D3B77" w:rsidRDefault="00DF1427" w:rsidP="00152546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TDD</w:t>
            </w:r>
          </w:p>
        </w:tc>
      </w:tr>
    </w:tbl>
    <w:p w14:paraId="0D41EE34" w14:textId="77777777" w:rsidR="00DF1427" w:rsidRDefault="00DF1427" w:rsidP="00DF1427">
      <w:pPr>
        <w:spacing w:after="0"/>
      </w:pPr>
    </w:p>
    <w:p w14:paraId="355BE6BB" w14:textId="440A4893" w:rsidR="00DF1427" w:rsidRDefault="00DF1427" w:rsidP="00DF1427">
      <w:pPr>
        <w:pStyle w:val="TH"/>
      </w:pPr>
      <w:r>
        <w:t>Table 8.3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DF1427" w:rsidRPr="00877CC8" w14:paraId="746FA950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635C" w14:textId="77777777" w:rsidR="00DF1427" w:rsidRPr="00877CC8" w:rsidRDefault="00DF1427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60838893" w14:textId="77777777" w:rsidR="00DF1427" w:rsidRPr="00877CC8" w:rsidRDefault="00DF1427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6C89" w14:textId="77777777" w:rsidR="00DF1427" w:rsidRPr="00877CC8" w:rsidRDefault="00DF1427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041F8449" w14:textId="77777777" w:rsidR="00DF1427" w:rsidRPr="00877CC8" w:rsidRDefault="00DF1427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4822A70E" w14:textId="77777777" w:rsidR="00DF1427" w:rsidRPr="00877CC8" w:rsidRDefault="00DF1427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DF1427" w:rsidRPr="00877CC8" w14:paraId="2A07ABD0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F4B1C" w14:textId="77777777" w:rsidR="00DF1427" w:rsidRDefault="00DF1427" w:rsidP="00152546">
            <w:pPr>
              <w:pStyle w:val="TAC"/>
            </w:pPr>
            <w:r w:rsidRPr="00A11656">
              <w:t>DC_3A</w:t>
            </w:r>
            <w:r>
              <w:t>-8A</w:t>
            </w:r>
            <w:r w:rsidRPr="00A11656">
              <w:t>-41A_n1A-n78A</w:t>
            </w:r>
          </w:p>
          <w:p w14:paraId="17B1647D" w14:textId="77777777" w:rsidR="00DF1427" w:rsidRPr="00877CC8" w:rsidRDefault="00DF1427" w:rsidP="00152546">
            <w:pPr>
              <w:pStyle w:val="TAC"/>
            </w:pPr>
            <w:r w:rsidRPr="001C1F98">
              <w:t>DC_3A-3A-8A-41A_n1A-n78A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7DF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502E2BED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1657F97E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8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480B1ACF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8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6D104E57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259A42F6" w14:textId="77777777" w:rsidR="00DF1427" w:rsidRPr="00877CC8" w:rsidRDefault="00DF1427" w:rsidP="00152546">
            <w:pPr>
              <w:pStyle w:val="TAC"/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  <w:tr w:rsidR="00DF1427" w:rsidRPr="00877CC8" w14:paraId="6F933B37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7193E" w14:textId="77777777" w:rsidR="00DF1427" w:rsidRDefault="00DF1427" w:rsidP="00152546">
            <w:pPr>
              <w:pStyle w:val="TAC"/>
            </w:pPr>
            <w:r w:rsidRPr="00A11656">
              <w:t>DC_3A-</w:t>
            </w:r>
            <w:r>
              <w:t>8A-</w:t>
            </w:r>
            <w:r w:rsidRPr="00A11656">
              <w:t>41</w:t>
            </w:r>
            <w:r>
              <w:t>C</w:t>
            </w:r>
            <w:r w:rsidRPr="00A11656">
              <w:t>_n1A-n78A</w:t>
            </w:r>
          </w:p>
          <w:p w14:paraId="3F70085C" w14:textId="77777777" w:rsidR="00DF1427" w:rsidRPr="006F0068" w:rsidRDefault="00DF1427" w:rsidP="00152546">
            <w:pPr>
              <w:pStyle w:val="TAC"/>
            </w:pPr>
            <w:r w:rsidRPr="001C1F98">
              <w:t>DC_3A-3A-8A-41</w:t>
            </w:r>
            <w:r>
              <w:t>C</w:t>
            </w:r>
            <w:r w:rsidRPr="001C1F98">
              <w:t>_n1A-n78A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B09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64CBBB66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76E11DCE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8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35415B4D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8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27586F5E" w14:textId="77777777" w:rsidR="00DF1427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06B52D30" w14:textId="77777777" w:rsidR="00DF1427" w:rsidRPr="00BE2F4C" w:rsidRDefault="00DF1427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</w:tbl>
    <w:p w14:paraId="7E539055" w14:textId="77777777" w:rsidR="00DF1427" w:rsidRPr="00C11944" w:rsidRDefault="00DF1427" w:rsidP="00DF1427">
      <w:pPr>
        <w:spacing w:after="0"/>
      </w:pPr>
    </w:p>
    <w:p w14:paraId="66D507AF" w14:textId="65A07050" w:rsidR="00DF1427" w:rsidRDefault="00DF1427" w:rsidP="00147049">
      <w:pPr>
        <w:pStyle w:val="3"/>
      </w:pPr>
      <w:bookmarkStart w:id="811" w:name="_Toc120260895"/>
      <w:bookmarkStart w:id="812" w:name="_Toc135928019"/>
      <w:r>
        <w:t>8.3.2</w:t>
      </w:r>
      <w:r>
        <w:tab/>
        <w:t>Channel bandwidths per operating band for DC</w:t>
      </w:r>
      <w:bookmarkEnd w:id="811"/>
      <w:bookmarkEnd w:id="812"/>
    </w:p>
    <w:p w14:paraId="1594B9B1" w14:textId="55A86BED" w:rsidR="00DF1427" w:rsidRDefault="00DF1427" w:rsidP="00DF1427">
      <w:pPr>
        <w:pStyle w:val="TH"/>
        <w:rPr>
          <w:lang w:val="en-US" w:eastAsia="zh-CN"/>
        </w:rPr>
      </w:pPr>
      <w:r w:rsidRPr="00C11944">
        <w:t xml:space="preserve">Table </w:t>
      </w:r>
      <w:r>
        <w:t>8.3</w:t>
      </w:r>
      <w:r w:rsidRPr="00C11944">
        <w:t xml:space="preserve">.2-1: Supported bandwidths per DC band combination of LTE </w:t>
      </w:r>
      <w:r>
        <w:t>3</w:t>
      </w:r>
      <w:r w:rsidRPr="00C11944">
        <w:t>DL/1UL + NR 2DL/1UL</w:t>
      </w:r>
    </w:p>
    <w:tbl>
      <w:tblPr>
        <w:tblW w:w="11727" w:type="dxa"/>
        <w:tblInd w:w="-1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567"/>
        <w:gridCol w:w="149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20"/>
        <w:gridCol w:w="14"/>
      </w:tblGrid>
      <w:tr w:rsidR="00DF1427" w:rsidRPr="00791978" w14:paraId="6958838D" w14:textId="77777777" w:rsidTr="00152546">
        <w:trPr>
          <w:gridAfter w:val="1"/>
          <w:wAfter w:w="14" w:type="dxa"/>
          <w:trHeight w:val="203"/>
        </w:trPr>
        <w:tc>
          <w:tcPr>
            <w:tcW w:w="1420" w:type="dxa"/>
            <w:vAlign w:val="center"/>
          </w:tcPr>
          <w:p w14:paraId="05A46B1C" w14:textId="77777777" w:rsidR="00DF1427" w:rsidRPr="00791978" w:rsidRDefault="00DF1427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67" w:type="dxa"/>
          </w:tcPr>
          <w:p w14:paraId="0FADC04E" w14:textId="77777777" w:rsidR="00DF1427" w:rsidRPr="00791978" w:rsidRDefault="00DF1427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7"/>
            <w:vAlign w:val="center"/>
          </w:tcPr>
          <w:p w14:paraId="17B72D7B" w14:textId="77777777" w:rsidR="00DF1427" w:rsidRPr="00791978" w:rsidRDefault="00DF1427" w:rsidP="00152546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DF1427" w:rsidRPr="00791978" w14:paraId="64F8CA4C" w14:textId="77777777" w:rsidTr="00152546">
        <w:trPr>
          <w:trHeight w:val="984"/>
        </w:trPr>
        <w:tc>
          <w:tcPr>
            <w:tcW w:w="1420" w:type="dxa"/>
            <w:vAlign w:val="center"/>
          </w:tcPr>
          <w:p w14:paraId="03BB9716" w14:textId="77777777" w:rsidR="00DF1427" w:rsidRPr="00791978" w:rsidRDefault="00DF1427" w:rsidP="00152546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716" w:type="dxa"/>
            <w:gridSpan w:val="2"/>
            <w:vAlign w:val="center"/>
          </w:tcPr>
          <w:p w14:paraId="4E9FD8D2" w14:textId="77777777" w:rsidR="00DF1427" w:rsidRPr="00791978" w:rsidRDefault="00DF1427" w:rsidP="00152546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654DC21C" w14:textId="77777777" w:rsidR="00DF1427" w:rsidRPr="00791978" w:rsidRDefault="00DF1427" w:rsidP="00152546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731C937F" w14:textId="77777777" w:rsidR="00DF1427" w:rsidRPr="00791978" w:rsidRDefault="00DF1427" w:rsidP="00152546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2A535B7C" w14:textId="77777777" w:rsidR="00DF1427" w:rsidRPr="00791978" w:rsidRDefault="00DF1427" w:rsidP="00152546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5AE970B2" w14:textId="77777777" w:rsidR="00DF1427" w:rsidRPr="00791978" w:rsidRDefault="00DF1427" w:rsidP="00152546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489555E6" w14:textId="77777777" w:rsidR="00DF1427" w:rsidRPr="00791978" w:rsidRDefault="00DF1427" w:rsidP="00152546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240D2E5A" w14:textId="77777777" w:rsidR="00DF1427" w:rsidRPr="00791978" w:rsidRDefault="00DF1427" w:rsidP="00152546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28B7E559" w14:textId="77777777" w:rsidR="00DF1427" w:rsidRPr="00791978" w:rsidRDefault="00DF1427" w:rsidP="00152546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31E65914" w14:textId="77777777" w:rsidR="00DF1427" w:rsidRPr="00791978" w:rsidRDefault="00DF1427" w:rsidP="00152546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6CF4349F" w14:textId="77777777" w:rsidR="00DF1427" w:rsidRPr="00791978" w:rsidRDefault="00DF1427" w:rsidP="00152546">
            <w:pPr>
              <w:pStyle w:val="TAH"/>
            </w:pPr>
            <w:r>
              <w:t>45</w:t>
            </w:r>
          </w:p>
        </w:tc>
        <w:tc>
          <w:tcPr>
            <w:tcW w:w="567" w:type="dxa"/>
            <w:vAlign w:val="center"/>
          </w:tcPr>
          <w:p w14:paraId="6F93A83A" w14:textId="77777777" w:rsidR="00DF1427" w:rsidRPr="00791978" w:rsidRDefault="00DF1427" w:rsidP="00152546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0EA9ABA4" w14:textId="77777777" w:rsidR="00DF1427" w:rsidRPr="00791978" w:rsidRDefault="00DF1427" w:rsidP="00152546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1E2A5BB7" w14:textId="77777777" w:rsidR="00DF1427" w:rsidRPr="00791978" w:rsidRDefault="00DF1427" w:rsidP="00152546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5A0D4A9A" w14:textId="77777777" w:rsidR="00DF1427" w:rsidRPr="00791978" w:rsidRDefault="00DF1427" w:rsidP="00152546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4AF3EEF4" w14:textId="77777777" w:rsidR="00DF1427" w:rsidRPr="00791978" w:rsidRDefault="00DF1427" w:rsidP="00152546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0B22EDE5" w14:textId="77777777" w:rsidR="00DF1427" w:rsidRPr="00791978" w:rsidRDefault="00DF1427" w:rsidP="00152546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14:paraId="560D2935" w14:textId="77777777" w:rsidR="00DF1427" w:rsidRPr="00791978" w:rsidRDefault="00DF1427" w:rsidP="00152546">
            <w:pPr>
              <w:pStyle w:val="TAH"/>
            </w:pPr>
            <w:r w:rsidRPr="00791978">
              <w:t>Maximum aggregated bandwidth</w:t>
            </w:r>
          </w:p>
          <w:p w14:paraId="51F2A6E0" w14:textId="77777777" w:rsidR="00DF1427" w:rsidRPr="00791978" w:rsidRDefault="00DF1427" w:rsidP="00152546">
            <w:pPr>
              <w:pStyle w:val="TAH"/>
            </w:pPr>
            <w:r w:rsidRPr="00791978">
              <w:t>[MHz]</w:t>
            </w:r>
          </w:p>
        </w:tc>
      </w:tr>
      <w:tr w:rsidR="00DF1427" w:rsidRPr="00791978" w14:paraId="70EDE54E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3775A72B" w14:textId="77777777" w:rsidR="00DF1427" w:rsidRDefault="00DF1427" w:rsidP="00152546">
            <w:pPr>
              <w:pStyle w:val="TAC"/>
            </w:pPr>
            <w:r w:rsidRPr="00A11656">
              <w:t>DC_3A</w:t>
            </w:r>
            <w:r>
              <w:t>-8A</w:t>
            </w:r>
            <w:r w:rsidRPr="00A11656">
              <w:t>-41A_n1A-n78A</w:t>
            </w:r>
          </w:p>
          <w:p w14:paraId="379AE321" w14:textId="77777777" w:rsidR="00DF1427" w:rsidRPr="00FD11EA" w:rsidRDefault="00DF1427" w:rsidP="00152546">
            <w:pPr>
              <w:pStyle w:val="TAC"/>
            </w:pPr>
            <w:r w:rsidRPr="001C1F98">
              <w:t>DC_3A-3A-8A-41A_n1A-n78A</w:t>
            </w:r>
          </w:p>
        </w:tc>
        <w:tc>
          <w:tcPr>
            <w:tcW w:w="716" w:type="dxa"/>
            <w:gridSpan w:val="2"/>
            <w:vAlign w:val="center"/>
          </w:tcPr>
          <w:p w14:paraId="4C083FE8" w14:textId="77777777" w:rsidR="00DF1427" w:rsidRPr="00791978" w:rsidRDefault="00DF1427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738875BA" w14:textId="77777777" w:rsidR="00DF1427" w:rsidRPr="00791978" w:rsidRDefault="00DF1427" w:rsidP="00DF1427">
            <w:pPr>
              <w:pStyle w:val="TAC"/>
              <w:rPr>
                <w:lang w:eastAsia="zh-CN"/>
              </w:rPr>
            </w:pPr>
            <w:r w:rsidRPr="00791978">
              <w:rPr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55196797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AA7F1FB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7FB1A21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72625B3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D812955" w14:textId="77777777" w:rsidR="00DF1427" w:rsidRPr="00791978" w:rsidRDefault="00DF1427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F1B6B89" w14:textId="77777777" w:rsidR="00DF1427" w:rsidRPr="00791978" w:rsidRDefault="00DF1427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9F92F72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</w:tcPr>
          <w:p w14:paraId="679E2FF5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A2BA79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FD88016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FB69472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A69CC0F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C60BA0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3B8F176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59140AC4" w14:textId="77777777" w:rsidR="00DF1427" w:rsidRPr="00791978" w:rsidRDefault="00DF1427" w:rsidP="00CF40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</w:tr>
      <w:tr w:rsidR="00DF1427" w:rsidRPr="00791978" w14:paraId="5558F12C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182D4F3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4330529B" w14:textId="77777777" w:rsidR="00DF1427" w:rsidRDefault="00DF1427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2FDDE68A" w14:textId="77777777" w:rsidR="00DF1427" w:rsidRPr="0038141C" w:rsidRDefault="00DF1427" w:rsidP="00DF142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6EE21AFD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3325A76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DC55920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</w:p>
        </w:tc>
        <w:tc>
          <w:tcPr>
            <w:tcW w:w="527" w:type="dxa"/>
            <w:vAlign w:val="center"/>
          </w:tcPr>
          <w:p w14:paraId="46F90EFF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</w:p>
        </w:tc>
        <w:tc>
          <w:tcPr>
            <w:tcW w:w="590" w:type="dxa"/>
            <w:vAlign w:val="center"/>
          </w:tcPr>
          <w:p w14:paraId="5BC1158A" w14:textId="77777777" w:rsidR="00DF1427" w:rsidRPr="00791978" w:rsidRDefault="00DF1427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9644539" w14:textId="77777777" w:rsidR="00DF1427" w:rsidRPr="00791978" w:rsidRDefault="00DF1427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6C05960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</w:tcPr>
          <w:p w14:paraId="0C317E29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1C1ACE8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E131B18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E034741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ED152CA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F6208D8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EFA0AE1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9802D5C" w14:textId="77777777" w:rsidR="00DF1427" w:rsidRPr="00791978" w:rsidRDefault="00DF1427">
            <w:pPr>
              <w:pStyle w:val="TAC"/>
              <w:rPr>
                <w:lang w:eastAsia="zh-CN"/>
              </w:rPr>
            </w:pPr>
          </w:p>
        </w:tc>
      </w:tr>
      <w:tr w:rsidR="00DF1427" w:rsidRPr="00791978" w14:paraId="3CE59451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028FB27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4F37DCA9" w14:textId="77777777" w:rsidR="00DF1427" w:rsidRDefault="00DF1427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656" w:type="dxa"/>
            <w:vAlign w:val="center"/>
          </w:tcPr>
          <w:p w14:paraId="2D1922E7" w14:textId="77777777" w:rsidR="00DF1427" w:rsidRPr="00791978" w:rsidRDefault="00DF1427" w:rsidP="00DF1427">
            <w:pPr>
              <w:pStyle w:val="TAC"/>
              <w:rPr>
                <w:lang w:eastAsia="zh-CN"/>
              </w:rPr>
            </w:pPr>
            <w:r w:rsidRPr="00791978">
              <w:rPr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385CB3C9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76A04E1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94A03EE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7859348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6A70187B" w14:textId="77777777" w:rsidR="00DF1427" w:rsidRPr="00791978" w:rsidRDefault="00DF1427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9681307" w14:textId="77777777" w:rsidR="00DF1427" w:rsidRPr="00791978" w:rsidRDefault="00DF1427" w:rsidP="00DF1427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8AEE668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</w:tcPr>
          <w:p w14:paraId="48CA0F14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AB1504E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F62723D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EC566F4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60B5B7B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CC16A68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31BE0C2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F8A6F88" w14:textId="77777777" w:rsidR="00DF1427" w:rsidRPr="00791978" w:rsidRDefault="00DF1427">
            <w:pPr>
              <w:pStyle w:val="TAC"/>
              <w:rPr>
                <w:lang w:eastAsia="zh-CN"/>
              </w:rPr>
            </w:pPr>
          </w:p>
        </w:tc>
      </w:tr>
      <w:tr w:rsidR="00DF1427" w:rsidRPr="00791978" w14:paraId="37D3FF2B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4E77AE15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605E407B" w14:textId="77777777" w:rsidR="00DF1427" w:rsidRPr="00791978" w:rsidRDefault="00DF1427" w:rsidP="00152546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1ADC9B42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1C3CEE06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88414C0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E1CE8E9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6200059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4BA17AC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22AE3F2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277992D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13C1A27" w14:textId="77777777" w:rsidR="00DF1427" w:rsidRPr="0038141C" w:rsidRDefault="00DF1427" w:rsidP="00036F72">
            <w:pPr>
              <w:pStyle w:val="TAC"/>
              <w:rPr>
                <w:rFonts w:eastAsia="Yu Mincho"/>
              </w:rPr>
            </w:pPr>
            <w:r w:rsidRPr="0038141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9C43CF5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8636755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8800A08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30DD329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46AA848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AC6AA93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28A89C5" w14:textId="77777777" w:rsidR="00DF1427" w:rsidRPr="00791978" w:rsidRDefault="00DF1427">
            <w:pPr>
              <w:pStyle w:val="TAC"/>
            </w:pPr>
          </w:p>
        </w:tc>
      </w:tr>
      <w:tr w:rsidR="00DF1427" w:rsidRPr="00791978" w14:paraId="55C744C9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AF0DBBA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52A56DE" w14:textId="77777777" w:rsidR="00DF1427" w:rsidRPr="00791978" w:rsidRDefault="00DF1427" w:rsidP="00152546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24537CDC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31E9C137" w14:textId="77777777" w:rsidR="00DF1427" w:rsidRPr="00791978" w:rsidRDefault="00DF1427" w:rsidP="00DF1427">
            <w:pPr>
              <w:pStyle w:val="TAC"/>
            </w:pPr>
          </w:p>
        </w:tc>
        <w:tc>
          <w:tcPr>
            <w:tcW w:w="527" w:type="dxa"/>
            <w:vAlign w:val="center"/>
          </w:tcPr>
          <w:p w14:paraId="6FA624C8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3DE09A3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8248B29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CFB484E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F11E32D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C452583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3BD0F93" w14:textId="77777777" w:rsidR="00DF1427" w:rsidRPr="0038141C" w:rsidRDefault="00DF1427" w:rsidP="00036F72">
            <w:pPr>
              <w:pStyle w:val="TAC"/>
              <w:rPr>
                <w:rFonts w:eastAsia="Yu Mincho"/>
              </w:rPr>
            </w:pPr>
            <w:r w:rsidRPr="0038141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70B2CFC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2C963F6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0CB8D9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1C268F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50031F6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389876F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E1D515D" w14:textId="77777777" w:rsidR="00DF1427" w:rsidRPr="00791978" w:rsidRDefault="00DF1427">
            <w:pPr>
              <w:pStyle w:val="TAC"/>
            </w:pPr>
          </w:p>
        </w:tc>
      </w:tr>
      <w:tr w:rsidR="00DF1427" w:rsidRPr="00791978" w14:paraId="35C98D12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8A6B15A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DEEBDD6" w14:textId="77777777" w:rsidR="00DF1427" w:rsidRPr="00791978" w:rsidRDefault="00DF1427" w:rsidP="00152546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1AF5830D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57B14810" w14:textId="77777777" w:rsidR="00DF1427" w:rsidRPr="00791978" w:rsidRDefault="00DF1427" w:rsidP="00DF1427">
            <w:pPr>
              <w:pStyle w:val="TAC"/>
            </w:pPr>
          </w:p>
        </w:tc>
        <w:tc>
          <w:tcPr>
            <w:tcW w:w="527" w:type="dxa"/>
            <w:vAlign w:val="center"/>
          </w:tcPr>
          <w:p w14:paraId="47266C72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81B3B11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7B5B300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0A0C6D7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2F8F6A7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41B489F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5BDE171" w14:textId="77777777" w:rsidR="00DF1427" w:rsidRPr="0038141C" w:rsidRDefault="00DF1427" w:rsidP="00036F72">
            <w:pPr>
              <w:pStyle w:val="TAC"/>
              <w:rPr>
                <w:rFonts w:eastAsia="Yu Mincho"/>
              </w:rPr>
            </w:pPr>
            <w:r w:rsidRPr="0038141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07E722F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DEF4F83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CA37A6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8C593E0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EC6D78A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D477077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8B2934C" w14:textId="77777777" w:rsidR="00DF1427" w:rsidRPr="00791978" w:rsidRDefault="00DF1427">
            <w:pPr>
              <w:pStyle w:val="TAC"/>
            </w:pPr>
          </w:p>
        </w:tc>
      </w:tr>
      <w:tr w:rsidR="00DF1427" w:rsidRPr="00791978" w14:paraId="7CDDB8CD" w14:textId="77777777" w:rsidTr="00152546">
        <w:trPr>
          <w:trHeight w:val="60"/>
        </w:trPr>
        <w:tc>
          <w:tcPr>
            <w:tcW w:w="1420" w:type="dxa"/>
            <w:vMerge/>
            <w:vAlign w:val="center"/>
          </w:tcPr>
          <w:p w14:paraId="1035C9CD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7A8B8447" w14:textId="77777777" w:rsidR="00DF1427" w:rsidRPr="00791978" w:rsidRDefault="00DF1427" w:rsidP="00152546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555E8A95" w14:textId="77777777" w:rsidR="00DF1427" w:rsidRPr="00791978" w:rsidRDefault="00DF1427" w:rsidP="00DF1427">
            <w:pPr>
              <w:pStyle w:val="TAC"/>
              <w:rPr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26F75A76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A561CA8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4965749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69F67E8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4C6207B2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7CE1E63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970BD4A" w14:textId="77777777" w:rsidR="00DF1427" w:rsidRPr="00791978" w:rsidRDefault="00DF1427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251AAD5B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B793E00" w14:textId="77777777" w:rsidR="00DF1427" w:rsidRPr="00791978" w:rsidRDefault="00DF1427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54C337B" w14:textId="77777777" w:rsidR="00DF1427" w:rsidRPr="00791978" w:rsidRDefault="00DF1427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175FD957" w14:textId="77777777" w:rsidR="00DF1427" w:rsidRPr="00791978" w:rsidRDefault="00DF1427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5321A869" w14:textId="77777777" w:rsidR="00DF1427" w:rsidRPr="00791978" w:rsidRDefault="00DF1427" w:rsidP="00C334F9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D469AC3" w14:textId="77777777" w:rsidR="00DF1427" w:rsidRPr="00791978" w:rsidRDefault="00DF1427" w:rsidP="00C334F9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8AC03C8" w14:textId="77777777" w:rsidR="00DF1427" w:rsidRPr="00791978" w:rsidRDefault="00DF1427" w:rsidP="00CF40B3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A19DA6F" w14:textId="77777777" w:rsidR="00DF1427" w:rsidRPr="00791978" w:rsidRDefault="00DF1427">
            <w:pPr>
              <w:pStyle w:val="TAC"/>
              <w:rPr>
                <w:lang w:val="fi-FI" w:eastAsia="ja-JP"/>
              </w:rPr>
            </w:pPr>
          </w:p>
        </w:tc>
      </w:tr>
      <w:tr w:rsidR="00DF1427" w:rsidRPr="00791978" w14:paraId="455A29A8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61078090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7DC0A52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4F84EF36" w14:textId="77777777" w:rsidR="00DF1427" w:rsidRPr="00791978" w:rsidRDefault="00DF1427" w:rsidP="00DF1427">
            <w:pPr>
              <w:pStyle w:val="TAC"/>
              <w:rPr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39D9DB89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5C7E657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0DC9411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928F869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33CEC2BD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E11AA66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6C2C773" w14:textId="77777777" w:rsidR="00DF1427" w:rsidRPr="00791978" w:rsidRDefault="00DF1427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196A49B1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D99C6A5" w14:textId="77777777" w:rsidR="00DF1427" w:rsidRPr="00791978" w:rsidRDefault="00DF1427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F667C63" w14:textId="77777777" w:rsidR="00DF1427" w:rsidRPr="00791978" w:rsidRDefault="00DF1427" w:rsidP="00036F7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9BEB0A5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38B52C6" w14:textId="77777777" w:rsidR="00DF1427" w:rsidRPr="00791978" w:rsidRDefault="00DF1427" w:rsidP="00C334F9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2F375E8" w14:textId="77777777" w:rsidR="00DF1427" w:rsidRPr="00791978" w:rsidRDefault="00DF1427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0FF286A" w14:textId="77777777" w:rsidR="00DF1427" w:rsidRPr="00791978" w:rsidRDefault="00DF1427" w:rsidP="00CF40B3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7BE29E6" w14:textId="77777777" w:rsidR="00DF1427" w:rsidRPr="00791978" w:rsidRDefault="00DF1427">
            <w:pPr>
              <w:pStyle w:val="TAC"/>
              <w:rPr>
                <w:lang w:val="fi-FI" w:eastAsia="ja-JP"/>
              </w:rPr>
            </w:pPr>
          </w:p>
        </w:tc>
      </w:tr>
      <w:tr w:rsidR="00DF1427" w:rsidRPr="00791978" w14:paraId="1AD23E17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2EFCE85A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76A81C3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C00F11B" w14:textId="77777777" w:rsidR="00DF1427" w:rsidRPr="00791978" w:rsidRDefault="00DF1427" w:rsidP="00DF1427">
            <w:pPr>
              <w:pStyle w:val="TAC"/>
              <w:rPr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1B2E556E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B900E6A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085CDDA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836F9C3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20189851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A98132C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7245E37" w14:textId="77777777" w:rsidR="00DF1427" w:rsidRPr="00791978" w:rsidRDefault="00DF1427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793F5F02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F2CD9AC" w14:textId="77777777" w:rsidR="00DF1427" w:rsidRPr="00791978" w:rsidRDefault="00DF1427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6A75E65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DDD2A66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8B05F80" w14:textId="77777777" w:rsidR="00DF1427" w:rsidRPr="00791978" w:rsidRDefault="00DF1427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14C802D" w14:textId="77777777" w:rsidR="00DF1427" w:rsidRPr="00791978" w:rsidRDefault="00DF1427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EDE0D8C" w14:textId="77777777" w:rsidR="00DF1427" w:rsidRPr="00791978" w:rsidRDefault="00DF1427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7BA8D7A" w14:textId="77777777" w:rsidR="00DF1427" w:rsidRPr="00791978" w:rsidRDefault="00DF1427">
            <w:pPr>
              <w:pStyle w:val="TAC"/>
              <w:rPr>
                <w:lang w:val="fi-FI" w:eastAsia="ja-JP"/>
              </w:rPr>
            </w:pPr>
          </w:p>
        </w:tc>
      </w:tr>
      <w:tr w:rsidR="00DF1427" w:rsidRPr="00791978" w14:paraId="754AA0A8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0EA4B7C0" w14:textId="77777777" w:rsidR="00DF1427" w:rsidRDefault="00DF1427" w:rsidP="00152546">
            <w:pPr>
              <w:pStyle w:val="TAC"/>
            </w:pPr>
            <w:r w:rsidRPr="00A11656">
              <w:t>DC_3A-</w:t>
            </w:r>
            <w:r>
              <w:t>8A-</w:t>
            </w:r>
            <w:r w:rsidRPr="00A11656">
              <w:t>41</w:t>
            </w:r>
            <w:r>
              <w:t>C</w:t>
            </w:r>
            <w:r w:rsidRPr="00A11656">
              <w:t>_n1A-n78A</w:t>
            </w:r>
          </w:p>
          <w:p w14:paraId="6029E77C" w14:textId="77777777" w:rsidR="00DF1427" w:rsidRPr="00791978" w:rsidRDefault="00DF1427" w:rsidP="00152546">
            <w:pPr>
              <w:pStyle w:val="TAC"/>
            </w:pPr>
            <w:r w:rsidRPr="001C1F98">
              <w:t>DC_3A-3A-8A-41</w:t>
            </w:r>
            <w:r>
              <w:t>C</w:t>
            </w:r>
            <w:r w:rsidRPr="001C1F98">
              <w:t>_n1A-n78A</w:t>
            </w:r>
          </w:p>
        </w:tc>
        <w:tc>
          <w:tcPr>
            <w:tcW w:w="716" w:type="dxa"/>
            <w:gridSpan w:val="2"/>
            <w:vAlign w:val="center"/>
          </w:tcPr>
          <w:p w14:paraId="42A27CBA" w14:textId="77777777" w:rsidR="00DF1427" w:rsidRDefault="00DF1427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6E97CEFF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50ED0E43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1490379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916F858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1423B6E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4EEE7A4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1C396203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6071C1FD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</w:tcPr>
          <w:p w14:paraId="072BE9E5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3AB8A7A5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59043A49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23CD817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3AAE77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D43E957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15B8DD6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605D45C6" w14:textId="77777777" w:rsidR="00DF1427" w:rsidRPr="00791978" w:rsidRDefault="00DF1427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  <w:r w:rsidRPr="00CA0B08">
              <w:rPr>
                <w:rFonts w:cs="Arial"/>
                <w:szCs w:val="18"/>
                <w:lang w:val="fi-FI" w:eastAsia="ja-JP"/>
              </w:rPr>
              <w:t>2</w:t>
            </w:r>
            <w:r>
              <w:rPr>
                <w:rFonts w:cs="Arial"/>
                <w:szCs w:val="18"/>
                <w:lang w:val="fi-FI" w:eastAsia="ja-JP"/>
              </w:rPr>
              <w:t>20</w:t>
            </w:r>
          </w:p>
        </w:tc>
      </w:tr>
      <w:tr w:rsidR="00DF1427" w:rsidRPr="00791978" w14:paraId="65E6769C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4B02442B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30FDF845" w14:textId="77777777" w:rsidR="00DF1427" w:rsidRDefault="00DF1427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1A2A2FF5" w14:textId="77777777" w:rsidR="00DF1427" w:rsidRPr="00791978" w:rsidRDefault="00DF1427" w:rsidP="00DF142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5F7E8904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45B5571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EE9949D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</w:p>
        </w:tc>
        <w:tc>
          <w:tcPr>
            <w:tcW w:w="527" w:type="dxa"/>
            <w:vAlign w:val="center"/>
          </w:tcPr>
          <w:p w14:paraId="31F7063B" w14:textId="77777777" w:rsidR="00DF1427" w:rsidRPr="00791978" w:rsidRDefault="00DF1427" w:rsidP="00DF1427">
            <w:pPr>
              <w:pStyle w:val="TAC"/>
              <w:rPr>
                <w:rFonts w:eastAsia="Yu Mincho"/>
              </w:rPr>
            </w:pPr>
          </w:p>
        </w:tc>
        <w:tc>
          <w:tcPr>
            <w:tcW w:w="590" w:type="dxa"/>
            <w:vAlign w:val="center"/>
          </w:tcPr>
          <w:p w14:paraId="6CB6CBF0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3BBAB378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0483D10C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</w:tcPr>
          <w:p w14:paraId="4FF773A7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631CB3A5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5F24A2F2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B8C0E3C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0AD1FC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526A79C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6F8D733" w14:textId="77777777" w:rsidR="00DF1427" w:rsidRPr="00791978" w:rsidRDefault="00DF1427" w:rsidP="00A36E6D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3649CF7" w14:textId="77777777" w:rsidR="00DF1427" w:rsidRPr="00CA0B08" w:rsidRDefault="00DF1427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DF1427" w:rsidRPr="00791978" w14:paraId="06FC69D8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561386E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0DBEB42C" w14:textId="77777777" w:rsidR="00DF1427" w:rsidRPr="00791978" w:rsidRDefault="00DF1427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8457" w:type="dxa"/>
            <w:gridSpan w:val="15"/>
            <w:vAlign w:val="center"/>
          </w:tcPr>
          <w:p w14:paraId="6812B826" w14:textId="77777777" w:rsidR="00DF1427" w:rsidRPr="00791978" w:rsidRDefault="00DF1427" w:rsidP="00DF1427">
            <w:pPr>
              <w:pStyle w:val="TAC"/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41</w:t>
            </w:r>
            <w:r w:rsidRPr="001206C3">
              <w:rPr>
                <w:rFonts w:eastAsia="Yu Mincho"/>
              </w:rPr>
              <w:t>C Bandwidth Combination Set 0 in Table 5.6A.1-1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12F848A" w14:textId="77777777" w:rsidR="00DF1427" w:rsidRPr="00791978" w:rsidRDefault="00DF1427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DF1427" w:rsidRPr="00791978" w14:paraId="682EDF1F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1C75306E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56CF9ED6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760D5E64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79EB1CAF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BB8573D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9F7AE20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DE00234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5C1530B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49B91C7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F3475C1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964D9F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32CA4CD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2BB36B8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2F206A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1FB47D2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FFEF770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3676DB7" w14:textId="77777777" w:rsidR="00DF1427" w:rsidRPr="00791978" w:rsidRDefault="00DF1427" w:rsidP="00A36E6D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1E8B9DB" w14:textId="77777777" w:rsidR="00DF1427" w:rsidRPr="00791978" w:rsidRDefault="00DF1427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DF1427" w:rsidRPr="00791978" w14:paraId="17C0382F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69329CEC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5BB02D1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267FA26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69F43EB2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A162A07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F572696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D700C60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E97AE71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C0C10BA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5EA63CC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C0353BD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6B05035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501ACDD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C516930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A3D142D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43BF5F7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B57C2B2" w14:textId="77777777" w:rsidR="00DF1427" w:rsidRPr="00791978" w:rsidRDefault="00DF1427" w:rsidP="00A36E6D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0D508D2" w14:textId="77777777" w:rsidR="00DF1427" w:rsidRPr="00791978" w:rsidRDefault="00DF1427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DF1427" w:rsidRPr="00791978" w14:paraId="5B305BE7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44381906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724CCA1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19CB00FA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1BF12B0C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E0D35FE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BDD0174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88D911C" w14:textId="77777777" w:rsidR="00DF1427" w:rsidRPr="00791978" w:rsidRDefault="00DF1427" w:rsidP="00DF1427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A04D46F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6568A6E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1096B37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162DADF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8737833" w14:textId="77777777" w:rsidR="00DF1427" w:rsidRPr="00791978" w:rsidRDefault="00DF1427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0D7188A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6D54212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E548182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AF93150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4E5C924" w14:textId="77777777" w:rsidR="00DF1427" w:rsidRPr="00791978" w:rsidRDefault="00DF1427" w:rsidP="00A36E6D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E624651" w14:textId="77777777" w:rsidR="00DF1427" w:rsidRPr="00791978" w:rsidRDefault="00DF1427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DF1427" w:rsidRPr="00791978" w14:paraId="75181336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69429BE2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3B632DAE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66DC3A5C" w14:textId="77777777" w:rsidR="00DF1427" w:rsidRPr="00791978" w:rsidRDefault="00DF1427" w:rsidP="00DF1427">
            <w:pPr>
              <w:pStyle w:val="TAC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29B7C692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A499F24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56AE239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0757CC0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263F95A3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05C576B" w14:textId="77777777" w:rsidR="00DF1427" w:rsidRPr="00791978" w:rsidRDefault="00DF1427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1928F78" w14:textId="77777777" w:rsidR="00DF1427" w:rsidRPr="00791978" w:rsidRDefault="00DF1427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0E96C224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A2A6DC" w14:textId="77777777" w:rsidR="00DF1427" w:rsidRPr="00791978" w:rsidRDefault="00DF1427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2E82036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E288CBC" w14:textId="77777777" w:rsidR="00DF1427" w:rsidRPr="00791978" w:rsidRDefault="00DF1427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4ABEF53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0913A0" w14:textId="77777777" w:rsidR="00DF1427" w:rsidRPr="00791978" w:rsidRDefault="00DF1427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E42BE1C" w14:textId="77777777" w:rsidR="00DF1427" w:rsidRPr="00791978" w:rsidRDefault="00DF1427" w:rsidP="00A36E6D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18421F8" w14:textId="77777777" w:rsidR="00DF1427" w:rsidRPr="00791978" w:rsidRDefault="00DF1427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DF1427" w:rsidRPr="00791978" w14:paraId="22942251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37A60304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6CE88CA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C62B381" w14:textId="77777777" w:rsidR="00DF1427" w:rsidRPr="00791978" w:rsidRDefault="00DF1427" w:rsidP="00DF1427">
            <w:pPr>
              <w:pStyle w:val="TAC"/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218D3B19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22102D3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7764334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EFCE09B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2641756C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8428547" w14:textId="77777777" w:rsidR="00DF1427" w:rsidRPr="00791978" w:rsidRDefault="00DF1427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AFFD4D9" w14:textId="77777777" w:rsidR="00DF1427" w:rsidRPr="00791978" w:rsidRDefault="00DF1427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739583C9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9EDB912" w14:textId="77777777" w:rsidR="00DF1427" w:rsidRPr="00791978" w:rsidRDefault="00DF1427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FE1B58A" w14:textId="77777777" w:rsidR="00DF1427" w:rsidRPr="00791978" w:rsidRDefault="00DF1427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0FE4C58" w14:textId="77777777" w:rsidR="00DF1427" w:rsidRPr="00791978" w:rsidRDefault="00DF1427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6C3A44F" w14:textId="77777777" w:rsidR="00DF1427" w:rsidRPr="00791978" w:rsidRDefault="00DF1427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834A75" w14:textId="77777777" w:rsidR="00DF1427" w:rsidRPr="00791978" w:rsidRDefault="00DF1427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9CC4996" w14:textId="77777777" w:rsidR="00DF1427" w:rsidRPr="00791978" w:rsidRDefault="00DF1427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D2FEC97" w14:textId="77777777" w:rsidR="00DF1427" w:rsidRPr="00791978" w:rsidRDefault="00DF1427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DF1427" w:rsidRPr="00791978" w14:paraId="02F3B593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27F53F84" w14:textId="77777777" w:rsidR="00DF1427" w:rsidRPr="00791978" w:rsidRDefault="00DF1427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6926660" w14:textId="77777777" w:rsidR="00DF1427" w:rsidRPr="00791978" w:rsidRDefault="00DF1427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396E25ED" w14:textId="77777777" w:rsidR="00DF1427" w:rsidRPr="00791978" w:rsidRDefault="00DF1427" w:rsidP="00DF1427">
            <w:pPr>
              <w:pStyle w:val="TAC"/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51B1BFA7" w14:textId="77777777" w:rsidR="00DF1427" w:rsidRPr="00791978" w:rsidRDefault="00DF1427" w:rsidP="00DF1427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2B12393E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52AD59D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0751DCED" w14:textId="77777777" w:rsidR="00DF1427" w:rsidRPr="00791978" w:rsidRDefault="00DF1427" w:rsidP="00DF1427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A95315C" w14:textId="77777777" w:rsidR="00DF1427" w:rsidRPr="00791978" w:rsidRDefault="00DF1427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8937846" w14:textId="77777777" w:rsidR="00DF1427" w:rsidRPr="00791978" w:rsidRDefault="00DF1427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C7A1E2C" w14:textId="77777777" w:rsidR="00DF1427" w:rsidRPr="00791978" w:rsidRDefault="00DF1427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03E46ADC" w14:textId="77777777" w:rsidR="00DF1427" w:rsidRPr="00791978" w:rsidRDefault="00DF1427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CE42A79" w14:textId="77777777" w:rsidR="00DF1427" w:rsidRPr="00791978" w:rsidRDefault="00DF1427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83E58C6" w14:textId="77777777" w:rsidR="00DF1427" w:rsidRPr="00791978" w:rsidRDefault="00DF1427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E05E4C" w14:textId="77777777" w:rsidR="00DF1427" w:rsidRPr="00791978" w:rsidRDefault="00DF1427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C8E768D" w14:textId="77777777" w:rsidR="00DF1427" w:rsidRPr="00791978" w:rsidRDefault="00DF1427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0670379" w14:textId="77777777" w:rsidR="00DF1427" w:rsidRPr="00791978" w:rsidRDefault="00DF1427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AFD035C" w14:textId="77777777" w:rsidR="00DF1427" w:rsidRPr="00791978" w:rsidRDefault="00DF1427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776C86C" w14:textId="77777777" w:rsidR="00DF1427" w:rsidRPr="00791978" w:rsidRDefault="00DF1427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5A896FD0" w14:textId="77777777" w:rsidR="00DF1427" w:rsidRDefault="00DF1427" w:rsidP="00DF1427">
      <w:pPr>
        <w:rPr>
          <w:lang w:eastAsia="ko-KR"/>
        </w:rPr>
      </w:pPr>
    </w:p>
    <w:p w14:paraId="65936D3B" w14:textId="4DCF127F" w:rsidR="00DF1427" w:rsidRDefault="00DF1427" w:rsidP="00147049">
      <w:pPr>
        <w:pStyle w:val="3"/>
      </w:pPr>
      <w:bookmarkStart w:id="813" w:name="_Toc120260896"/>
      <w:bookmarkStart w:id="814" w:name="_Toc135928020"/>
      <w:r>
        <w:t>8.3.3</w:t>
      </w:r>
      <w:r>
        <w:tab/>
        <w:t>UE co-existence studies</w:t>
      </w:r>
      <w:bookmarkEnd w:id="813"/>
      <w:bookmarkEnd w:id="814"/>
    </w:p>
    <w:p w14:paraId="63D26C23" w14:textId="77777777" w:rsidR="00DF1427" w:rsidRPr="00FD5D8F" w:rsidRDefault="00DF1427" w:rsidP="00DF1427">
      <w:r w:rsidRPr="00FD5D8F">
        <w:rPr>
          <w:szCs w:val="21"/>
        </w:rPr>
        <w:t xml:space="preserve">Co-existence studies of this DC </w:t>
      </w:r>
      <w:r>
        <w:rPr>
          <w:szCs w:val="21"/>
        </w:rPr>
        <w:t>LTE inter-band 2</w:t>
      </w:r>
      <w:r w:rsidRPr="00FD5D8F">
        <w:rPr>
          <w:szCs w:val="21"/>
        </w:rPr>
        <w:t xml:space="preserve">DL/1UL + inter-band NR 2DL/1UL are already covered </w:t>
      </w:r>
      <w:r w:rsidRPr="00107343">
        <w:rPr>
          <w:szCs w:val="21"/>
        </w:rPr>
        <w:t>in the constituent fall-back modes</w:t>
      </w:r>
      <w:r w:rsidRPr="00FD5D8F">
        <w:rPr>
          <w:szCs w:val="21"/>
        </w:rPr>
        <w:t>. Therefore, there is no additional harmonic and intermodulation impact for the additional band receiver.</w:t>
      </w:r>
    </w:p>
    <w:p w14:paraId="1A8B76A6" w14:textId="65DAC063" w:rsidR="00DF1427" w:rsidRDefault="00DF1427" w:rsidP="00147049">
      <w:pPr>
        <w:pStyle w:val="3"/>
      </w:pPr>
      <w:bookmarkStart w:id="815" w:name="_Toc120260897"/>
      <w:bookmarkStart w:id="816" w:name="_Toc135928021"/>
      <w:r>
        <w:t>8.3.4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815"/>
      <w:bookmarkEnd w:id="816"/>
    </w:p>
    <w:p w14:paraId="73538269" w14:textId="77777777" w:rsidR="00DF1427" w:rsidRDefault="00DF1427" w:rsidP="00DF1427">
      <w:pPr>
        <w:rPr>
          <w:szCs w:val="21"/>
        </w:rPr>
      </w:pPr>
      <w:r>
        <w:rPr>
          <w:szCs w:val="21"/>
        </w:rPr>
        <w:t>For DC_3-8-41_n1-n78</w:t>
      </w:r>
      <w:r w:rsidRPr="00FD5D8F">
        <w:rPr>
          <w:szCs w:val="21"/>
        </w:rPr>
        <w:t xml:space="preserve">, </w:t>
      </w:r>
      <w:r>
        <w:rPr>
          <w:rFonts w:hint="eastAsia"/>
          <w:szCs w:val="21"/>
        </w:rPr>
        <w:t>t</w:t>
      </w:r>
      <w:r>
        <w:rPr>
          <w:szCs w:val="21"/>
        </w:rPr>
        <w:t xml:space="preserve">he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T</w:t>
      </w:r>
      <w:r w:rsidRPr="00FD5D8F">
        <w:rPr>
          <w:szCs w:val="21"/>
          <w:vertAlign w:val="subscript"/>
        </w:rPr>
        <w:t>IB,c</w:t>
      </w:r>
      <w:r w:rsidRPr="00FD5D8F">
        <w:rPr>
          <w:szCs w:val="21"/>
        </w:rPr>
        <w:t xml:space="preserve"> and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R</w:t>
      </w:r>
      <w:r w:rsidRPr="00FD5D8F">
        <w:rPr>
          <w:szCs w:val="21"/>
          <w:vertAlign w:val="subscript"/>
        </w:rPr>
        <w:t>IB,c</w:t>
      </w:r>
      <w:r w:rsidRPr="00FD5D8F">
        <w:rPr>
          <w:szCs w:val="21"/>
        </w:rPr>
        <w:t xml:space="preserve"> values </w:t>
      </w:r>
      <w:r>
        <w:rPr>
          <w:szCs w:val="21"/>
        </w:rPr>
        <w:t xml:space="preserve">are reused from DC_3-7-8_n1-n78 and </w:t>
      </w:r>
      <w:r w:rsidRPr="00FD5D8F">
        <w:rPr>
          <w:szCs w:val="21"/>
        </w:rPr>
        <w:t>given in the tables</w:t>
      </w:r>
      <w:r>
        <w:rPr>
          <w:szCs w:val="21"/>
        </w:rPr>
        <w:t xml:space="preserve"> </w:t>
      </w:r>
      <w:r w:rsidRPr="00FD5D8F">
        <w:rPr>
          <w:szCs w:val="21"/>
        </w:rPr>
        <w:t>below.</w:t>
      </w:r>
    </w:p>
    <w:p w14:paraId="65BEFA9E" w14:textId="1690AEB8" w:rsidR="00DF1427" w:rsidRDefault="00DF1427" w:rsidP="00DF1427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8.3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DF1427" w:rsidRPr="00EF5447" w14:paraId="3BFF36FB" w14:textId="77777777" w:rsidTr="00152546">
        <w:trPr>
          <w:trHeight w:val="187"/>
          <w:tblHeader/>
          <w:jc w:val="center"/>
        </w:trPr>
        <w:tc>
          <w:tcPr>
            <w:tcW w:w="2263" w:type="dxa"/>
            <w:vMerge w:val="restart"/>
          </w:tcPr>
          <w:p w14:paraId="6B9E4DF8" w14:textId="77777777" w:rsidR="00DF1427" w:rsidRPr="00EF5447" w:rsidRDefault="00DF1427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663" w:type="dxa"/>
            <w:gridSpan w:val="5"/>
            <w:vAlign w:val="center"/>
          </w:tcPr>
          <w:p w14:paraId="33220AA5" w14:textId="77777777" w:rsidR="00DF1427" w:rsidRPr="00EF5447" w:rsidRDefault="00DF1427" w:rsidP="00152546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DF1427" w:rsidRPr="00EF5447" w14:paraId="4CCA8BC0" w14:textId="77777777" w:rsidTr="00152546">
        <w:trPr>
          <w:trHeight w:val="187"/>
          <w:tblHeader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48ED0942" w14:textId="77777777" w:rsidR="00DF1427" w:rsidRPr="00EF5447" w:rsidRDefault="00DF1427" w:rsidP="00152546">
            <w:pPr>
              <w:pStyle w:val="TAH"/>
            </w:pPr>
          </w:p>
        </w:tc>
        <w:tc>
          <w:tcPr>
            <w:tcW w:w="6663" w:type="dxa"/>
            <w:gridSpan w:val="5"/>
            <w:vAlign w:val="center"/>
          </w:tcPr>
          <w:p w14:paraId="48890D28" w14:textId="77777777" w:rsidR="00DF1427" w:rsidRPr="00EF5447" w:rsidRDefault="00DF1427" w:rsidP="00152546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DF1427" w14:paraId="1252C21E" w14:textId="77777777" w:rsidTr="00661122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BECC" w14:textId="77777777" w:rsidR="00DF1427" w:rsidRDefault="00DF1427" w:rsidP="00DF1427">
            <w:pPr>
              <w:pStyle w:val="TAC"/>
            </w:pPr>
            <w:r>
              <w:t>DC_3-8-41_n1-n78</w:t>
            </w:r>
          </w:p>
          <w:p w14:paraId="116024E3" w14:textId="3F6078B1" w:rsidR="00DF1427" w:rsidRDefault="00DF1427" w:rsidP="00DF1427">
            <w:pPr>
              <w:pStyle w:val="TAC"/>
              <w:rPr>
                <w:lang w:val="fr-FR"/>
              </w:rPr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CDAA" w14:textId="77777777" w:rsidR="00DF1427" w:rsidRDefault="00DF1427" w:rsidP="00DF1427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CB3F" w14:textId="77777777" w:rsidR="00DF1427" w:rsidRDefault="00DF1427" w:rsidP="00DF142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1D95" w14:textId="77777777" w:rsidR="00DF1427" w:rsidRDefault="00DF1427" w:rsidP="00DF1427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B3F8" w14:textId="77777777" w:rsidR="00DF1427" w:rsidRDefault="00DF1427" w:rsidP="00DF142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1EF0" w14:textId="77777777" w:rsidR="00DF1427" w:rsidRDefault="00DF1427" w:rsidP="00DF142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</w:p>
        </w:tc>
      </w:tr>
      <w:tr w:rsidR="00DF1427" w14:paraId="55F20EA3" w14:textId="77777777" w:rsidTr="00152546">
        <w:trPr>
          <w:trHeight w:val="187"/>
          <w:jc w:val="center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627" w14:textId="77777777" w:rsidR="00DF1427" w:rsidRDefault="00DF1427" w:rsidP="00152546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ΔT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3BD7840F" w14:textId="77777777" w:rsidR="00DF1427" w:rsidRDefault="00DF1427" w:rsidP="00152546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11005786" w14:textId="77777777" w:rsidR="00DF1427" w:rsidRPr="00661122" w:rsidRDefault="00DF1427" w:rsidP="0096551C">
      <w:pPr>
        <w:rPr>
          <w:rFonts w:eastAsia="SimSun"/>
          <w:lang w:val="fr-FR"/>
        </w:rPr>
      </w:pPr>
    </w:p>
    <w:p w14:paraId="552A59F0" w14:textId="25CBC795" w:rsidR="00DF1427" w:rsidRDefault="00DF1427" w:rsidP="00DF1427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8.3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DF1427" w:rsidRPr="00EF5447" w14:paraId="7A9AB31C" w14:textId="77777777" w:rsidTr="00152546">
        <w:trPr>
          <w:trHeight w:val="187"/>
          <w:tblHeader/>
          <w:jc w:val="center"/>
        </w:trPr>
        <w:tc>
          <w:tcPr>
            <w:tcW w:w="2447" w:type="dxa"/>
            <w:vMerge w:val="restart"/>
          </w:tcPr>
          <w:p w14:paraId="2EE1A081" w14:textId="77777777" w:rsidR="00DF1427" w:rsidRPr="00EF5447" w:rsidRDefault="00DF1427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 w14:paraId="20D731B5" w14:textId="77777777" w:rsidR="00DF1427" w:rsidRPr="00EF5447" w:rsidRDefault="00DF1427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DF1427" w:rsidRPr="00EF5447" w14:paraId="1C262798" w14:textId="77777777" w:rsidTr="00152546">
        <w:trPr>
          <w:trHeight w:val="187"/>
          <w:tblHeader/>
          <w:jc w:val="center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1BD62885" w14:textId="77777777" w:rsidR="00DF1427" w:rsidRPr="00EF5447" w:rsidRDefault="00DF1427" w:rsidP="00152546">
            <w:pPr>
              <w:pStyle w:val="TAH"/>
            </w:pPr>
          </w:p>
        </w:tc>
        <w:tc>
          <w:tcPr>
            <w:tcW w:w="6337" w:type="dxa"/>
            <w:gridSpan w:val="5"/>
            <w:vAlign w:val="center"/>
          </w:tcPr>
          <w:p w14:paraId="01DD26CD" w14:textId="77777777" w:rsidR="00DF1427" w:rsidRPr="00EF5447" w:rsidRDefault="00DF1427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DF1427" w14:paraId="5CB780D3" w14:textId="77777777" w:rsidTr="00661122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0D88" w14:textId="77777777" w:rsidR="00DF1427" w:rsidRDefault="00DF1427" w:rsidP="00DF1427">
            <w:pPr>
              <w:pStyle w:val="TAC"/>
            </w:pPr>
            <w:r>
              <w:t>DC_3-8-41_n1-n78</w:t>
            </w:r>
          </w:p>
          <w:p w14:paraId="7EC9B0A2" w14:textId="6C030421" w:rsidR="00DF1427" w:rsidRDefault="00DF1427" w:rsidP="00DF1427">
            <w:pPr>
              <w:pStyle w:val="TAC"/>
              <w:rPr>
                <w:lang w:val="fr-FR"/>
              </w:rPr>
            </w:pPr>
            <w:r>
              <w:t>DC_3-3-8-41_n1-n78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3376" w14:textId="77777777" w:rsidR="00DF1427" w:rsidRDefault="00DF1427" w:rsidP="00DF1427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C0A" w14:textId="77777777" w:rsidR="00DF1427" w:rsidRDefault="00DF1427" w:rsidP="00DF142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21FC" w14:textId="77777777" w:rsidR="00DF1427" w:rsidRDefault="00DF1427" w:rsidP="00DF1427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9F08" w14:textId="77777777" w:rsidR="00DF1427" w:rsidRDefault="00DF1427" w:rsidP="00DF142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D19E" w14:textId="77777777" w:rsidR="00DF1427" w:rsidRDefault="00DF1427" w:rsidP="00DF142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</w:tr>
      <w:tr w:rsidR="00DF1427" w14:paraId="4CEDCADB" w14:textId="77777777" w:rsidTr="00152546">
        <w:trPr>
          <w:trHeight w:val="187"/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41C" w14:textId="77777777" w:rsidR="00DF1427" w:rsidRDefault="00DF1427" w:rsidP="00152546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5B685766" w14:textId="77777777" w:rsidR="00DF1427" w:rsidRDefault="00DF1427" w:rsidP="00152546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32365159" w14:textId="77777777" w:rsidR="00DF1427" w:rsidRPr="00661122" w:rsidRDefault="00DF1427" w:rsidP="0096551C">
      <w:pPr>
        <w:rPr>
          <w:rFonts w:eastAsia="SimSun"/>
          <w:lang w:val="fr-FR" w:eastAsia="zh-CN"/>
        </w:rPr>
      </w:pPr>
    </w:p>
    <w:p w14:paraId="68DB8E2F" w14:textId="29C1E2E8" w:rsidR="00DF1427" w:rsidRPr="00BD3909" w:rsidRDefault="00DF1427" w:rsidP="00147049">
      <w:pPr>
        <w:pStyle w:val="3"/>
      </w:pPr>
      <w:bookmarkStart w:id="817" w:name="_Toc120260898"/>
      <w:bookmarkStart w:id="818" w:name="_Toc135928022"/>
      <w:r>
        <w:t>8.3.5</w:t>
      </w:r>
      <w:r>
        <w:tab/>
        <w:t>MSD</w:t>
      </w:r>
      <w:bookmarkEnd w:id="817"/>
      <w:bookmarkEnd w:id="818"/>
    </w:p>
    <w:p w14:paraId="49EA8C85" w14:textId="77777777" w:rsidR="00DF1427" w:rsidRPr="00ED0983" w:rsidRDefault="00DF1427" w:rsidP="00DF1427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461DB64A" w14:textId="77777777" w:rsidR="00DF1427" w:rsidRDefault="00DF1427" w:rsidP="00DF1427">
      <w:pPr>
        <w:rPr>
          <w:lang w:eastAsia="ja-JP"/>
        </w:rPr>
      </w:pPr>
    </w:p>
    <w:p w14:paraId="48E7F798" w14:textId="395A86B0" w:rsidR="00036F72" w:rsidRDefault="00036F72" w:rsidP="00147049">
      <w:pPr>
        <w:pStyle w:val="2"/>
        <w:rPr>
          <w:lang w:eastAsia="zh-TW"/>
        </w:rPr>
      </w:pPr>
      <w:bookmarkStart w:id="819" w:name="_Toc120260899"/>
      <w:bookmarkStart w:id="820" w:name="_Toc135928023"/>
      <w:r>
        <w:rPr>
          <w:lang w:eastAsia="zh-TW"/>
        </w:rPr>
        <w:t>8.4</w:t>
      </w:r>
      <w:r>
        <w:tab/>
      </w:r>
      <w:r>
        <w:rPr>
          <w:lang w:eastAsia="zh-TW"/>
        </w:rPr>
        <w:t>DC_3-20-41_n1-n78</w:t>
      </w:r>
      <w:bookmarkEnd w:id="819"/>
      <w:bookmarkEnd w:id="820"/>
      <w:r w:rsidRPr="00C243E3">
        <w:rPr>
          <w:lang w:eastAsia="zh-TW"/>
        </w:rPr>
        <w:t xml:space="preserve"> </w:t>
      </w:r>
    </w:p>
    <w:p w14:paraId="06125E3C" w14:textId="01702DD0" w:rsidR="00036F72" w:rsidRPr="00BD3909" w:rsidRDefault="00036F72" w:rsidP="00147049">
      <w:pPr>
        <w:pStyle w:val="3"/>
      </w:pPr>
      <w:bookmarkStart w:id="821" w:name="_Toc120260900"/>
      <w:bookmarkStart w:id="822" w:name="_Toc135928024"/>
      <w:r>
        <w:t>8.4</w:t>
      </w:r>
      <w:r w:rsidRPr="00C11944">
        <w:t>.1</w:t>
      </w:r>
      <w:r w:rsidRPr="00C11944">
        <w:tab/>
        <w:t>Operating bands for DC</w:t>
      </w:r>
      <w:bookmarkEnd w:id="821"/>
      <w:bookmarkEnd w:id="822"/>
    </w:p>
    <w:p w14:paraId="09B5D960" w14:textId="255F04B1" w:rsidR="00036F72" w:rsidRDefault="00036F72" w:rsidP="00036F72">
      <w:pPr>
        <w:pStyle w:val="TH"/>
      </w:pPr>
      <w:r w:rsidRPr="00C11944">
        <w:t xml:space="preserve">Table </w:t>
      </w:r>
      <w:r>
        <w:t>8.4</w:t>
      </w:r>
      <w:r w:rsidRPr="00C11944">
        <w:t xml:space="preserve">.1-1: DC band combination of NR 2DL/1UL + LTE </w:t>
      </w:r>
      <w:r>
        <w:t>3</w:t>
      </w:r>
      <w:r w:rsidRPr="00C11944">
        <w:t>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11"/>
        <w:gridCol w:w="8"/>
        <w:gridCol w:w="295"/>
        <w:gridCol w:w="1598"/>
        <w:gridCol w:w="1231"/>
        <w:gridCol w:w="355"/>
        <w:gridCol w:w="1530"/>
        <w:gridCol w:w="1042"/>
      </w:tblGrid>
      <w:tr w:rsidR="00036F72" w:rsidRPr="0078148C" w14:paraId="520059FE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060E67C" w14:textId="77777777" w:rsidR="00036F72" w:rsidRPr="0078148C" w:rsidRDefault="00036F72" w:rsidP="00152546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076D5C6" w14:textId="77777777" w:rsidR="00036F72" w:rsidRPr="0078148C" w:rsidRDefault="00036F72" w:rsidP="00152546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12" w:type="dxa"/>
            <w:gridSpan w:val="4"/>
            <w:shd w:val="clear" w:color="auto" w:fill="auto"/>
          </w:tcPr>
          <w:p w14:paraId="29F3E5A5" w14:textId="77777777" w:rsidR="00036F72" w:rsidRPr="0078148C" w:rsidRDefault="00036F72" w:rsidP="00152546">
            <w:pPr>
              <w:pStyle w:val="TAH"/>
            </w:pPr>
            <w:r w:rsidRPr="0078148C">
              <w:t>Uplink (UL) band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0CBDC72E" w14:textId="77777777" w:rsidR="00036F72" w:rsidRPr="0078148C" w:rsidRDefault="00036F72" w:rsidP="00152546">
            <w:pPr>
              <w:pStyle w:val="TAH"/>
            </w:pPr>
            <w:r w:rsidRPr="0078148C">
              <w:t>Downlink (DL) band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 w14:paraId="678EFA30" w14:textId="77777777" w:rsidR="00036F72" w:rsidRPr="0078148C" w:rsidRDefault="00036F72" w:rsidP="00152546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Duplex</w:t>
            </w:r>
          </w:p>
          <w:p w14:paraId="7320F267" w14:textId="77777777" w:rsidR="00036F72" w:rsidRPr="0078148C" w:rsidRDefault="00036F72" w:rsidP="00152546">
            <w:pPr>
              <w:pStyle w:val="TAH"/>
              <w:rPr>
                <w:rFonts w:cs="Arial"/>
                <w:lang w:val="x-none"/>
              </w:rPr>
            </w:pPr>
            <w:r w:rsidRPr="0078148C">
              <w:rPr>
                <w:rFonts w:cs="Arial"/>
                <w:lang w:val="x-none"/>
              </w:rPr>
              <w:t>mode</w:t>
            </w:r>
          </w:p>
        </w:tc>
      </w:tr>
      <w:tr w:rsidR="00036F72" w:rsidRPr="0078148C" w14:paraId="284859F4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728959C9" w14:textId="77777777" w:rsidR="00036F72" w:rsidRPr="0078148C" w:rsidRDefault="00036F72" w:rsidP="00152546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1A465F2B" w14:textId="77777777" w:rsidR="00036F72" w:rsidRPr="0078148C" w:rsidRDefault="00036F72" w:rsidP="00152546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18BDC4DF" w14:textId="77777777" w:rsidR="00036F72" w:rsidRPr="0078148C" w:rsidRDefault="00036F72" w:rsidP="00152546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6" w:type="dxa"/>
            <w:gridSpan w:val="3"/>
            <w:shd w:val="clear" w:color="auto" w:fill="auto"/>
          </w:tcPr>
          <w:p w14:paraId="43366718" w14:textId="77777777" w:rsidR="00036F72" w:rsidRPr="0078148C" w:rsidRDefault="00036F72" w:rsidP="00152546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2" w:type="dxa"/>
            <w:vMerge/>
            <w:shd w:val="clear" w:color="auto" w:fill="auto"/>
          </w:tcPr>
          <w:p w14:paraId="191DD385" w14:textId="77777777" w:rsidR="00036F72" w:rsidRPr="0078148C" w:rsidRDefault="00036F72" w:rsidP="00152546">
            <w:pPr>
              <w:pStyle w:val="TAH"/>
              <w:rPr>
                <w:rFonts w:cs="Arial"/>
                <w:lang w:val="x-none"/>
              </w:rPr>
            </w:pPr>
          </w:p>
        </w:tc>
      </w:tr>
      <w:tr w:rsidR="00036F72" w:rsidRPr="0078148C" w14:paraId="0BA697D9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7AAFA7CD" w14:textId="77777777" w:rsidR="00036F72" w:rsidRPr="0078148C" w:rsidRDefault="00036F72" w:rsidP="00152546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3FC54C39" w14:textId="77777777" w:rsidR="00036F72" w:rsidRPr="0078148C" w:rsidRDefault="00036F72" w:rsidP="00152546">
            <w:pPr>
              <w:pStyle w:val="TAH"/>
            </w:pPr>
          </w:p>
        </w:tc>
        <w:tc>
          <w:tcPr>
            <w:tcW w:w="3012" w:type="dxa"/>
            <w:gridSpan w:val="4"/>
            <w:shd w:val="clear" w:color="auto" w:fill="auto"/>
            <w:vAlign w:val="center"/>
          </w:tcPr>
          <w:p w14:paraId="0F09FE27" w14:textId="77777777" w:rsidR="00036F72" w:rsidRPr="0078148C" w:rsidRDefault="00036F72" w:rsidP="00152546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shd w:val="clear" w:color="auto" w:fill="auto"/>
            <w:vAlign w:val="center"/>
          </w:tcPr>
          <w:p w14:paraId="0D67D0AC" w14:textId="77777777" w:rsidR="00036F72" w:rsidRPr="0078148C" w:rsidRDefault="00036F72" w:rsidP="00152546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2" w:type="dxa"/>
            <w:vMerge/>
            <w:shd w:val="clear" w:color="auto" w:fill="auto"/>
          </w:tcPr>
          <w:p w14:paraId="62BD1A4B" w14:textId="77777777" w:rsidR="00036F72" w:rsidRPr="0078148C" w:rsidRDefault="00036F72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036F72" w:rsidRPr="0078148C" w14:paraId="4C8BF0F7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11C2931" w14:textId="77777777" w:rsidR="00036F72" w:rsidRDefault="00036F72" w:rsidP="00152546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3-20-41_n1-n78</w:t>
            </w:r>
          </w:p>
          <w:p w14:paraId="0064E99D" w14:textId="77777777" w:rsidR="00036F72" w:rsidRPr="008C4BC5" w:rsidRDefault="00036F72" w:rsidP="00152546">
            <w:pPr>
              <w:pStyle w:val="TAC"/>
              <w:rPr>
                <w:lang w:val="en-US"/>
              </w:rPr>
            </w:pPr>
            <w:r w:rsidRPr="008C4BC5">
              <w:rPr>
                <w:lang w:val="en-US"/>
              </w:rPr>
              <w:t>DC_</w:t>
            </w:r>
            <w:r>
              <w:rPr>
                <w:lang w:val="en-US"/>
              </w:rPr>
              <w:t>3-3-20-41_n1-n78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A62D0FA" w14:textId="77777777" w:rsidR="00036F72" w:rsidRDefault="00036F72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3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BF7CF59" w14:textId="77777777" w:rsidR="00036F72" w:rsidRPr="005D3B77" w:rsidRDefault="00036F72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1710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DA9153" w14:textId="77777777" w:rsidR="00036F72" w:rsidRPr="005D3B77" w:rsidRDefault="00036F72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18061112" w14:textId="77777777" w:rsidR="00036F72" w:rsidRPr="005D3B77" w:rsidRDefault="00036F72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3BC99304" w14:textId="77777777" w:rsidR="00036F72" w:rsidRPr="005D3B77" w:rsidRDefault="00036F72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9D220" w14:textId="77777777" w:rsidR="00036F72" w:rsidRPr="005D3B77" w:rsidRDefault="00036F72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5C9EEF03" w14:textId="77777777" w:rsidR="00036F72" w:rsidRPr="005D3B77" w:rsidRDefault="00036F72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1880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8443AAD" w14:textId="77777777" w:rsidR="00036F72" w:rsidRDefault="00036F72" w:rsidP="00152546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036F72" w:rsidRPr="0078148C" w14:paraId="162AE104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2FA7FFB6" w14:textId="77777777" w:rsidR="00036F72" w:rsidRPr="008C4BC5" w:rsidRDefault="00036F72" w:rsidP="00152546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B09A3A3" w14:textId="77777777" w:rsidR="00036F72" w:rsidRDefault="00036F72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20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BD778BD" w14:textId="77777777" w:rsidR="00036F72" w:rsidRDefault="00036F72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832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3F99F1" w14:textId="77777777" w:rsidR="00036F72" w:rsidRPr="005D3B77" w:rsidRDefault="00036F72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07017DA2" w14:textId="77777777" w:rsidR="00036F72" w:rsidRDefault="00036F72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862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5F3D637A" w14:textId="77777777" w:rsidR="00036F72" w:rsidRDefault="00036F72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791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1E1EEE" w14:textId="77777777" w:rsidR="00036F72" w:rsidRPr="005D3B77" w:rsidRDefault="00036F72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0B95619D" w14:textId="77777777" w:rsidR="00036F72" w:rsidRDefault="00036F72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821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CCE6CA5" w14:textId="77777777" w:rsidR="00036F72" w:rsidRDefault="00036F72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036F72" w:rsidRPr="0078148C" w14:paraId="4A2B1FC1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06071FA9" w14:textId="77777777" w:rsidR="00036F72" w:rsidRPr="008C4BC5" w:rsidRDefault="00036F72" w:rsidP="00152546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A565BA1" w14:textId="77777777" w:rsidR="00036F72" w:rsidRDefault="00036F72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41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E060309" w14:textId="77777777" w:rsidR="00036F72" w:rsidRDefault="00036F72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AF380E" w14:textId="77777777" w:rsidR="00036F72" w:rsidRPr="005D3B77" w:rsidRDefault="00036F72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68062502" w14:textId="77777777" w:rsidR="00036F72" w:rsidRDefault="00036F72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4EC6B935" w14:textId="77777777" w:rsidR="00036F72" w:rsidRDefault="00036F72" w:rsidP="00661122">
            <w:pPr>
              <w:pStyle w:val="TAR"/>
              <w:rPr>
                <w:lang w:eastAsia="ja-JP"/>
              </w:rPr>
            </w:pPr>
            <w:r>
              <w:rPr>
                <w:rFonts w:eastAsia="맑은 고딕"/>
                <w:lang w:val="en-US" w:eastAsia="ko-KR"/>
              </w:rPr>
              <w:t xml:space="preserve">2496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BC0D48" w14:textId="77777777" w:rsidR="00036F72" w:rsidRPr="005D3B77" w:rsidRDefault="00036F72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215653A2" w14:textId="77777777" w:rsidR="00036F72" w:rsidRDefault="00036F72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7D3247A" w14:textId="77777777" w:rsidR="00036F72" w:rsidRDefault="00036F72" w:rsidP="00152546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T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036F72" w:rsidRPr="0078148C" w14:paraId="1143D1BE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736E1B3B" w14:textId="77777777" w:rsidR="00036F72" w:rsidRPr="007D4ED4" w:rsidRDefault="00036F72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217AAC1" w14:textId="77777777" w:rsidR="00036F72" w:rsidRPr="005D3B77" w:rsidRDefault="00036F72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1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0FEA5ED" w14:textId="77777777" w:rsidR="00036F72" w:rsidRPr="005D3B77" w:rsidRDefault="00036F72" w:rsidP="00661122">
            <w:pPr>
              <w:pStyle w:val="TAR"/>
              <w:rPr>
                <w:lang w:val="sv-SE" w:eastAsia="ko-KR"/>
              </w:rPr>
            </w:pPr>
            <w:r w:rsidRPr="005D3B77">
              <w:rPr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303996" w14:textId="77777777" w:rsidR="00036F72" w:rsidRPr="008C4BC5" w:rsidRDefault="00036F72" w:rsidP="00152546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91DE3B8" w14:textId="77777777" w:rsidR="00036F72" w:rsidRPr="005D3B77" w:rsidRDefault="00036F72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1AB5D47A" w14:textId="77777777" w:rsidR="00036F72" w:rsidRPr="005D3B77" w:rsidRDefault="00036F72" w:rsidP="00661122">
            <w:pPr>
              <w:pStyle w:val="TAR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4FC80" w14:textId="77777777" w:rsidR="00036F72" w:rsidRPr="005D3B77" w:rsidRDefault="00036F72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70778C78" w14:textId="77777777" w:rsidR="00036F72" w:rsidRPr="005D3B77" w:rsidRDefault="00036F72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554CCDC" w14:textId="77777777" w:rsidR="00036F72" w:rsidRPr="008C4BC5" w:rsidRDefault="00036F72" w:rsidP="00152546">
            <w:pPr>
              <w:pStyle w:val="TAC"/>
              <w:rPr>
                <w:lang w:val="fr-FR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036F72" w:rsidRPr="0078148C" w14:paraId="417489E0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71D213E0" w14:textId="77777777" w:rsidR="00036F72" w:rsidRPr="0078148C" w:rsidRDefault="00036F72" w:rsidP="00152546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3517EE0" w14:textId="77777777" w:rsidR="00036F72" w:rsidRPr="005D3B77" w:rsidRDefault="00036F72" w:rsidP="00152546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n78</w:t>
            </w:r>
          </w:p>
        </w:tc>
        <w:tc>
          <w:tcPr>
            <w:tcW w:w="1111" w:type="dxa"/>
            <w:tcBorders>
              <w:right w:val="nil"/>
            </w:tcBorders>
            <w:shd w:val="clear" w:color="auto" w:fill="auto"/>
            <w:vAlign w:val="center"/>
          </w:tcPr>
          <w:p w14:paraId="087D0CA7" w14:textId="77777777" w:rsidR="00036F72" w:rsidRPr="005D3B77" w:rsidRDefault="00036F72" w:rsidP="00661122">
            <w:pPr>
              <w:pStyle w:val="TAR"/>
              <w:rPr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5B1BC3" w14:textId="77777777" w:rsidR="00036F72" w:rsidRPr="005D3B77" w:rsidRDefault="00036F72" w:rsidP="00152546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8" w:type="dxa"/>
            <w:tcBorders>
              <w:left w:val="nil"/>
            </w:tcBorders>
            <w:shd w:val="clear" w:color="auto" w:fill="auto"/>
            <w:vAlign w:val="center"/>
          </w:tcPr>
          <w:p w14:paraId="0244F16B" w14:textId="77777777" w:rsidR="00036F72" w:rsidRPr="005D3B77" w:rsidRDefault="00036F72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1" w:type="dxa"/>
            <w:tcBorders>
              <w:right w:val="nil"/>
            </w:tcBorders>
            <w:shd w:val="clear" w:color="auto" w:fill="auto"/>
            <w:vAlign w:val="center"/>
          </w:tcPr>
          <w:p w14:paraId="29EE46BA" w14:textId="77777777" w:rsidR="00036F72" w:rsidRPr="005D3B77" w:rsidRDefault="00036F72" w:rsidP="00661122">
            <w:pPr>
              <w:pStyle w:val="TAR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3300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1C1189" w14:textId="77777777" w:rsidR="00036F72" w:rsidRPr="005D3B77" w:rsidRDefault="00036F72" w:rsidP="00152546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center"/>
          </w:tcPr>
          <w:p w14:paraId="10D97596" w14:textId="77777777" w:rsidR="00036F72" w:rsidRPr="005D3B77" w:rsidRDefault="00036F72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180B38B" w14:textId="77777777" w:rsidR="00036F72" w:rsidRPr="005D3B77" w:rsidRDefault="00036F72" w:rsidP="00152546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TDD</w:t>
            </w:r>
          </w:p>
        </w:tc>
      </w:tr>
    </w:tbl>
    <w:p w14:paraId="2EDA40ED" w14:textId="77777777" w:rsidR="00036F72" w:rsidRDefault="00036F72" w:rsidP="00036F72">
      <w:pPr>
        <w:spacing w:after="0"/>
      </w:pPr>
    </w:p>
    <w:p w14:paraId="05F98E48" w14:textId="7B892FEC" w:rsidR="00036F72" w:rsidRDefault="00036F72" w:rsidP="00036F72">
      <w:pPr>
        <w:pStyle w:val="TH"/>
      </w:pPr>
      <w:r>
        <w:t>Table 8.4</w:t>
      </w:r>
      <w:r>
        <w:rPr>
          <w:lang w:val="en-US"/>
        </w:rPr>
        <w:t>.1</w:t>
      </w:r>
      <w:r>
        <w:t xml:space="preserve">-2: </w:t>
      </w:r>
      <w:r w:rsidRPr="00EC24FB">
        <w:t>Inter-band EN-DC configurations within FR1 (</w:t>
      </w:r>
      <w:r>
        <w:t>four</w:t>
      </w:r>
      <w:r w:rsidRPr="00EC24FB">
        <w:t xml:space="preserve">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36F72" w:rsidRPr="00877CC8" w14:paraId="63459466" w14:textId="77777777" w:rsidTr="0015254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0CE3" w14:textId="77777777" w:rsidR="00036F72" w:rsidRPr="00877CC8" w:rsidRDefault="00036F72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EN-DC</w:t>
            </w:r>
          </w:p>
          <w:p w14:paraId="4EFF4B2A" w14:textId="77777777" w:rsidR="00036F72" w:rsidRPr="00877CC8" w:rsidRDefault="00036F72" w:rsidP="00152546">
            <w:pPr>
              <w:pStyle w:val="TAH"/>
              <w:rPr>
                <w:lang w:eastAsia="fi-FI"/>
              </w:rPr>
            </w:pPr>
            <w:r w:rsidRPr="00877CC8">
              <w:rPr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56E9" w14:textId="77777777" w:rsidR="00036F72" w:rsidRPr="00877CC8" w:rsidRDefault="00036F72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Uplink EN-DC</w:t>
            </w:r>
          </w:p>
          <w:p w14:paraId="3C59FB84" w14:textId="77777777" w:rsidR="00036F72" w:rsidRPr="00877CC8" w:rsidRDefault="00036F72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configuration</w:t>
            </w:r>
          </w:p>
          <w:p w14:paraId="6312CCBF" w14:textId="77777777" w:rsidR="00036F72" w:rsidRPr="00877CC8" w:rsidRDefault="00036F72" w:rsidP="00152546">
            <w:pPr>
              <w:pStyle w:val="TAH"/>
              <w:rPr>
                <w:lang w:val="fr-FR" w:eastAsia="fi-FI"/>
              </w:rPr>
            </w:pPr>
            <w:r w:rsidRPr="00877CC8">
              <w:rPr>
                <w:lang w:val="fr-FR" w:eastAsia="fi-FI"/>
              </w:rPr>
              <w:t>(NOTE 1)</w:t>
            </w:r>
          </w:p>
        </w:tc>
      </w:tr>
      <w:tr w:rsidR="00036F72" w:rsidRPr="00877CC8" w14:paraId="22685914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B0529" w14:textId="77777777" w:rsidR="00036F72" w:rsidRDefault="00036F72" w:rsidP="00152546">
            <w:pPr>
              <w:pStyle w:val="TAC"/>
            </w:pPr>
            <w:r w:rsidRPr="00A11656">
              <w:t>DC_3A</w:t>
            </w:r>
            <w:r>
              <w:t>-20A</w:t>
            </w:r>
            <w:r w:rsidRPr="00A11656">
              <w:t>-41A_n1A-n78A</w:t>
            </w:r>
          </w:p>
          <w:p w14:paraId="61E1FC9D" w14:textId="77777777" w:rsidR="00036F72" w:rsidRPr="00877CC8" w:rsidRDefault="00036F72" w:rsidP="00152546">
            <w:pPr>
              <w:pStyle w:val="TAC"/>
            </w:pPr>
            <w:r w:rsidRPr="00A11656">
              <w:t>DC_3A</w:t>
            </w:r>
            <w:r>
              <w:t>-3A-20A</w:t>
            </w:r>
            <w:r w:rsidRPr="00A11656">
              <w:t>-41A_n1A-n78A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03A7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1689F7BC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45F1A783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62B4199D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324791C0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7EAF33EF" w14:textId="77777777" w:rsidR="00036F72" w:rsidRPr="00877CC8" w:rsidRDefault="00036F72" w:rsidP="00152546">
            <w:pPr>
              <w:pStyle w:val="TAC"/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  <w:tr w:rsidR="00036F72" w:rsidRPr="00877CC8" w14:paraId="5A448C8C" w14:textId="77777777" w:rsidTr="0015254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E147B" w14:textId="77777777" w:rsidR="00036F72" w:rsidRDefault="00036F72" w:rsidP="00152546">
            <w:pPr>
              <w:pStyle w:val="TAC"/>
            </w:pPr>
            <w:r w:rsidRPr="00A11656">
              <w:t>DC_3A-</w:t>
            </w:r>
            <w:r>
              <w:t>20A-</w:t>
            </w:r>
            <w:r w:rsidRPr="00A11656">
              <w:t>41</w:t>
            </w:r>
            <w:r>
              <w:t>C</w:t>
            </w:r>
            <w:r w:rsidRPr="00A11656">
              <w:t>_n1A-n78A</w:t>
            </w:r>
          </w:p>
          <w:p w14:paraId="3AD47FB6" w14:textId="77777777" w:rsidR="00036F72" w:rsidRPr="006F0068" w:rsidRDefault="00036F72" w:rsidP="00152546">
            <w:pPr>
              <w:pStyle w:val="TAC"/>
            </w:pPr>
            <w:r w:rsidRPr="00A11656">
              <w:t>DC_3A</w:t>
            </w:r>
            <w:r>
              <w:t>-3A-20A</w:t>
            </w:r>
            <w:r w:rsidRPr="00A11656">
              <w:t>-41</w:t>
            </w:r>
            <w:r>
              <w:t>C</w:t>
            </w:r>
            <w:r w:rsidRPr="00A11656">
              <w:t>_n1A-n78A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3878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3F6714C8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3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7095178B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22B51600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/>
              </w:rPr>
              <w:t>20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  <w:p w14:paraId="1819C410" w14:textId="77777777" w:rsidR="00036F72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1</w:t>
            </w:r>
            <w:r w:rsidRPr="00791978">
              <w:rPr>
                <w:lang w:val="it-IT"/>
              </w:rPr>
              <w:t>A</w:t>
            </w:r>
          </w:p>
          <w:p w14:paraId="2F8346EC" w14:textId="77777777" w:rsidR="00036F72" w:rsidRPr="007535E0" w:rsidRDefault="00036F72" w:rsidP="00152546">
            <w:pPr>
              <w:pStyle w:val="TAC"/>
              <w:rPr>
                <w:lang w:val="it-IT"/>
              </w:rPr>
            </w:pPr>
            <w:r w:rsidRPr="00791978">
              <w:rPr>
                <w:lang w:val="it-IT"/>
              </w:rPr>
              <w:t>DC_</w:t>
            </w:r>
            <w:r>
              <w:rPr>
                <w:lang w:val="it-IT" w:eastAsia="zh-CN"/>
              </w:rPr>
              <w:t>41</w:t>
            </w:r>
            <w:r w:rsidRPr="00791978">
              <w:rPr>
                <w:lang w:val="it-IT"/>
              </w:rPr>
              <w:t>A_n</w:t>
            </w:r>
            <w:r>
              <w:rPr>
                <w:lang w:val="it-IT" w:eastAsia="zh-CN"/>
              </w:rPr>
              <w:t>78</w:t>
            </w:r>
            <w:r w:rsidRPr="00791978">
              <w:rPr>
                <w:lang w:val="it-IT"/>
              </w:rPr>
              <w:t>A</w:t>
            </w:r>
          </w:p>
        </w:tc>
      </w:tr>
    </w:tbl>
    <w:p w14:paraId="12D0B546" w14:textId="77777777" w:rsidR="00036F72" w:rsidRPr="00C11944" w:rsidRDefault="00036F72" w:rsidP="00036F72">
      <w:pPr>
        <w:spacing w:after="0"/>
      </w:pPr>
    </w:p>
    <w:p w14:paraId="6BC6ECCF" w14:textId="7E398DB2" w:rsidR="00036F72" w:rsidRDefault="00036F72" w:rsidP="00147049">
      <w:pPr>
        <w:pStyle w:val="3"/>
      </w:pPr>
      <w:bookmarkStart w:id="823" w:name="_Toc120260901"/>
      <w:bookmarkStart w:id="824" w:name="_Toc135928025"/>
      <w:r>
        <w:t>8.4.2</w:t>
      </w:r>
      <w:r>
        <w:tab/>
        <w:t>Channel bandwidths per operating band for DC</w:t>
      </w:r>
      <w:bookmarkEnd w:id="823"/>
      <w:bookmarkEnd w:id="824"/>
    </w:p>
    <w:p w14:paraId="4977ABBF" w14:textId="3A3B4827" w:rsidR="00036F72" w:rsidRDefault="00036F72" w:rsidP="00036F72">
      <w:pPr>
        <w:pStyle w:val="TH"/>
        <w:rPr>
          <w:lang w:val="en-US" w:eastAsia="zh-CN"/>
        </w:rPr>
      </w:pPr>
      <w:r w:rsidRPr="00C11944">
        <w:t xml:space="preserve">Table </w:t>
      </w:r>
      <w:r>
        <w:t>8.4</w:t>
      </w:r>
      <w:r w:rsidRPr="00C11944">
        <w:t xml:space="preserve">.2-1: Supported bandwidths per DC band combination of LTE </w:t>
      </w:r>
      <w:r>
        <w:t>3</w:t>
      </w:r>
      <w:r w:rsidRPr="00C11944">
        <w:t>DL/1UL + NR 2DL/1UL</w:t>
      </w:r>
    </w:p>
    <w:tbl>
      <w:tblPr>
        <w:tblW w:w="11727" w:type="dxa"/>
        <w:tblInd w:w="-1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567"/>
        <w:gridCol w:w="149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20"/>
        <w:gridCol w:w="14"/>
      </w:tblGrid>
      <w:tr w:rsidR="00036F72" w:rsidRPr="00791978" w14:paraId="5D4F238D" w14:textId="77777777" w:rsidTr="00152546">
        <w:trPr>
          <w:gridAfter w:val="1"/>
          <w:wAfter w:w="14" w:type="dxa"/>
          <w:trHeight w:val="203"/>
        </w:trPr>
        <w:tc>
          <w:tcPr>
            <w:tcW w:w="1420" w:type="dxa"/>
            <w:vAlign w:val="center"/>
          </w:tcPr>
          <w:p w14:paraId="0F04A39E" w14:textId="77777777" w:rsidR="00036F72" w:rsidRPr="00791978" w:rsidRDefault="00036F72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567" w:type="dxa"/>
          </w:tcPr>
          <w:p w14:paraId="4005A716" w14:textId="77777777" w:rsidR="00036F72" w:rsidRPr="00791978" w:rsidRDefault="00036F72" w:rsidP="00152546">
            <w:pPr>
              <w:pStyle w:val="TAH"/>
              <w:rPr>
                <w:lang w:eastAsia="ja-JP"/>
              </w:rPr>
            </w:pPr>
          </w:p>
        </w:tc>
        <w:tc>
          <w:tcPr>
            <w:tcW w:w="9726" w:type="dxa"/>
            <w:gridSpan w:val="17"/>
            <w:vAlign w:val="center"/>
          </w:tcPr>
          <w:p w14:paraId="33E7C3CB" w14:textId="77777777" w:rsidR="00036F72" w:rsidRPr="00791978" w:rsidRDefault="00036F72" w:rsidP="00152546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036F72" w:rsidRPr="00791978" w14:paraId="3E5DCA2D" w14:textId="77777777" w:rsidTr="00152546">
        <w:trPr>
          <w:trHeight w:val="984"/>
        </w:trPr>
        <w:tc>
          <w:tcPr>
            <w:tcW w:w="1420" w:type="dxa"/>
            <w:vAlign w:val="center"/>
          </w:tcPr>
          <w:p w14:paraId="4013CC23" w14:textId="77777777" w:rsidR="00036F72" w:rsidRPr="00791978" w:rsidRDefault="00036F72" w:rsidP="00152546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716" w:type="dxa"/>
            <w:gridSpan w:val="2"/>
            <w:vAlign w:val="center"/>
          </w:tcPr>
          <w:p w14:paraId="528B347A" w14:textId="77777777" w:rsidR="00036F72" w:rsidRPr="00791978" w:rsidRDefault="00036F72" w:rsidP="00152546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41691D63" w14:textId="77777777" w:rsidR="00036F72" w:rsidRPr="00791978" w:rsidRDefault="00036F72" w:rsidP="00152546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78993C79" w14:textId="77777777" w:rsidR="00036F72" w:rsidRPr="00791978" w:rsidRDefault="00036F72" w:rsidP="00152546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29B1E22C" w14:textId="77777777" w:rsidR="00036F72" w:rsidRPr="00791978" w:rsidRDefault="00036F72" w:rsidP="00152546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283E8156" w14:textId="77777777" w:rsidR="00036F72" w:rsidRPr="00791978" w:rsidRDefault="00036F72" w:rsidP="00152546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00F4816F" w14:textId="77777777" w:rsidR="00036F72" w:rsidRPr="00791978" w:rsidRDefault="00036F72" w:rsidP="00152546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3F1633D9" w14:textId="77777777" w:rsidR="00036F72" w:rsidRPr="00791978" w:rsidRDefault="00036F72" w:rsidP="00152546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51CFF256" w14:textId="77777777" w:rsidR="00036F72" w:rsidRPr="00791978" w:rsidRDefault="00036F72" w:rsidP="00152546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31909EC4" w14:textId="77777777" w:rsidR="00036F72" w:rsidRPr="00791978" w:rsidRDefault="00036F72" w:rsidP="00152546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142790A9" w14:textId="77777777" w:rsidR="00036F72" w:rsidRPr="00791978" w:rsidRDefault="00036F72" w:rsidP="00152546">
            <w:pPr>
              <w:pStyle w:val="TAH"/>
            </w:pPr>
            <w:r>
              <w:t>45</w:t>
            </w:r>
          </w:p>
        </w:tc>
        <w:tc>
          <w:tcPr>
            <w:tcW w:w="567" w:type="dxa"/>
            <w:vAlign w:val="center"/>
          </w:tcPr>
          <w:p w14:paraId="4CE5537F" w14:textId="77777777" w:rsidR="00036F72" w:rsidRPr="00791978" w:rsidRDefault="00036F72" w:rsidP="00152546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14C12082" w14:textId="77777777" w:rsidR="00036F72" w:rsidRPr="00791978" w:rsidRDefault="00036F72" w:rsidP="00152546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5008C7E2" w14:textId="77777777" w:rsidR="00036F72" w:rsidRPr="00791978" w:rsidRDefault="00036F72" w:rsidP="00152546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7BE90CD4" w14:textId="77777777" w:rsidR="00036F72" w:rsidRPr="00791978" w:rsidRDefault="00036F72" w:rsidP="00152546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369E1827" w14:textId="77777777" w:rsidR="00036F72" w:rsidRPr="00791978" w:rsidRDefault="00036F72" w:rsidP="00152546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6A1162D0" w14:textId="77777777" w:rsidR="00036F72" w:rsidRPr="00791978" w:rsidRDefault="00036F72" w:rsidP="00152546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14:paraId="3808ACD1" w14:textId="77777777" w:rsidR="00036F72" w:rsidRPr="00791978" w:rsidRDefault="00036F72" w:rsidP="00152546">
            <w:pPr>
              <w:pStyle w:val="TAH"/>
            </w:pPr>
            <w:r w:rsidRPr="00791978">
              <w:t>Maximum aggregated bandwidth</w:t>
            </w:r>
          </w:p>
          <w:p w14:paraId="3FDA8CF1" w14:textId="77777777" w:rsidR="00036F72" w:rsidRPr="00791978" w:rsidRDefault="00036F72" w:rsidP="00152546">
            <w:pPr>
              <w:pStyle w:val="TAH"/>
            </w:pPr>
            <w:r w:rsidRPr="00791978">
              <w:t>[MHz]</w:t>
            </w:r>
          </w:p>
        </w:tc>
      </w:tr>
      <w:tr w:rsidR="00036F72" w:rsidRPr="00791978" w14:paraId="291DA06B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2F21E4E9" w14:textId="77777777" w:rsidR="00036F72" w:rsidRDefault="00036F72" w:rsidP="00152546">
            <w:pPr>
              <w:pStyle w:val="TAC"/>
            </w:pPr>
            <w:r w:rsidRPr="00A11656">
              <w:t>DC_3A</w:t>
            </w:r>
            <w:r>
              <w:t>-20A</w:t>
            </w:r>
            <w:r w:rsidRPr="00A11656">
              <w:t>-41A_n1A-n78A</w:t>
            </w:r>
          </w:p>
          <w:p w14:paraId="425779D7" w14:textId="77777777" w:rsidR="00036F72" w:rsidRPr="00FD11EA" w:rsidRDefault="00036F72" w:rsidP="00152546">
            <w:pPr>
              <w:pStyle w:val="TAC"/>
            </w:pPr>
            <w:r w:rsidRPr="00A11656">
              <w:t>DC_3A</w:t>
            </w:r>
            <w:r>
              <w:t>-3A-20A</w:t>
            </w:r>
            <w:r w:rsidRPr="00A11656">
              <w:t>-41A_n1A-n78A</w:t>
            </w:r>
          </w:p>
        </w:tc>
        <w:tc>
          <w:tcPr>
            <w:tcW w:w="716" w:type="dxa"/>
            <w:gridSpan w:val="2"/>
            <w:vAlign w:val="center"/>
          </w:tcPr>
          <w:p w14:paraId="30E9F39D" w14:textId="77777777" w:rsidR="00036F72" w:rsidRPr="00791978" w:rsidRDefault="00036F72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1A33A4F4" w14:textId="77777777" w:rsidR="00036F72" w:rsidRPr="00791978" w:rsidRDefault="00036F72" w:rsidP="00036F72">
            <w:pPr>
              <w:pStyle w:val="TAC"/>
              <w:rPr>
                <w:lang w:eastAsia="zh-CN"/>
              </w:rPr>
            </w:pPr>
            <w:r w:rsidRPr="00791978">
              <w:rPr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4A4BF317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EB99A03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1564B12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68AAD2F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122AE08" w14:textId="77777777" w:rsidR="00036F72" w:rsidRPr="00791978" w:rsidRDefault="00036F72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A7B2719" w14:textId="77777777" w:rsidR="00036F72" w:rsidRPr="00791978" w:rsidRDefault="00036F72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197BAC8" w14:textId="77777777" w:rsidR="00036F72" w:rsidRPr="00791978" w:rsidRDefault="00036F72" w:rsidP="00C334F9">
            <w:pPr>
              <w:pStyle w:val="TAC"/>
            </w:pPr>
          </w:p>
        </w:tc>
        <w:tc>
          <w:tcPr>
            <w:tcW w:w="567" w:type="dxa"/>
          </w:tcPr>
          <w:p w14:paraId="44E561AF" w14:textId="77777777" w:rsidR="00036F72" w:rsidRPr="00791978" w:rsidRDefault="00036F72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EE1629F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79144C2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B077588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834BEF2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A8E09E8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61EC168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64EE6821" w14:textId="77777777" w:rsidR="00036F72" w:rsidRPr="00791978" w:rsidRDefault="00036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210</w:t>
            </w:r>
          </w:p>
        </w:tc>
      </w:tr>
      <w:tr w:rsidR="00036F72" w:rsidRPr="00791978" w14:paraId="3FA58CD1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09FE7F5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41929FF5" w14:textId="77777777" w:rsidR="00036F72" w:rsidRDefault="00036F72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20</w:t>
            </w:r>
          </w:p>
        </w:tc>
        <w:tc>
          <w:tcPr>
            <w:tcW w:w="656" w:type="dxa"/>
            <w:vAlign w:val="center"/>
          </w:tcPr>
          <w:p w14:paraId="310F60E2" w14:textId="77777777" w:rsidR="00036F72" w:rsidRPr="0038141C" w:rsidRDefault="00036F72" w:rsidP="00036F7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360480A4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5C7D271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DE1221A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0E60C40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470ADB2" w14:textId="77777777" w:rsidR="00036F72" w:rsidRPr="00791978" w:rsidRDefault="00036F72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1C45337" w14:textId="77777777" w:rsidR="00036F72" w:rsidRPr="00791978" w:rsidRDefault="00036F72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3B94A40" w14:textId="77777777" w:rsidR="00036F72" w:rsidRPr="00791978" w:rsidRDefault="00036F72" w:rsidP="00C334F9">
            <w:pPr>
              <w:pStyle w:val="TAC"/>
            </w:pPr>
          </w:p>
        </w:tc>
        <w:tc>
          <w:tcPr>
            <w:tcW w:w="567" w:type="dxa"/>
          </w:tcPr>
          <w:p w14:paraId="16622C34" w14:textId="77777777" w:rsidR="00036F72" w:rsidRPr="00791978" w:rsidRDefault="00036F72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F468E26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0C817AD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74139CF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C53C4F8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4B820DB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6D14554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55D8434" w14:textId="77777777" w:rsidR="00036F72" w:rsidRPr="00791978" w:rsidRDefault="00036F72">
            <w:pPr>
              <w:pStyle w:val="TAC"/>
              <w:rPr>
                <w:lang w:eastAsia="zh-CN"/>
              </w:rPr>
            </w:pPr>
          </w:p>
        </w:tc>
      </w:tr>
      <w:tr w:rsidR="00036F72" w:rsidRPr="00791978" w14:paraId="285B1955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4D18042B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2D64C216" w14:textId="77777777" w:rsidR="00036F72" w:rsidRDefault="00036F72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656" w:type="dxa"/>
            <w:vAlign w:val="center"/>
          </w:tcPr>
          <w:p w14:paraId="0D767F04" w14:textId="77777777" w:rsidR="00036F72" w:rsidRPr="00791978" w:rsidRDefault="00036F72" w:rsidP="00036F72">
            <w:pPr>
              <w:pStyle w:val="TAC"/>
              <w:rPr>
                <w:lang w:eastAsia="zh-CN"/>
              </w:rPr>
            </w:pPr>
            <w:r w:rsidRPr="00791978">
              <w:rPr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15F378B3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86A2001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A5A89F3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E6B02F9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A5DE02D" w14:textId="77777777" w:rsidR="00036F72" w:rsidRPr="00791978" w:rsidRDefault="00036F72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E6DF066" w14:textId="77777777" w:rsidR="00036F72" w:rsidRPr="00791978" w:rsidRDefault="00036F72" w:rsidP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AAC2890" w14:textId="77777777" w:rsidR="00036F72" w:rsidRPr="00791978" w:rsidRDefault="00036F72" w:rsidP="00C334F9">
            <w:pPr>
              <w:pStyle w:val="TAC"/>
            </w:pPr>
          </w:p>
        </w:tc>
        <w:tc>
          <w:tcPr>
            <w:tcW w:w="567" w:type="dxa"/>
          </w:tcPr>
          <w:p w14:paraId="299CD5EF" w14:textId="77777777" w:rsidR="00036F72" w:rsidRPr="00791978" w:rsidRDefault="00036F72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C7FF74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9FBF83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282CB2C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EB94060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E7559A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CCBCDAA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19DA8A1" w14:textId="77777777" w:rsidR="00036F72" w:rsidRPr="00791978" w:rsidRDefault="00036F72">
            <w:pPr>
              <w:pStyle w:val="TAC"/>
              <w:rPr>
                <w:lang w:eastAsia="zh-CN"/>
              </w:rPr>
            </w:pPr>
          </w:p>
        </w:tc>
      </w:tr>
      <w:tr w:rsidR="00036F72" w:rsidRPr="00791978" w14:paraId="35A0F766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49E79A7C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551E6142" w14:textId="77777777" w:rsidR="00036F72" w:rsidRPr="00791978" w:rsidRDefault="00036F72" w:rsidP="00152546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0986157E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77F3478E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B0D090C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E20F1F1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0EE898F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A201914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C6EDDD8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4418F8B" w14:textId="77777777" w:rsidR="00036F72" w:rsidRPr="00791978" w:rsidRDefault="00036F72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22CACE0" w14:textId="77777777" w:rsidR="00036F72" w:rsidRPr="0038141C" w:rsidRDefault="00036F72" w:rsidP="00C334F9">
            <w:pPr>
              <w:pStyle w:val="TAC"/>
              <w:rPr>
                <w:rFonts w:eastAsia="Yu Mincho"/>
              </w:rPr>
            </w:pPr>
            <w:r w:rsidRPr="0038141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6F0DE00" w14:textId="77777777" w:rsidR="00036F72" w:rsidRPr="00791978" w:rsidRDefault="00036F72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1816A90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CE1D181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E2F2EBC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320C4AD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B260DA5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DE642E3" w14:textId="77777777" w:rsidR="00036F72" w:rsidRPr="00791978" w:rsidRDefault="00036F72">
            <w:pPr>
              <w:pStyle w:val="TAC"/>
            </w:pPr>
          </w:p>
        </w:tc>
      </w:tr>
      <w:tr w:rsidR="00036F72" w:rsidRPr="00791978" w14:paraId="187868C5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B3FE47C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D2D607B" w14:textId="77777777" w:rsidR="00036F72" w:rsidRPr="00791978" w:rsidRDefault="00036F72" w:rsidP="00152546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30DB3D34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65C7CAA8" w14:textId="77777777" w:rsidR="00036F72" w:rsidRPr="00791978" w:rsidRDefault="00036F72" w:rsidP="00036F7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3CB675E9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ED62E2E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9B67FF1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957033D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A2407F7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352492D" w14:textId="77777777" w:rsidR="00036F72" w:rsidRPr="00791978" w:rsidRDefault="00036F72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6CE10E6" w14:textId="77777777" w:rsidR="00036F72" w:rsidRPr="0038141C" w:rsidRDefault="00036F72" w:rsidP="00C334F9">
            <w:pPr>
              <w:pStyle w:val="TAC"/>
              <w:rPr>
                <w:rFonts w:eastAsia="Yu Mincho"/>
              </w:rPr>
            </w:pPr>
            <w:r w:rsidRPr="0038141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A6B2152" w14:textId="77777777" w:rsidR="00036F72" w:rsidRPr="00791978" w:rsidRDefault="00036F72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AEA117F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0ADEC49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B4E7A5F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CB95DC9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E4FC899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5CF9AF4" w14:textId="77777777" w:rsidR="00036F72" w:rsidRPr="00791978" w:rsidRDefault="00036F72">
            <w:pPr>
              <w:pStyle w:val="TAC"/>
            </w:pPr>
          </w:p>
        </w:tc>
      </w:tr>
      <w:tr w:rsidR="00036F72" w:rsidRPr="00791978" w14:paraId="2B241E49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E581725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747CCE84" w14:textId="77777777" w:rsidR="00036F72" w:rsidRPr="00791978" w:rsidRDefault="00036F72" w:rsidP="00152546">
            <w:pPr>
              <w:pStyle w:val="TAC"/>
              <w:rPr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730B8341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1BB744A2" w14:textId="77777777" w:rsidR="00036F72" w:rsidRPr="00791978" w:rsidRDefault="00036F72" w:rsidP="00036F7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60D0C39B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3ECF976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52AE9C6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A573CD4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FC55A12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11D4233" w14:textId="77777777" w:rsidR="00036F72" w:rsidRPr="00791978" w:rsidRDefault="00036F72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A817A51" w14:textId="77777777" w:rsidR="00036F72" w:rsidRPr="0038141C" w:rsidRDefault="00036F72" w:rsidP="00C334F9">
            <w:pPr>
              <w:pStyle w:val="TAC"/>
              <w:rPr>
                <w:rFonts w:eastAsia="Yu Mincho"/>
              </w:rPr>
            </w:pPr>
            <w:r w:rsidRPr="0038141C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43E3C76" w14:textId="77777777" w:rsidR="00036F72" w:rsidRPr="00791978" w:rsidRDefault="00036F72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2A235D6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F82AB6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28B4509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3E43799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535AD72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74B9F1D" w14:textId="77777777" w:rsidR="00036F72" w:rsidRPr="00791978" w:rsidRDefault="00036F72">
            <w:pPr>
              <w:pStyle w:val="TAC"/>
            </w:pPr>
          </w:p>
        </w:tc>
      </w:tr>
      <w:tr w:rsidR="00036F72" w:rsidRPr="00791978" w14:paraId="2289E0C7" w14:textId="77777777" w:rsidTr="00152546">
        <w:trPr>
          <w:trHeight w:val="60"/>
        </w:trPr>
        <w:tc>
          <w:tcPr>
            <w:tcW w:w="1420" w:type="dxa"/>
            <w:vMerge/>
            <w:vAlign w:val="center"/>
          </w:tcPr>
          <w:p w14:paraId="23AAAF03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6608CD6B" w14:textId="77777777" w:rsidR="00036F72" w:rsidRPr="00791978" w:rsidRDefault="00036F72" w:rsidP="00152546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7ABD7F13" w14:textId="77777777" w:rsidR="00036F72" w:rsidRPr="00791978" w:rsidRDefault="00036F72" w:rsidP="00036F72">
            <w:pPr>
              <w:pStyle w:val="TAC"/>
              <w:rPr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52C0E9BF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DD42951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F41D59A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BAC523A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1CDB80BF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BE6D4AA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17936DA" w14:textId="77777777" w:rsidR="00036F72" w:rsidRPr="00791978" w:rsidRDefault="00036F72" w:rsidP="00C334F9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323A32C5" w14:textId="77777777" w:rsidR="00036F72" w:rsidRPr="00791978" w:rsidRDefault="00036F72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DBA86C8" w14:textId="77777777" w:rsidR="00036F72" w:rsidRPr="00791978" w:rsidRDefault="00036F72" w:rsidP="00CF40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7D190FA" w14:textId="77777777" w:rsidR="00036F72" w:rsidRPr="00791978" w:rsidRDefault="00036F72" w:rsidP="00CF40B3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3DB3BD6F" w14:textId="77777777" w:rsidR="00036F72" w:rsidRPr="00791978" w:rsidRDefault="00036F72" w:rsidP="00A36E6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3377137B" w14:textId="77777777" w:rsidR="00036F72" w:rsidRPr="00791978" w:rsidRDefault="00036F72" w:rsidP="00A36E6D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A332C73" w14:textId="77777777" w:rsidR="00036F72" w:rsidRPr="00791978" w:rsidRDefault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183D1EA8" w14:textId="77777777" w:rsidR="00036F72" w:rsidRPr="00791978" w:rsidRDefault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BCDD5A4" w14:textId="77777777" w:rsidR="00036F72" w:rsidRPr="00791978" w:rsidRDefault="00036F72">
            <w:pPr>
              <w:pStyle w:val="TAC"/>
              <w:rPr>
                <w:lang w:val="fi-FI" w:eastAsia="ja-JP"/>
              </w:rPr>
            </w:pPr>
          </w:p>
        </w:tc>
      </w:tr>
      <w:tr w:rsidR="00036F72" w:rsidRPr="00791978" w14:paraId="525904CA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1E80F0DC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53A4F519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7A5B9D5D" w14:textId="77777777" w:rsidR="00036F72" w:rsidRPr="00791978" w:rsidRDefault="00036F72" w:rsidP="00036F72">
            <w:pPr>
              <w:pStyle w:val="TAC"/>
              <w:rPr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27B0FE76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C1EAA24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F720689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4719F57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75FACA2F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12B5766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6C4B44D" w14:textId="77777777" w:rsidR="00036F72" w:rsidRPr="00791978" w:rsidRDefault="00036F72" w:rsidP="00C334F9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2345DC6B" w14:textId="77777777" w:rsidR="00036F72" w:rsidRPr="00791978" w:rsidRDefault="00036F72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A25C4AB" w14:textId="77777777" w:rsidR="00036F72" w:rsidRPr="00791978" w:rsidRDefault="00036F72" w:rsidP="00CF40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5F6BF1F" w14:textId="77777777" w:rsidR="00036F72" w:rsidRPr="00791978" w:rsidRDefault="00036F72" w:rsidP="00CF40B3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60ECA6D" w14:textId="77777777" w:rsidR="00036F72" w:rsidRPr="00791978" w:rsidRDefault="00036F72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07879FD" w14:textId="77777777" w:rsidR="00036F72" w:rsidRPr="00791978" w:rsidRDefault="00036F72" w:rsidP="00A36E6D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8EC8FD7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656F60A" w14:textId="77777777" w:rsidR="00036F72" w:rsidRPr="00791978" w:rsidRDefault="00036F7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1298ED3" w14:textId="77777777" w:rsidR="00036F72" w:rsidRPr="00791978" w:rsidRDefault="00036F72">
            <w:pPr>
              <w:pStyle w:val="TAC"/>
              <w:rPr>
                <w:lang w:val="fi-FI" w:eastAsia="ja-JP"/>
              </w:rPr>
            </w:pPr>
          </w:p>
        </w:tc>
      </w:tr>
      <w:tr w:rsidR="00036F72" w:rsidRPr="00791978" w14:paraId="3C29BDE1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3C198A32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AD76300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73FDD1BC" w14:textId="77777777" w:rsidR="00036F72" w:rsidRPr="00791978" w:rsidRDefault="00036F72" w:rsidP="00036F72">
            <w:pPr>
              <w:pStyle w:val="TAC"/>
              <w:rPr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6B641839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A023784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218CA0D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C0C1B61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7833D18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0CB87ED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2B2A7082" w14:textId="77777777" w:rsidR="00036F72" w:rsidRPr="00791978" w:rsidRDefault="00036F72" w:rsidP="00C334F9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</w:tcPr>
          <w:p w14:paraId="162AE3CD" w14:textId="77777777" w:rsidR="00036F72" w:rsidRPr="00791978" w:rsidRDefault="00036F72" w:rsidP="00C334F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671E846" w14:textId="77777777" w:rsidR="00036F72" w:rsidRPr="00791978" w:rsidRDefault="00036F72" w:rsidP="00CF40B3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AE86CC4" w14:textId="77777777" w:rsidR="00036F72" w:rsidRPr="00791978" w:rsidRDefault="00036F72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1A182E8" w14:textId="77777777" w:rsidR="00036F72" w:rsidRPr="00791978" w:rsidRDefault="00036F72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C27C0BE" w14:textId="77777777" w:rsidR="00036F72" w:rsidRPr="00791978" w:rsidRDefault="00036F72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C1A1749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FFC1253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457ECF2" w14:textId="77777777" w:rsidR="00036F72" w:rsidRPr="00791978" w:rsidRDefault="00036F72">
            <w:pPr>
              <w:pStyle w:val="TAC"/>
              <w:rPr>
                <w:lang w:val="fi-FI" w:eastAsia="ja-JP"/>
              </w:rPr>
            </w:pPr>
          </w:p>
        </w:tc>
      </w:tr>
      <w:tr w:rsidR="00036F72" w:rsidRPr="00791978" w14:paraId="53C9B4CC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286642E5" w14:textId="77777777" w:rsidR="00036F72" w:rsidRDefault="00036F72" w:rsidP="00152546">
            <w:pPr>
              <w:pStyle w:val="TAC"/>
            </w:pPr>
            <w:r w:rsidRPr="00A11656">
              <w:t>DC_3A-</w:t>
            </w:r>
            <w:r>
              <w:t>20A-</w:t>
            </w:r>
            <w:r w:rsidRPr="00A11656">
              <w:t>41</w:t>
            </w:r>
            <w:r>
              <w:t>C</w:t>
            </w:r>
            <w:r w:rsidRPr="00A11656">
              <w:t>_n1A-n78A</w:t>
            </w:r>
          </w:p>
          <w:p w14:paraId="76212314" w14:textId="77777777" w:rsidR="00036F72" w:rsidRPr="00791978" w:rsidRDefault="00036F72" w:rsidP="00152546">
            <w:pPr>
              <w:pStyle w:val="TAC"/>
            </w:pPr>
            <w:r w:rsidRPr="00A11656">
              <w:t>DC_3A</w:t>
            </w:r>
            <w:r>
              <w:t>-3A-20A</w:t>
            </w:r>
            <w:r w:rsidRPr="00A11656">
              <w:t>-41</w:t>
            </w:r>
            <w:r>
              <w:t>C</w:t>
            </w:r>
            <w:r w:rsidRPr="00A11656">
              <w:t>_n1A-n78A</w:t>
            </w:r>
          </w:p>
        </w:tc>
        <w:tc>
          <w:tcPr>
            <w:tcW w:w="716" w:type="dxa"/>
            <w:gridSpan w:val="2"/>
            <w:vAlign w:val="center"/>
          </w:tcPr>
          <w:p w14:paraId="704BB8F0" w14:textId="77777777" w:rsidR="00036F72" w:rsidRDefault="00036F72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2402C700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19990F90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FF6C282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890BBBC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37EF237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81EF66D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56E0BA9E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06642588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</w:tcPr>
          <w:p w14:paraId="4B00759F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6BAD3CD6" w14:textId="77777777" w:rsidR="00036F72" w:rsidRPr="00791978" w:rsidRDefault="00036F72" w:rsidP="00CF40B3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7003C30B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B5E6D03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088FB35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21A0868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BC143B1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304EA2D6" w14:textId="77777777" w:rsidR="00036F72" w:rsidRPr="00791978" w:rsidRDefault="00036F72" w:rsidP="00661122">
            <w:pPr>
              <w:pStyle w:val="TAC"/>
              <w:rPr>
                <w:rFonts w:cs="Arial"/>
                <w:szCs w:val="18"/>
                <w:lang w:val="fi-FI" w:eastAsia="ja-JP"/>
              </w:rPr>
            </w:pPr>
            <w:r w:rsidRPr="00CA0B08">
              <w:rPr>
                <w:rFonts w:cs="Arial"/>
                <w:szCs w:val="18"/>
                <w:lang w:val="fi-FI" w:eastAsia="ja-JP"/>
              </w:rPr>
              <w:t>2</w:t>
            </w:r>
            <w:r>
              <w:rPr>
                <w:rFonts w:cs="Arial"/>
                <w:szCs w:val="18"/>
                <w:lang w:val="fi-FI" w:eastAsia="ja-JP"/>
              </w:rPr>
              <w:t>30</w:t>
            </w:r>
          </w:p>
        </w:tc>
      </w:tr>
      <w:tr w:rsidR="00036F72" w:rsidRPr="00791978" w14:paraId="6BEE5361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C29D3C4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6BAE085A" w14:textId="77777777" w:rsidR="00036F72" w:rsidRDefault="00036F72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20</w:t>
            </w:r>
          </w:p>
        </w:tc>
        <w:tc>
          <w:tcPr>
            <w:tcW w:w="656" w:type="dxa"/>
            <w:vAlign w:val="center"/>
          </w:tcPr>
          <w:p w14:paraId="0E83522B" w14:textId="77777777" w:rsidR="00036F72" w:rsidRPr="00791978" w:rsidRDefault="00036F72" w:rsidP="00036F7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5EF3FDA2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1560AAA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CE3FB4A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12C366E" w14:textId="77777777" w:rsidR="00036F72" w:rsidRPr="00791978" w:rsidRDefault="00036F72" w:rsidP="00036F7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830C6D9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2491EBE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6A2D2EEF" w14:textId="77777777" w:rsidR="00036F72" w:rsidRPr="00791978" w:rsidRDefault="00036F72" w:rsidP="00CF40B3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</w:tcPr>
          <w:p w14:paraId="626E6917" w14:textId="77777777" w:rsidR="00036F72" w:rsidRPr="00791978" w:rsidRDefault="00036F72" w:rsidP="00CF40B3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40C28CD8" w14:textId="77777777" w:rsidR="00036F72" w:rsidRPr="00791978" w:rsidRDefault="00036F72" w:rsidP="00A36E6D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02A20D1E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DDDF8CA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9E1C66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7B45CAE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D546112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91CAB8E" w14:textId="77777777" w:rsidR="00036F72" w:rsidRPr="00CA0B08" w:rsidRDefault="00036F72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036F72" w:rsidRPr="00791978" w14:paraId="47B01572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3101A68D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Align w:val="center"/>
          </w:tcPr>
          <w:p w14:paraId="275F41DF" w14:textId="77777777" w:rsidR="00036F72" w:rsidRPr="00791978" w:rsidRDefault="00036F72" w:rsidP="00152546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41</w:t>
            </w:r>
          </w:p>
        </w:tc>
        <w:tc>
          <w:tcPr>
            <w:tcW w:w="8457" w:type="dxa"/>
            <w:gridSpan w:val="15"/>
            <w:vAlign w:val="center"/>
          </w:tcPr>
          <w:p w14:paraId="0C6EC8E7" w14:textId="77777777" w:rsidR="00036F72" w:rsidRPr="00791978" w:rsidRDefault="00036F72" w:rsidP="00036F72">
            <w:pPr>
              <w:pStyle w:val="TAC"/>
            </w:pPr>
            <w:r w:rsidRPr="001206C3">
              <w:rPr>
                <w:rFonts w:eastAsia="Yu Mincho"/>
              </w:rPr>
              <w:t>See CA_</w:t>
            </w:r>
            <w:r>
              <w:rPr>
                <w:rFonts w:eastAsia="Yu Mincho"/>
              </w:rPr>
              <w:t>41</w:t>
            </w:r>
            <w:r w:rsidRPr="001206C3">
              <w:rPr>
                <w:rFonts w:eastAsia="Yu Mincho"/>
              </w:rPr>
              <w:t>C Bandwidth Combination Set 0 in Table 5.6A.1-1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11E04F0" w14:textId="77777777" w:rsidR="00036F72" w:rsidRPr="00791978" w:rsidRDefault="00036F72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036F72" w:rsidRPr="00791978" w14:paraId="2138455D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4933A156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5CC141CC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7D061BFA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6E6C4319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A570AE5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849D3ED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353F1AF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66B7E19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4D14F69" w14:textId="77777777" w:rsidR="00036F72" w:rsidRPr="00791978" w:rsidRDefault="00036F72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CE0502D" w14:textId="77777777" w:rsidR="00036F72" w:rsidRPr="00791978" w:rsidRDefault="00036F72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470B0CE" w14:textId="77777777" w:rsidR="00036F72" w:rsidRPr="00791978" w:rsidRDefault="00036F72" w:rsidP="00CF40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23B9C3D" w14:textId="77777777" w:rsidR="00036F72" w:rsidRPr="00791978" w:rsidRDefault="00036F72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3E59BFE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9E0BDA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C39AD52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BBAF7AE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EBCC6B2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B1F7781" w14:textId="77777777" w:rsidR="00036F72" w:rsidRPr="00791978" w:rsidRDefault="00036F72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036F72" w:rsidRPr="00791978" w14:paraId="7398AB24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06C9CECA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070ED23C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EA3F9C6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53B200B0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6ED13F05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C6B8FE9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57CC977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4F49C2C1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BC14EF0" w14:textId="77777777" w:rsidR="00036F72" w:rsidRPr="00791978" w:rsidRDefault="00036F72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1FE2B73" w14:textId="77777777" w:rsidR="00036F72" w:rsidRPr="00791978" w:rsidRDefault="00036F72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ED5A196" w14:textId="77777777" w:rsidR="00036F72" w:rsidRPr="00791978" w:rsidRDefault="00036F72" w:rsidP="00CF40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4A4C3EB" w14:textId="77777777" w:rsidR="00036F72" w:rsidRPr="00791978" w:rsidRDefault="00036F72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FFCF2B3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5F79F2F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7A2A5F6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5C5D10B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0F16473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7A72DE6" w14:textId="77777777" w:rsidR="00036F72" w:rsidRPr="00791978" w:rsidRDefault="00036F72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036F72" w:rsidRPr="00791978" w14:paraId="2A5D23AB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42EA8089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3951D65F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1399C2BF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0CD0D0C3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1E5853B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D3511B6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7F52E77" w14:textId="77777777" w:rsidR="00036F72" w:rsidRPr="00791978" w:rsidRDefault="00036F72" w:rsidP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4043950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11780BD" w14:textId="77777777" w:rsidR="00036F72" w:rsidRPr="00791978" w:rsidRDefault="00036F72" w:rsidP="00C334F9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DB2A1DD" w14:textId="77777777" w:rsidR="00036F72" w:rsidRPr="00791978" w:rsidRDefault="00036F72" w:rsidP="00CF40B3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8F84E89" w14:textId="77777777" w:rsidR="00036F72" w:rsidRPr="00791978" w:rsidRDefault="00036F72" w:rsidP="00CF40B3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8E9C0E7" w14:textId="77777777" w:rsidR="00036F72" w:rsidRPr="00791978" w:rsidRDefault="00036F72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A9A1D4E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5632CCC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8BA8ACB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76B4AD1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A21E8D4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1EDC9A2" w14:textId="77777777" w:rsidR="00036F72" w:rsidRPr="00791978" w:rsidRDefault="00036F72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036F72" w:rsidRPr="00791978" w14:paraId="0A4B0048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22E2C77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Merge w:val="restart"/>
            <w:vAlign w:val="center"/>
          </w:tcPr>
          <w:p w14:paraId="506CA6CC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</w:t>
            </w:r>
            <w:r>
              <w:rPr>
                <w:lang w:val="fi-FI" w:eastAsia="zh-CN"/>
              </w:rPr>
              <w:t>8</w:t>
            </w:r>
          </w:p>
        </w:tc>
        <w:tc>
          <w:tcPr>
            <w:tcW w:w="656" w:type="dxa"/>
            <w:vAlign w:val="center"/>
          </w:tcPr>
          <w:p w14:paraId="7347CA94" w14:textId="77777777" w:rsidR="00036F72" w:rsidRPr="00791978" w:rsidRDefault="00036F72" w:rsidP="00036F72">
            <w:pPr>
              <w:pStyle w:val="TAC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2433943E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69CAC764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350425D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90EA700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22299434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0274344" w14:textId="77777777" w:rsidR="00036F72" w:rsidRPr="00791978" w:rsidRDefault="00036F72" w:rsidP="00C334F9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D4C6044" w14:textId="77777777" w:rsidR="00036F72" w:rsidRPr="00791978" w:rsidRDefault="00036F72" w:rsidP="00CF40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2616055E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5D8B9F2" w14:textId="77777777" w:rsidR="00036F72" w:rsidRPr="00791978" w:rsidRDefault="00036F72" w:rsidP="00A36E6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66247BD" w14:textId="77777777" w:rsidR="00036F72" w:rsidRPr="00791978" w:rsidRDefault="00036F72" w:rsidP="00A36E6D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66FACD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0B0357B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3009390" w14:textId="77777777" w:rsidR="00036F72" w:rsidRPr="00791978" w:rsidRDefault="00036F7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829DA19" w14:textId="77777777" w:rsidR="00036F72" w:rsidRPr="00791978" w:rsidRDefault="00036F72">
            <w:pPr>
              <w:pStyle w:val="TAC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8A0C24E" w14:textId="77777777" w:rsidR="00036F72" w:rsidRPr="00791978" w:rsidRDefault="00036F72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036F72" w:rsidRPr="00791978" w14:paraId="5AAA9EE9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A568ABE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65158AE4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67E2E04" w14:textId="77777777" w:rsidR="00036F72" w:rsidRPr="00791978" w:rsidRDefault="00036F72" w:rsidP="00036F72">
            <w:pPr>
              <w:pStyle w:val="TAC"/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31B7F31F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8F6B16B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B0148D0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B531F9D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EF0B1E2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2E52204" w14:textId="77777777" w:rsidR="00036F72" w:rsidRPr="00791978" w:rsidRDefault="00036F72" w:rsidP="00C334F9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B56B11E" w14:textId="77777777" w:rsidR="00036F72" w:rsidRPr="00791978" w:rsidRDefault="00036F72" w:rsidP="00CF40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57D5B88B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D1594DF" w14:textId="77777777" w:rsidR="00036F72" w:rsidRPr="00791978" w:rsidRDefault="00036F72" w:rsidP="00A36E6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FFD09D2" w14:textId="77777777" w:rsidR="00036F72" w:rsidRPr="00791978" w:rsidRDefault="00036F72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96EC330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942D2B2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399AA5E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929985D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BC6F4D0" w14:textId="77777777" w:rsidR="00036F72" w:rsidRPr="00791978" w:rsidRDefault="00036F72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  <w:tr w:rsidR="00036F72" w:rsidRPr="00791978" w14:paraId="74F747C8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E9F3832" w14:textId="77777777" w:rsidR="00036F72" w:rsidRPr="00791978" w:rsidRDefault="00036F72" w:rsidP="00152546">
            <w:pPr>
              <w:pStyle w:val="TAC"/>
            </w:pPr>
          </w:p>
        </w:tc>
        <w:tc>
          <w:tcPr>
            <w:tcW w:w="716" w:type="dxa"/>
            <w:gridSpan w:val="2"/>
            <w:vMerge/>
            <w:vAlign w:val="center"/>
          </w:tcPr>
          <w:p w14:paraId="1D3BB10E" w14:textId="77777777" w:rsidR="00036F72" w:rsidRPr="00791978" w:rsidRDefault="00036F72" w:rsidP="00152546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1604263A" w14:textId="77777777" w:rsidR="00036F72" w:rsidRPr="00791978" w:rsidRDefault="00036F72" w:rsidP="00036F72">
            <w:pPr>
              <w:pStyle w:val="TAC"/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383B4521" w14:textId="77777777" w:rsidR="00036F72" w:rsidRPr="00791978" w:rsidRDefault="00036F72" w:rsidP="00036F7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4D7D675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74B2DAD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A244AA0" w14:textId="77777777" w:rsidR="00036F72" w:rsidRPr="00791978" w:rsidRDefault="00036F72" w:rsidP="00036F72">
            <w:pPr>
              <w:pStyle w:val="TAC"/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7D4F8A81" w14:textId="77777777" w:rsidR="00036F72" w:rsidRPr="00791978" w:rsidRDefault="00036F72" w:rsidP="00C334F9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F816169" w14:textId="77777777" w:rsidR="00036F72" w:rsidRPr="00791978" w:rsidRDefault="00036F72" w:rsidP="00C334F9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182DE5F" w14:textId="77777777" w:rsidR="00036F72" w:rsidRPr="00791978" w:rsidRDefault="00036F72" w:rsidP="00CF40B3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</w:tcPr>
          <w:p w14:paraId="2499CBA3" w14:textId="77777777" w:rsidR="00036F72" w:rsidRPr="00791978" w:rsidRDefault="00036F72" w:rsidP="00CF40B3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B25FFFC" w14:textId="77777777" w:rsidR="00036F72" w:rsidRPr="00791978" w:rsidRDefault="00036F72" w:rsidP="00A36E6D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BDA433C" w14:textId="77777777" w:rsidR="00036F72" w:rsidRPr="00791978" w:rsidRDefault="00036F72" w:rsidP="00A36E6D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F5222B9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D0AE973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6AABD3D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F2AAC8B" w14:textId="77777777" w:rsidR="00036F72" w:rsidRPr="00791978" w:rsidRDefault="00036F7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32A331A" w14:textId="77777777" w:rsidR="00036F72" w:rsidRPr="00791978" w:rsidRDefault="00036F72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</w:p>
        </w:tc>
      </w:tr>
    </w:tbl>
    <w:p w14:paraId="4D89AD9B" w14:textId="77777777" w:rsidR="00036F72" w:rsidRDefault="00036F72" w:rsidP="00036F72">
      <w:pPr>
        <w:rPr>
          <w:lang w:eastAsia="ko-KR"/>
        </w:rPr>
      </w:pPr>
    </w:p>
    <w:p w14:paraId="35D5E728" w14:textId="656462D0" w:rsidR="00036F72" w:rsidRDefault="00036F72" w:rsidP="00147049">
      <w:pPr>
        <w:pStyle w:val="3"/>
      </w:pPr>
      <w:bookmarkStart w:id="825" w:name="_Toc120260902"/>
      <w:bookmarkStart w:id="826" w:name="_Toc135928026"/>
      <w:r>
        <w:t>8.4.3</w:t>
      </w:r>
      <w:r>
        <w:tab/>
        <w:t>UE co-existence studies</w:t>
      </w:r>
      <w:bookmarkEnd w:id="825"/>
      <w:bookmarkEnd w:id="826"/>
    </w:p>
    <w:p w14:paraId="6A11A6D2" w14:textId="77777777" w:rsidR="00036F72" w:rsidRPr="00FD5D8F" w:rsidRDefault="00036F72" w:rsidP="00036F72">
      <w:r w:rsidRPr="00FD5D8F">
        <w:rPr>
          <w:szCs w:val="21"/>
        </w:rPr>
        <w:t xml:space="preserve">Co-existence studies of this DC </w:t>
      </w:r>
      <w:r>
        <w:rPr>
          <w:szCs w:val="21"/>
        </w:rPr>
        <w:t>LTE inter-band 2</w:t>
      </w:r>
      <w:r w:rsidRPr="00FD5D8F">
        <w:rPr>
          <w:szCs w:val="21"/>
        </w:rPr>
        <w:t xml:space="preserve">DL/1UL + inter-band NR 2DL/1UL are already covered </w:t>
      </w:r>
      <w:r w:rsidRPr="00107343">
        <w:rPr>
          <w:szCs w:val="21"/>
        </w:rPr>
        <w:t>in the constituent fall-back modes</w:t>
      </w:r>
      <w:r w:rsidRPr="00FD5D8F">
        <w:rPr>
          <w:szCs w:val="21"/>
        </w:rPr>
        <w:t>. Therefore, there is no additional harmonic and intermodulation impact for the additional band receiver.</w:t>
      </w:r>
    </w:p>
    <w:p w14:paraId="4239B675" w14:textId="0E7BFC1C" w:rsidR="00036F72" w:rsidRDefault="00036F72" w:rsidP="00147049">
      <w:pPr>
        <w:pStyle w:val="3"/>
      </w:pPr>
      <w:bookmarkStart w:id="827" w:name="_Toc120260903"/>
      <w:bookmarkStart w:id="828" w:name="_Toc135928027"/>
      <w:r>
        <w:t>8.4.4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827"/>
      <w:bookmarkEnd w:id="828"/>
    </w:p>
    <w:p w14:paraId="3B197D1F" w14:textId="77777777" w:rsidR="00036F72" w:rsidRDefault="00036F72" w:rsidP="00036F72">
      <w:pPr>
        <w:rPr>
          <w:szCs w:val="21"/>
        </w:rPr>
      </w:pPr>
      <w:r>
        <w:rPr>
          <w:szCs w:val="21"/>
        </w:rPr>
        <w:t>For DC_3-20-41_n1-n78</w:t>
      </w:r>
      <w:r w:rsidRPr="00FD5D8F">
        <w:rPr>
          <w:szCs w:val="21"/>
        </w:rPr>
        <w:t xml:space="preserve">, </w:t>
      </w:r>
      <w:r>
        <w:rPr>
          <w:rFonts w:hint="eastAsia"/>
          <w:szCs w:val="21"/>
        </w:rPr>
        <w:t>t</w:t>
      </w:r>
      <w:r>
        <w:rPr>
          <w:szCs w:val="21"/>
        </w:rPr>
        <w:t xml:space="preserve">he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T</w:t>
      </w:r>
      <w:r w:rsidRPr="00FD5D8F">
        <w:rPr>
          <w:szCs w:val="21"/>
          <w:vertAlign w:val="subscript"/>
        </w:rPr>
        <w:t>IB,c</w:t>
      </w:r>
      <w:r>
        <w:rPr>
          <w:szCs w:val="21"/>
          <w:vertAlign w:val="subscript"/>
        </w:rPr>
        <w:t>,</w:t>
      </w:r>
      <w:r w:rsidRPr="00FD5D8F">
        <w:rPr>
          <w:szCs w:val="21"/>
        </w:rPr>
        <w:t xml:space="preserve"> and </w:t>
      </w:r>
      <w:r w:rsidRPr="00FD5D8F">
        <w:rPr>
          <w:szCs w:val="21"/>
        </w:rPr>
        <w:sym w:font="Symbol" w:char="F044"/>
      </w:r>
      <w:r w:rsidRPr="00FD5D8F">
        <w:rPr>
          <w:szCs w:val="21"/>
        </w:rPr>
        <w:t>R</w:t>
      </w:r>
      <w:r w:rsidRPr="00FD5D8F">
        <w:rPr>
          <w:szCs w:val="21"/>
          <w:vertAlign w:val="subscript"/>
        </w:rPr>
        <w:t>IB,c</w:t>
      </w:r>
      <w:r w:rsidRPr="00FD5D8F">
        <w:rPr>
          <w:szCs w:val="21"/>
        </w:rPr>
        <w:t xml:space="preserve"> values </w:t>
      </w:r>
      <w:r>
        <w:rPr>
          <w:szCs w:val="21"/>
        </w:rPr>
        <w:t xml:space="preserve">are reused from DC_1-3-20_n41-n78 and </w:t>
      </w:r>
      <w:r w:rsidRPr="00FD5D8F">
        <w:rPr>
          <w:szCs w:val="21"/>
        </w:rPr>
        <w:t>given in the tables below.</w:t>
      </w:r>
    </w:p>
    <w:p w14:paraId="5BE1E733" w14:textId="3A107F86" w:rsidR="00036F72" w:rsidRDefault="00036F72" w:rsidP="00036F7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8.4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036F72" w:rsidRPr="00EF5447" w14:paraId="012AC737" w14:textId="77777777" w:rsidTr="00152546">
        <w:trPr>
          <w:trHeight w:val="187"/>
          <w:tblHeader/>
          <w:jc w:val="center"/>
        </w:trPr>
        <w:tc>
          <w:tcPr>
            <w:tcW w:w="2263" w:type="dxa"/>
            <w:vMerge w:val="restart"/>
          </w:tcPr>
          <w:p w14:paraId="0A99BDEE" w14:textId="77777777" w:rsidR="00036F72" w:rsidRPr="00EF5447" w:rsidRDefault="00036F72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663" w:type="dxa"/>
            <w:gridSpan w:val="5"/>
            <w:vAlign w:val="center"/>
          </w:tcPr>
          <w:p w14:paraId="47181001" w14:textId="77777777" w:rsidR="00036F72" w:rsidRPr="00EF5447" w:rsidRDefault="00036F72" w:rsidP="00152546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036F72" w:rsidRPr="00EF5447" w14:paraId="4DC25FBF" w14:textId="77777777" w:rsidTr="00152546">
        <w:trPr>
          <w:trHeight w:val="187"/>
          <w:tblHeader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61293C14" w14:textId="77777777" w:rsidR="00036F72" w:rsidRPr="00EF5447" w:rsidRDefault="00036F72" w:rsidP="00152546">
            <w:pPr>
              <w:pStyle w:val="TAH"/>
            </w:pPr>
          </w:p>
        </w:tc>
        <w:tc>
          <w:tcPr>
            <w:tcW w:w="6663" w:type="dxa"/>
            <w:gridSpan w:val="5"/>
            <w:vAlign w:val="center"/>
          </w:tcPr>
          <w:p w14:paraId="05F2C6D4" w14:textId="77777777" w:rsidR="00036F72" w:rsidRPr="00EF5447" w:rsidRDefault="00036F72" w:rsidP="00152546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036F72" w14:paraId="32391011" w14:textId="77777777" w:rsidTr="00152546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CBAF" w14:textId="77777777" w:rsidR="00036F72" w:rsidRDefault="00036F72" w:rsidP="00036F72">
            <w:pPr>
              <w:pStyle w:val="TAC"/>
            </w:pPr>
            <w:r>
              <w:t>DC_3-20-41_n1-n78</w:t>
            </w:r>
          </w:p>
          <w:p w14:paraId="1262D1A6" w14:textId="7837EB96" w:rsidR="00036F72" w:rsidRDefault="00036F72" w:rsidP="00036F72">
            <w:pPr>
              <w:pStyle w:val="TAC"/>
              <w:rPr>
                <w:lang w:val="fr-FR"/>
              </w:rPr>
            </w:pPr>
            <w:r>
              <w:t>DC_3-3-20-41_n1-n78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79CF" w14:textId="77777777" w:rsidR="00036F72" w:rsidRDefault="00036F72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F65B" w14:textId="61ADD433" w:rsidR="00036F72" w:rsidRDefault="00036F72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DA26" w14:textId="254726AF" w:rsidR="00036F72" w:rsidRDefault="00036F72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BC86" w14:textId="227991A2" w:rsidR="00036F72" w:rsidRDefault="00036F72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168E" w14:textId="6BF807C7" w:rsidR="00036F72" w:rsidRDefault="00036F72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0.8</w:t>
            </w:r>
          </w:p>
        </w:tc>
      </w:tr>
      <w:tr w:rsidR="00036F72" w14:paraId="5092C729" w14:textId="77777777" w:rsidTr="00152546">
        <w:trPr>
          <w:trHeight w:val="187"/>
          <w:jc w:val="center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24C8" w14:textId="77777777" w:rsidR="00036F72" w:rsidRDefault="00036F72" w:rsidP="00152546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ΔT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35D1E6DF" w14:textId="77777777" w:rsidR="00036F72" w:rsidRDefault="00036F72" w:rsidP="00152546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0010C6F0" w14:textId="77777777" w:rsidR="00036F72" w:rsidRPr="00661122" w:rsidRDefault="00036F72" w:rsidP="0096551C">
      <w:pPr>
        <w:rPr>
          <w:rFonts w:eastAsia="SimSun"/>
          <w:lang w:val="fr-FR"/>
        </w:rPr>
      </w:pPr>
    </w:p>
    <w:p w14:paraId="1EAC94B2" w14:textId="70659B50" w:rsidR="00036F72" w:rsidRDefault="00036F72" w:rsidP="00036F7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8.4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036F72" w:rsidRPr="00EF5447" w14:paraId="26CCC30F" w14:textId="77777777" w:rsidTr="00152546">
        <w:trPr>
          <w:trHeight w:val="187"/>
          <w:tblHeader/>
          <w:jc w:val="center"/>
        </w:trPr>
        <w:tc>
          <w:tcPr>
            <w:tcW w:w="2447" w:type="dxa"/>
            <w:vMerge w:val="restart"/>
          </w:tcPr>
          <w:p w14:paraId="3ED24F92" w14:textId="77777777" w:rsidR="00036F72" w:rsidRPr="00EF5447" w:rsidRDefault="00036F72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 w14:paraId="25436D81" w14:textId="77777777" w:rsidR="00036F72" w:rsidRPr="00EF5447" w:rsidRDefault="00036F72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036F72" w:rsidRPr="00EF5447" w14:paraId="5112558B" w14:textId="77777777" w:rsidTr="00152546">
        <w:trPr>
          <w:trHeight w:val="187"/>
          <w:tblHeader/>
          <w:jc w:val="center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1863DE15" w14:textId="77777777" w:rsidR="00036F72" w:rsidRPr="00EF5447" w:rsidRDefault="00036F72" w:rsidP="00152546">
            <w:pPr>
              <w:pStyle w:val="TAH"/>
            </w:pPr>
          </w:p>
        </w:tc>
        <w:tc>
          <w:tcPr>
            <w:tcW w:w="6337" w:type="dxa"/>
            <w:gridSpan w:val="5"/>
            <w:vAlign w:val="center"/>
          </w:tcPr>
          <w:p w14:paraId="4A4B97FB" w14:textId="77777777" w:rsidR="00036F72" w:rsidRPr="00EF5447" w:rsidRDefault="00036F72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036F72" w14:paraId="16E99AC6" w14:textId="77777777" w:rsidTr="00152546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8377" w14:textId="77777777" w:rsidR="00036F72" w:rsidRDefault="00036F72" w:rsidP="00036F72">
            <w:pPr>
              <w:pStyle w:val="TAC"/>
            </w:pPr>
            <w:r>
              <w:t>DC_3-20-41_n1-n78</w:t>
            </w:r>
          </w:p>
          <w:p w14:paraId="132CD273" w14:textId="353C4D0A" w:rsidR="00036F72" w:rsidRDefault="00036F72" w:rsidP="00036F72">
            <w:pPr>
              <w:pStyle w:val="TAC"/>
              <w:rPr>
                <w:lang w:val="fr-FR"/>
              </w:rPr>
            </w:pPr>
            <w:r>
              <w:t>DC_3-3-20-41_n1-n78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3F40" w14:textId="19E33F7B" w:rsidR="00036F72" w:rsidRDefault="00036F72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39F1" w14:textId="01C8074B" w:rsidR="00036F72" w:rsidRDefault="00036F72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9529" w14:textId="79161781" w:rsidR="00036F72" w:rsidRDefault="00036F72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3217" w14:textId="7FAAF68A" w:rsidR="00036F72" w:rsidRDefault="00036F72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8148" w14:textId="77777777" w:rsidR="00036F72" w:rsidRDefault="00036F72" w:rsidP="00152546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</w:tr>
      <w:tr w:rsidR="00036F72" w14:paraId="6A3CBE54" w14:textId="77777777" w:rsidTr="00152546">
        <w:trPr>
          <w:trHeight w:val="187"/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BD3" w14:textId="77777777" w:rsidR="00036F72" w:rsidRDefault="00036F72" w:rsidP="00152546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1F46627B" w14:textId="77777777" w:rsidR="00036F72" w:rsidRDefault="00036F72" w:rsidP="00152546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2C520FD0" w14:textId="77777777" w:rsidR="00036F72" w:rsidRPr="00661122" w:rsidRDefault="00036F72" w:rsidP="0096551C">
      <w:pPr>
        <w:rPr>
          <w:rFonts w:eastAsia="SimSun"/>
          <w:lang w:val="fr-FR" w:eastAsia="zh-CN"/>
        </w:rPr>
      </w:pPr>
    </w:p>
    <w:p w14:paraId="63356D9C" w14:textId="3E813731" w:rsidR="00036F72" w:rsidRPr="00BD3909" w:rsidRDefault="00036F72" w:rsidP="00147049">
      <w:pPr>
        <w:pStyle w:val="3"/>
      </w:pPr>
      <w:bookmarkStart w:id="829" w:name="_Toc120260904"/>
      <w:bookmarkStart w:id="830" w:name="_Toc135928028"/>
      <w:r>
        <w:t>8.4.5</w:t>
      </w:r>
      <w:r>
        <w:tab/>
        <w:t>MSD</w:t>
      </w:r>
      <w:bookmarkEnd w:id="829"/>
      <w:bookmarkEnd w:id="830"/>
    </w:p>
    <w:p w14:paraId="13BAEBB7" w14:textId="77777777" w:rsidR="00036F72" w:rsidRPr="00ED0983" w:rsidRDefault="00036F72" w:rsidP="00036F72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</w:t>
      </w:r>
      <w:r>
        <w:rPr>
          <w:rFonts w:eastAsia="DengXian"/>
          <w:szCs w:val="21"/>
          <w:lang w:eastAsia="zh-CN"/>
        </w:rPr>
        <w:t>requirement</w:t>
      </w:r>
      <w:r w:rsidRPr="00791978">
        <w:rPr>
          <w:rFonts w:eastAsia="DengXian"/>
          <w:szCs w:val="21"/>
          <w:lang w:eastAsia="zh-CN"/>
        </w:rPr>
        <w:t xml:space="preserve"> for this UL DC configuration</w:t>
      </w:r>
      <w:r>
        <w:rPr>
          <w:rFonts w:eastAsia="DengXian"/>
          <w:szCs w:val="21"/>
          <w:lang w:eastAsia="zh-CN"/>
        </w:rPr>
        <w:t>.</w:t>
      </w:r>
    </w:p>
    <w:p w14:paraId="04F1907E" w14:textId="77777777" w:rsidR="00036F72" w:rsidRDefault="00036F72" w:rsidP="00036F72">
      <w:pPr>
        <w:rPr>
          <w:lang w:eastAsia="ja-JP"/>
        </w:rPr>
      </w:pPr>
    </w:p>
    <w:p w14:paraId="12753510" w14:textId="47B25FD9" w:rsidR="00C334F9" w:rsidRDefault="00C334F9" w:rsidP="00147049">
      <w:pPr>
        <w:pStyle w:val="2"/>
        <w:rPr>
          <w:lang w:eastAsia="zh-TW"/>
        </w:rPr>
      </w:pPr>
      <w:bookmarkStart w:id="831" w:name="_Toc120260905"/>
      <w:bookmarkStart w:id="832" w:name="_Toc135928029"/>
      <w:r>
        <w:rPr>
          <w:lang w:eastAsia="zh-TW"/>
        </w:rPr>
        <w:t>8.5</w:t>
      </w:r>
      <w:r>
        <w:tab/>
      </w:r>
      <w:r w:rsidRPr="00EB40B1">
        <w:t>DC_3-7-20_n1-n75</w:t>
      </w:r>
      <w:bookmarkEnd w:id="831"/>
      <w:bookmarkEnd w:id="832"/>
      <w:r w:rsidRPr="00C243E3">
        <w:rPr>
          <w:lang w:eastAsia="zh-TW"/>
        </w:rPr>
        <w:t xml:space="preserve"> </w:t>
      </w:r>
    </w:p>
    <w:p w14:paraId="35816395" w14:textId="331E9992" w:rsidR="00C334F9" w:rsidRPr="00C11944" w:rsidRDefault="00C334F9" w:rsidP="00147049">
      <w:pPr>
        <w:pStyle w:val="3"/>
      </w:pPr>
      <w:bookmarkStart w:id="833" w:name="_Toc120260906"/>
      <w:bookmarkStart w:id="834" w:name="_Toc135928030"/>
      <w:r>
        <w:t>8.5</w:t>
      </w:r>
      <w:r w:rsidRPr="00C11944">
        <w:t>.1</w:t>
      </w:r>
      <w:r w:rsidRPr="00C11944">
        <w:tab/>
        <w:t>Operating bands for DC</w:t>
      </w:r>
      <w:bookmarkEnd w:id="833"/>
      <w:bookmarkEnd w:id="834"/>
    </w:p>
    <w:p w14:paraId="3FD60A85" w14:textId="5812E034" w:rsidR="00C334F9" w:rsidRDefault="00C334F9" w:rsidP="00C334F9">
      <w:pPr>
        <w:pStyle w:val="TH"/>
      </w:pPr>
      <w:r w:rsidRPr="00C11944">
        <w:t xml:space="preserve">Table </w:t>
      </w:r>
      <w:r>
        <w:t>8.5</w:t>
      </w:r>
      <w:r w:rsidRPr="00C11944">
        <w:t>.1-1: DC band combination of NR 2DL/1UL + LTE 1DL/1UL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C334F9" w:rsidRPr="0078148C" w14:paraId="50DF0623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15E5D6C" w14:textId="77777777" w:rsidR="00C334F9" w:rsidRPr="0078148C" w:rsidRDefault="00C334F9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6C32A830" w14:textId="77777777" w:rsidR="00C334F9" w:rsidRPr="0078148C" w:rsidRDefault="00C334F9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6E6B1CDD" w14:textId="77777777" w:rsidR="00C334F9" w:rsidRPr="0078148C" w:rsidRDefault="00C334F9" w:rsidP="00661122">
            <w:pPr>
              <w:pStyle w:val="TAH"/>
            </w:pPr>
            <w:r w:rsidRPr="0078148C"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1E3F4BFD" w14:textId="77777777" w:rsidR="00C334F9" w:rsidRPr="0078148C" w:rsidRDefault="00C334F9" w:rsidP="00661122">
            <w:pPr>
              <w:pStyle w:val="TAH"/>
            </w:pPr>
            <w:r w:rsidRPr="0078148C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7D52EC91" w14:textId="77777777" w:rsidR="00C334F9" w:rsidRPr="0078148C" w:rsidRDefault="00C334F9" w:rsidP="00661122">
            <w:pPr>
              <w:pStyle w:val="TAH"/>
            </w:pPr>
            <w:r w:rsidRPr="0078148C">
              <w:t>Duplex</w:t>
            </w:r>
          </w:p>
          <w:p w14:paraId="714A77B3" w14:textId="77777777" w:rsidR="00C334F9" w:rsidRPr="0078148C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mode</w:t>
            </w:r>
          </w:p>
        </w:tc>
      </w:tr>
      <w:tr w:rsidR="00C334F9" w:rsidRPr="0078148C" w14:paraId="11778E3C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16FB4D26" w14:textId="77777777" w:rsidR="00C334F9" w:rsidRPr="0078148C" w:rsidRDefault="00C334F9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41CB7BE1" w14:textId="77777777" w:rsidR="00C334F9" w:rsidRPr="0078148C" w:rsidRDefault="00C334F9" w:rsidP="00661122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365C2EBF" w14:textId="77777777" w:rsidR="00C334F9" w:rsidRPr="0078148C" w:rsidRDefault="00C334F9" w:rsidP="00661122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097A1E38" w14:textId="77777777" w:rsidR="00C334F9" w:rsidRPr="0078148C" w:rsidRDefault="00C334F9" w:rsidP="00661122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2CE6131A" w14:textId="77777777" w:rsidR="00C334F9" w:rsidRPr="0078148C" w:rsidRDefault="00C334F9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C334F9" w:rsidRPr="0078148C" w14:paraId="528B639C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29859B5" w14:textId="77777777" w:rsidR="00C334F9" w:rsidRPr="0078148C" w:rsidRDefault="00C334F9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19B63A4A" w14:textId="77777777" w:rsidR="00C334F9" w:rsidRPr="0078148C" w:rsidRDefault="00C334F9" w:rsidP="00661122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EE6F1EF" w14:textId="77777777" w:rsidR="00C334F9" w:rsidRPr="0078148C" w:rsidRDefault="00C334F9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CDC61D8" w14:textId="77777777" w:rsidR="00C334F9" w:rsidRPr="0078148C" w:rsidRDefault="00C334F9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2DA29DC5" w14:textId="77777777" w:rsidR="00C334F9" w:rsidRPr="0078148C" w:rsidRDefault="00C334F9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C334F9" w:rsidRPr="0078148C" w14:paraId="6728FF93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87937BB" w14:textId="77777777" w:rsidR="00C334F9" w:rsidRPr="00521314" w:rsidRDefault="00C334F9" w:rsidP="00661122">
            <w:pPr>
              <w:pStyle w:val="TAC"/>
              <w:rPr>
                <w:lang w:val="en-US"/>
              </w:rPr>
            </w:pPr>
            <w:r w:rsidRPr="00521314">
              <w:rPr>
                <w:lang w:val="en-US"/>
              </w:rPr>
              <w:t>DC_3-7-20_n1-n75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D5BD586" w14:textId="77777777" w:rsidR="00C334F9" w:rsidRDefault="00C334F9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3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771B78A7" w14:textId="77777777" w:rsidR="00C334F9" w:rsidRDefault="00C334F9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>1710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F08BFC" w14:textId="77777777" w:rsidR="00C334F9" w:rsidRPr="005D3B77" w:rsidRDefault="00C334F9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E374359" w14:textId="77777777" w:rsidR="00C334F9" w:rsidRDefault="00C334F9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91F9076" w14:textId="77777777" w:rsidR="00C334F9" w:rsidRDefault="00C334F9" w:rsidP="00661122">
            <w:pPr>
              <w:pStyle w:val="TAR"/>
              <w:rPr>
                <w:lang w:eastAsia="ja-JP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F5E4B2" w14:textId="77777777" w:rsidR="00C334F9" w:rsidRPr="005D3B77" w:rsidRDefault="00C334F9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65354BC" w14:textId="77777777" w:rsidR="00C334F9" w:rsidRDefault="00C334F9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1885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5E6827F" w14:textId="77777777" w:rsidR="00C334F9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F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>DD</w:t>
            </w:r>
          </w:p>
        </w:tc>
      </w:tr>
      <w:tr w:rsidR="00C334F9" w:rsidRPr="0078148C" w14:paraId="021A246C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2AE1A882" w14:textId="77777777" w:rsidR="00C334F9" w:rsidRPr="008C4BC5" w:rsidRDefault="00C334F9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E0A519A" w14:textId="77777777" w:rsidR="00C334F9" w:rsidRDefault="00C334F9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CE95AA2" w14:textId="77777777" w:rsidR="00C334F9" w:rsidRPr="005D3B77" w:rsidRDefault="00C334F9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>2500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46E2F2" w14:textId="77777777" w:rsidR="00C334F9" w:rsidRPr="005D3B77" w:rsidRDefault="00C334F9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D7D65E8" w14:textId="77777777" w:rsidR="00C334F9" w:rsidRPr="005D3B77" w:rsidRDefault="00C334F9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2570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EBB6932" w14:textId="77777777" w:rsidR="00C334F9" w:rsidRPr="005D3B77" w:rsidRDefault="00C334F9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BF7CED" w14:textId="77777777" w:rsidR="00C334F9" w:rsidRPr="005D3B77" w:rsidRDefault="00C334F9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B28812A" w14:textId="77777777" w:rsidR="00C334F9" w:rsidRPr="005D3B77" w:rsidRDefault="00C334F9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BF005C5" w14:textId="77777777" w:rsidR="00C334F9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F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>DD</w:t>
            </w:r>
          </w:p>
        </w:tc>
      </w:tr>
      <w:tr w:rsidR="00C334F9" w:rsidRPr="0078148C" w14:paraId="2EC8AA4A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FF3EC25" w14:textId="77777777" w:rsidR="00C334F9" w:rsidRPr="008C4BC5" w:rsidRDefault="00C334F9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BB72808" w14:textId="77777777" w:rsidR="00C334F9" w:rsidRDefault="00C334F9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20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C876432" w14:textId="77777777" w:rsidR="00C334F9" w:rsidRDefault="00C334F9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>832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1B88DD" w14:textId="77777777" w:rsidR="00C334F9" w:rsidRPr="005D3B77" w:rsidRDefault="00C334F9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85E50B0" w14:textId="77777777" w:rsidR="00C334F9" w:rsidRDefault="00C334F9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862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54A57F0" w14:textId="77777777" w:rsidR="00C334F9" w:rsidRDefault="00C334F9" w:rsidP="00661122">
            <w:pPr>
              <w:pStyle w:val="TAR"/>
              <w:rPr>
                <w:lang w:eastAsia="ja-JP"/>
              </w:rPr>
            </w:pPr>
            <w:r>
              <w:rPr>
                <w:lang w:eastAsia="ja-JP"/>
              </w:rPr>
              <w:t>791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1C7087" w14:textId="77777777" w:rsidR="00C334F9" w:rsidRPr="005D3B77" w:rsidRDefault="00C334F9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E159274" w14:textId="77777777" w:rsidR="00C334F9" w:rsidRDefault="00C334F9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821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CA05ACF" w14:textId="77777777" w:rsidR="00C334F9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F</w:t>
            </w:r>
            <w:r w:rsidRPr="005D3B77">
              <w:rPr>
                <w:rFonts w:ascii="Arial" w:hAnsi="Arial" w:cs="Arial" w:hint="eastAsia"/>
                <w:sz w:val="18"/>
                <w:lang w:val="x-none" w:eastAsia="ja-JP"/>
              </w:rPr>
              <w:t>DD</w:t>
            </w:r>
          </w:p>
        </w:tc>
      </w:tr>
      <w:tr w:rsidR="00C334F9" w:rsidRPr="0078148C" w14:paraId="4D1B7102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6339B2B8" w14:textId="77777777" w:rsidR="00C334F9" w:rsidRPr="007D4ED4" w:rsidRDefault="00C334F9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8A34E1" w14:textId="77777777" w:rsidR="00C334F9" w:rsidRPr="005D3B77" w:rsidRDefault="00C334F9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</w:t>
            </w: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4C1B7521" w14:textId="77777777" w:rsidR="00C334F9" w:rsidRPr="005D3B77" w:rsidRDefault="00C334F9" w:rsidP="00661122">
            <w:pPr>
              <w:pStyle w:val="TAR"/>
              <w:rPr>
                <w:lang w:val="sv-SE" w:eastAsia="ko-KR"/>
              </w:rPr>
            </w:pPr>
            <w:r w:rsidRPr="005D3B77">
              <w:rPr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694136" w14:textId="77777777" w:rsidR="00C334F9" w:rsidRPr="008C4BC5" w:rsidRDefault="00C334F9" w:rsidP="00661122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4F7A6BB" w14:textId="77777777" w:rsidR="00C334F9" w:rsidRPr="005D3B77" w:rsidRDefault="00C334F9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BC44647" w14:textId="77777777" w:rsidR="00C334F9" w:rsidRPr="005D3B77" w:rsidRDefault="00C334F9" w:rsidP="00661122">
            <w:pPr>
              <w:pStyle w:val="TAR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C8CC51" w14:textId="77777777" w:rsidR="00C334F9" w:rsidRPr="005D3B77" w:rsidRDefault="00C334F9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952ED95" w14:textId="77777777" w:rsidR="00C334F9" w:rsidRPr="005D3B77" w:rsidRDefault="00C334F9" w:rsidP="00661122">
            <w:pPr>
              <w:pStyle w:val="TAL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D7142C6" w14:textId="77777777" w:rsidR="00C334F9" w:rsidRPr="008C4BC5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FDD</w:t>
            </w:r>
          </w:p>
        </w:tc>
      </w:tr>
      <w:tr w:rsidR="00C334F9" w:rsidRPr="0078148C" w14:paraId="2DC55884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30CB33B7" w14:textId="77777777" w:rsidR="00C334F9" w:rsidRPr="0078148C" w:rsidRDefault="00C334F9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8BD316" w14:textId="77777777" w:rsidR="00C334F9" w:rsidRPr="005D3B77" w:rsidRDefault="00C334F9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n75</w:t>
            </w: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52DEA80" w14:textId="77777777" w:rsidR="00C334F9" w:rsidRPr="005D3B77" w:rsidRDefault="00C334F9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val="sv-SE"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D8A25E9" w14:textId="77777777" w:rsidR="00C334F9" w:rsidRPr="005D3B77" w:rsidRDefault="00C334F9" w:rsidP="00661122">
            <w:pPr>
              <w:pStyle w:val="TAR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1432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D4DB0" w14:textId="77777777" w:rsidR="00C334F9" w:rsidRPr="005D3B77" w:rsidRDefault="00C334F9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FFA1DF3" w14:textId="77777777" w:rsidR="00C334F9" w:rsidRPr="005D3B77" w:rsidRDefault="00C334F9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1517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95BB1EB" w14:textId="77777777" w:rsidR="00C334F9" w:rsidRPr="005D3B77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>
              <w:rPr>
                <w:rFonts w:ascii="Arial" w:eastAsia="맑은 고딕" w:hAnsi="Arial" w:cs="Arial"/>
                <w:sz w:val="18"/>
                <w:lang w:val="x-none" w:eastAsia="ko-KR"/>
              </w:rPr>
              <w:t>S</w:t>
            </w:r>
            <w:r w:rsidRPr="005D3B77">
              <w:rPr>
                <w:rFonts w:ascii="Arial" w:eastAsia="맑은 고딕" w:hAnsi="Arial" w:cs="Arial" w:hint="eastAsia"/>
                <w:sz w:val="18"/>
                <w:lang w:val="x-none" w:eastAsia="ko-KR"/>
              </w:rPr>
              <w:t>D</w:t>
            </w:r>
            <w:r>
              <w:rPr>
                <w:rFonts w:ascii="Arial" w:eastAsia="맑은 고딕" w:hAnsi="Arial" w:cs="Arial"/>
                <w:sz w:val="18"/>
                <w:lang w:val="x-none" w:eastAsia="ko-KR"/>
              </w:rPr>
              <w:t>L</w:t>
            </w:r>
          </w:p>
        </w:tc>
      </w:tr>
    </w:tbl>
    <w:p w14:paraId="06E1991F" w14:textId="77777777" w:rsidR="00C334F9" w:rsidRPr="00C11944" w:rsidRDefault="00C334F9" w:rsidP="00C334F9">
      <w:pPr>
        <w:spacing w:after="0"/>
      </w:pPr>
    </w:p>
    <w:p w14:paraId="17BBF396" w14:textId="0C7F7DC5" w:rsidR="00C334F9" w:rsidRDefault="00C334F9" w:rsidP="00147049">
      <w:pPr>
        <w:pStyle w:val="3"/>
      </w:pPr>
      <w:bookmarkStart w:id="835" w:name="_Toc120260907"/>
      <w:bookmarkStart w:id="836" w:name="_Toc135928031"/>
      <w:r>
        <w:t>8.5.2</w:t>
      </w:r>
      <w:r>
        <w:tab/>
        <w:t>Channel bandwidths per operating band for DC</w:t>
      </w:r>
      <w:bookmarkEnd w:id="835"/>
      <w:bookmarkEnd w:id="836"/>
    </w:p>
    <w:p w14:paraId="207C733F" w14:textId="228EB49C" w:rsidR="00C334F9" w:rsidRDefault="00C334F9" w:rsidP="00C334F9">
      <w:pPr>
        <w:pStyle w:val="TH"/>
        <w:rPr>
          <w:lang w:val="en-US" w:eastAsia="zh-CN"/>
        </w:rPr>
      </w:pPr>
      <w:r w:rsidRPr="00C11944">
        <w:t xml:space="preserve">Table </w:t>
      </w:r>
      <w:r>
        <w:t>8.5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76"/>
        <w:gridCol w:w="20"/>
        <w:gridCol w:w="716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C334F9" w:rsidRPr="00791978" w14:paraId="7B8C3BC0" w14:textId="77777777" w:rsidTr="00152546">
        <w:trPr>
          <w:trHeight w:val="203"/>
        </w:trPr>
        <w:tc>
          <w:tcPr>
            <w:tcW w:w="1420" w:type="dxa"/>
            <w:vAlign w:val="center"/>
          </w:tcPr>
          <w:p w14:paraId="615E02BD" w14:textId="77777777" w:rsidR="00C334F9" w:rsidRPr="00791978" w:rsidRDefault="00C334F9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1376" w:type="dxa"/>
            <w:vAlign w:val="center"/>
          </w:tcPr>
          <w:p w14:paraId="6E9BF81B" w14:textId="77777777" w:rsidR="00C334F9" w:rsidRPr="00791978" w:rsidRDefault="00C334F9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9760" w:type="dxa"/>
            <w:gridSpan w:val="17"/>
            <w:vAlign w:val="center"/>
          </w:tcPr>
          <w:p w14:paraId="708A0FC7" w14:textId="77777777" w:rsidR="00C334F9" w:rsidRPr="00791978" w:rsidRDefault="00C334F9" w:rsidP="00661122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C334F9" w:rsidRPr="00791978" w14:paraId="53DF0C13" w14:textId="77777777" w:rsidTr="00152546">
        <w:trPr>
          <w:trHeight w:val="984"/>
        </w:trPr>
        <w:tc>
          <w:tcPr>
            <w:tcW w:w="1420" w:type="dxa"/>
            <w:vAlign w:val="center"/>
          </w:tcPr>
          <w:p w14:paraId="4DDD3BB2" w14:textId="77777777" w:rsidR="00C334F9" w:rsidRPr="00791978" w:rsidRDefault="00C334F9" w:rsidP="00661122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1396" w:type="dxa"/>
            <w:gridSpan w:val="2"/>
            <w:vAlign w:val="center"/>
          </w:tcPr>
          <w:p w14:paraId="3B47FAC0" w14:textId="77777777" w:rsidR="00C334F9" w:rsidRPr="00791978" w:rsidRDefault="00C334F9" w:rsidP="00661122">
            <w:pPr>
              <w:pStyle w:val="TAH"/>
              <w:rPr>
                <w:lang w:eastAsia="zh-CN"/>
              </w:rPr>
            </w:pPr>
            <w:r w:rsidRPr="00791978">
              <w:rPr>
                <w:lang w:eastAsia="zh-CN"/>
              </w:rPr>
              <w:t>UL Configuration</w:t>
            </w:r>
          </w:p>
        </w:tc>
        <w:tc>
          <w:tcPr>
            <w:tcW w:w="716" w:type="dxa"/>
            <w:vAlign w:val="center"/>
          </w:tcPr>
          <w:p w14:paraId="536B5E7B" w14:textId="77777777" w:rsidR="00C334F9" w:rsidRPr="00791978" w:rsidRDefault="00C334F9" w:rsidP="00661122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59148081" w14:textId="77777777" w:rsidR="00C334F9" w:rsidRPr="00791978" w:rsidRDefault="00C334F9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0292BD51" w14:textId="77777777" w:rsidR="00C334F9" w:rsidRPr="00791978" w:rsidRDefault="00C334F9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527587D8" w14:textId="77777777" w:rsidR="00C334F9" w:rsidRPr="00791978" w:rsidRDefault="00C334F9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01E944E3" w14:textId="77777777" w:rsidR="00C334F9" w:rsidRPr="00791978" w:rsidRDefault="00C334F9" w:rsidP="00661122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6D0473A8" w14:textId="77777777" w:rsidR="00C334F9" w:rsidRPr="00791978" w:rsidRDefault="00C334F9" w:rsidP="00661122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5ED5E0E7" w14:textId="77777777" w:rsidR="00C334F9" w:rsidRPr="00791978" w:rsidRDefault="00C334F9" w:rsidP="00661122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4E21EBD6" w14:textId="77777777" w:rsidR="00C334F9" w:rsidRPr="00791978" w:rsidRDefault="00C334F9" w:rsidP="00661122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06615C7E" w14:textId="77777777" w:rsidR="00C334F9" w:rsidRPr="00791978" w:rsidRDefault="00C334F9" w:rsidP="00661122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602608E4" w14:textId="77777777" w:rsidR="00C334F9" w:rsidRPr="00791978" w:rsidRDefault="00C334F9" w:rsidP="00661122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2E2FF8BB" w14:textId="77777777" w:rsidR="00C334F9" w:rsidRPr="00791978" w:rsidRDefault="00C334F9" w:rsidP="00661122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0165F8FA" w14:textId="77777777" w:rsidR="00C334F9" w:rsidRPr="00791978" w:rsidRDefault="00C334F9" w:rsidP="00661122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400D3688" w14:textId="77777777" w:rsidR="00C334F9" w:rsidRPr="00791978" w:rsidRDefault="00C334F9" w:rsidP="00661122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55F1E396" w14:textId="77777777" w:rsidR="00C334F9" w:rsidRPr="00791978" w:rsidRDefault="00C334F9" w:rsidP="00661122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3BB4D12D" w14:textId="77777777" w:rsidR="00C334F9" w:rsidRPr="00791978" w:rsidRDefault="00C334F9" w:rsidP="00661122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22C98377" w14:textId="77777777" w:rsidR="00C334F9" w:rsidRPr="00791978" w:rsidRDefault="00C334F9" w:rsidP="00661122">
            <w:pPr>
              <w:pStyle w:val="TAH"/>
            </w:pPr>
            <w:r w:rsidRPr="00791978">
              <w:t>Maximum aggregated bandwidth</w:t>
            </w:r>
          </w:p>
          <w:p w14:paraId="27C53716" w14:textId="77777777" w:rsidR="00C334F9" w:rsidRPr="00791978" w:rsidRDefault="00C334F9" w:rsidP="00661122">
            <w:pPr>
              <w:pStyle w:val="TAH"/>
            </w:pPr>
            <w:r w:rsidRPr="00791978">
              <w:t>[MHz]</w:t>
            </w:r>
          </w:p>
        </w:tc>
      </w:tr>
      <w:tr w:rsidR="00C334F9" w:rsidRPr="00791978" w14:paraId="0ABD23F7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2EDF20E0" w14:textId="77777777" w:rsidR="00C334F9" w:rsidRPr="00791978" w:rsidRDefault="00C334F9" w:rsidP="00661122">
            <w:pPr>
              <w:pStyle w:val="TAC"/>
            </w:pPr>
            <w:r w:rsidRPr="00791978">
              <w:t>DC_</w:t>
            </w:r>
            <w:r>
              <w:t>7</w:t>
            </w:r>
            <w:r w:rsidRPr="00791978">
              <w:t>A</w:t>
            </w:r>
            <w:r>
              <w:t>-20A</w:t>
            </w:r>
            <w:r w:rsidRPr="00791978">
              <w:t>_n</w:t>
            </w:r>
            <w:r>
              <w:t>1</w:t>
            </w:r>
            <w:r w:rsidRPr="00791978">
              <w:t>A-n75A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14:paraId="40FD0166" w14:textId="77777777" w:rsidR="00C334F9" w:rsidRPr="00E34649" w:rsidRDefault="00C334F9" w:rsidP="00661122">
            <w:pPr>
              <w:pStyle w:val="TAC"/>
              <w:rPr>
                <w:lang w:val="it-IT"/>
              </w:rPr>
            </w:pPr>
            <w:r w:rsidRPr="00E34649">
              <w:rPr>
                <w:lang w:val="it-IT"/>
              </w:rPr>
              <w:t>DC_3A_n1A</w:t>
            </w:r>
          </w:p>
          <w:p w14:paraId="452B7F98" w14:textId="77777777" w:rsidR="00C334F9" w:rsidRPr="00E34649" w:rsidRDefault="00C334F9" w:rsidP="00661122">
            <w:pPr>
              <w:pStyle w:val="TAC"/>
              <w:rPr>
                <w:lang w:val="it-IT"/>
              </w:rPr>
            </w:pPr>
            <w:r w:rsidRPr="00E34649">
              <w:rPr>
                <w:lang w:val="it-IT"/>
              </w:rPr>
              <w:t>DC_7A_n1A</w:t>
            </w:r>
          </w:p>
          <w:p w14:paraId="30CAC662" w14:textId="77777777" w:rsidR="00C334F9" w:rsidRPr="00791978" w:rsidRDefault="00C334F9" w:rsidP="00661122">
            <w:pPr>
              <w:pStyle w:val="TAC"/>
              <w:rPr>
                <w:lang w:val="it-IT"/>
              </w:rPr>
            </w:pPr>
            <w:r w:rsidRPr="00E34649">
              <w:rPr>
                <w:lang w:val="it-IT"/>
              </w:rPr>
              <w:t>DC_20A_n1A</w:t>
            </w:r>
          </w:p>
        </w:tc>
        <w:tc>
          <w:tcPr>
            <w:tcW w:w="716" w:type="dxa"/>
            <w:vAlign w:val="center"/>
          </w:tcPr>
          <w:p w14:paraId="6E29611C" w14:textId="77777777" w:rsidR="00C334F9" w:rsidRDefault="00C334F9" w:rsidP="00661122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447F6243" w14:textId="77777777" w:rsidR="00C334F9" w:rsidRPr="00791978" w:rsidRDefault="00C334F9" w:rsidP="00661122">
            <w:pPr>
              <w:pStyle w:val="TAC"/>
              <w:rPr>
                <w:rFonts w:eastAsia="맑은 고딕"/>
                <w:lang w:eastAsia="zh-CN"/>
              </w:rPr>
            </w:pPr>
            <w:r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65E97E2D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99A7C62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6A294FE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63AA27F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278D440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0738D98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C0BBAE4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90D78EC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4E4C322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1EE18A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BF6472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77D1FD1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63A4375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743AB19F" w14:textId="77777777" w:rsidR="00C334F9" w:rsidRPr="00791978" w:rsidRDefault="00C334F9" w:rsidP="0066112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160</w:t>
            </w:r>
          </w:p>
        </w:tc>
      </w:tr>
      <w:tr w:rsidR="00C334F9" w:rsidRPr="00791978" w14:paraId="1AC72C45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1519704F" w14:textId="77777777" w:rsidR="00C334F9" w:rsidRPr="00FD11EA" w:rsidRDefault="00C334F9" w:rsidP="00152546">
            <w:pPr>
              <w:keepNext/>
              <w:keepLines/>
              <w:snapToGrid w:val="0"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0BF6354F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716" w:type="dxa"/>
            <w:vAlign w:val="center"/>
          </w:tcPr>
          <w:p w14:paraId="7F67CA6C" w14:textId="77777777" w:rsidR="00C334F9" w:rsidRPr="00791978" w:rsidRDefault="00C334F9" w:rsidP="00661122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14:paraId="4BCD9050" w14:textId="77777777" w:rsidR="00C334F9" w:rsidRPr="00791978" w:rsidRDefault="00C334F9" w:rsidP="00661122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2826294D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B0B3973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8A7DFBF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3B3F7C9A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D9BEE19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209F9DE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3C389BF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F8844E5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9C7DD3B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37F0AAF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BC9A4C8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1C351E3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D296B5F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690909BB" w14:textId="77777777" w:rsidR="00C334F9" w:rsidRPr="00791978" w:rsidRDefault="00C334F9" w:rsidP="0066112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C334F9" w:rsidRPr="00791978" w14:paraId="2EBFAD09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65FA04AB" w14:textId="77777777" w:rsidR="00C334F9" w:rsidRPr="00791978" w:rsidRDefault="00C334F9" w:rsidP="00152546">
            <w:pPr>
              <w:keepNext/>
              <w:keepLines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4391F767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716" w:type="dxa"/>
            <w:vAlign w:val="center"/>
          </w:tcPr>
          <w:p w14:paraId="51CCF7BE" w14:textId="77777777" w:rsidR="00C334F9" w:rsidRDefault="00C334F9" w:rsidP="00661122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20</w:t>
            </w:r>
          </w:p>
        </w:tc>
        <w:tc>
          <w:tcPr>
            <w:tcW w:w="656" w:type="dxa"/>
            <w:vAlign w:val="center"/>
          </w:tcPr>
          <w:p w14:paraId="3F491F3F" w14:textId="77777777" w:rsidR="00C334F9" w:rsidRPr="00791978" w:rsidRDefault="00C334F9" w:rsidP="00661122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73408AF3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E1F8F08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BBED808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372989B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E5522CA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32466DE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68B1110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01A786A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28A600A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19317D5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30602B2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8A248F8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4D637ED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792C2CCD" w14:textId="77777777" w:rsidR="00C334F9" w:rsidRPr="00791978" w:rsidRDefault="00C334F9" w:rsidP="0066112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C334F9" w:rsidRPr="00791978" w14:paraId="789DED3D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0A5DEFCA" w14:textId="77777777" w:rsidR="00C334F9" w:rsidRPr="00791978" w:rsidRDefault="00C334F9" w:rsidP="00152546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50C4D0BA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14:paraId="29886030" w14:textId="77777777" w:rsidR="00C334F9" w:rsidRPr="00791978" w:rsidRDefault="00C334F9" w:rsidP="00661122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6FDEEB80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55FD7413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75AF05D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6C41C76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C84E4A9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714502BB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F86A9E1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C3016F2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0BED25A6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3C9FBCB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6CD4DDA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D305306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1EDFB2D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1C9B9B3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72E5E563" w14:textId="77777777" w:rsidR="00C334F9" w:rsidRPr="00791978" w:rsidRDefault="00C334F9" w:rsidP="00661122">
            <w:pPr>
              <w:pStyle w:val="TAC"/>
              <w:rPr>
                <w:szCs w:val="18"/>
              </w:rPr>
            </w:pPr>
          </w:p>
        </w:tc>
      </w:tr>
      <w:tr w:rsidR="00C334F9" w:rsidRPr="00791978" w14:paraId="0B68E58E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DA33B1D" w14:textId="77777777" w:rsidR="00C334F9" w:rsidRPr="00791978" w:rsidRDefault="00C334F9" w:rsidP="00152546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5A1FAE69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0C72DB0C" w14:textId="77777777" w:rsidR="00C334F9" w:rsidRPr="00791978" w:rsidRDefault="00C334F9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2D4A1A3A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0EDCE5C3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4B671047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BE8549A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B02657F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15FC92E7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59C72A0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DE61B46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FB11A47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784A0B6D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BA55BB1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1BB8253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18368A5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9524827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4A6BB37" w14:textId="77777777" w:rsidR="00C334F9" w:rsidRPr="00791978" w:rsidRDefault="00C334F9" w:rsidP="00661122">
            <w:pPr>
              <w:pStyle w:val="TAC"/>
              <w:rPr>
                <w:szCs w:val="18"/>
              </w:rPr>
            </w:pPr>
          </w:p>
        </w:tc>
      </w:tr>
      <w:tr w:rsidR="00C334F9" w:rsidRPr="00791978" w14:paraId="19F5160F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23B3161" w14:textId="77777777" w:rsidR="00C334F9" w:rsidRPr="00791978" w:rsidRDefault="00C334F9" w:rsidP="00152546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43E24A4D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5B4953AC" w14:textId="77777777" w:rsidR="00C334F9" w:rsidRPr="00791978" w:rsidRDefault="00C334F9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271BD650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71F972F5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09BC0E2E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E78A0DA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4BF9021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4092007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D1E5E71" w14:textId="77777777" w:rsidR="00C334F9" w:rsidRPr="00791978" w:rsidRDefault="00C334F9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11A1434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085F22C" w14:textId="77777777" w:rsidR="00C334F9" w:rsidRPr="00791978" w:rsidRDefault="00C334F9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DA84F4F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CF774EC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C4D58CD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E548CDC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CACAC57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275C45F9" w14:textId="77777777" w:rsidR="00C334F9" w:rsidRPr="00791978" w:rsidRDefault="00C334F9" w:rsidP="00661122">
            <w:pPr>
              <w:pStyle w:val="TAC"/>
              <w:rPr>
                <w:szCs w:val="18"/>
              </w:rPr>
            </w:pPr>
          </w:p>
        </w:tc>
      </w:tr>
      <w:tr w:rsidR="00C334F9" w:rsidRPr="00791978" w14:paraId="3394E438" w14:textId="77777777" w:rsidTr="00152546">
        <w:trPr>
          <w:trHeight w:val="60"/>
        </w:trPr>
        <w:tc>
          <w:tcPr>
            <w:tcW w:w="1420" w:type="dxa"/>
            <w:vMerge/>
            <w:vAlign w:val="center"/>
          </w:tcPr>
          <w:p w14:paraId="6A5C048E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6727A3E2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14:paraId="76C70F4E" w14:textId="77777777" w:rsidR="00C334F9" w:rsidRPr="00791978" w:rsidRDefault="00C334F9" w:rsidP="00661122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 w:rsidRPr="00791978"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4DA32D5A" w14:textId="77777777" w:rsidR="00C334F9" w:rsidRPr="00791978" w:rsidRDefault="00C334F9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080FC604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602C45A4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D789BA4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6F7AE1B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56DF1F3E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8BE7AC5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E78AAF6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6437F94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6820CEE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6370132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2735A2DF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FB61855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17D04E1F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2D51BB8D" w14:textId="77777777" w:rsidR="00C334F9" w:rsidRPr="00791978" w:rsidRDefault="00C334F9" w:rsidP="00661122">
            <w:pPr>
              <w:pStyle w:val="TAC"/>
              <w:rPr>
                <w:szCs w:val="18"/>
                <w:lang w:val="fi-FI" w:eastAsia="ja-JP"/>
              </w:rPr>
            </w:pPr>
          </w:p>
        </w:tc>
      </w:tr>
      <w:tr w:rsidR="00C334F9" w:rsidRPr="00791978" w14:paraId="3CAE4297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2040392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1F09DFF8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58E1DE2C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C1516D9" w14:textId="77777777" w:rsidR="00C334F9" w:rsidRPr="00791978" w:rsidRDefault="00C334F9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001A6D02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0D4A80B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493F57F5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E1E2F6C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70E10FD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1AE69B7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5B1A66F9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EED41F7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F085C9A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ED53871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4E31F3D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8325F58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F809A4C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43AC1BAB" w14:textId="77777777" w:rsidR="00C334F9" w:rsidRPr="00791978" w:rsidRDefault="00C334F9" w:rsidP="00661122">
            <w:pPr>
              <w:pStyle w:val="TAC"/>
              <w:rPr>
                <w:szCs w:val="18"/>
                <w:lang w:val="fi-FI" w:eastAsia="ja-JP"/>
              </w:rPr>
            </w:pPr>
          </w:p>
        </w:tc>
      </w:tr>
      <w:tr w:rsidR="00C334F9" w:rsidRPr="00791978" w14:paraId="4F677959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043D8209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46B24B51" w14:textId="77777777" w:rsidR="00C334F9" w:rsidRPr="00791978" w:rsidRDefault="00C334F9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4100372C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4051572B" w14:textId="77777777" w:rsidR="00C334F9" w:rsidRPr="00791978" w:rsidRDefault="00C334F9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0B89F1B4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60A3B24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118BA920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5E3EA52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3A12063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7642C36" w14:textId="77777777" w:rsidR="00C334F9" w:rsidRPr="00791978" w:rsidRDefault="00C334F9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90100F0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68DD18C" w14:textId="77777777" w:rsidR="00C334F9" w:rsidRPr="00791978" w:rsidRDefault="00C334F9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9ACEA4F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9A5BBAE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1DDA07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24213E2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C01C109" w14:textId="77777777" w:rsidR="00C334F9" w:rsidRPr="00791978" w:rsidRDefault="00C334F9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A573A62" w14:textId="77777777" w:rsidR="00C334F9" w:rsidRPr="00791978" w:rsidRDefault="00C334F9" w:rsidP="00661122">
            <w:pPr>
              <w:pStyle w:val="TAC"/>
              <w:rPr>
                <w:szCs w:val="18"/>
                <w:lang w:val="fi-FI" w:eastAsia="ja-JP"/>
              </w:rPr>
            </w:pPr>
          </w:p>
        </w:tc>
      </w:tr>
    </w:tbl>
    <w:p w14:paraId="0EAB4644" w14:textId="77777777" w:rsidR="004F03B8" w:rsidRDefault="004F03B8" w:rsidP="004F03B8">
      <w:bookmarkStart w:id="837" w:name="_Toc120260908"/>
    </w:p>
    <w:p w14:paraId="5B18D158" w14:textId="6B7BFD24" w:rsidR="00C334F9" w:rsidRDefault="00C334F9" w:rsidP="00147049">
      <w:pPr>
        <w:pStyle w:val="3"/>
      </w:pPr>
      <w:bookmarkStart w:id="838" w:name="_Toc135928032"/>
      <w:r>
        <w:t>8.5.3</w:t>
      </w:r>
      <w:r>
        <w:tab/>
        <w:t>UE co-existence studies</w:t>
      </w:r>
      <w:bookmarkEnd w:id="837"/>
      <w:bookmarkEnd w:id="838"/>
    </w:p>
    <w:p w14:paraId="6224008C" w14:textId="77777777" w:rsidR="00C334F9" w:rsidRDefault="00C334F9" w:rsidP="00C334F9">
      <w:r w:rsidRPr="00283C27">
        <w:rPr>
          <w:szCs w:val="21"/>
        </w:rPr>
        <w:t xml:space="preserve">Co-existence studies of </w:t>
      </w:r>
      <w:r w:rsidRPr="00E34649">
        <w:rPr>
          <w:szCs w:val="21"/>
        </w:rPr>
        <w:t>DC_3-7-20_n1-n75</w:t>
      </w:r>
      <w:r w:rsidRPr="00934A78">
        <w:rPr>
          <w:szCs w:val="21"/>
        </w:rPr>
        <w:t xml:space="preserve"> </w:t>
      </w:r>
      <w:r w:rsidRPr="00283C27">
        <w:rPr>
          <w:szCs w:val="21"/>
        </w:rPr>
        <w:t>are already covered by the fallback configurations</w:t>
      </w:r>
      <w:r>
        <w:rPr>
          <w:szCs w:val="21"/>
        </w:rPr>
        <w:t>,</w:t>
      </w:r>
      <w:r w:rsidRPr="00A81D27">
        <w:rPr>
          <w:szCs w:val="21"/>
        </w:rPr>
        <w:t xml:space="preserve"> </w:t>
      </w:r>
      <w:r>
        <w:rPr>
          <w:szCs w:val="21"/>
        </w:rPr>
        <w:t>DC</w:t>
      </w:r>
      <w:r w:rsidRPr="00E34649">
        <w:rPr>
          <w:szCs w:val="21"/>
        </w:rPr>
        <w:t>_3-7-20_n1</w:t>
      </w:r>
      <w:r>
        <w:rPr>
          <w:szCs w:val="21"/>
        </w:rPr>
        <w:t>, DC_3_n1-n75, DC_7_n1-n75, DC_20_n1-n75</w:t>
      </w:r>
      <w:r w:rsidRPr="00283C27">
        <w:rPr>
          <w:szCs w:val="21"/>
        </w:rPr>
        <w:t>.</w:t>
      </w:r>
      <w:r>
        <w:rPr>
          <w:szCs w:val="21"/>
        </w:rPr>
        <w:t xml:space="preserve"> </w:t>
      </w:r>
      <w:r w:rsidRPr="00A81D27">
        <w:rPr>
          <w:szCs w:val="21"/>
        </w:rPr>
        <w:t>Therefore, there is no additional harmonic and intermodulation impact for the additional band receiver.</w:t>
      </w:r>
    </w:p>
    <w:p w14:paraId="1A35E410" w14:textId="14ECC5B8" w:rsidR="00C334F9" w:rsidRDefault="00C334F9" w:rsidP="00147049">
      <w:pPr>
        <w:pStyle w:val="3"/>
      </w:pPr>
      <w:bookmarkStart w:id="839" w:name="_Toc120260909"/>
      <w:bookmarkStart w:id="840" w:name="_Toc135928033"/>
      <w:r>
        <w:t>8.5.4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839"/>
      <w:bookmarkEnd w:id="840"/>
    </w:p>
    <w:p w14:paraId="207AEE31" w14:textId="77777777" w:rsidR="00C334F9" w:rsidRPr="000E7AB6" w:rsidRDefault="00C334F9" w:rsidP="00C334F9">
      <w:pPr>
        <w:rPr>
          <w:lang w:val="en-US" w:eastAsia="zh-CN"/>
        </w:rPr>
      </w:pPr>
      <w:r w:rsidRPr="00791978">
        <w:t xml:space="preserve">For </w:t>
      </w:r>
      <w:r w:rsidRPr="00E34649">
        <w:rPr>
          <w:szCs w:val="21"/>
        </w:rPr>
        <w:t>DC_3-7-20_n1-n75</w:t>
      </w:r>
      <w:r w:rsidRPr="00791978">
        <w:t xml:space="preserve">, the </w:t>
      </w:r>
      <w:r w:rsidRPr="00791978">
        <w:sym w:font="Symbol" w:char="F044"/>
      </w:r>
      <w:r w:rsidRPr="00791978">
        <w:t>T</w:t>
      </w:r>
      <w:r w:rsidRPr="00791978">
        <w:rPr>
          <w:vertAlign w:val="subscript"/>
        </w:rPr>
        <w:t>IB,c</w:t>
      </w:r>
      <w:r w:rsidRPr="00791978">
        <w:t xml:space="preserve"> and </w:t>
      </w:r>
      <w:r w:rsidRPr="00791978">
        <w:sym w:font="Symbol" w:char="F044"/>
      </w:r>
      <w:r w:rsidRPr="00791978">
        <w:t>R</w:t>
      </w:r>
      <w:r w:rsidRPr="00791978">
        <w:rPr>
          <w:vertAlign w:val="subscript"/>
        </w:rPr>
        <w:t>IB,c</w:t>
      </w:r>
      <w:r w:rsidRPr="00791978">
        <w:t xml:space="preserve"> values are reused from </w:t>
      </w:r>
      <w:r w:rsidRPr="006510FA">
        <w:t>CA_1-3-7-20-32</w:t>
      </w:r>
      <w:r w:rsidRPr="00791978">
        <w:t>, and are given in the tables below.</w:t>
      </w:r>
    </w:p>
    <w:p w14:paraId="27108001" w14:textId="5496D198" w:rsidR="00C334F9" w:rsidRDefault="00C334F9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8.5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C334F9" w:rsidRPr="00EF5447" w14:paraId="3B459369" w14:textId="77777777" w:rsidTr="00152546">
        <w:trPr>
          <w:trHeight w:val="187"/>
          <w:tblHeader/>
          <w:jc w:val="center"/>
        </w:trPr>
        <w:tc>
          <w:tcPr>
            <w:tcW w:w="2263" w:type="dxa"/>
            <w:vMerge w:val="restart"/>
          </w:tcPr>
          <w:p w14:paraId="79C08C4A" w14:textId="77777777" w:rsidR="00C334F9" w:rsidRPr="00EF5447" w:rsidRDefault="00C334F9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663" w:type="dxa"/>
            <w:gridSpan w:val="5"/>
            <w:vAlign w:val="center"/>
          </w:tcPr>
          <w:p w14:paraId="6AD2FD20" w14:textId="77777777" w:rsidR="00C334F9" w:rsidRPr="00EF5447" w:rsidRDefault="00C334F9" w:rsidP="00152546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C334F9" w:rsidRPr="00EF5447" w14:paraId="1DDE1333" w14:textId="77777777" w:rsidTr="00152546">
        <w:trPr>
          <w:trHeight w:val="187"/>
          <w:tblHeader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7734F470" w14:textId="77777777" w:rsidR="00C334F9" w:rsidRPr="00EF5447" w:rsidRDefault="00C334F9" w:rsidP="00152546">
            <w:pPr>
              <w:pStyle w:val="TAH"/>
            </w:pPr>
          </w:p>
        </w:tc>
        <w:tc>
          <w:tcPr>
            <w:tcW w:w="6663" w:type="dxa"/>
            <w:gridSpan w:val="5"/>
            <w:vAlign w:val="center"/>
          </w:tcPr>
          <w:p w14:paraId="45926FF6" w14:textId="77777777" w:rsidR="00C334F9" w:rsidRPr="00EF5447" w:rsidRDefault="00C334F9" w:rsidP="00152546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C334F9" w14:paraId="3AAAE267" w14:textId="77777777" w:rsidTr="00152546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545F" w14:textId="7D1C1AA3" w:rsidR="00C334F9" w:rsidRDefault="00DC2DC7" w:rsidP="00152546">
            <w:pPr>
              <w:pStyle w:val="TAC"/>
              <w:rPr>
                <w:lang w:val="fr-FR"/>
              </w:rPr>
            </w:pPr>
            <w:r w:rsidRPr="006510FA"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6F0B" w14:textId="7CBB466F" w:rsidR="00C334F9" w:rsidRDefault="00C334F9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CB1E" w14:textId="01149AAB" w:rsidR="00C334F9" w:rsidRDefault="00C334F9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1ABC" w14:textId="5448A849" w:rsidR="00C334F9" w:rsidRDefault="00C334F9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7A29" w14:textId="3AF2F57B" w:rsidR="00C334F9" w:rsidRDefault="00C334F9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44E6" w14:textId="48DB2D74" w:rsidR="00C334F9" w:rsidRDefault="00C334F9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C334F9" w14:paraId="41C3EFE2" w14:textId="77777777" w:rsidTr="00152546">
        <w:trPr>
          <w:trHeight w:val="187"/>
          <w:jc w:val="center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1C2" w14:textId="77777777" w:rsidR="00C334F9" w:rsidRDefault="00C334F9" w:rsidP="00152546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ΔT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7DFF2F3B" w14:textId="77777777" w:rsidR="00C334F9" w:rsidRDefault="00C334F9" w:rsidP="00152546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58DB0BD8" w14:textId="77777777" w:rsidR="00C334F9" w:rsidRPr="00661122" w:rsidRDefault="00C334F9" w:rsidP="00D638AA">
      <w:pPr>
        <w:rPr>
          <w:rFonts w:eastAsia="SimSun"/>
          <w:lang w:val="fr-FR"/>
        </w:rPr>
      </w:pPr>
    </w:p>
    <w:p w14:paraId="66623ECC" w14:textId="5C921F06" w:rsidR="00C334F9" w:rsidRDefault="00C334F9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8.5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C334F9" w:rsidRPr="00EF5447" w14:paraId="513B66AF" w14:textId="77777777" w:rsidTr="00152546">
        <w:trPr>
          <w:trHeight w:val="187"/>
          <w:tblHeader/>
          <w:jc w:val="center"/>
        </w:trPr>
        <w:tc>
          <w:tcPr>
            <w:tcW w:w="2447" w:type="dxa"/>
            <w:vMerge w:val="restart"/>
          </w:tcPr>
          <w:p w14:paraId="5E3481F5" w14:textId="77777777" w:rsidR="00C334F9" w:rsidRPr="00EF5447" w:rsidRDefault="00C334F9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 w14:paraId="1F6A6F45" w14:textId="77777777" w:rsidR="00C334F9" w:rsidRPr="00EF5447" w:rsidRDefault="00C334F9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C334F9" w:rsidRPr="00EF5447" w14:paraId="7D59E020" w14:textId="77777777" w:rsidTr="00152546">
        <w:trPr>
          <w:trHeight w:val="187"/>
          <w:tblHeader/>
          <w:jc w:val="center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6EDF1F63" w14:textId="77777777" w:rsidR="00C334F9" w:rsidRPr="00EF5447" w:rsidRDefault="00C334F9" w:rsidP="00152546">
            <w:pPr>
              <w:pStyle w:val="TAH"/>
            </w:pPr>
          </w:p>
        </w:tc>
        <w:tc>
          <w:tcPr>
            <w:tcW w:w="6337" w:type="dxa"/>
            <w:gridSpan w:val="5"/>
            <w:vAlign w:val="center"/>
          </w:tcPr>
          <w:p w14:paraId="00C414AD" w14:textId="77777777" w:rsidR="00C334F9" w:rsidRPr="00EF5447" w:rsidRDefault="00C334F9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C334F9" w14:paraId="10FC9E39" w14:textId="77777777" w:rsidTr="00152546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FAB3" w14:textId="2FA8968F" w:rsidR="00C334F9" w:rsidRDefault="00DC2DC7" w:rsidP="00152546">
            <w:pPr>
              <w:pStyle w:val="TAC"/>
              <w:rPr>
                <w:lang w:val="fr-FR"/>
              </w:rPr>
            </w:pPr>
            <w:r w:rsidRPr="006510FA"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AA06" w14:textId="77777777" w:rsidR="00C334F9" w:rsidRDefault="00C334F9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91E8" w14:textId="77777777" w:rsidR="00C334F9" w:rsidRDefault="00C334F9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3012" w14:textId="77777777" w:rsidR="00C334F9" w:rsidRDefault="00C334F9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049F" w14:textId="77777777" w:rsidR="00C334F9" w:rsidRDefault="00C334F9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2427" w14:textId="113845A1" w:rsidR="00C334F9" w:rsidRDefault="00C334F9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C334F9" w14:paraId="1C517D31" w14:textId="77777777" w:rsidTr="00152546">
        <w:trPr>
          <w:trHeight w:val="187"/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B112" w14:textId="77777777" w:rsidR="00C334F9" w:rsidRDefault="00C334F9" w:rsidP="00152546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53EBE8DE" w14:textId="77777777" w:rsidR="00C334F9" w:rsidRDefault="00C334F9" w:rsidP="00152546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12E8401C" w14:textId="77777777" w:rsidR="00C334F9" w:rsidRPr="00661122" w:rsidRDefault="00C334F9" w:rsidP="00D638AA">
      <w:pPr>
        <w:rPr>
          <w:rFonts w:eastAsia="SimSun"/>
          <w:lang w:val="fr-FR" w:eastAsia="zh-CN"/>
        </w:rPr>
      </w:pPr>
    </w:p>
    <w:p w14:paraId="72F03588" w14:textId="09CD39AB" w:rsidR="00C334F9" w:rsidRDefault="00C334F9" w:rsidP="00147049">
      <w:pPr>
        <w:pStyle w:val="3"/>
      </w:pPr>
      <w:bookmarkStart w:id="841" w:name="_Toc120260910"/>
      <w:bookmarkStart w:id="842" w:name="_Toc135928034"/>
      <w:r>
        <w:t>8.5.5</w:t>
      </w:r>
      <w:r>
        <w:tab/>
        <w:t>MSD</w:t>
      </w:r>
      <w:bookmarkEnd w:id="841"/>
      <w:bookmarkEnd w:id="842"/>
    </w:p>
    <w:p w14:paraId="04428790" w14:textId="77777777" w:rsidR="00C334F9" w:rsidRPr="00ED0983" w:rsidRDefault="00C334F9" w:rsidP="00C334F9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07575B2F" w14:textId="77777777" w:rsidR="00C334F9" w:rsidRPr="001F70B2" w:rsidRDefault="00C334F9" w:rsidP="00C334F9">
      <w:pPr>
        <w:rPr>
          <w:lang w:eastAsia="zh-TW"/>
        </w:rPr>
      </w:pPr>
    </w:p>
    <w:p w14:paraId="5DEC5D57" w14:textId="7E9FA6AC" w:rsidR="00CF40B3" w:rsidRDefault="00CF40B3" w:rsidP="00147049">
      <w:pPr>
        <w:pStyle w:val="2"/>
        <w:rPr>
          <w:lang w:eastAsia="zh-TW"/>
        </w:rPr>
      </w:pPr>
      <w:bookmarkStart w:id="843" w:name="_Toc120260911"/>
      <w:bookmarkStart w:id="844" w:name="_Toc135928035"/>
      <w:r>
        <w:rPr>
          <w:lang w:eastAsia="zh-TW"/>
        </w:rPr>
        <w:t>8.6</w:t>
      </w:r>
      <w:r>
        <w:tab/>
      </w:r>
      <w:r w:rsidRPr="00483DE1">
        <w:t>DC_1-3-7_n75-n78</w:t>
      </w:r>
      <w:bookmarkEnd w:id="843"/>
      <w:bookmarkEnd w:id="844"/>
      <w:r w:rsidRPr="00C243E3">
        <w:rPr>
          <w:lang w:eastAsia="zh-TW"/>
        </w:rPr>
        <w:t xml:space="preserve"> </w:t>
      </w:r>
    </w:p>
    <w:p w14:paraId="4FC5C6D2" w14:textId="63EAF68B" w:rsidR="00CF40B3" w:rsidRPr="00C11944" w:rsidRDefault="00CF40B3" w:rsidP="00147049">
      <w:pPr>
        <w:pStyle w:val="3"/>
      </w:pPr>
      <w:bookmarkStart w:id="845" w:name="_Toc120260912"/>
      <w:bookmarkStart w:id="846" w:name="_Toc135928036"/>
      <w:r>
        <w:t>8.6</w:t>
      </w:r>
      <w:r w:rsidRPr="00C11944">
        <w:t>.1</w:t>
      </w:r>
      <w:r w:rsidRPr="00C11944">
        <w:tab/>
        <w:t>Operating bands for DC</w:t>
      </w:r>
      <w:bookmarkEnd w:id="845"/>
      <w:bookmarkEnd w:id="846"/>
    </w:p>
    <w:p w14:paraId="7169358F" w14:textId="2932C4AB" w:rsidR="00CF40B3" w:rsidRDefault="00CF40B3" w:rsidP="00CF40B3">
      <w:pPr>
        <w:pStyle w:val="TH"/>
      </w:pPr>
      <w:r w:rsidRPr="00C11944">
        <w:t xml:space="preserve">Table </w:t>
      </w:r>
      <w:r>
        <w:t>8.6</w:t>
      </w:r>
      <w:r w:rsidRPr="00C11944">
        <w:t>.1-1: DC band combination of NR 2DL/1UL + LTE 1DL/1UL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CF40B3" w:rsidRPr="0078148C" w14:paraId="73417B3A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C38B5E5" w14:textId="77777777" w:rsidR="00CF40B3" w:rsidRPr="0078148C" w:rsidRDefault="00CF40B3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6A6F146" w14:textId="77777777" w:rsidR="00CF40B3" w:rsidRPr="0078148C" w:rsidRDefault="00CF40B3" w:rsidP="00661122">
            <w:pPr>
              <w:pStyle w:val="TAH"/>
            </w:pPr>
            <w:r w:rsidRPr="0078148C">
              <w:t>E-UTRA</w:t>
            </w:r>
            <w:r w:rsidRPr="0078148C">
              <w:rPr>
                <w:rFonts w:hint="eastAsia"/>
                <w:lang w:eastAsia="ja-JP"/>
              </w:rPr>
              <w:t xml:space="preserve"> and NR</w:t>
            </w:r>
            <w:r w:rsidRPr="0078148C"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5D82F799" w14:textId="77777777" w:rsidR="00CF40B3" w:rsidRPr="0078148C" w:rsidRDefault="00CF40B3" w:rsidP="00661122">
            <w:pPr>
              <w:pStyle w:val="TAH"/>
            </w:pPr>
            <w:r w:rsidRPr="0078148C"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04619B60" w14:textId="77777777" w:rsidR="00CF40B3" w:rsidRPr="0078148C" w:rsidRDefault="00CF40B3" w:rsidP="00661122">
            <w:pPr>
              <w:pStyle w:val="TAH"/>
            </w:pPr>
            <w:r w:rsidRPr="0078148C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F926FD8" w14:textId="77777777" w:rsidR="00CF40B3" w:rsidRPr="0078148C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1FD96D44" w14:textId="77777777" w:rsidR="00CF40B3" w:rsidRPr="0078148C" w:rsidRDefault="00CF40B3" w:rsidP="00661122">
            <w:pPr>
              <w:pStyle w:val="TAH"/>
            </w:pPr>
            <w:r w:rsidRPr="0078148C">
              <w:t>mode</w:t>
            </w:r>
          </w:p>
        </w:tc>
      </w:tr>
      <w:tr w:rsidR="00CF40B3" w:rsidRPr="0078148C" w14:paraId="53B81DB9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22162BF" w14:textId="77777777" w:rsidR="00CF40B3" w:rsidRPr="0078148C" w:rsidRDefault="00CF40B3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45D60AD5" w14:textId="77777777" w:rsidR="00CF40B3" w:rsidRPr="0078148C" w:rsidRDefault="00CF40B3" w:rsidP="00661122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3F6A783A" w14:textId="77777777" w:rsidR="00CF40B3" w:rsidRPr="0078148C" w:rsidRDefault="00CF40B3" w:rsidP="00661122">
            <w:pPr>
              <w:pStyle w:val="TAH"/>
            </w:pPr>
            <w:r w:rsidRPr="0078148C"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729323A8" w14:textId="77777777" w:rsidR="00CF40B3" w:rsidRPr="0078148C" w:rsidRDefault="00CF40B3" w:rsidP="00661122">
            <w:pPr>
              <w:pStyle w:val="TAH"/>
            </w:pPr>
            <w:r w:rsidRPr="0078148C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11CBD507" w14:textId="77777777" w:rsidR="00CF40B3" w:rsidRPr="0078148C" w:rsidRDefault="00CF40B3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CF40B3" w:rsidRPr="0078148C" w14:paraId="6FAA4AEF" w14:textId="77777777" w:rsidTr="00152546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5959142D" w14:textId="77777777" w:rsidR="00CF40B3" w:rsidRPr="0078148C" w:rsidRDefault="00CF40B3" w:rsidP="00661122">
            <w:pPr>
              <w:pStyle w:val="TAH"/>
            </w:pPr>
          </w:p>
        </w:tc>
        <w:tc>
          <w:tcPr>
            <w:tcW w:w="1244" w:type="dxa"/>
            <w:vMerge/>
            <w:shd w:val="clear" w:color="auto" w:fill="auto"/>
          </w:tcPr>
          <w:p w14:paraId="4967F79C" w14:textId="77777777" w:rsidR="00CF40B3" w:rsidRPr="0078148C" w:rsidRDefault="00CF40B3" w:rsidP="00661122">
            <w:pPr>
              <w:pStyle w:val="TAH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3492FFC7" w14:textId="77777777" w:rsidR="00CF40B3" w:rsidRPr="0078148C" w:rsidRDefault="00CF40B3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UL_low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066B428C" w14:textId="77777777" w:rsidR="00CF40B3" w:rsidRPr="0078148C" w:rsidRDefault="00CF40B3" w:rsidP="00661122">
            <w:pPr>
              <w:pStyle w:val="TAH"/>
            </w:pPr>
            <w:r w:rsidRPr="0078148C">
              <w:t>F</w:t>
            </w:r>
            <w:r w:rsidRPr="0078148C">
              <w:rPr>
                <w:vertAlign w:val="subscript"/>
              </w:rPr>
              <w:t>DL_low</w:t>
            </w:r>
            <w:r w:rsidRPr="0078148C">
              <w:t xml:space="preserve"> – F</w:t>
            </w:r>
            <w:r w:rsidRPr="0078148C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5BE4B2C0" w14:textId="77777777" w:rsidR="00CF40B3" w:rsidRPr="0078148C" w:rsidRDefault="00CF40B3" w:rsidP="0015254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CF40B3" w:rsidRPr="0078148C" w14:paraId="034A952D" w14:textId="77777777" w:rsidTr="00152546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309B532" w14:textId="77777777" w:rsidR="00CF40B3" w:rsidRPr="00483DE1" w:rsidRDefault="00CF40B3" w:rsidP="00661122">
            <w:pPr>
              <w:pStyle w:val="TAC"/>
              <w:rPr>
                <w:lang w:val="en-US"/>
              </w:rPr>
            </w:pPr>
            <w:r w:rsidRPr="00483DE1">
              <w:rPr>
                <w:lang w:val="en-US"/>
              </w:rPr>
              <w:t>DC_1-3-7_n75-n78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6794177" w14:textId="77777777" w:rsidR="00CF40B3" w:rsidRDefault="00CF40B3" w:rsidP="00661122">
            <w:pPr>
              <w:pStyle w:val="TAC"/>
              <w:rPr>
                <w:rFonts w:eastAsia="맑은 고딕"/>
                <w:lang w:val="sv-SE" w:eastAsia="ko-KR"/>
              </w:rPr>
            </w:pPr>
            <w:r w:rsidRPr="005D3B77">
              <w:rPr>
                <w:rFonts w:eastAsia="맑은 고딕"/>
                <w:lang w:val="sv-SE" w:eastAsia="ko-KR"/>
              </w:rPr>
              <w:t>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4D14747" w14:textId="77777777" w:rsidR="00CF40B3" w:rsidRDefault="00CF40B3" w:rsidP="00661122">
            <w:pPr>
              <w:pStyle w:val="TAR"/>
              <w:rPr>
                <w:lang w:val="en-US" w:eastAsia="ko-KR"/>
              </w:rPr>
            </w:pPr>
            <w:r w:rsidRPr="005D3B77">
              <w:rPr>
                <w:lang w:val="en-US" w:eastAsia="ko-KR"/>
              </w:rPr>
              <w:t>1920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A8287C" w14:textId="77777777" w:rsidR="00CF40B3" w:rsidRPr="005D3B77" w:rsidRDefault="00CF40B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D261801" w14:textId="77777777" w:rsidR="00CF40B3" w:rsidRDefault="00CF40B3" w:rsidP="00661122">
            <w:pPr>
              <w:pStyle w:val="TAL"/>
              <w:rPr>
                <w:lang w:eastAsia="ja-JP"/>
              </w:rPr>
            </w:pPr>
            <w:r w:rsidRPr="005D3B77">
              <w:rPr>
                <w:rFonts w:eastAsia="맑은 고딕"/>
                <w:lang w:val="en-US" w:eastAsia="ko-KR"/>
              </w:rPr>
              <w:t>1980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973BB0D" w14:textId="77777777" w:rsidR="00CF40B3" w:rsidRDefault="00CF40B3" w:rsidP="00661122">
            <w:pPr>
              <w:pStyle w:val="TAR"/>
              <w:rPr>
                <w:lang w:eastAsia="ja-JP"/>
              </w:rPr>
            </w:pPr>
            <w:r w:rsidRPr="005D3B77">
              <w:rPr>
                <w:rFonts w:eastAsia="맑은 고딕"/>
                <w:lang w:val="en-US" w:eastAsia="ko-KR"/>
              </w:rPr>
              <w:t>2110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DBAFA6" w14:textId="77777777" w:rsidR="00CF40B3" w:rsidRPr="005D3B77" w:rsidRDefault="00CF40B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1EE498D" w14:textId="77777777" w:rsidR="00CF40B3" w:rsidRDefault="00CF40B3" w:rsidP="00661122">
            <w:pPr>
              <w:pStyle w:val="TAL"/>
              <w:rPr>
                <w:lang w:eastAsia="ja-JP"/>
              </w:rPr>
            </w:pPr>
            <w:r w:rsidRPr="005D3B77">
              <w:rPr>
                <w:rFonts w:eastAsia="맑은 고딕"/>
                <w:lang w:val="en-US" w:eastAsia="ko-KR"/>
              </w:rPr>
              <w:t>2170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D885C52" w14:textId="77777777" w:rsidR="00CF40B3" w:rsidRDefault="00CF40B3" w:rsidP="00661122">
            <w:pPr>
              <w:pStyle w:val="TAC"/>
              <w:rPr>
                <w:lang w:val="sv-SE" w:eastAsia="ja-JP"/>
              </w:rPr>
            </w:pPr>
            <w:r>
              <w:rPr>
                <w:lang w:val="fr-FR" w:eastAsia="ja-JP"/>
              </w:rPr>
              <w:t>FDD</w:t>
            </w:r>
          </w:p>
        </w:tc>
      </w:tr>
      <w:tr w:rsidR="00CF40B3" w:rsidRPr="0078148C" w14:paraId="33CA20B8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5F499B97" w14:textId="77777777" w:rsidR="00CF40B3" w:rsidRPr="00521314" w:rsidRDefault="00CF40B3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5E2CB33" w14:textId="77777777" w:rsidR="00CF40B3" w:rsidRDefault="00CF40B3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3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89A17C2" w14:textId="77777777" w:rsidR="00CF40B3" w:rsidRDefault="00CF40B3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>1710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8E11BF" w14:textId="77777777" w:rsidR="00CF40B3" w:rsidRPr="005D3B77" w:rsidRDefault="00CF40B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74B7C91" w14:textId="77777777" w:rsidR="00CF40B3" w:rsidRDefault="00CF40B3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1785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5F698A7" w14:textId="77777777" w:rsidR="00CF40B3" w:rsidRDefault="00CF40B3" w:rsidP="00661122">
            <w:pPr>
              <w:pStyle w:val="TAR"/>
              <w:rPr>
                <w:lang w:eastAsia="ja-JP"/>
              </w:rPr>
            </w:pPr>
            <w:r>
              <w:rPr>
                <w:lang w:eastAsia="ja-JP"/>
              </w:rPr>
              <w:t>1805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AE734" w14:textId="77777777" w:rsidR="00CF40B3" w:rsidRPr="005D3B77" w:rsidRDefault="00CF40B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49499FF" w14:textId="77777777" w:rsidR="00CF40B3" w:rsidRDefault="00CF40B3" w:rsidP="006611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1885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3E498E3" w14:textId="77777777" w:rsidR="00CF40B3" w:rsidRDefault="00CF40B3" w:rsidP="00661122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CF40B3" w:rsidRPr="0078148C" w14:paraId="252A38BA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6C560E07" w14:textId="77777777" w:rsidR="00CF40B3" w:rsidRPr="008C4BC5" w:rsidRDefault="00CF40B3" w:rsidP="00661122">
            <w:pPr>
              <w:pStyle w:val="TAC"/>
              <w:rPr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C6524EB" w14:textId="77777777" w:rsidR="00CF40B3" w:rsidRDefault="00CF40B3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F462750" w14:textId="77777777" w:rsidR="00CF40B3" w:rsidRPr="005D3B77" w:rsidRDefault="00CF40B3" w:rsidP="00661122">
            <w:pPr>
              <w:pStyle w:val="TAR"/>
              <w:rPr>
                <w:lang w:val="en-US" w:eastAsia="ko-KR"/>
              </w:rPr>
            </w:pPr>
            <w:r>
              <w:rPr>
                <w:lang w:val="en-US" w:eastAsia="ko-KR"/>
              </w:rPr>
              <w:t>2500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5ED6AC" w14:textId="77777777" w:rsidR="00CF40B3" w:rsidRPr="005D3B77" w:rsidRDefault="00CF40B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7E5E3735" w14:textId="77777777" w:rsidR="00CF40B3" w:rsidRPr="005D3B77" w:rsidRDefault="00CF40B3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2570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F78EB54" w14:textId="77777777" w:rsidR="00CF40B3" w:rsidRPr="005D3B77" w:rsidRDefault="00CF40B3" w:rsidP="00661122">
            <w:pPr>
              <w:pStyle w:val="TAR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2620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E8F81D" w14:textId="77777777" w:rsidR="00CF40B3" w:rsidRPr="005D3B77" w:rsidRDefault="00CF40B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0836173" w14:textId="77777777" w:rsidR="00CF40B3" w:rsidRPr="005D3B77" w:rsidRDefault="00CF40B3" w:rsidP="00661122">
            <w:pPr>
              <w:pStyle w:val="TAL"/>
              <w:rPr>
                <w:rFonts w:eastAsia="맑은 고딕"/>
                <w:lang w:val="en-US" w:eastAsia="ko-KR"/>
              </w:rPr>
            </w:pPr>
            <w:r>
              <w:rPr>
                <w:lang w:eastAsia="ja-JP"/>
              </w:rPr>
              <w:t>2690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B3E6EB6" w14:textId="77777777" w:rsidR="00CF40B3" w:rsidRDefault="00CF40B3" w:rsidP="00661122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F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CF40B3" w:rsidRPr="0078148C" w14:paraId="6CDC36CC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5FCEEDBE" w14:textId="77777777" w:rsidR="00CF40B3" w:rsidRPr="007D4ED4" w:rsidRDefault="00CF40B3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0837861" w14:textId="77777777" w:rsidR="00CF40B3" w:rsidRPr="005D3B77" w:rsidRDefault="00CF40B3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n78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EADD95B" w14:textId="77777777" w:rsidR="00CF40B3" w:rsidRPr="005D3B77" w:rsidRDefault="00CF40B3" w:rsidP="00661122">
            <w:pPr>
              <w:pStyle w:val="TAR"/>
              <w:rPr>
                <w:lang w:val="sv-SE" w:eastAsia="ko-KR"/>
              </w:rPr>
            </w:pPr>
            <w:r>
              <w:rPr>
                <w:lang w:val="en-US" w:eastAsia="ko-KR"/>
              </w:rPr>
              <w:t>3300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787A23" w14:textId="77777777" w:rsidR="00CF40B3" w:rsidRPr="008C4BC5" w:rsidRDefault="00CF40B3" w:rsidP="00661122">
            <w:pPr>
              <w:pStyle w:val="TAC"/>
              <w:rPr>
                <w:lang w:val="fr-FR"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EF250C8" w14:textId="77777777" w:rsidR="00CF40B3" w:rsidRPr="005D3B77" w:rsidRDefault="00CF40B3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111C7C0" w14:textId="77777777" w:rsidR="00CF40B3" w:rsidRPr="005D3B77" w:rsidRDefault="00CF40B3" w:rsidP="00661122">
            <w:pPr>
              <w:pStyle w:val="TAR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en-US" w:eastAsia="ko-KR"/>
              </w:rPr>
              <w:t>3300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28C1FB" w14:textId="77777777" w:rsidR="00CF40B3" w:rsidRPr="005D3B77" w:rsidRDefault="00CF40B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0A67AA0" w14:textId="77777777" w:rsidR="00CF40B3" w:rsidRPr="005D3B77" w:rsidRDefault="00CF40B3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3800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DBB1331" w14:textId="77777777" w:rsidR="00CF40B3" w:rsidRPr="008C4BC5" w:rsidRDefault="00CF40B3" w:rsidP="00661122">
            <w:pPr>
              <w:pStyle w:val="TAC"/>
              <w:rPr>
                <w:lang w:val="fr-FR" w:eastAsia="ja-JP"/>
              </w:rPr>
            </w:pPr>
            <w:r>
              <w:rPr>
                <w:lang w:val="sv-SE" w:eastAsia="ja-JP"/>
              </w:rPr>
              <w:t>T</w:t>
            </w:r>
            <w:r w:rsidRPr="005D3B77">
              <w:rPr>
                <w:rFonts w:hint="eastAsia"/>
                <w:lang w:eastAsia="ja-JP"/>
              </w:rPr>
              <w:t>DD</w:t>
            </w:r>
          </w:p>
        </w:tc>
      </w:tr>
      <w:tr w:rsidR="00CF40B3" w:rsidRPr="0078148C" w14:paraId="64F5B208" w14:textId="77777777" w:rsidTr="00152546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572F1928" w14:textId="77777777" w:rsidR="00CF40B3" w:rsidRPr="0078148C" w:rsidRDefault="00CF40B3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4E506D9" w14:textId="77777777" w:rsidR="00CF40B3" w:rsidRPr="005D3B77" w:rsidRDefault="00CF40B3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n75</w:t>
            </w: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21447B37" w14:textId="77777777" w:rsidR="00CF40B3" w:rsidRPr="005D3B77" w:rsidRDefault="00CF40B3" w:rsidP="00661122">
            <w:pPr>
              <w:pStyle w:val="TAC"/>
              <w:rPr>
                <w:rFonts w:eastAsia="맑은 고딕"/>
                <w:lang w:val="sv-SE" w:eastAsia="ko-KR"/>
              </w:rPr>
            </w:pPr>
            <w:r>
              <w:rPr>
                <w:lang w:val="sv-SE"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B37B24A" w14:textId="77777777" w:rsidR="00CF40B3" w:rsidRPr="005D3B77" w:rsidRDefault="00CF40B3" w:rsidP="00661122">
            <w:pPr>
              <w:pStyle w:val="TAR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1432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BF9B66" w14:textId="77777777" w:rsidR="00CF40B3" w:rsidRPr="005D3B77" w:rsidRDefault="00CF40B3" w:rsidP="00661122">
            <w:pPr>
              <w:pStyle w:val="TAC"/>
              <w:rPr>
                <w:lang w:eastAsia="ja-JP"/>
              </w:rPr>
            </w:pPr>
            <w:r w:rsidRPr="005D3B77">
              <w:rPr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BB95BB8" w14:textId="77777777" w:rsidR="00CF40B3" w:rsidRPr="005D3B77" w:rsidRDefault="00CF40B3" w:rsidP="00661122">
            <w:pPr>
              <w:pStyle w:val="TAL"/>
              <w:rPr>
                <w:rFonts w:eastAsia="맑은 고딕"/>
                <w:lang w:val="sv-SE" w:eastAsia="ko-KR"/>
              </w:rPr>
            </w:pPr>
            <w:r>
              <w:rPr>
                <w:lang w:eastAsia="ja-JP"/>
              </w:rPr>
              <w:t>1517</w:t>
            </w:r>
            <w:r w:rsidRPr="005D3B77">
              <w:rPr>
                <w:rFonts w:hint="eastAsia"/>
                <w:lang w:eastAsia="ja-JP"/>
              </w:rPr>
              <w:t xml:space="preserve"> </w:t>
            </w:r>
            <w:r w:rsidRPr="005D3B77">
              <w:rPr>
                <w:lang w:eastAsia="ja-JP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61005625" w14:textId="77777777" w:rsidR="00CF40B3" w:rsidRPr="005D3B77" w:rsidRDefault="00CF40B3" w:rsidP="00661122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Pr="005D3B77">
              <w:rPr>
                <w:rFonts w:eastAsia="맑은 고딕" w:hint="eastAsia"/>
                <w:lang w:eastAsia="ko-KR"/>
              </w:rPr>
              <w:t>D</w:t>
            </w:r>
            <w:r>
              <w:rPr>
                <w:rFonts w:eastAsia="맑은 고딕"/>
                <w:lang w:eastAsia="ko-KR"/>
              </w:rPr>
              <w:t>L</w:t>
            </w:r>
          </w:p>
        </w:tc>
      </w:tr>
    </w:tbl>
    <w:p w14:paraId="40BBBD57" w14:textId="77777777" w:rsidR="00CF40B3" w:rsidRPr="00C11944" w:rsidRDefault="00CF40B3" w:rsidP="00CF40B3">
      <w:pPr>
        <w:spacing w:after="0"/>
      </w:pPr>
    </w:p>
    <w:p w14:paraId="7D5B83AD" w14:textId="3A79C120" w:rsidR="00CF40B3" w:rsidRDefault="00CF40B3" w:rsidP="00147049">
      <w:pPr>
        <w:pStyle w:val="3"/>
      </w:pPr>
      <w:bookmarkStart w:id="847" w:name="_Toc120260913"/>
      <w:bookmarkStart w:id="848" w:name="_Toc135928037"/>
      <w:r>
        <w:t>8.6.2</w:t>
      </w:r>
      <w:r>
        <w:tab/>
        <w:t>Channel bandwidths per operating band for DC</w:t>
      </w:r>
      <w:bookmarkEnd w:id="847"/>
      <w:bookmarkEnd w:id="848"/>
    </w:p>
    <w:p w14:paraId="3AD77238" w14:textId="58FB1145" w:rsidR="00CF40B3" w:rsidRDefault="00CF40B3" w:rsidP="00CF40B3">
      <w:pPr>
        <w:pStyle w:val="TH"/>
        <w:rPr>
          <w:lang w:val="en-US" w:eastAsia="zh-CN"/>
        </w:rPr>
      </w:pPr>
      <w:r w:rsidRPr="00C11944">
        <w:t xml:space="preserve">Table </w:t>
      </w:r>
      <w:r>
        <w:t>8.6</w:t>
      </w:r>
      <w:r w:rsidRPr="00C11944">
        <w:t>.2-1: Supported bandwidths per DC band combination of LTE 1DL/1UL + NR 2DL/1UL</w:t>
      </w:r>
    </w:p>
    <w:tbl>
      <w:tblPr>
        <w:tblW w:w="1255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76"/>
        <w:gridCol w:w="20"/>
        <w:gridCol w:w="716"/>
        <w:gridCol w:w="656"/>
        <w:gridCol w:w="527"/>
        <w:gridCol w:w="527"/>
        <w:gridCol w:w="527"/>
        <w:gridCol w:w="527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CF40B3" w:rsidRPr="00791978" w14:paraId="7A4C6EB1" w14:textId="77777777" w:rsidTr="00152546">
        <w:trPr>
          <w:trHeight w:val="203"/>
        </w:trPr>
        <w:tc>
          <w:tcPr>
            <w:tcW w:w="1420" w:type="dxa"/>
            <w:vAlign w:val="center"/>
          </w:tcPr>
          <w:p w14:paraId="7645973F" w14:textId="77777777" w:rsidR="00CF40B3" w:rsidRPr="00791978" w:rsidRDefault="00CF40B3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1376" w:type="dxa"/>
            <w:vAlign w:val="center"/>
          </w:tcPr>
          <w:p w14:paraId="66C841F9" w14:textId="77777777" w:rsidR="00CF40B3" w:rsidRPr="00791978" w:rsidRDefault="00CF40B3" w:rsidP="00661122">
            <w:pPr>
              <w:pStyle w:val="TAH"/>
              <w:rPr>
                <w:lang w:eastAsia="ja-JP"/>
              </w:rPr>
            </w:pPr>
          </w:p>
        </w:tc>
        <w:tc>
          <w:tcPr>
            <w:tcW w:w="9760" w:type="dxa"/>
            <w:gridSpan w:val="17"/>
            <w:vAlign w:val="center"/>
          </w:tcPr>
          <w:p w14:paraId="2B97D17D" w14:textId="77777777" w:rsidR="00CF40B3" w:rsidRPr="00791978" w:rsidRDefault="00CF40B3" w:rsidP="00661122">
            <w:pPr>
              <w:pStyle w:val="TAH"/>
            </w:pPr>
            <w:r w:rsidRPr="00791978">
              <w:rPr>
                <w:lang w:eastAsia="ja-JP"/>
              </w:rPr>
              <w:t>DC</w:t>
            </w:r>
            <w:r w:rsidRPr="00791978">
              <w:t xml:space="preserve"> operating / channel bandwidth [MHz]</w:t>
            </w:r>
          </w:p>
        </w:tc>
      </w:tr>
      <w:tr w:rsidR="00CF40B3" w:rsidRPr="00791978" w14:paraId="29EBEF1D" w14:textId="77777777" w:rsidTr="00152546">
        <w:trPr>
          <w:trHeight w:val="984"/>
        </w:trPr>
        <w:tc>
          <w:tcPr>
            <w:tcW w:w="1420" w:type="dxa"/>
            <w:vAlign w:val="center"/>
          </w:tcPr>
          <w:p w14:paraId="613F64AD" w14:textId="77777777" w:rsidR="00CF40B3" w:rsidRPr="00791978" w:rsidRDefault="00CF40B3" w:rsidP="00661122">
            <w:pPr>
              <w:pStyle w:val="TAH"/>
            </w:pPr>
            <w:r w:rsidRPr="00791978">
              <w:t xml:space="preserve">E-UTRA </w:t>
            </w:r>
            <w:r w:rsidRPr="00791978">
              <w:rPr>
                <w:lang w:eastAsia="ja-JP"/>
              </w:rPr>
              <w:t>and NR DC</w:t>
            </w:r>
            <w:r w:rsidRPr="00791978">
              <w:t xml:space="preserve"> Configuration</w:t>
            </w:r>
          </w:p>
        </w:tc>
        <w:tc>
          <w:tcPr>
            <w:tcW w:w="1396" w:type="dxa"/>
            <w:gridSpan w:val="2"/>
            <w:vAlign w:val="center"/>
          </w:tcPr>
          <w:p w14:paraId="58061BBC" w14:textId="77777777" w:rsidR="00CF40B3" w:rsidRPr="00791978" w:rsidRDefault="00CF40B3" w:rsidP="00661122">
            <w:pPr>
              <w:pStyle w:val="TAH"/>
              <w:rPr>
                <w:lang w:eastAsia="zh-CN"/>
              </w:rPr>
            </w:pPr>
            <w:r w:rsidRPr="00791978">
              <w:rPr>
                <w:lang w:eastAsia="zh-CN"/>
              </w:rPr>
              <w:t>UL Configuration</w:t>
            </w:r>
          </w:p>
        </w:tc>
        <w:tc>
          <w:tcPr>
            <w:tcW w:w="716" w:type="dxa"/>
            <w:vAlign w:val="center"/>
          </w:tcPr>
          <w:p w14:paraId="7D62E1CC" w14:textId="77777777" w:rsidR="00CF40B3" w:rsidRPr="00791978" w:rsidRDefault="00CF40B3" w:rsidP="00661122">
            <w:pPr>
              <w:pStyle w:val="TAH"/>
            </w:pPr>
            <w:r w:rsidRPr="00791978">
              <w:t>E-UTRA</w:t>
            </w:r>
            <w:r w:rsidRPr="00791978">
              <w:rPr>
                <w:lang w:eastAsia="ja-JP"/>
              </w:rPr>
              <w:t xml:space="preserve"> and NR</w:t>
            </w:r>
            <w:r w:rsidRPr="00791978">
              <w:t xml:space="preserve"> Band</w:t>
            </w:r>
          </w:p>
        </w:tc>
        <w:tc>
          <w:tcPr>
            <w:tcW w:w="656" w:type="dxa"/>
            <w:vAlign w:val="center"/>
          </w:tcPr>
          <w:p w14:paraId="557D3B88" w14:textId="77777777" w:rsidR="00CF40B3" w:rsidRPr="00791978" w:rsidRDefault="00CF40B3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SCS</w:t>
            </w:r>
            <w:r w:rsidRPr="00791978">
              <w:rPr>
                <w:lang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14:paraId="4061A3F4" w14:textId="77777777" w:rsidR="00CF40B3" w:rsidRPr="00791978" w:rsidRDefault="00CF40B3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5</w:t>
            </w:r>
          </w:p>
        </w:tc>
        <w:tc>
          <w:tcPr>
            <w:tcW w:w="527" w:type="dxa"/>
            <w:vAlign w:val="center"/>
          </w:tcPr>
          <w:p w14:paraId="7CDB8F6B" w14:textId="77777777" w:rsidR="00CF40B3" w:rsidRPr="00791978" w:rsidRDefault="00CF40B3" w:rsidP="00661122">
            <w:pPr>
              <w:pStyle w:val="TAH"/>
              <w:rPr>
                <w:lang w:eastAsia="ja-JP"/>
              </w:rPr>
            </w:pPr>
            <w:r w:rsidRPr="00791978">
              <w:rPr>
                <w:lang w:eastAsia="ja-JP"/>
              </w:rPr>
              <w:t>10</w:t>
            </w:r>
          </w:p>
        </w:tc>
        <w:tc>
          <w:tcPr>
            <w:tcW w:w="527" w:type="dxa"/>
            <w:vAlign w:val="center"/>
          </w:tcPr>
          <w:p w14:paraId="0E19FC87" w14:textId="77777777" w:rsidR="00CF40B3" w:rsidRPr="00791978" w:rsidRDefault="00CF40B3" w:rsidP="00661122">
            <w:pPr>
              <w:pStyle w:val="TAH"/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15F975E0" w14:textId="77777777" w:rsidR="00CF40B3" w:rsidRPr="00791978" w:rsidRDefault="00CF40B3" w:rsidP="00661122">
            <w:pPr>
              <w:pStyle w:val="TAH"/>
            </w:pPr>
            <w:r w:rsidRPr="00791978">
              <w:t>20</w:t>
            </w:r>
          </w:p>
        </w:tc>
        <w:tc>
          <w:tcPr>
            <w:tcW w:w="590" w:type="dxa"/>
            <w:vAlign w:val="center"/>
          </w:tcPr>
          <w:p w14:paraId="1E2BDA02" w14:textId="77777777" w:rsidR="00CF40B3" w:rsidRPr="00791978" w:rsidRDefault="00CF40B3" w:rsidP="00661122">
            <w:pPr>
              <w:pStyle w:val="TAH"/>
              <w:rPr>
                <w:rFonts w:eastAsia="맑은 고딕"/>
              </w:rPr>
            </w:pPr>
            <w:r w:rsidRPr="00791978">
              <w:rPr>
                <w:lang w:val="sv-SE"/>
              </w:rPr>
              <w:t>25</w:t>
            </w:r>
          </w:p>
        </w:tc>
        <w:tc>
          <w:tcPr>
            <w:tcW w:w="567" w:type="dxa"/>
            <w:vAlign w:val="center"/>
          </w:tcPr>
          <w:p w14:paraId="13574B15" w14:textId="77777777" w:rsidR="00CF40B3" w:rsidRPr="00791978" w:rsidRDefault="00CF40B3" w:rsidP="00661122">
            <w:pPr>
              <w:pStyle w:val="TAH"/>
            </w:pPr>
            <w:r w:rsidRPr="00791978">
              <w:t>30</w:t>
            </w:r>
          </w:p>
        </w:tc>
        <w:tc>
          <w:tcPr>
            <w:tcW w:w="567" w:type="dxa"/>
            <w:vAlign w:val="center"/>
          </w:tcPr>
          <w:p w14:paraId="16E81BA1" w14:textId="77777777" w:rsidR="00CF40B3" w:rsidRPr="00791978" w:rsidRDefault="00CF40B3" w:rsidP="00661122">
            <w:pPr>
              <w:pStyle w:val="TAH"/>
              <w:rPr>
                <w:rFonts w:eastAsia="맑은 고딕"/>
              </w:rPr>
            </w:pPr>
            <w:r w:rsidRPr="00791978">
              <w:t>40</w:t>
            </w:r>
          </w:p>
        </w:tc>
        <w:tc>
          <w:tcPr>
            <w:tcW w:w="567" w:type="dxa"/>
            <w:vAlign w:val="center"/>
          </w:tcPr>
          <w:p w14:paraId="6178AF67" w14:textId="77777777" w:rsidR="00CF40B3" w:rsidRPr="00791978" w:rsidRDefault="00CF40B3" w:rsidP="00661122">
            <w:pPr>
              <w:pStyle w:val="TAH"/>
              <w:rPr>
                <w:lang w:eastAsia="ja-JP"/>
              </w:rPr>
            </w:pPr>
            <w:r w:rsidRPr="00791978">
              <w:t>50</w:t>
            </w:r>
          </w:p>
        </w:tc>
        <w:tc>
          <w:tcPr>
            <w:tcW w:w="567" w:type="dxa"/>
            <w:vAlign w:val="center"/>
          </w:tcPr>
          <w:p w14:paraId="6DEDD9EF" w14:textId="77777777" w:rsidR="00CF40B3" w:rsidRPr="00791978" w:rsidRDefault="00CF40B3" w:rsidP="00661122">
            <w:pPr>
              <w:pStyle w:val="TAH"/>
            </w:pPr>
            <w:r w:rsidRPr="00791978">
              <w:t>60</w:t>
            </w:r>
          </w:p>
        </w:tc>
        <w:tc>
          <w:tcPr>
            <w:tcW w:w="567" w:type="dxa"/>
            <w:vAlign w:val="center"/>
          </w:tcPr>
          <w:p w14:paraId="58CE85A8" w14:textId="77777777" w:rsidR="00CF40B3" w:rsidRPr="00791978" w:rsidRDefault="00CF40B3" w:rsidP="00661122">
            <w:pPr>
              <w:pStyle w:val="TAH"/>
            </w:pPr>
            <w:r w:rsidRPr="00791978">
              <w:t>70</w:t>
            </w:r>
          </w:p>
        </w:tc>
        <w:tc>
          <w:tcPr>
            <w:tcW w:w="567" w:type="dxa"/>
            <w:vAlign w:val="center"/>
          </w:tcPr>
          <w:p w14:paraId="05EA642A" w14:textId="77777777" w:rsidR="00CF40B3" w:rsidRPr="00791978" w:rsidRDefault="00CF40B3" w:rsidP="00661122">
            <w:pPr>
              <w:pStyle w:val="TAH"/>
            </w:pPr>
            <w:r w:rsidRPr="00791978">
              <w:rPr>
                <w:lang w:eastAsia="ja-JP"/>
              </w:rPr>
              <w:t>80</w:t>
            </w:r>
          </w:p>
        </w:tc>
        <w:tc>
          <w:tcPr>
            <w:tcW w:w="567" w:type="dxa"/>
            <w:vAlign w:val="center"/>
          </w:tcPr>
          <w:p w14:paraId="0C11427A" w14:textId="77777777" w:rsidR="00CF40B3" w:rsidRPr="00791978" w:rsidRDefault="00CF40B3" w:rsidP="00661122">
            <w:pPr>
              <w:pStyle w:val="TAH"/>
              <w:rPr>
                <w:lang w:eastAsia="ja-JP"/>
              </w:rPr>
            </w:pPr>
            <w:r w:rsidRPr="00791978">
              <w:rPr>
                <w:lang w:val="sv-SE" w:eastAsia="ja-JP"/>
              </w:rPr>
              <w:t>9</w:t>
            </w:r>
            <w:r w:rsidRPr="00791978">
              <w:rPr>
                <w:lang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0D300409" w14:textId="77777777" w:rsidR="00CF40B3" w:rsidRPr="00791978" w:rsidRDefault="00CF40B3" w:rsidP="00661122">
            <w:pPr>
              <w:pStyle w:val="TAH"/>
            </w:pPr>
            <w:r w:rsidRPr="00791978">
              <w:rPr>
                <w:lang w:eastAsia="ja-JP"/>
              </w:rPr>
              <w:t>100</w:t>
            </w:r>
          </w:p>
        </w:tc>
        <w:tc>
          <w:tcPr>
            <w:tcW w:w="1134" w:type="dxa"/>
            <w:vAlign w:val="center"/>
          </w:tcPr>
          <w:p w14:paraId="06178C37" w14:textId="77777777" w:rsidR="00CF40B3" w:rsidRPr="00791978" w:rsidRDefault="00CF40B3" w:rsidP="00661122">
            <w:pPr>
              <w:pStyle w:val="TAH"/>
            </w:pPr>
            <w:r w:rsidRPr="00791978">
              <w:t>Maximum aggregated bandwidth</w:t>
            </w:r>
          </w:p>
          <w:p w14:paraId="506ABD45" w14:textId="77777777" w:rsidR="00CF40B3" w:rsidRPr="00791978" w:rsidRDefault="00CF40B3" w:rsidP="00661122">
            <w:pPr>
              <w:pStyle w:val="TAH"/>
            </w:pPr>
            <w:r w:rsidRPr="00791978">
              <w:t>[MHz]</w:t>
            </w:r>
          </w:p>
        </w:tc>
      </w:tr>
      <w:tr w:rsidR="00CF40B3" w:rsidRPr="00791978" w14:paraId="1FC80EA4" w14:textId="77777777" w:rsidTr="00152546">
        <w:trPr>
          <w:trHeight w:val="44"/>
        </w:trPr>
        <w:tc>
          <w:tcPr>
            <w:tcW w:w="1420" w:type="dxa"/>
            <w:vMerge w:val="restart"/>
            <w:vAlign w:val="center"/>
          </w:tcPr>
          <w:p w14:paraId="5B40E65A" w14:textId="77777777" w:rsidR="00CF40B3" w:rsidRPr="00791978" w:rsidRDefault="00CF40B3" w:rsidP="00661122">
            <w:pPr>
              <w:pStyle w:val="TAC"/>
            </w:pPr>
            <w:r w:rsidRPr="009D52FF">
              <w:t>DC_1A-3A-7A_n75A-n78A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14:paraId="63D1FB16" w14:textId="77777777" w:rsidR="00CF40B3" w:rsidRPr="009D52FF" w:rsidRDefault="00CF40B3" w:rsidP="00661122">
            <w:pPr>
              <w:pStyle w:val="TAC"/>
              <w:rPr>
                <w:lang w:val="it-IT"/>
              </w:rPr>
            </w:pPr>
            <w:r w:rsidRPr="009D52FF">
              <w:rPr>
                <w:lang w:val="it-IT"/>
              </w:rPr>
              <w:t>DC_1A_n78A</w:t>
            </w:r>
          </w:p>
          <w:p w14:paraId="099A6685" w14:textId="77777777" w:rsidR="00CF40B3" w:rsidRPr="009D52FF" w:rsidRDefault="00CF40B3" w:rsidP="00661122">
            <w:pPr>
              <w:pStyle w:val="TAC"/>
              <w:rPr>
                <w:lang w:val="it-IT"/>
              </w:rPr>
            </w:pPr>
            <w:r w:rsidRPr="009D52FF">
              <w:rPr>
                <w:lang w:val="it-IT"/>
              </w:rPr>
              <w:t>DC_3A_n78A</w:t>
            </w:r>
          </w:p>
          <w:p w14:paraId="035BA289" w14:textId="77777777" w:rsidR="00CF40B3" w:rsidRPr="00791978" w:rsidRDefault="00CF40B3" w:rsidP="00661122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DC_7A_n78A</w:t>
            </w:r>
          </w:p>
        </w:tc>
        <w:tc>
          <w:tcPr>
            <w:tcW w:w="716" w:type="dxa"/>
            <w:vAlign w:val="center"/>
          </w:tcPr>
          <w:p w14:paraId="6D77074E" w14:textId="77777777" w:rsidR="00CF40B3" w:rsidRDefault="00CF40B3" w:rsidP="00661122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1</w:t>
            </w:r>
          </w:p>
        </w:tc>
        <w:tc>
          <w:tcPr>
            <w:tcW w:w="656" w:type="dxa"/>
            <w:vAlign w:val="center"/>
          </w:tcPr>
          <w:p w14:paraId="0A603B9E" w14:textId="77777777" w:rsidR="00CF40B3" w:rsidRPr="00791978" w:rsidRDefault="00CF40B3" w:rsidP="00661122">
            <w:pPr>
              <w:pStyle w:val="TAC"/>
              <w:rPr>
                <w:rFonts w:eastAsia="맑은 고딕"/>
                <w:lang w:eastAsia="zh-CN"/>
              </w:rPr>
            </w:pPr>
            <w:r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28DBCEAD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394981E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69C8580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DBA47BA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6E5EAEAB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15FB8F4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0473299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66CD5C6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851DDA0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7B03505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DEEB7E4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A116CB6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9845583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74D162CB" w14:textId="77777777" w:rsidR="00CF40B3" w:rsidRPr="00791978" w:rsidRDefault="00CF40B3" w:rsidP="0066112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210</w:t>
            </w:r>
          </w:p>
        </w:tc>
      </w:tr>
      <w:tr w:rsidR="00CF40B3" w:rsidRPr="00791978" w14:paraId="5CA45261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8E67E05" w14:textId="77777777" w:rsidR="00CF40B3" w:rsidRPr="00FD11EA" w:rsidRDefault="00CF40B3" w:rsidP="00152546">
            <w:pPr>
              <w:keepNext/>
              <w:keepLines/>
              <w:snapToGrid w:val="0"/>
              <w:spacing w:after="0"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1D7D7ADB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716" w:type="dxa"/>
            <w:vAlign w:val="center"/>
          </w:tcPr>
          <w:p w14:paraId="71DEF2C1" w14:textId="77777777" w:rsidR="00CF40B3" w:rsidRPr="00791978" w:rsidRDefault="00CF40B3" w:rsidP="00661122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3</w:t>
            </w:r>
          </w:p>
        </w:tc>
        <w:tc>
          <w:tcPr>
            <w:tcW w:w="656" w:type="dxa"/>
            <w:vAlign w:val="center"/>
          </w:tcPr>
          <w:p w14:paraId="1113D618" w14:textId="77777777" w:rsidR="00CF40B3" w:rsidRPr="00791978" w:rsidRDefault="00CF40B3" w:rsidP="00661122">
            <w:pPr>
              <w:pStyle w:val="TAC"/>
              <w:rPr>
                <w:rFonts w:eastAsia="맑은 고딕"/>
                <w:lang w:eastAsia="zh-CN"/>
              </w:rPr>
            </w:pPr>
            <w:r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4109137C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43D61CD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1DDC294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37E57B9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20F81147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7BB85B1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004BA49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06B33F8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BB5ACCD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3B30A1D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697EBF9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D44AFCF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F1977CE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F16115A" w14:textId="77777777" w:rsidR="00CF40B3" w:rsidRPr="00791978" w:rsidRDefault="00CF40B3" w:rsidP="0066112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CF40B3" w:rsidRPr="00791978" w14:paraId="6D807632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26F94548" w14:textId="77777777" w:rsidR="00CF40B3" w:rsidRPr="00791978" w:rsidRDefault="00CF40B3" w:rsidP="00152546">
            <w:pPr>
              <w:keepNext/>
              <w:keepLines/>
              <w:jc w:val="center"/>
              <w:rPr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43E3A02A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716" w:type="dxa"/>
            <w:vAlign w:val="center"/>
          </w:tcPr>
          <w:p w14:paraId="0E845044" w14:textId="77777777" w:rsidR="00CF40B3" w:rsidRDefault="00CF40B3" w:rsidP="00661122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14:paraId="0507EE7D" w14:textId="77777777" w:rsidR="00CF40B3" w:rsidRPr="00791978" w:rsidRDefault="00CF40B3" w:rsidP="00661122">
            <w:pPr>
              <w:pStyle w:val="TAC"/>
              <w:rPr>
                <w:rFonts w:eastAsia="맑은 고딕"/>
                <w:lang w:eastAsia="zh-CN"/>
              </w:rPr>
            </w:pPr>
            <w:r w:rsidRPr="00791978">
              <w:rPr>
                <w:rFonts w:eastAsia="맑은 고딕"/>
                <w:lang w:eastAsia="zh-CN"/>
              </w:rPr>
              <w:t>15</w:t>
            </w:r>
          </w:p>
        </w:tc>
        <w:tc>
          <w:tcPr>
            <w:tcW w:w="527" w:type="dxa"/>
            <w:vAlign w:val="center"/>
          </w:tcPr>
          <w:p w14:paraId="1C54E437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7FC3CB4C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55B2117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64113A35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03F2EEB4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9BC3500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44A1106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087BECB9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5352B02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3BFAF3D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BB283E3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6A7A754D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6F30301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63C73D1D" w14:textId="77777777" w:rsidR="00CF40B3" w:rsidRPr="00791978" w:rsidRDefault="00CF40B3" w:rsidP="0066112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CF40B3" w:rsidRPr="00791978" w14:paraId="61A1C0D9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7443553F" w14:textId="77777777" w:rsidR="00CF40B3" w:rsidRPr="00791978" w:rsidRDefault="00CF40B3" w:rsidP="00152546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562A401B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14:paraId="2DEA2D24" w14:textId="77777777" w:rsidR="00CF40B3" w:rsidRPr="00791978" w:rsidRDefault="00CF40B3" w:rsidP="00661122">
            <w:pPr>
              <w:pStyle w:val="TAC"/>
              <w:rPr>
                <w:lang w:val="fi-FI" w:eastAsia="zh-CN"/>
              </w:rPr>
            </w:pPr>
            <w:r w:rsidRPr="00791978">
              <w:rPr>
                <w:lang w:val="fi-FI" w:eastAsia="zh-CN"/>
              </w:rPr>
              <w:t>n</w:t>
            </w:r>
            <w:r>
              <w:rPr>
                <w:lang w:val="fi-FI" w:eastAsia="zh-CN"/>
              </w:rPr>
              <w:t>75</w:t>
            </w:r>
          </w:p>
        </w:tc>
        <w:tc>
          <w:tcPr>
            <w:tcW w:w="656" w:type="dxa"/>
            <w:vAlign w:val="center"/>
          </w:tcPr>
          <w:p w14:paraId="0BD2960C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15</w:t>
            </w:r>
          </w:p>
        </w:tc>
        <w:tc>
          <w:tcPr>
            <w:tcW w:w="527" w:type="dxa"/>
            <w:vAlign w:val="center"/>
          </w:tcPr>
          <w:p w14:paraId="28D30747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2CAFC1E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0036F620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578CDA54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51A0A4E7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AE318B9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5382CC7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71A9148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41443978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715D80EA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B27866C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65CA8FD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BCBBDE3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62408E58" w14:textId="77777777" w:rsidR="00CF40B3" w:rsidRPr="00791978" w:rsidRDefault="00CF40B3" w:rsidP="00661122">
            <w:pPr>
              <w:pStyle w:val="TAC"/>
              <w:rPr>
                <w:szCs w:val="18"/>
              </w:rPr>
            </w:pPr>
          </w:p>
        </w:tc>
      </w:tr>
      <w:tr w:rsidR="00CF40B3" w:rsidRPr="00791978" w14:paraId="4EE56586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157040D7" w14:textId="77777777" w:rsidR="00CF40B3" w:rsidRPr="00791978" w:rsidRDefault="00CF40B3" w:rsidP="00152546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0E744330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1D423C11" w14:textId="77777777" w:rsidR="00CF40B3" w:rsidRPr="00791978" w:rsidRDefault="00CF40B3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1107116D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30</w:t>
            </w:r>
          </w:p>
        </w:tc>
        <w:tc>
          <w:tcPr>
            <w:tcW w:w="527" w:type="dxa"/>
            <w:vAlign w:val="center"/>
          </w:tcPr>
          <w:p w14:paraId="57342D61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07BDD794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19040D7A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B85CA73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66B48267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5FBA773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253AE30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F4E1EE3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303ADD3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F305CCF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D652CEB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D79044B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36A691AE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2F2F9149" w14:textId="77777777" w:rsidR="00CF40B3" w:rsidRPr="00791978" w:rsidRDefault="00CF40B3" w:rsidP="00661122">
            <w:pPr>
              <w:pStyle w:val="TAC"/>
              <w:rPr>
                <w:szCs w:val="18"/>
              </w:rPr>
            </w:pPr>
          </w:p>
        </w:tc>
      </w:tr>
      <w:tr w:rsidR="00CF40B3" w:rsidRPr="00791978" w14:paraId="69F6C4BB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174B4DF" w14:textId="77777777" w:rsidR="00CF40B3" w:rsidRPr="00791978" w:rsidRDefault="00CF40B3" w:rsidP="00152546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054BBE22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45C9E023" w14:textId="77777777" w:rsidR="00CF40B3" w:rsidRPr="00791978" w:rsidRDefault="00CF40B3" w:rsidP="00661122">
            <w:pPr>
              <w:pStyle w:val="TAC"/>
              <w:rPr>
                <w:lang w:eastAsia="ja-JP"/>
              </w:rPr>
            </w:pPr>
          </w:p>
        </w:tc>
        <w:tc>
          <w:tcPr>
            <w:tcW w:w="656" w:type="dxa"/>
            <w:vAlign w:val="center"/>
          </w:tcPr>
          <w:p w14:paraId="6CA88AFC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60</w:t>
            </w:r>
          </w:p>
        </w:tc>
        <w:tc>
          <w:tcPr>
            <w:tcW w:w="527" w:type="dxa"/>
            <w:vAlign w:val="center"/>
          </w:tcPr>
          <w:p w14:paraId="18E8D172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27" w:type="dxa"/>
            <w:vAlign w:val="center"/>
          </w:tcPr>
          <w:p w14:paraId="36B7CB78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44059841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27" w:type="dxa"/>
            <w:vAlign w:val="center"/>
          </w:tcPr>
          <w:p w14:paraId="25AED167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90" w:type="dxa"/>
            <w:vAlign w:val="center"/>
          </w:tcPr>
          <w:p w14:paraId="3EA42373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39F0D41C" w14:textId="77777777" w:rsidR="00CF40B3" w:rsidRPr="00791978" w:rsidRDefault="00CF40B3" w:rsidP="00661122">
            <w:pPr>
              <w:pStyle w:val="TAC"/>
              <w:rPr>
                <w:rFonts w:eastAsia="Yu Mincho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7060E23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E5937FE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FC5FEF6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19D30E98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50E38DFF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4CB52FE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567" w:type="dxa"/>
            <w:vAlign w:val="center"/>
          </w:tcPr>
          <w:p w14:paraId="473BAE91" w14:textId="77777777" w:rsidR="00CF40B3" w:rsidRPr="00791978" w:rsidRDefault="00CF40B3" w:rsidP="00661122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57A4D7C7" w14:textId="77777777" w:rsidR="00CF40B3" w:rsidRPr="00791978" w:rsidRDefault="00CF40B3" w:rsidP="00661122">
            <w:pPr>
              <w:pStyle w:val="TAC"/>
              <w:rPr>
                <w:szCs w:val="18"/>
              </w:rPr>
            </w:pPr>
          </w:p>
        </w:tc>
      </w:tr>
      <w:tr w:rsidR="00CF40B3" w:rsidRPr="00791978" w14:paraId="6654DF70" w14:textId="77777777" w:rsidTr="00152546">
        <w:trPr>
          <w:trHeight w:val="60"/>
        </w:trPr>
        <w:tc>
          <w:tcPr>
            <w:tcW w:w="1420" w:type="dxa"/>
            <w:vMerge/>
            <w:vAlign w:val="center"/>
          </w:tcPr>
          <w:p w14:paraId="3AE6392A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2D2BC412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14:paraId="030DA8C8" w14:textId="77777777" w:rsidR="00CF40B3" w:rsidRPr="00791978" w:rsidRDefault="00CF40B3" w:rsidP="00661122">
            <w:pPr>
              <w:pStyle w:val="TAC"/>
              <w:rPr>
                <w:rFonts w:eastAsia="맑은 고딕"/>
                <w:lang w:val="fi-FI" w:eastAsia="zh-CN"/>
              </w:rPr>
            </w:pPr>
            <w:r w:rsidRPr="00791978">
              <w:rPr>
                <w:lang w:val="fi-FI" w:eastAsia="ja-JP"/>
              </w:rPr>
              <w:t>n</w:t>
            </w:r>
            <w:r>
              <w:rPr>
                <w:lang w:val="fi-FI" w:eastAsia="zh-CN"/>
              </w:rPr>
              <w:t>78</w:t>
            </w:r>
          </w:p>
        </w:tc>
        <w:tc>
          <w:tcPr>
            <w:tcW w:w="656" w:type="dxa"/>
            <w:vAlign w:val="center"/>
          </w:tcPr>
          <w:p w14:paraId="3E10A3A6" w14:textId="77777777" w:rsidR="00CF40B3" w:rsidRPr="00791978" w:rsidRDefault="00CF40B3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15</w:t>
            </w:r>
          </w:p>
        </w:tc>
        <w:tc>
          <w:tcPr>
            <w:tcW w:w="527" w:type="dxa"/>
            <w:vAlign w:val="center"/>
          </w:tcPr>
          <w:p w14:paraId="1F62EA7B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lang w:val="fi-FI" w:eastAsia="ja-JP"/>
              </w:rPr>
              <w:t>Yes</w:t>
            </w:r>
          </w:p>
        </w:tc>
        <w:tc>
          <w:tcPr>
            <w:tcW w:w="527" w:type="dxa"/>
            <w:vAlign w:val="center"/>
          </w:tcPr>
          <w:p w14:paraId="30CA2CA1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71EDBF4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55E8F3B6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4DA5F50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88763DE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6D0F1363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667B1B3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319203C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5F6492D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04624A13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49C075B9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67" w:type="dxa"/>
            <w:vAlign w:val="center"/>
          </w:tcPr>
          <w:p w14:paraId="7771043C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45BC5D52" w14:textId="77777777" w:rsidR="00CF40B3" w:rsidRPr="00791978" w:rsidRDefault="00CF40B3" w:rsidP="00661122">
            <w:pPr>
              <w:pStyle w:val="TAC"/>
              <w:rPr>
                <w:szCs w:val="18"/>
                <w:lang w:val="fi-FI" w:eastAsia="ja-JP"/>
              </w:rPr>
            </w:pPr>
          </w:p>
        </w:tc>
      </w:tr>
      <w:tr w:rsidR="00CF40B3" w:rsidRPr="00791978" w14:paraId="3FC060F7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610CC4EB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41EB6787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7EEF7F0E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44EA3432" w14:textId="77777777" w:rsidR="00CF40B3" w:rsidRPr="00791978" w:rsidRDefault="00CF40B3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30</w:t>
            </w:r>
          </w:p>
        </w:tc>
        <w:tc>
          <w:tcPr>
            <w:tcW w:w="527" w:type="dxa"/>
            <w:vAlign w:val="center"/>
          </w:tcPr>
          <w:p w14:paraId="67E14298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7C4B8A7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60ECCD09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7782C176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6E44BAFC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5DC63DC5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93CA1E2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61B237B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A2D115C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DFFAA92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643F8D10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75137979" w14:textId="77777777" w:rsidR="00CF40B3" w:rsidRPr="00791978" w:rsidRDefault="00CF40B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7280EEC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1134" w:type="dxa"/>
            <w:vMerge/>
            <w:vAlign w:val="center"/>
          </w:tcPr>
          <w:p w14:paraId="26D11FDE" w14:textId="77777777" w:rsidR="00CF40B3" w:rsidRPr="00791978" w:rsidRDefault="00CF40B3" w:rsidP="00661122">
            <w:pPr>
              <w:pStyle w:val="TAC"/>
              <w:rPr>
                <w:szCs w:val="18"/>
                <w:lang w:val="fi-FI" w:eastAsia="ja-JP"/>
              </w:rPr>
            </w:pPr>
          </w:p>
        </w:tc>
      </w:tr>
      <w:tr w:rsidR="00CF40B3" w:rsidRPr="00791978" w14:paraId="31F43313" w14:textId="77777777" w:rsidTr="00152546">
        <w:trPr>
          <w:trHeight w:val="44"/>
        </w:trPr>
        <w:tc>
          <w:tcPr>
            <w:tcW w:w="1420" w:type="dxa"/>
            <w:vMerge/>
            <w:vAlign w:val="center"/>
          </w:tcPr>
          <w:p w14:paraId="5254AAFD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14:paraId="15307BC9" w14:textId="77777777" w:rsidR="00CF40B3" w:rsidRPr="00791978" w:rsidRDefault="00CF40B3" w:rsidP="00152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000999A0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B574D2B" w14:textId="77777777" w:rsidR="00CF40B3" w:rsidRPr="00791978" w:rsidRDefault="00CF40B3" w:rsidP="00661122">
            <w:pPr>
              <w:pStyle w:val="TAC"/>
              <w:rPr>
                <w:rFonts w:eastAsia="맑은 고딕"/>
                <w:lang w:val="fi-FI"/>
              </w:rPr>
            </w:pPr>
            <w:r w:rsidRPr="00791978">
              <w:t>60</w:t>
            </w:r>
          </w:p>
        </w:tc>
        <w:tc>
          <w:tcPr>
            <w:tcW w:w="527" w:type="dxa"/>
            <w:vAlign w:val="center"/>
          </w:tcPr>
          <w:p w14:paraId="2F382D63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931EA08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2AEBE59C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27" w:type="dxa"/>
            <w:vAlign w:val="center"/>
          </w:tcPr>
          <w:p w14:paraId="36D46E0F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90" w:type="dxa"/>
            <w:vAlign w:val="center"/>
          </w:tcPr>
          <w:p w14:paraId="0E8F0DDE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2113BE04" w14:textId="77777777" w:rsidR="00CF40B3" w:rsidRPr="00791978" w:rsidRDefault="00CF40B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0D6D540E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63E6432" w14:textId="77777777" w:rsidR="00CF40B3" w:rsidRPr="00791978" w:rsidRDefault="00CF40B3" w:rsidP="00661122">
            <w:pPr>
              <w:pStyle w:val="TAC"/>
              <w:rPr>
                <w:lang w:val="fi-FI" w:eastAsia="ja-JP"/>
              </w:rPr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296941B" w14:textId="77777777" w:rsidR="00CF40B3" w:rsidRPr="00791978" w:rsidRDefault="00CF40B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35BC7D4B" w14:textId="77777777" w:rsidR="00CF40B3" w:rsidRPr="00791978" w:rsidRDefault="00CF40B3" w:rsidP="00661122">
            <w:pPr>
              <w:pStyle w:val="TAC"/>
            </w:pPr>
            <w:r w:rsidRPr="00791978">
              <w:rPr>
                <w:rFonts w:eastAsia="Yu Mincho"/>
              </w:rPr>
              <w:t>Yes</w:t>
            </w:r>
          </w:p>
        </w:tc>
        <w:tc>
          <w:tcPr>
            <w:tcW w:w="567" w:type="dxa"/>
            <w:vAlign w:val="center"/>
          </w:tcPr>
          <w:p w14:paraId="1B1F638A" w14:textId="77777777" w:rsidR="00CF40B3" w:rsidRPr="00791978" w:rsidRDefault="00CF40B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1E3A6EF1" w14:textId="77777777" w:rsidR="00CF40B3" w:rsidRPr="00791978" w:rsidRDefault="00CF40B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567" w:type="dxa"/>
            <w:vAlign w:val="center"/>
          </w:tcPr>
          <w:p w14:paraId="42BEC3CE" w14:textId="77777777" w:rsidR="00CF40B3" w:rsidRPr="00791978" w:rsidRDefault="00CF40B3" w:rsidP="00661122">
            <w:pPr>
              <w:pStyle w:val="TAC"/>
            </w:pPr>
            <w:r w:rsidRPr="00791978">
              <w:t>Yes</w:t>
            </w:r>
          </w:p>
        </w:tc>
        <w:tc>
          <w:tcPr>
            <w:tcW w:w="1134" w:type="dxa"/>
            <w:vMerge/>
            <w:vAlign w:val="center"/>
          </w:tcPr>
          <w:p w14:paraId="2B6A8EC7" w14:textId="77777777" w:rsidR="00CF40B3" w:rsidRPr="00791978" w:rsidRDefault="00CF40B3" w:rsidP="00661122">
            <w:pPr>
              <w:pStyle w:val="TAC"/>
              <w:rPr>
                <w:szCs w:val="18"/>
                <w:lang w:val="fi-FI" w:eastAsia="ja-JP"/>
              </w:rPr>
            </w:pPr>
          </w:p>
        </w:tc>
      </w:tr>
    </w:tbl>
    <w:p w14:paraId="00581E06" w14:textId="77777777" w:rsidR="00CF40B3" w:rsidRPr="00634980" w:rsidRDefault="00CF40B3" w:rsidP="00CF40B3">
      <w:pPr>
        <w:rPr>
          <w:lang w:val="en-US" w:eastAsia="ko-KR"/>
        </w:rPr>
      </w:pPr>
    </w:p>
    <w:p w14:paraId="4F846F8C" w14:textId="6A026D77" w:rsidR="00CF40B3" w:rsidRDefault="00CF40B3" w:rsidP="00147049">
      <w:pPr>
        <w:pStyle w:val="3"/>
      </w:pPr>
      <w:bookmarkStart w:id="849" w:name="_Toc120260914"/>
      <w:bookmarkStart w:id="850" w:name="_Toc135928038"/>
      <w:r>
        <w:t>8.6.3</w:t>
      </w:r>
      <w:r>
        <w:tab/>
        <w:t>UE co-existence studies</w:t>
      </w:r>
      <w:bookmarkEnd w:id="849"/>
      <w:bookmarkEnd w:id="850"/>
    </w:p>
    <w:p w14:paraId="26B81D83" w14:textId="77777777" w:rsidR="00CF40B3" w:rsidRDefault="00CF40B3" w:rsidP="00CF40B3">
      <w:r w:rsidRPr="00283C27">
        <w:rPr>
          <w:szCs w:val="21"/>
        </w:rPr>
        <w:t xml:space="preserve">Co-existence studies of </w:t>
      </w:r>
      <w:r w:rsidRPr="00FD3A85">
        <w:rPr>
          <w:szCs w:val="21"/>
        </w:rPr>
        <w:t>DC_1-3-7_n75-n78</w:t>
      </w:r>
      <w:r w:rsidRPr="00934A78">
        <w:rPr>
          <w:szCs w:val="21"/>
        </w:rPr>
        <w:t xml:space="preserve"> </w:t>
      </w:r>
      <w:r w:rsidRPr="00283C27">
        <w:rPr>
          <w:szCs w:val="21"/>
        </w:rPr>
        <w:t>are already covered by the fallback configurations</w:t>
      </w:r>
      <w:r w:rsidRPr="00A81D27">
        <w:rPr>
          <w:szCs w:val="21"/>
        </w:rPr>
        <w:t>.</w:t>
      </w:r>
    </w:p>
    <w:p w14:paraId="0050EFAE" w14:textId="3A5D0449" w:rsidR="00CF40B3" w:rsidRDefault="00CF40B3" w:rsidP="00147049">
      <w:pPr>
        <w:pStyle w:val="3"/>
      </w:pPr>
      <w:bookmarkStart w:id="851" w:name="_Toc120260915"/>
      <w:bookmarkStart w:id="852" w:name="_Toc135928039"/>
      <w:r>
        <w:t>8.6.4</w:t>
      </w:r>
      <w:r>
        <w:tab/>
        <w:t>∆T</w:t>
      </w:r>
      <w:r w:rsidRPr="00B94A68">
        <w:t>IB</w:t>
      </w:r>
      <w:r>
        <w:t xml:space="preserve"> and ∆R</w:t>
      </w:r>
      <w:r w:rsidRPr="00B94A68">
        <w:t>IB</w:t>
      </w:r>
      <w:r>
        <w:t xml:space="preserve"> values</w:t>
      </w:r>
      <w:bookmarkEnd w:id="851"/>
      <w:bookmarkEnd w:id="852"/>
    </w:p>
    <w:p w14:paraId="3C078575" w14:textId="77777777" w:rsidR="00CF40B3" w:rsidRPr="000E7AB6" w:rsidRDefault="00CF40B3" w:rsidP="00CF40B3">
      <w:pPr>
        <w:rPr>
          <w:lang w:val="en-US" w:eastAsia="zh-CN"/>
        </w:rPr>
      </w:pPr>
      <w:r w:rsidRPr="00791978">
        <w:t xml:space="preserve">For </w:t>
      </w:r>
      <w:r w:rsidRPr="00FD3A85">
        <w:rPr>
          <w:szCs w:val="21"/>
        </w:rPr>
        <w:t>DC_1-3-7_n75-n78</w:t>
      </w:r>
      <w:r w:rsidRPr="00791978">
        <w:t xml:space="preserve">, the </w:t>
      </w:r>
      <w:r w:rsidRPr="00791978">
        <w:sym w:font="Symbol" w:char="F044"/>
      </w:r>
      <w:r w:rsidRPr="00791978">
        <w:t>T</w:t>
      </w:r>
      <w:r w:rsidRPr="00791978">
        <w:rPr>
          <w:vertAlign w:val="subscript"/>
        </w:rPr>
        <w:t>IB,c</w:t>
      </w:r>
      <w:r w:rsidRPr="00791978">
        <w:t xml:space="preserve"> and </w:t>
      </w:r>
      <w:r w:rsidRPr="00791978">
        <w:sym w:font="Symbol" w:char="F044"/>
      </w:r>
      <w:r w:rsidRPr="00791978">
        <w:t>R</w:t>
      </w:r>
      <w:r w:rsidRPr="00791978">
        <w:rPr>
          <w:vertAlign w:val="subscript"/>
        </w:rPr>
        <w:t>IB,c</w:t>
      </w:r>
      <w:r w:rsidRPr="00791978">
        <w:t xml:space="preserve"> values are reused from </w:t>
      </w:r>
      <w:r w:rsidRPr="00FD3A85">
        <w:t>DC_1-3-7-32_n78</w:t>
      </w:r>
      <w:r w:rsidRPr="00791978">
        <w:t>, and are given in the tables below.</w:t>
      </w:r>
    </w:p>
    <w:p w14:paraId="0797A988" w14:textId="54C732BD" w:rsidR="00CF40B3" w:rsidRDefault="00CF40B3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8.6</w:t>
      </w:r>
      <w:r>
        <w:rPr>
          <w:lang w:val="en-US"/>
        </w:rPr>
        <w:t>.4-1: ΔT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CF40B3" w:rsidRPr="00EF5447" w14:paraId="144D92BD" w14:textId="77777777" w:rsidTr="00152546">
        <w:trPr>
          <w:trHeight w:val="187"/>
          <w:tblHeader/>
          <w:jc w:val="center"/>
        </w:trPr>
        <w:tc>
          <w:tcPr>
            <w:tcW w:w="2263" w:type="dxa"/>
            <w:vMerge w:val="restart"/>
          </w:tcPr>
          <w:p w14:paraId="73AC0F4B" w14:textId="77777777" w:rsidR="00CF40B3" w:rsidRPr="00EF5447" w:rsidRDefault="00CF40B3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663" w:type="dxa"/>
            <w:gridSpan w:val="5"/>
            <w:vAlign w:val="center"/>
          </w:tcPr>
          <w:p w14:paraId="2AD3A429" w14:textId="77777777" w:rsidR="00CF40B3" w:rsidRPr="00EF5447" w:rsidRDefault="00CF40B3" w:rsidP="00152546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color w:val="000000" w:themeColor="text1"/>
              </w:rPr>
              <w:t>ΔT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 w:rsidRPr="000D7965">
              <w:rPr>
                <w:color w:val="000000" w:themeColor="text1"/>
                <w:vertAlign w:val="superscript"/>
              </w:rPr>
              <w:t>6</w:t>
            </w:r>
          </w:p>
        </w:tc>
      </w:tr>
      <w:tr w:rsidR="00CF40B3" w:rsidRPr="00EF5447" w14:paraId="1747F95A" w14:textId="77777777" w:rsidTr="00152546">
        <w:trPr>
          <w:trHeight w:val="187"/>
          <w:tblHeader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7F0307F7" w14:textId="77777777" w:rsidR="00CF40B3" w:rsidRPr="00EF5447" w:rsidRDefault="00CF40B3" w:rsidP="00152546">
            <w:pPr>
              <w:pStyle w:val="TAH"/>
            </w:pPr>
          </w:p>
        </w:tc>
        <w:tc>
          <w:tcPr>
            <w:tcW w:w="6663" w:type="dxa"/>
            <w:gridSpan w:val="5"/>
            <w:vAlign w:val="center"/>
          </w:tcPr>
          <w:p w14:paraId="32558E7C" w14:textId="77777777" w:rsidR="00CF40B3" w:rsidRPr="00EF5447" w:rsidRDefault="00CF40B3" w:rsidP="00152546">
            <w:pPr>
              <w:pStyle w:val="TAH"/>
              <w:rPr>
                <w:rFonts w:eastAsia="맑은 고딕"/>
                <w:lang w:eastAsia="ko-KR"/>
              </w:rPr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 w:rsidRPr="000D7965">
              <w:rPr>
                <w:color w:val="000000" w:themeColor="text1"/>
                <w:vertAlign w:val="superscript"/>
              </w:rPr>
              <w:t>7</w:t>
            </w:r>
          </w:p>
        </w:tc>
      </w:tr>
      <w:tr w:rsidR="00CF40B3" w14:paraId="216C9ADF" w14:textId="77777777" w:rsidTr="00152546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9E0E" w14:textId="343FC2AD" w:rsidR="00CF40B3" w:rsidRDefault="00CF40B3" w:rsidP="00152546">
            <w:pPr>
              <w:pStyle w:val="TAC"/>
              <w:rPr>
                <w:lang w:val="fr-FR"/>
              </w:rPr>
            </w:pPr>
            <w:r w:rsidRPr="00FD3A85"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46F2" w14:textId="60D770FA" w:rsidR="00CF40B3" w:rsidRDefault="00CF40B3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6CCF" w14:textId="77777777" w:rsidR="00CF40B3" w:rsidRDefault="00CF40B3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1232" w14:textId="05482362" w:rsidR="00CF40B3" w:rsidRDefault="00CF40B3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EF91" w14:textId="11A7D3C5" w:rsidR="00CF40B3" w:rsidRDefault="00CF40B3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AA0" w14:textId="6E64A8D4" w:rsidR="00CF40B3" w:rsidRDefault="00CF40B3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0.8</w:t>
            </w:r>
          </w:p>
        </w:tc>
      </w:tr>
      <w:tr w:rsidR="00CF40B3" w14:paraId="5CB539FF" w14:textId="77777777" w:rsidTr="00152546">
        <w:trPr>
          <w:trHeight w:val="187"/>
          <w:jc w:val="center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2252" w14:textId="77777777" w:rsidR="00CF40B3" w:rsidRDefault="00CF40B3" w:rsidP="00152546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ΔT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27F77E4E" w14:textId="77777777" w:rsidR="00CF40B3" w:rsidRDefault="00CF40B3" w:rsidP="00152546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597A98D3" w14:textId="77777777" w:rsidR="00CF40B3" w:rsidRPr="00661122" w:rsidRDefault="00CF40B3" w:rsidP="00D638AA">
      <w:pPr>
        <w:rPr>
          <w:rFonts w:eastAsia="SimSun"/>
          <w:lang w:val="fr-FR"/>
        </w:rPr>
      </w:pPr>
    </w:p>
    <w:p w14:paraId="4F45BF7A" w14:textId="45259AF8" w:rsidR="00CF40B3" w:rsidRDefault="00CF40B3" w:rsidP="00661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8.6</w:t>
      </w:r>
      <w:r>
        <w:rPr>
          <w:lang w:val="en-US"/>
        </w:rPr>
        <w:t>.4-2: ΔR</w:t>
      </w:r>
      <w:r>
        <w:rPr>
          <w:vertAlign w:val="subscript"/>
          <w:lang w:val="en-US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CF40B3" w:rsidRPr="00EF5447" w14:paraId="7A2C516E" w14:textId="77777777" w:rsidTr="00152546">
        <w:trPr>
          <w:trHeight w:val="187"/>
          <w:tblHeader/>
          <w:jc w:val="center"/>
        </w:trPr>
        <w:tc>
          <w:tcPr>
            <w:tcW w:w="2447" w:type="dxa"/>
            <w:vMerge w:val="restart"/>
          </w:tcPr>
          <w:p w14:paraId="3AEF22B0" w14:textId="77777777" w:rsidR="00CF40B3" w:rsidRPr="00EF5447" w:rsidRDefault="00CF40B3" w:rsidP="0015254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 w14:paraId="03129009" w14:textId="77777777" w:rsidR="00CF40B3" w:rsidRPr="00EF5447" w:rsidRDefault="00CF40B3" w:rsidP="00152546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2A58AD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CF40B3" w:rsidRPr="00EF5447" w14:paraId="585C6D02" w14:textId="77777777" w:rsidTr="00152546">
        <w:trPr>
          <w:trHeight w:val="187"/>
          <w:tblHeader/>
          <w:jc w:val="center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113CD098" w14:textId="77777777" w:rsidR="00CF40B3" w:rsidRPr="00EF5447" w:rsidRDefault="00CF40B3" w:rsidP="00152546">
            <w:pPr>
              <w:pStyle w:val="TAH"/>
            </w:pPr>
          </w:p>
        </w:tc>
        <w:tc>
          <w:tcPr>
            <w:tcW w:w="6337" w:type="dxa"/>
            <w:gridSpan w:val="5"/>
            <w:vAlign w:val="center"/>
          </w:tcPr>
          <w:p w14:paraId="651B0359" w14:textId="77777777" w:rsidR="00CF40B3" w:rsidRPr="00EF5447" w:rsidRDefault="00CF40B3" w:rsidP="0015254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CF40B3" w14:paraId="54A664EB" w14:textId="77777777" w:rsidTr="00152546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D358" w14:textId="1CBAD4AA" w:rsidR="00CF40B3" w:rsidRDefault="00CF40B3" w:rsidP="00152546">
            <w:pPr>
              <w:pStyle w:val="TAC"/>
              <w:rPr>
                <w:lang w:val="fr-FR"/>
              </w:rPr>
            </w:pPr>
            <w:r w:rsidRPr="00FD3A85"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CD34" w14:textId="49A0DB41" w:rsidR="00CF40B3" w:rsidRDefault="00CF40B3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601" w14:textId="41D073BE" w:rsidR="00CF40B3" w:rsidRDefault="00CF40B3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B6B5" w14:textId="371EFED9" w:rsidR="00CF40B3" w:rsidRDefault="00CF40B3" w:rsidP="00152546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F846" w14:textId="77777777" w:rsidR="00CF40B3" w:rsidRDefault="00CF40B3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69F3" w14:textId="5BAF2F06" w:rsidR="00CF40B3" w:rsidRDefault="00CF40B3" w:rsidP="001525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0.5</w:t>
            </w:r>
          </w:p>
        </w:tc>
      </w:tr>
      <w:tr w:rsidR="00CF40B3" w14:paraId="52952DD5" w14:textId="77777777" w:rsidTr="00152546">
        <w:trPr>
          <w:trHeight w:val="187"/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CD1" w14:textId="77777777" w:rsidR="00CF40B3" w:rsidRDefault="00CF40B3" w:rsidP="00152546">
            <w:pPr>
              <w:keepNext/>
              <w:keepLines/>
              <w:spacing w:after="0"/>
              <w:ind w:left="851" w:hanging="851"/>
            </w:pPr>
            <w:r w:rsidRPr="006C6947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</w:rPr>
              <w:t>6</w:t>
            </w:r>
            <w:r w:rsidRPr="000D7965">
              <w:rPr>
                <w:rFonts w:ascii="Arial" w:eastAsia="SimSun" w:hAnsi="Arial" w:cs="Arial"/>
                <w:sz w:val="18"/>
              </w:rPr>
              <w:t>:</w:t>
            </w:r>
            <w:r w:rsidRPr="000D7965">
              <w:rPr>
                <w:rFonts w:ascii="Arial" w:eastAsia="SimSun" w:hAnsi="Arial" w:cs="Arial"/>
                <w:sz w:val="18"/>
              </w:rPr>
              <w:tab/>
              <w:t>“-” denotes Δ</w:t>
            </w:r>
            <w:r>
              <w:rPr>
                <w:rFonts w:ascii="Arial" w:hAnsi="Arial" w:cs="Arial"/>
                <w:sz w:val="18"/>
              </w:rPr>
              <w:t>R</w:t>
            </w:r>
            <w:r w:rsidRPr="000D7965"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 w:rsidRPr="000D7965"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0C13118E" w14:textId="77777777" w:rsidR="00CF40B3" w:rsidRDefault="00CF40B3" w:rsidP="00152546">
            <w:pPr>
              <w:pStyle w:val="TAN"/>
              <w:rPr>
                <w:lang w:val="fr-FR"/>
              </w:rPr>
            </w:pPr>
            <w:r w:rsidRPr="000D7965">
              <w:rPr>
                <w:szCs w:val="18"/>
              </w:rPr>
              <w:t>NOTE 7:</w:t>
            </w:r>
            <w:r w:rsidRPr="000D7965">
              <w:rPr>
                <w:szCs w:val="18"/>
              </w:rPr>
              <w:tab/>
              <w:t>The component band order in the configuration should be listed by the order of E-UTRA band and NR band respectively, such as for DC_2-30-66-(n)5 the band order from left to right is 2, 5, 30, 66 and n5.</w:t>
            </w:r>
          </w:p>
        </w:tc>
      </w:tr>
    </w:tbl>
    <w:p w14:paraId="7F2D63FB" w14:textId="77777777" w:rsidR="00CF40B3" w:rsidRPr="00661122" w:rsidRDefault="00CF40B3" w:rsidP="00D638AA">
      <w:pPr>
        <w:rPr>
          <w:rFonts w:eastAsia="SimSun"/>
          <w:lang w:val="fr-FR" w:eastAsia="zh-CN"/>
        </w:rPr>
      </w:pPr>
    </w:p>
    <w:p w14:paraId="0B619464" w14:textId="3047417A" w:rsidR="00CF40B3" w:rsidRDefault="00CF40B3" w:rsidP="00147049">
      <w:pPr>
        <w:pStyle w:val="3"/>
      </w:pPr>
      <w:bookmarkStart w:id="853" w:name="_Toc120260916"/>
      <w:bookmarkStart w:id="854" w:name="_Toc135928040"/>
      <w:r>
        <w:t>8.6.5</w:t>
      </w:r>
      <w:r>
        <w:tab/>
        <w:t>MSD</w:t>
      </w:r>
      <w:bookmarkEnd w:id="853"/>
      <w:bookmarkEnd w:id="854"/>
    </w:p>
    <w:p w14:paraId="39866BB6" w14:textId="77777777" w:rsidR="00CF40B3" w:rsidRPr="00ED0983" w:rsidRDefault="00CF40B3" w:rsidP="00CF40B3">
      <w:pPr>
        <w:rPr>
          <w:lang w:eastAsia="zh-CN"/>
        </w:rPr>
      </w:pPr>
      <w:r>
        <w:rPr>
          <w:rFonts w:eastAsia="DengXian"/>
          <w:szCs w:val="21"/>
          <w:lang w:eastAsia="zh-CN"/>
        </w:rPr>
        <w:t>There</w:t>
      </w:r>
      <w:r w:rsidRPr="00791978">
        <w:rPr>
          <w:rFonts w:eastAsia="DengXian"/>
          <w:szCs w:val="21"/>
          <w:lang w:eastAsia="zh-CN"/>
        </w:rPr>
        <w:t xml:space="preserve"> is no need to specify additional MSD requirement for this UL DC configuration</w:t>
      </w:r>
      <w:r>
        <w:rPr>
          <w:rFonts w:eastAsia="DengXian"/>
          <w:szCs w:val="21"/>
          <w:lang w:eastAsia="zh-CN"/>
        </w:rPr>
        <w:t>.</w:t>
      </w:r>
    </w:p>
    <w:p w14:paraId="74DF0579" w14:textId="77777777" w:rsidR="00CF40B3" w:rsidRPr="001F70B2" w:rsidRDefault="00CF40B3" w:rsidP="00CF40B3">
      <w:pPr>
        <w:rPr>
          <w:lang w:eastAsia="zh-TW"/>
        </w:rPr>
      </w:pPr>
    </w:p>
    <w:p w14:paraId="7C08F6D3" w14:textId="26EAFFF4" w:rsidR="00601196" w:rsidRDefault="00601196" w:rsidP="006C37D1">
      <w:pPr>
        <w:pStyle w:val="1"/>
      </w:pPr>
      <w:bookmarkStart w:id="855" w:name="_Toc22736349"/>
      <w:bookmarkStart w:id="856" w:name="_Toc26973819"/>
      <w:bookmarkStart w:id="857" w:name="_Toc47704285"/>
      <w:bookmarkStart w:id="858" w:name="_Toc120260917"/>
      <w:bookmarkStart w:id="859" w:name="_Toc135928041"/>
      <w:r>
        <w:t>9</w:t>
      </w:r>
      <w:r>
        <w:tab/>
      </w:r>
      <w:r w:rsidRPr="001825D8">
        <w:rPr>
          <w:lang w:eastAsia="zh-CN"/>
        </w:rPr>
        <w:t>D</w:t>
      </w:r>
      <w:r>
        <w:rPr>
          <w:lang w:eastAsia="zh-CN"/>
        </w:rPr>
        <w:t xml:space="preserve">ual </w:t>
      </w:r>
      <w:r w:rsidRPr="001825D8">
        <w:rPr>
          <w:lang w:eastAsia="zh-CN"/>
        </w:rPr>
        <w:t>C</w:t>
      </w:r>
      <w:r>
        <w:rPr>
          <w:lang w:eastAsia="zh-CN"/>
        </w:rPr>
        <w:t>onnectivity</w:t>
      </w:r>
      <w:r w:rsidRPr="001825D8">
        <w:rPr>
          <w:lang w:eastAsia="zh-CN"/>
        </w:rPr>
        <w:t xml:space="preserve"> band combination</w:t>
      </w:r>
      <w:r>
        <w:rPr>
          <w:lang w:eastAsia="zh-CN"/>
        </w:rPr>
        <w:t>s</w:t>
      </w:r>
      <w:r w:rsidRPr="001825D8">
        <w:rPr>
          <w:lang w:eastAsia="zh-CN"/>
        </w:rPr>
        <w:t xml:space="preserve"> of </w:t>
      </w:r>
      <w:r w:rsidRPr="006C37D1">
        <w:t>LTE 4 band DL/1UL + NR 2 bands DL/1UL</w:t>
      </w:r>
      <w:r>
        <w:t>: Specific Band Combination Part</w:t>
      </w:r>
      <w:bookmarkEnd w:id="855"/>
      <w:bookmarkEnd w:id="856"/>
      <w:bookmarkEnd w:id="857"/>
      <w:bookmarkEnd w:id="858"/>
      <w:bookmarkEnd w:id="859"/>
    </w:p>
    <w:p w14:paraId="7EF20911" w14:textId="77777777" w:rsidR="00601196" w:rsidRPr="004665B8" w:rsidRDefault="00601196" w:rsidP="00601196">
      <w:pPr>
        <w:rPr>
          <w:rFonts w:eastAsia="MS Mincho"/>
          <w:lang w:val="en-US" w:eastAsia="ja-JP"/>
        </w:rPr>
      </w:pPr>
    </w:p>
    <w:p w14:paraId="2652BA4D" w14:textId="77777777" w:rsidR="00601196" w:rsidRPr="006C37D1" w:rsidRDefault="00601196" w:rsidP="00147049">
      <w:pPr>
        <w:pStyle w:val="2"/>
      </w:pPr>
      <w:bookmarkStart w:id="860" w:name="_Toc22736350"/>
      <w:bookmarkStart w:id="861" w:name="_Toc26973820"/>
      <w:bookmarkStart w:id="862" w:name="_Toc47704286"/>
      <w:bookmarkStart w:id="863" w:name="_Toc120260918"/>
      <w:bookmarkStart w:id="864" w:name="_Toc135928042"/>
      <w:r w:rsidRPr="006C37D1">
        <w:t>9.1</w:t>
      </w:r>
      <w:r w:rsidRPr="006C37D1">
        <w:tab/>
      </w:r>
      <w:r w:rsidRPr="006C37D1">
        <w:rPr>
          <w:rFonts w:hint="eastAsia"/>
        </w:rPr>
        <w:t>DC</w:t>
      </w:r>
      <w:r w:rsidRPr="006C37D1">
        <w:t>_UA-VA-WA-XA_nYA-nZ</w:t>
      </w:r>
      <w:bookmarkEnd w:id="860"/>
      <w:bookmarkEnd w:id="861"/>
      <w:bookmarkEnd w:id="862"/>
      <w:bookmarkEnd w:id="863"/>
      <w:bookmarkEnd w:id="864"/>
    </w:p>
    <w:p w14:paraId="7960388F" w14:textId="77777777" w:rsidR="00601196" w:rsidRPr="00601196" w:rsidRDefault="00601196" w:rsidP="00601196"/>
    <w:p w14:paraId="4EC1EFD1" w14:textId="77777777" w:rsidR="00601196" w:rsidRDefault="00601196" w:rsidP="00147049">
      <w:pPr>
        <w:pStyle w:val="3"/>
        <w:rPr>
          <w:lang w:eastAsia="ja-JP"/>
        </w:rPr>
      </w:pPr>
      <w:bookmarkStart w:id="865" w:name="_Toc22736351"/>
      <w:bookmarkStart w:id="866" w:name="_Toc26973821"/>
      <w:bookmarkStart w:id="867" w:name="_Toc47704287"/>
      <w:bookmarkStart w:id="868" w:name="_Toc120260919"/>
      <w:bookmarkStart w:id="869" w:name="_Toc135928043"/>
      <w:r>
        <w:rPr>
          <w:lang w:eastAsia="zh-CN"/>
        </w:rPr>
        <w:t>9</w:t>
      </w:r>
      <w:r w:rsidRPr="004665B8">
        <w:rPr>
          <w:lang w:eastAsia="zh-CN"/>
        </w:rPr>
        <w:t>.</w:t>
      </w:r>
      <w:r>
        <w:rPr>
          <w:lang w:eastAsia="zh-CN"/>
        </w:rPr>
        <w:t>1</w:t>
      </w:r>
      <w:r w:rsidRPr="004665B8">
        <w:t>.</w:t>
      </w:r>
      <w:r w:rsidRPr="004665B8">
        <w:rPr>
          <w:lang w:eastAsia="zh-CN"/>
        </w:rPr>
        <w:t>1</w:t>
      </w:r>
      <w:r w:rsidRPr="004665B8">
        <w:tab/>
      </w:r>
      <w:r w:rsidRPr="004665B8">
        <w:rPr>
          <w:lang w:eastAsia="zh-CN"/>
        </w:rPr>
        <w:t>O</w:t>
      </w:r>
      <w:r w:rsidRPr="004665B8">
        <w:t>perating bands</w:t>
      </w:r>
      <w:r w:rsidRPr="004665B8">
        <w:rPr>
          <w:lang w:eastAsia="zh-CN"/>
        </w:rPr>
        <w:t xml:space="preserve"> for </w:t>
      </w:r>
      <w:r w:rsidRPr="004665B8">
        <w:rPr>
          <w:rFonts w:hint="eastAsia"/>
          <w:lang w:eastAsia="ja-JP"/>
        </w:rPr>
        <w:t>DC</w:t>
      </w:r>
      <w:bookmarkEnd w:id="865"/>
      <w:bookmarkEnd w:id="866"/>
      <w:bookmarkEnd w:id="867"/>
      <w:bookmarkEnd w:id="868"/>
      <w:bookmarkEnd w:id="869"/>
    </w:p>
    <w:p w14:paraId="521BA837" w14:textId="77777777" w:rsidR="00601196" w:rsidRPr="00601196" w:rsidRDefault="00601196" w:rsidP="00601196">
      <w:pPr>
        <w:rPr>
          <w:rFonts w:eastAsia="Yu Mincho"/>
          <w:lang w:eastAsia="ja-JP"/>
        </w:rPr>
      </w:pPr>
    </w:p>
    <w:p w14:paraId="011A0896" w14:textId="77777777" w:rsidR="00601196" w:rsidRDefault="00601196" w:rsidP="00147049">
      <w:pPr>
        <w:pStyle w:val="3"/>
        <w:rPr>
          <w:lang w:eastAsia="ja-JP"/>
        </w:rPr>
      </w:pPr>
      <w:bookmarkStart w:id="870" w:name="_Toc22736352"/>
      <w:bookmarkStart w:id="871" w:name="_Toc26973822"/>
      <w:bookmarkStart w:id="872" w:name="_Toc47704288"/>
      <w:bookmarkStart w:id="873" w:name="_Toc120260920"/>
      <w:bookmarkStart w:id="874" w:name="_Toc135928044"/>
      <w:r>
        <w:rPr>
          <w:lang w:eastAsia="zh-CN"/>
        </w:rPr>
        <w:t>9</w:t>
      </w:r>
      <w:r w:rsidRPr="004665B8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4665B8">
        <w:rPr>
          <w:lang w:eastAsia="zh-CN"/>
        </w:rPr>
        <w:t>.</w:t>
      </w:r>
      <w:r w:rsidRPr="004665B8">
        <w:rPr>
          <w:rFonts w:hint="eastAsia"/>
          <w:lang w:eastAsia="zh-CN"/>
        </w:rPr>
        <w:t>2</w:t>
      </w:r>
      <w:r w:rsidRPr="004665B8">
        <w:rPr>
          <w:lang w:eastAsia="zh-CN"/>
        </w:rPr>
        <w:tab/>
        <w:t xml:space="preserve">Channel bandwidths per operating band for </w:t>
      </w:r>
      <w:r w:rsidRPr="004665B8">
        <w:rPr>
          <w:rFonts w:hint="eastAsia"/>
          <w:lang w:eastAsia="ja-JP"/>
        </w:rPr>
        <w:t>DC</w:t>
      </w:r>
      <w:bookmarkEnd w:id="870"/>
      <w:bookmarkEnd w:id="871"/>
      <w:bookmarkEnd w:id="872"/>
      <w:bookmarkEnd w:id="873"/>
      <w:bookmarkEnd w:id="874"/>
    </w:p>
    <w:p w14:paraId="3D6B2EC2" w14:textId="77777777" w:rsidR="00601196" w:rsidRPr="00601196" w:rsidRDefault="00601196" w:rsidP="00601196">
      <w:pPr>
        <w:rPr>
          <w:rFonts w:eastAsia="Yu Mincho"/>
          <w:lang w:eastAsia="ja-JP"/>
        </w:rPr>
      </w:pPr>
    </w:p>
    <w:p w14:paraId="5EC805EF" w14:textId="77777777" w:rsidR="00601196" w:rsidRDefault="00601196" w:rsidP="00147049">
      <w:pPr>
        <w:pStyle w:val="3"/>
        <w:rPr>
          <w:lang w:eastAsia="zh-CN"/>
        </w:rPr>
      </w:pPr>
      <w:bookmarkStart w:id="875" w:name="_Toc22736353"/>
      <w:bookmarkStart w:id="876" w:name="_Toc26973823"/>
      <w:bookmarkStart w:id="877" w:name="_Toc47704289"/>
      <w:bookmarkStart w:id="878" w:name="_Toc120260921"/>
      <w:bookmarkStart w:id="879" w:name="_Toc135928045"/>
      <w:r>
        <w:rPr>
          <w:lang w:eastAsia="zh-CN"/>
        </w:rPr>
        <w:t>9</w:t>
      </w:r>
      <w:r w:rsidRPr="004665B8">
        <w:rPr>
          <w:lang w:eastAsia="zh-CN"/>
        </w:rPr>
        <w:t>.</w:t>
      </w:r>
      <w:r>
        <w:rPr>
          <w:lang w:eastAsia="zh-CN"/>
        </w:rPr>
        <w:t>1</w:t>
      </w:r>
      <w:r w:rsidRPr="004665B8">
        <w:rPr>
          <w:lang w:eastAsia="zh-CN"/>
        </w:rPr>
        <w:t>.3</w:t>
      </w:r>
      <w:r w:rsidRPr="004665B8">
        <w:rPr>
          <w:lang w:eastAsia="zh-CN"/>
        </w:rPr>
        <w:tab/>
        <w:t>Co-existence studies</w:t>
      </w:r>
      <w:bookmarkEnd w:id="875"/>
      <w:bookmarkEnd w:id="876"/>
      <w:bookmarkEnd w:id="877"/>
      <w:bookmarkEnd w:id="878"/>
      <w:bookmarkEnd w:id="879"/>
    </w:p>
    <w:p w14:paraId="5E631A18" w14:textId="77777777" w:rsidR="00601196" w:rsidRPr="00601196" w:rsidRDefault="00601196" w:rsidP="00601196">
      <w:pPr>
        <w:rPr>
          <w:rFonts w:eastAsia="DengXian"/>
          <w:lang w:eastAsia="zh-CN"/>
        </w:rPr>
      </w:pPr>
    </w:p>
    <w:p w14:paraId="3A987871" w14:textId="77777777" w:rsidR="00601196" w:rsidRDefault="00601196" w:rsidP="00147049">
      <w:pPr>
        <w:pStyle w:val="3"/>
      </w:pPr>
      <w:bookmarkStart w:id="880" w:name="_Toc22736354"/>
      <w:bookmarkStart w:id="881" w:name="_Toc26973824"/>
      <w:bookmarkStart w:id="882" w:name="_Toc47704290"/>
      <w:bookmarkStart w:id="883" w:name="_Toc120260922"/>
      <w:bookmarkStart w:id="884" w:name="_Toc135928046"/>
      <w:r>
        <w:t>9</w:t>
      </w:r>
      <w:r w:rsidRPr="004665B8">
        <w:t>.</w:t>
      </w:r>
      <w:r>
        <w:t>1</w:t>
      </w:r>
      <w:r w:rsidRPr="004665B8">
        <w:t>.</w:t>
      </w:r>
      <w:r w:rsidRPr="004665B8">
        <w:rPr>
          <w:lang w:eastAsia="zh-CN"/>
        </w:rPr>
        <w:t>4</w:t>
      </w:r>
      <w:r w:rsidRPr="004665B8">
        <w:rPr>
          <w:lang w:eastAsia="sv-SE"/>
        </w:rPr>
        <w:tab/>
      </w:r>
      <w:r w:rsidRPr="004665B8">
        <w:t>∆T</w:t>
      </w:r>
      <w:r w:rsidRPr="00B94A68">
        <w:t>IB</w:t>
      </w:r>
      <w:r w:rsidRPr="004665B8">
        <w:t xml:space="preserve"> and ∆R</w:t>
      </w:r>
      <w:r w:rsidRPr="00B94A68">
        <w:t>IB</w:t>
      </w:r>
      <w:r w:rsidRPr="004665B8">
        <w:t xml:space="preserve"> values</w:t>
      </w:r>
      <w:bookmarkEnd w:id="880"/>
      <w:bookmarkEnd w:id="881"/>
      <w:bookmarkEnd w:id="882"/>
      <w:bookmarkEnd w:id="883"/>
      <w:bookmarkEnd w:id="884"/>
    </w:p>
    <w:p w14:paraId="34A73D0C" w14:textId="77777777" w:rsidR="00601196" w:rsidRPr="00601196" w:rsidRDefault="00601196" w:rsidP="00601196"/>
    <w:p w14:paraId="06516B75" w14:textId="77777777" w:rsidR="00601196" w:rsidRDefault="00601196" w:rsidP="00147049">
      <w:pPr>
        <w:pStyle w:val="3"/>
      </w:pPr>
      <w:bookmarkStart w:id="885" w:name="_Toc22736355"/>
      <w:bookmarkStart w:id="886" w:name="_Toc26973825"/>
      <w:bookmarkStart w:id="887" w:name="_Toc47704291"/>
      <w:bookmarkStart w:id="888" w:name="_Toc120260923"/>
      <w:bookmarkStart w:id="889" w:name="_Toc135928047"/>
      <w:r>
        <w:t>9</w:t>
      </w:r>
      <w:r w:rsidRPr="004665B8">
        <w:t>.</w:t>
      </w:r>
      <w:r>
        <w:t>1</w:t>
      </w:r>
      <w:r w:rsidRPr="004665B8">
        <w:t>.</w:t>
      </w:r>
      <w:r w:rsidRPr="004665B8">
        <w:rPr>
          <w:rFonts w:hint="eastAsia"/>
          <w:lang w:eastAsia="zh-CN"/>
        </w:rPr>
        <w:t>5</w:t>
      </w:r>
      <w:r w:rsidRPr="004665B8">
        <w:rPr>
          <w:lang w:eastAsia="sv-SE"/>
        </w:rPr>
        <w:tab/>
      </w:r>
      <w:r w:rsidRPr="00B94A68">
        <w:rPr>
          <w:rFonts w:hint="eastAsia"/>
        </w:rPr>
        <w:t>MSD</w:t>
      </w:r>
      <w:bookmarkEnd w:id="885"/>
      <w:bookmarkEnd w:id="886"/>
      <w:bookmarkEnd w:id="887"/>
      <w:bookmarkEnd w:id="888"/>
      <w:bookmarkEnd w:id="889"/>
    </w:p>
    <w:p w14:paraId="52093323" w14:textId="77777777" w:rsidR="00601196" w:rsidRPr="00601196" w:rsidRDefault="00601196" w:rsidP="00601196">
      <w:pPr>
        <w:rPr>
          <w:rFonts w:eastAsia="Yu Mincho"/>
          <w:lang w:eastAsia="ja-JP"/>
        </w:rPr>
      </w:pPr>
    </w:p>
    <w:p w14:paraId="7C942A43" w14:textId="77777777" w:rsidR="00601196" w:rsidRPr="002E648B" w:rsidRDefault="00601196" w:rsidP="00601196">
      <w:pPr>
        <w:rPr>
          <w:rFonts w:eastAsia="MS Mincho"/>
          <w:lang w:val="en-US" w:eastAsia="ja-JP"/>
        </w:rPr>
      </w:pPr>
    </w:p>
    <w:p w14:paraId="08177474" w14:textId="5B264679" w:rsidR="00080512" w:rsidRPr="004D3578" w:rsidRDefault="00601196" w:rsidP="00601196">
      <w:r>
        <w:rPr>
          <w:rFonts w:eastAsia="MS Mincho"/>
          <w:lang w:eastAsia="ja-JP"/>
        </w:rPr>
        <w:br w:type="page"/>
      </w:r>
    </w:p>
    <w:p w14:paraId="5692F7DC" w14:textId="77777777" w:rsidR="00601196" w:rsidRPr="00791978" w:rsidRDefault="00601196" w:rsidP="006C37D1">
      <w:pPr>
        <w:pStyle w:val="1"/>
      </w:pPr>
      <w:bookmarkStart w:id="890" w:name="tsgNames"/>
      <w:bookmarkStart w:id="891" w:name="historyclause"/>
      <w:bookmarkStart w:id="892" w:name="_Toc443593806"/>
      <w:bookmarkStart w:id="893" w:name="_Toc460338333"/>
      <w:bookmarkStart w:id="894" w:name="_Toc492044136"/>
      <w:bookmarkStart w:id="895" w:name="_Toc22736368"/>
      <w:bookmarkStart w:id="896" w:name="_Toc26973862"/>
      <w:bookmarkStart w:id="897" w:name="_Toc73367379"/>
      <w:bookmarkStart w:id="898" w:name="_Toc81303833"/>
      <w:bookmarkStart w:id="899" w:name="_Toc81481877"/>
      <w:bookmarkStart w:id="900" w:name="_Toc103690282"/>
      <w:bookmarkStart w:id="901" w:name="_Toc120260924"/>
      <w:bookmarkStart w:id="902" w:name="_Toc135928048"/>
      <w:bookmarkStart w:id="903" w:name="_GoBack"/>
      <w:bookmarkEnd w:id="890"/>
      <w:bookmarkEnd w:id="891"/>
      <w:bookmarkEnd w:id="903"/>
      <w:r w:rsidRPr="00791978">
        <w:t>Annex A: Change history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tbl>
      <w:tblPr>
        <w:tblW w:w="9922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962"/>
        <w:gridCol w:w="708"/>
        <w:gridCol w:w="708"/>
      </w:tblGrid>
      <w:tr w:rsidR="00601196" w:rsidRPr="00235394" w14:paraId="188BB8D6" w14:textId="77777777" w:rsidTr="00ED422D">
        <w:tc>
          <w:tcPr>
            <w:tcW w:w="800" w:type="dxa"/>
            <w:shd w:val="pct10" w:color="auto" w:fill="FFFFFF"/>
          </w:tcPr>
          <w:p w14:paraId="7E15B21D" w14:textId="77777777" w:rsidR="00601196" w:rsidRPr="00235394" w:rsidRDefault="00601196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601196" w:rsidRPr="00235394" w:rsidRDefault="00601196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601196" w:rsidRPr="00235394" w:rsidRDefault="00601196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601196" w:rsidRPr="00235394" w:rsidRDefault="00601196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601196" w:rsidRPr="00235394" w:rsidRDefault="00601196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601196" w:rsidRPr="00235394" w:rsidRDefault="00601196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3B5C3B8" w14:textId="22901DA0" w:rsidR="00601196" w:rsidRPr="00235394" w:rsidRDefault="00601196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Old version</w:t>
            </w:r>
          </w:p>
        </w:tc>
        <w:tc>
          <w:tcPr>
            <w:tcW w:w="708" w:type="dxa"/>
            <w:shd w:val="pct10" w:color="auto" w:fill="FFFFFF"/>
          </w:tcPr>
          <w:p w14:paraId="221B9E11" w14:textId="0444EFF2" w:rsidR="00601196" w:rsidRPr="00235394" w:rsidRDefault="00601196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601196" w:rsidRPr="006B0D02" w14:paraId="7AE2D8EC" w14:textId="77777777" w:rsidTr="00ED422D">
        <w:tc>
          <w:tcPr>
            <w:tcW w:w="800" w:type="dxa"/>
            <w:shd w:val="solid" w:color="FFFFFF" w:fill="auto"/>
          </w:tcPr>
          <w:p w14:paraId="433EA83C" w14:textId="4151BA69" w:rsidR="00601196" w:rsidRPr="006B0D02" w:rsidRDefault="00601196" w:rsidP="00C72833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</w:t>
            </w:r>
            <w:r>
              <w:rPr>
                <w:sz w:val="16"/>
                <w:szCs w:val="16"/>
                <w:lang w:eastAsia="ko-KR"/>
              </w:rPr>
              <w:t>022-08</w:t>
            </w:r>
          </w:p>
        </w:tc>
        <w:tc>
          <w:tcPr>
            <w:tcW w:w="800" w:type="dxa"/>
            <w:shd w:val="solid" w:color="FFFFFF" w:fill="auto"/>
          </w:tcPr>
          <w:p w14:paraId="55C8CC01" w14:textId="738A68F0" w:rsidR="00601196" w:rsidRPr="006B0D02" w:rsidRDefault="00601196" w:rsidP="00C72833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R</w:t>
            </w:r>
            <w:r>
              <w:rPr>
                <w:sz w:val="16"/>
                <w:szCs w:val="16"/>
                <w:lang w:eastAsia="ko-KR"/>
              </w:rPr>
              <w:t>AN4#104e</w:t>
            </w:r>
          </w:p>
        </w:tc>
        <w:tc>
          <w:tcPr>
            <w:tcW w:w="1094" w:type="dxa"/>
            <w:shd w:val="solid" w:color="FFFFFF" w:fill="auto"/>
          </w:tcPr>
          <w:p w14:paraId="134723C6" w14:textId="0D91E0A6" w:rsidR="00601196" w:rsidRPr="006B0D02" w:rsidRDefault="00987F6E" w:rsidP="00C72833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R4-2212174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601196" w:rsidRPr="006B0D02" w:rsidRDefault="00601196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601196" w:rsidRPr="007F6CE9" w:rsidRDefault="00601196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640257D6" w:rsidR="00601196" w:rsidRPr="007F6CE9" w:rsidRDefault="00601196" w:rsidP="007F6CE9">
            <w:pPr>
              <w:pStyle w:val="TAL"/>
              <w:rPr>
                <w:sz w:val="16"/>
                <w:szCs w:val="16"/>
              </w:rPr>
            </w:pPr>
            <w:r w:rsidRPr="007F6CE9">
              <w:rPr>
                <w:rFonts w:eastAsia="맑은 고딕"/>
                <w:sz w:val="16"/>
                <w:szCs w:val="16"/>
                <w:lang w:eastAsia="ko-KR"/>
              </w:rPr>
              <w:t>TR3</w:t>
            </w:r>
            <w:r w:rsidR="007F6CE9" w:rsidRPr="007F6CE9">
              <w:rPr>
                <w:rFonts w:eastAsia="맑은 고딕"/>
                <w:sz w:val="16"/>
                <w:szCs w:val="16"/>
                <w:lang w:eastAsia="ko-KR"/>
              </w:rPr>
              <w:t>7</w:t>
            </w:r>
            <w:r w:rsidRPr="007F6CE9">
              <w:rPr>
                <w:rFonts w:eastAsia="맑은 고딕"/>
                <w:sz w:val="16"/>
                <w:szCs w:val="16"/>
                <w:lang w:eastAsia="ko-KR"/>
              </w:rPr>
              <w:t>.71</w:t>
            </w:r>
            <w:r w:rsidR="007F6CE9" w:rsidRPr="007F6CE9">
              <w:rPr>
                <w:rFonts w:eastAsia="맑은 고딕"/>
                <w:sz w:val="16"/>
                <w:szCs w:val="16"/>
                <w:lang w:eastAsia="ko-KR"/>
              </w:rPr>
              <w:t>8</w:t>
            </w:r>
            <w:r w:rsidRPr="007F6CE9">
              <w:rPr>
                <w:rFonts w:eastAsia="맑은 고딕"/>
                <w:sz w:val="16"/>
                <w:szCs w:val="16"/>
                <w:lang w:eastAsia="ko-KR"/>
              </w:rPr>
              <w:t>-11-21 Skeleton for Rel-18 DC of x bands (x=1,2,3,4) LTE inter-band CA (xDL/1UL) and 2 bands NR inter-band CA (2DL/1UL)</w:t>
            </w:r>
          </w:p>
        </w:tc>
        <w:tc>
          <w:tcPr>
            <w:tcW w:w="708" w:type="dxa"/>
            <w:shd w:val="solid" w:color="FFFFFF" w:fill="auto"/>
          </w:tcPr>
          <w:p w14:paraId="741D791E" w14:textId="77777777" w:rsidR="00601196" w:rsidRPr="007D6048" w:rsidRDefault="00601196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5E97A6B2" w14:textId="52AC22A8" w:rsidR="00601196" w:rsidRPr="007D6048" w:rsidRDefault="007F6CE9" w:rsidP="00C72833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0.</w:t>
            </w:r>
            <w:r>
              <w:rPr>
                <w:sz w:val="16"/>
                <w:szCs w:val="16"/>
                <w:lang w:eastAsia="ko-KR"/>
              </w:rPr>
              <w:t>0.1</w:t>
            </w:r>
          </w:p>
        </w:tc>
      </w:tr>
      <w:tr w:rsidR="00707D24" w:rsidRPr="006B0D02" w14:paraId="18A67BCE" w14:textId="77777777" w:rsidTr="00ED422D">
        <w:tc>
          <w:tcPr>
            <w:tcW w:w="800" w:type="dxa"/>
            <w:shd w:val="solid" w:color="FFFFFF" w:fill="auto"/>
          </w:tcPr>
          <w:p w14:paraId="10F87EBE" w14:textId="45E84D26" w:rsidR="00707D24" w:rsidRDefault="00707D24" w:rsidP="00C72833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2022-08</w:t>
            </w:r>
          </w:p>
        </w:tc>
        <w:tc>
          <w:tcPr>
            <w:tcW w:w="800" w:type="dxa"/>
            <w:shd w:val="solid" w:color="FFFFFF" w:fill="auto"/>
          </w:tcPr>
          <w:p w14:paraId="28230216" w14:textId="6E7AAC01" w:rsidR="00707D24" w:rsidRDefault="00707D24" w:rsidP="00C72833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RAN4#104e</w:t>
            </w:r>
          </w:p>
        </w:tc>
        <w:tc>
          <w:tcPr>
            <w:tcW w:w="1094" w:type="dxa"/>
            <w:shd w:val="solid" w:color="FFFFFF" w:fill="auto"/>
          </w:tcPr>
          <w:p w14:paraId="6213CF45" w14:textId="6D641AD3" w:rsidR="00707D24" w:rsidRPr="00620F3E" w:rsidRDefault="00707D24" w:rsidP="00C72833">
            <w:pPr>
              <w:pStyle w:val="TAC"/>
              <w:rPr>
                <w:sz w:val="16"/>
                <w:szCs w:val="16"/>
                <w:highlight w:val="yellow"/>
                <w:lang w:eastAsia="ko-KR"/>
              </w:rPr>
            </w:pPr>
            <w:r w:rsidRPr="00707D24">
              <w:rPr>
                <w:sz w:val="16"/>
                <w:szCs w:val="16"/>
                <w:lang w:eastAsia="ko-KR"/>
              </w:rPr>
              <w:t>R4-2212175</w:t>
            </w:r>
          </w:p>
        </w:tc>
        <w:tc>
          <w:tcPr>
            <w:tcW w:w="425" w:type="dxa"/>
            <w:shd w:val="solid" w:color="FFFFFF" w:fill="auto"/>
          </w:tcPr>
          <w:p w14:paraId="2D037CA2" w14:textId="77777777" w:rsidR="00707D24" w:rsidRPr="006B0D02" w:rsidRDefault="00707D24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9D12246" w14:textId="77777777" w:rsidR="00707D24" w:rsidRPr="007F6CE9" w:rsidRDefault="00707D24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71CC5F2" w14:textId="428C4788" w:rsidR="00707D24" w:rsidRPr="00241C16" w:rsidRDefault="00707D24" w:rsidP="004F40B7">
            <w:pPr>
              <w:spacing w:after="0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</w:rPr>
              <w:t>TR 37.718-11-21 v0.1.0 TR Update: LTE(xDL/1UL)+ NR(2DL/1UL) DC in Rel-18</w:t>
            </w:r>
          </w:p>
        </w:tc>
        <w:tc>
          <w:tcPr>
            <w:tcW w:w="708" w:type="dxa"/>
            <w:shd w:val="solid" w:color="FFFFFF" w:fill="auto"/>
          </w:tcPr>
          <w:p w14:paraId="55E2D21E" w14:textId="1AA1142F" w:rsidR="00707D24" w:rsidRPr="00707D24" w:rsidRDefault="00707D24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0.0.1</w:t>
            </w:r>
          </w:p>
        </w:tc>
        <w:tc>
          <w:tcPr>
            <w:tcW w:w="708" w:type="dxa"/>
            <w:shd w:val="solid" w:color="FFFFFF" w:fill="auto"/>
          </w:tcPr>
          <w:p w14:paraId="79A3B6BD" w14:textId="30901881" w:rsidR="00707D24" w:rsidRDefault="00707D24" w:rsidP="00C72833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0.1.0</w:t>
            </w:r>
          </w:p>
        </w:tc>
      </w:tr>
      <w:tr w:rsidR="00ED422D" w:rsidRPr="006B0D02" w14:paraId="679ECA7D" w14:textId="77777777" w:rsidTr="00ED422D">
        <w:tc>
          <w:tcPr>
            <w:tcW w:w="800" w:type="dxa"/>
            <w:shd w:val="solid" w:color="FFFFFF" w:fill="auto"/>
          </w:tcPr>
          <w:p w14:paraId="15A2842F" w14:textId="63F3CA43" w:rsidR="00ED422D" w:rsidRDefault="00ED422D" w:rsidP="00ED422D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2022-</w:t>
            </w:r>
            <w:r>
              <w:rPr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800" w:type="dxa"/>
            <w:shd w:val="solid" w:color="FFFFFF" w:fill="auto"/>
          </w:tcPr>
          <w:p w14:paraId="16B5C4C3" w14:textId="1AA354DE" w:rsidR="00ED422D" w:rsidRDefault="00ED422D" w:rsidP="00ED422D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RAN4#104</w:t>
            </w:r>
            <w:r>
              <w:rPr>
                <w:sz w:val="16"/>
                <w:szCs w:val="16"/>
                <w:lang w:eastAsia="ko-KR"/>
              </w:rPr>
              <w:t>-bis-</w:t>
            </w:r>
            <w:r>
              <w:rPr>
                <w:rFonts w:hint="eastAsia"/>
                <w:sz w:val="16"/>
                <w:szCs w:val="16"/>
                <w:lang w:eastAsia="ko-KR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4A1D78" w14:textId="3D9CEF54" w:rsidR="00ED422D" w:rsidRPr="00707D24" w:rsidRDefault="00ED422D" w:rsidP="00ED422D">
            <w:pPr>
              <w:pStyle w:val="TAC"/>
              <w:rPr>
                <w:sz w:val="16"/>
                <w:szCs w:val="16"/>
                <w:lang w:eastAsia="ko-KR"/>
              </w:rPr>
            </w:pPr>
            <w:r w:rsidRPr="00707D24">
              <w:rPr>
                <w:sz w:val="16"/>
                <w:szCs w:val="16"/>
                <w:lang w:eastAsia="ko-KR"/>
              </w:rPr>
              <w:t>R4-221</w:t>
            </w:r>
            <w:r>
              <w:rPr>
                <w:sz w:val="16"/>
                <w:szCs w:val="16"/>
                <w:lang w:eastAsia="ko-KR"/>
              </w:rPr>
              <w:t>5383</w:t>
            </w:r>
          </w:p>
        </w:tc>
        <w:tc>
          <w:tcPr>
            <w:tcW w:w="425" w:type="dxa"/>
            <w:shd w:val="solid" w:color="FFFFFF" w:fill="auto"/>
          </w:tcPr>
          <w:p w14:paraId="74595A02" w14:textId="77777777" w:rsidR="00ED422D" w:rsidRPr="006B0D02" w:rsidRDefault="00ED422D" w:rsidP="00ED42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2DF01A1" w14:textId="77777777" w:rsidR="00ED422D" w:rsidRPr="007F6CE9" w:rsidRDefault="00ED422D" w:rsidP="00ED422D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04E3D8D" w14:textId="1E3F25D1" w:rsidR="00ED422D" w:rsidRDefault="00ED422D" w:rsidP="00ED422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>
              <w:rPr>
                <w:rFonts w:ascii="Arial" w:eastAsia="맑은 고딕" w:hAnsi="Arial" w:cs="Arial"/>
                <w:sz w:val="16"/>
                <w:szCs w:val="16"/>
              </w:rPr>
              <w:t>TR 37.718-11-21 v0.2.0 TR Update: LTE(xDL/1UL)+ NR(2DL/1UL) DC in Rel-18</w:t>
            </w:r>
          </w:p>
        </w:tc>
        <w:tc>
          <w:tcPr>
            <w:tcW w:w="708" w:type="dxa"/>
            <w:shd w:val="solid" w:color="FFFFFF" w:fill="auto"/>
          </w:tcPr>
          <w:p w14:paraId="349C2FAD" w14:textId="4843378E" w:rsidR="00ED422D" w:rsidRDefault="00ED422D" w:rsidP="00ED422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  <w:tc>
          <w:tcPr>
            <w:tcW w:w="708" w:type="dxa"/>
            <w:shd w:val="solid" w:color="FFFFFF" w:fill="auto"/>
          </w:tcPr>
          <w:p w14:paraId="66DDD770" w14:textId="6AFB8817" w:rsidR="00ED422D" w:rsidRDefault="00ED422D" w:rsidP="00ED422D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0.</w:t>
            </w:r>
            <w:r>
              <w:rPr>
                <w:sz w:val="16"/>
                <w:szCs w:val="16"/>
                <w:lang w:eastAsia="ko-KR"/>
              </w:rPr>
              <w:t>2</w:t>
            </w:r>
            <w:r>
              <w:rPr>
                <w:rFonts w:hint="eastAsia"/>
                <w:sz w:val="16"/>
                <w:szCs w:val="16"/>
                <w:lang w:eastAsia="ko-KR"/>
              </w:rPr>
              <w:t>.0</w:t>
            </w:r>
          </w:p>
        </w:tc>
      </w:tr>
      <w:tr w:rsidR="007E1E19" w:rsidRPr="006B0D02" w14:paraId="11300B77" w14:textId="77777777" w:rsidTr="00ED422D">
        <w:tc>
          <w:tcPr>
            <w:tcW w:w="800" w:type="dxa"/>
            <w:shd w:val="solid" w:color="FFFFFF" w:fill="auto"/>
          </w:tcPr>
          <w:p w14:paraId="54D59347" w14:textId="3954CB0D" w:rsidR="007E1E19" w:rsidRDefault="007E1E19" w:rsidP="007E1E19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2022-</w:t>
            </w:r>
            <w:r>
              <w:rPr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800" w:type="dxa"/>
            <w:shd w:val="solid" w:color="FFFFFF" w:fill="auto"/>
          </w:tcPr>
          <w:p w14:paraId="207FDFFD" w14:textId="46DD2E5D" w:rsidR="007E1E19" w:rsidRDefault="007E1E19" w:rsidP="007E1E19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RAN4#105</w:t>
            </w:r>
          </w:p>
        </w:tc>
        <w:tc>
          <w:tcPr>
            <w:tcW w:w="1094" w:type="dxa"/>
            <w:shd w:val="solid" w:color="FFFFFF" w:fill="auto"/>
          </w:tcPr>
          <w:p w14:paraId="64C0B48A" w14:textId="7F43E0F1" w:rsidR="007E1E19" w:rsidRPr="00707D24" w:rsidRDefault="007E1E19" w:rsidP="007E1E19">
            <w:pPr>
              <w:pStyle w:val="TAC"/>
              <w:rPr>
                <w:sz w:val="16"/>
                <w:szCs w:val="16"/>
                <w:lang w:eastAsia="ko-KR"/>
              </w:rPr>
            </w:pPr>
            <w:r w:rsidRPr="007E1E19">
              <w:rPr>
                <w:sz w:val="16"/>
                <w:szCs w:val="16"/>
                <w:lang w:eastAsia="ko-KR"/>
              </w:rPr>
              <w:t>R4-2218026</w:t>
            </w:r>
          </w:p>
        </w:tc>
        <w:tc>
          <w:tcPr>
            <w:tcW w:w="425" w:type="dxa"/>
            <w:shd w:val="solid" w:color="FFFFFF" w:fill="auto"/>
          </w:tcPr>
          <w:p w14:paraId="4FDB04D9" w14:textId="77777777" w:rsidR="007E1E19" w:rsidRPr="006B0D02" w:rsidRDefault="007E1E19" w:rsidP="007E1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55D632" w14:textId="77777777" w:rsidR="007E1E19" w:rsidRPr="007F6CE9" w:rsidRDefault="007E1E19" w:rsidP="007E1E1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806FC15" w14:textId="17416098" w:rsidR="007E1E19" w:rsidRDefault="007E1E19" w:rsidP="007E1E19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>
              <w:rPr>
                <w:rFonts w:ascii="Arial" w:eastAsia="맑은 고딕" w:hAnsi="Arial" w:cs="Arial"/>
                <w:sz w:val="16"/>
                <w:szCs w:val="16"/>
              </w:rPr>
              <w:t>TR 37.718-11-21 v0.</w:t>
            </w:r>
            <w:r w:rsidR="00886C5C">
              <w:rPr>
                <w:rFonts w:ascii="Arial" w:eastAsia="맑은 고딕" w:hAnsi="Arial" w:cs="Arial"/>
                <w:sz w:val="16"/>
                <w:szCs w:val="16"/>
              </w:rPr>
              <w:t>3</w:t>
            </w:r>
            <w:r>
              <w:rPr>
                <w:rFonts w:ascii="Arial" w:eastAsia="맑은 고딕" w:hAnsi="Arial" w:cs="Arial"/>
                <w:sz w:val="16"/>
                <w:szCs w:val="16"/>
              </w:rPr>
              <w:t>.0 TR Update: LTE(xDL/1UL)+ NR(2DL/1UL) DC in Rel-18</w:t>
            </w:r>
          </w:p>
        </w:tc>
        <w:tc>
          <w:tcPr>
            <w:tcW w:w="708" w:type="dxa"/>
            <w:shd w:val="solid" w:color="FFFFFF" w:fill="auto"/>
          </w:tcPr>
          <w:p w14:paraId="5F0162C8" w14:textId="6F4D8308" w:rsidR="007E1E19" w:rsidRDefault="007E1E19" w:rsidP="007E1E1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  <w:tc>
          <w:tcPr>
            <w:tcW w:w="708" w:type="dxa"/>
            <w:shd w:val="solid" w:color="FFFFFF" w:fill="auto"/>
          </w:tcPr>
          <w:p w14:paraId="5337727D" w14:textId="64A38E66" w:rsidR="007E1E19" w:rsidRDefault="007E1E19" w:rsidP="007E1E19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0.</w:t>
            </w:r>
            <w:r>
              <w:rPr>
                <w:sz w:val="16"/>
                <w:szCs w:val="16"/>
                <w:lang w:eastAsia="ko-KR"/>
              </w:rPr>
              <w:t>3</w:t>
            </w:r>
            <w:r>
              <w:rPr>
                <w:rFonts w:hint="eastAsia"/>
                <w:sz w:val="16"/>
                <w:szCs w:val="16"/>
                <w:lang w:eastAsia="ko-KR"/>
              </w:rPr>
              <w:t>.0</w:t>
            </w:r>
          </w:p>
        </w:tc>
      </w:tr>
      <w:tr w:rsidR="008E74E5" w:rsidRPr="006B0D02" w14:paraId="463754DA" w14:textId="77777777" w:rsidTr="00ED422D">
        <w:tc>
          <w:tcPr>
            <w:tcW w:w="800" w:type="dxa"/>
            <w:shd w:val="solid" w:color="FFFFFF" w:fill="auto"/>
          </w:tcPr>
          <w:p w14:paraId="2F1C229D" w14:textId="23155E43" w:rsidR="008E74E5" w:rsidRPr="001716A4" w:rsidRDefault="008E74E5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202</w:t>
            </w:r>
            <w:r w:rsidR="0045450F">
              <w:rPr>
                <w:rFonts w:eastAsiaTheme="minorEastAsia"/>
                <w:sz w:val="16"/>
                <w:szCs w:val="16"/>
                <w:lang w:eastAsia="ko-KR"/>
              </w:rPr>
              <w:t>3</w:t>
            </w: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-03</w:t>
            </w:r>
          </w:p>
        </w:tc>
        <w:tc>
          <w:tcPr>
            <w:tcW w:w="800" w:type="dxa"/>
            <w:shd w:val="solid" w:color="FFFFFF" w:fill="auto"/>
          </w:tcPr>
          <w:p w14:paraId="6568A751" w14:textId="2298A3DA" w:rsidR="008E74E5" w:rsidRDefault="008E74E5" w:rsidP="007E1E19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RAN4#106</w:t>
            </w:r>
          </w:p>
        </w:tc>
        <w:tc>
          <w:tcPr>
            <w:tcW w:w="1094" w:type="dxa"/>
            <w:shd w:val="solid" w:color="FFFFFF" w:fill="auto"/>
          </w:tcPr>
          <w:p w14:paraId="7AE7B6CC" w14:textId="49070B06" w:rsidR="008E74E5" w:rsidRPr="007E1E19" w:rsidRDefault="00886C5C" w:rsidP="007E1E19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R4-</w:t>
            </w:r>
            <w:r w:rsidRPr="00886C5C">
              <w:rPr>
                <w:sz w:val="16"/>
                <w:szCs w:val="16"/>
                <w:lang w:eastAsia="ko-KR"/>
              </w:rPr>
              <w:t>2300760</w:t>
            </w:r>
          </w:p>
        </w:tc>
        <w:tc>
          <w:tcPr>
            <w:tcW w:w="425" w:type="dxa"/>
            <w:shd w:val="solid" w:color="FFFFFF" w:fill="auto"/>
          </w:tcPr>
          <w:p w14:paraId="265CB14A" w14:textId="77777777" w:rsidR="008E74E5" w:rsidRPr="006B0D02" w:rsidRDefault="008E74E5" w:rsidP="007E1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D0A1D0D" w14:textId="77777777" w:rsidR="008E74E5" w:rsidRPr="007F6CE9" w:rsidRDefault="008E74E5" w:rsidP="007E1E1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8096C45" w14:textId="6E7A2758" w:rsidR="008E74E5" w:rsidRDefault="008E74E5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>
              <w:rPr>
                <w:rFonts w:ascii="Arial" w:eastAsia="맑은 고딕" w:hAnsi="Arial" w:cs="Arial"/>
                <w:sz w:val="16"/>
                <w:szCs w:val="16"/>
              </w:rPr>
              <w:t>TR 37.718-11-21 v0.</w:t>
            </w:r>
            <w:r w:rsidR="00886C5C">
              <w:rPr>
                <w:rFonts w:ascii="Arial" w:eastAsia="맑은 고딕" w:hAnsi="Arial" w:cs="Arial"/>
                <w:sz w:val="16"/>
                <w:szCs w:val="16"/>
              </w:rPr>
              <w:t>4</w:t>
            </w:r>
            <w:r>
              <w:rPr>
                <w:rFonts w:ascii="Arial" w:eastAsia="맑은 고딕" w:hAnsi="Arial" w:cs="Arial"/>
                <w:sz w:val="16"/>
                <w:szCs w:val="16"/>
              </w:rPr>
              <w:t>.0 TR Update: LTE(xDL/1UL)+ NR(2DL/1UL) DC in Rel-18</w:t>
            </w:r>
          </w:p>
        </w:tc>
        <w:tc>
          <w:tcPr>
            <w:tcW w:w="708" w:type="dxa"/>
            <w:shd w:val="solid" w:color="FFFFFF" w:fill="auto"/>
          </w:tcPr>
          <w:p w14:paraId="3C8B3FCD" w14:textId="7DE454D3" w:rsidR="008E74E5" w:rsidRPr="001716A4" w:rsidRDefault="008E74E5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0.3.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708" w:type="dxa"/>
            <w:shd w:val="solid" w:color="FFFFFF" w:fill="auto"/>
          </w:tcPr>
          <w:p w14:paraId="451B5FCF" w14:textId="305A7AB8" w:rsidR="008E74E5" w:rsidRPr="001716A4" w:rsidRDefault="008E74E5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0.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4.0</w:t>
            </w:r>
          </w:p>
        </w:tc>
      </w:tr>
      <w:tr w:rsidR="001A0D4A" w:rsidRPr="006B0D02" w14:paraId="5CACEBFE" w14:textId="77777777" w:rsidTr="00ED422D">
        <w:tc>
          <w:tcPr>
            <w:tcW w:w="800" w:type="dxa"/>
            <w:shd w:val="solid" w:color="FFFFFF" w:fill="auto"/>
          </w:tcPr>
          <w:p w14:paraId="23E95443" w14:textId="1CFF3C28" w:rsidR="001A0D4A" w:rsidRDefault="001A0D4A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023-04</w:t>
            </w:r>
          </w:p>
        </w:tc>
        <w:tc>
          <w:tcPr>
            <w:tcW w:w="800" w:type="dxa"/>
            <w:shd w:val="solid" w:color="FFFFFF" w:fill="auto"/>
          </w:tcPr>
          <w:p w14:paraId="495262B5" w14:textId="2EA78E03" w:rsidR="001A0D4A" w:rsidRPr="003B1AF3" w:rsidRDefault="001A0D4A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R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AN4#106</w:t>
            </w:r>
            <w:r w:rsidR="00D36F8F">
              <w:rPr>
                <w:rFonts w:eastAsiaTheme="minorEastAsia"/>
                <w:sz w:val="16"/>
                <w:szCs w:val="16"/>
                <w:lang w:eastAsia="ko-KR"/>
              </w:rPr>
              <w:t>-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bis-e</w:t>
            </w:r>
          </w:p>
        </w:tc>
        <w:tc>
          <w:tcPr>
            <w:tcW w:w="1094" w:type="dxa"/>
            <w:shd w:val="solid" w:color="FFFFFF" w:fill="auto"/>
          </w:tcPr>
          <w:p w14:paraId="78A1A7D2" w14:textId="750F00A4" w:rsidR="001A0D4A" w:rsidRPr="003B1AF3" w:rsidRDefault="006722F4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R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4-2304088</w:t>
            </w:r>
          </w:p>
        </w:tc>
        <w:tc>
          <w:tcPr>
            <w:tcW w:w="425" w:type="dxa"/>
            <w:shd w:val="solid" w:color="FFFFFF" w:fill="auto"/>
          </w:tcPr>
          <w:p w14:paraId="6CB01CF8" w14:textId="77777777" w:rsidR="001A0D4A" w:rsidRPr="006B0D02" w:rsidRDefault="001A0D4A" w:rsidP="007E1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B5455B2" w14:textId="77777777" w:rsidR="001A0D4A" w:rsidRPr="007F6CE9" w:rsidRDefault="001A0D4A" w:rsidP="007E1E1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D687464" w14:textId="47D424A3" w:rsidR="001A0D4A" w:rsidRDefault="00D36F8F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D36F8F">
              <w:rPr>
                <w:rFonts w:ascii="Arial" w:eastAsia="맑은 고딕" w:hAnsi="Arial" w:cs="Arial"/>
                <w:sz w:val="16"/>
                <w:szCs w:val="16"/>
              </w:rPr>
              <w:t>TR 37.718-11-21 v0.5.0 TR Update for DC_R18_xBLTE_2BNR_yDL2UL</w:t>
            </w:r>
          </w:p>
        </w:tc>
        <w:tc>
          <w:tcPr>
            <w:tcW w:w="708" w:type="dxa"/>
            <w:shd w:val="solid" w:color="FFFFFF" w:fill="auto"/>
          </w:tcPr>
          <w:p w14:paraId="1B45FB4B" w14:textId="49B76D1E" w:rsidR="001A0D4A" w:rsidRDefault="001A0D4A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0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.4.0</w:t>
            </w:r>
          </w:p>
        </w:tc>
        <w:tc>
          <w:tcPr>
            <w:tcW w:w="708" w:type="dxa"/>
            <w:shd w:val="solid" w:color="FFFFFF" w:fill="auto"/>
          </w:tcPr>
          <w:p w14:paraId="66C6335A" w14:textId="2D5EA9A8" w:rsidR="001A0D4A" w:rsidRDefault="001A0D4A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0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.5.0</w:t>
            </w:r>
          </w:p>
        </w:tc>
      </w:tr>
      <w:tr w:rsidR="00BF4A61" w:rsidRPr="006B0D02" w14:paraId="7B5C70EC" w14:textId="77777777" w:rsidTr="00ED422D">
        <w:tc>
          <w:tcPr>
            <w:tcW w:w="800" w:type="dxa"/>
            <w:shd w:val="solid" w:color="FFFFFF" w:fill="auto"/>
          </w:tcPr>
          <w:p w14:paraId="7508C85E" w14:textId="76069E25" w:rsidR="00BF4A61" w:rsidRDefault="00BF4A61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2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023-05</w:t>
            </w:r>
          </w:p>
        </w:tc>
        <w:tc>
          <w:tcPr>
            <w:tcW w:w="800" w:type="dxa"/>
            <w:shd w:val="solid" w:color="FFFFFF" w:fill="auto"/>
          </w:tcPr>
          <w:p w14:paraId="6CFBBC7A" w14:textId="6D5FB970" w:rsidR="00BF4A61" w:rsidRDefault="00BF4A61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R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AN4#107</w:t>
            </w:r>
          </w:p>
        </w:tc>
        <w:tc>
          <w:tcPr>
            <w:tcW w:w="1094" w:type="dxa"/>
            <w:shd w:val="solid" w:color="FFFFFF" w:fill="auto"/>
          </w:tcPr>
          <w:p w14:paraId="107A77C1" w14:textId="4CBAB8B9" w:rsidR="00BF4A61" w:rsidRDefault="00BF4A61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 w:rsidRPr="00BF4A61">
              <w:rPr>
                <w:rFonts w:eastAsiaTheme="minorEastAsia"/>
                <w:sz w:val="16"/>
                <w:szCs w:val="16"/>
                <w:lang w:eastAsia="ko-KR"/>
              </w:rPr>
              <w:t>R4-2307812</w:t>
            </w:r>
          </w:p>
        </w:tc>
        <w:tc>
          <w:tcPr>
            <w:tcW w:w="425" w:type="dxa"/>
            <w:shd w:val="solid" w:color="FFFFFF" w:fill="auto"/>
          </w:tcPr>
          <w:p w14:paraId="4550DC16" w14:textId="77777777" w:rsidR="00BF4A61" w:rsidRPr="006B0D02" w:rsidRDefault="00BF4A61" w:rsidP="007E1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1821F1" w14:textId="77777777" w:rsidR="00BF4A61" w:rsidRPr="007F6CE9" w:rsidRDefault="00BF4A61" w:rsidP="007E1E1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ADAEE40" w14:textId="79D6A6A5" w:rsidR="00BF4A61" w:rsidRPr="00D36F8F" w:rsidRDefault="00BF4A61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BF4A61">
              <w:rPr>
                <w:rFonts w:ascii="Arial" w:eastAsia="맑은 고딕" w:hAnsi="Arial" w:cs="Arial"/>
                <w:sz w:val="16"/>
                <w:szCs w:val="16"/>
              </w:rPr>
              <w:t>TR 37.718-11-21 v0.6.0 for</w:t>
            </w:r>
            <w:r>
              <w:rPr>
                <w:rFonts w:ascii="Arial" w:eastAsia="맑은 고딕" w:hAnsi="Arial" w:cs="Arial"/>
                <w:sz w:val="16"/>
                <w:szCs w:val="16"/>
              </w:rPr>
              <w:t xml:space="preserve"> </w:t>
            </w:r>
            <w:r w:rsidRPr="00BF4A61">
              <w:rPr>
                <w:rFonts w:ascii="Arial" w:eastAsia="맑은 고딕" w:hAnsi="Arial" w:cs="Arial"/>
                <w:sz w:val="16"/>
                <w:szCs w:val="16"/>
              </w:rPr>
              <w:t>DC_R18_xBLTE_2BNR_yDL2UL</w:t>
            </w:r>
          </w:p>
        </w:tc>
        <w:tc>
          <w:tcPr>
            <w:tcW w:w="708" w:type="dxa"/>
            <w:shd w:val="solid" w:color="FFFFFF" w:fill="auto"/>
          </w:tcPr>
          <w:p w14:paraId="5BF2BC9A" w14:textId="0622735B" w:rsidR="00BF4A61" w:rsidRDefault="00BF4A61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0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.5.0</w:t>
            </w:r>
          </w:p>
        </w:tc>
        <w:tc>
          <w:tcPr>
            <w:tcW w:w="708" w:type="dxa"/>
            <w:shd w:val="solid" w:color="FFFFFF" w:fill="auto"/>
          </w:tcPr>
          <w:p w14:paraId="0A3A585C" w14:textId="71E78285" w:rsidR="00BF4A61" w:rsidRDefault="00BF4A61" w:rsidP="007E1E19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eastAsia="ko-KR"/>
              </w:rPr>
              <w:t>0</w:t>
            </w:r>
            <w:r>
              <w:rPr>
                <w:rFonts w:eastAsiaTheme="minorEastAsia"/>
                <w:sz w:val="16"/>
                <w:szCs w:val="16"/>
                <w:lang w:eastAsia="ko-KR"/>
              </w:rPr>
              <w:t>.6.0</w:t>
            </w:r>
          </w:p>
        </w:tc>
      </w:tr>
    </w:tbl>
    <w:p w14:paraId="6AE5F0B0" w14:textId="77777777" w:rsidR="00080512" w:rsidRDefault="00080512"/>
    <w:sectPr w:rsidR="00080512" w:rsidSect="00682E36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5B759" w14:textId="77777777" w:rsidR="000E0E5A" w:rsidRDefault="000E0E5A">
      <w:r>
        <w:separator/>
      </w:r>
    </w:p>
  </w:endnote>
  <w:endnote w:type="continuationSeparator" w:id="0">
    <w:p w14:paraId="3A01D01A" w14:textId="77777777" w:rsidR="000E0E5A" w:rsidRDefault="000E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52546" w:rsidRDefault="0015254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6C6BE" w14:textId="77777777" w:rsidR="000E0E5A" w:rsidRDefault="000E0E5A">
      <w:r>
        <w:separator/>
      </w:r>
    </w:p>
  </w:footnote>
  <w:footnote w:type="continuationSeparator" w:id="0">
    <w:p w14:paraId="5079BBE9" w14:textId="77777777" w:rsidR="000E0E5A" w:rsidRDefault="000E0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29237B72" w:rsidR="00152546" w:rsidRDefault="001525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599">
      <w:rPr>
        <w:rFonts w:ascii="Arial" w:hAnsi="Arial" w:cs="Arial"/>
        <w:b/>
        <w:noProof/>
        <w:sz w:val="18"/>
        <w:szCs w:val="18"/>
      </w:rPr>
      <w:t>3GPP TR 37.718-11-21 V0.65.0 (2023-054)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481ABEBB" w:rsidR="00152546" w:rsidRDefault="0015254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599">
      <w:rPr>
        <w:rFonts w:ascii="Arial" w:hAnsi="Arial" w:cs="Arial"/>
        <w:b/>
        <w:noProof/>
        <w:sz w:val="18"/>
        <w:szCs w:val="18"/>
      </w:rPr>
      <w:t>151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6386209" w:rsidR="00152546" w:rsidRDefault="001525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59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52546" w:rsidRDefault="001525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5D558C"/>
    <w:multiLevelType w:val="hybridMultilevel"/>
    <w:tmpl w:val="2EA4B896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B193A"/>
    <w:multiLevelType w:val="hybridMultilevel"/>
    <w:tmpl w:val="0B6ED1A4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44523293"/>
    <w:multiLevelType w:val="hybridMultilevel"/>
    <w:tmpl w:val="DCAAE724"/>
    <w:lvl w:ilvl="0" w:tplc="DF8CA19C">
      <w:start w:val="5"/>
      <w:numFmt w:val="bullet"/>
      <w:lvlText w:val="-"/>
      <w:lvlJc w:val="left"/>
      <w:pPr>
        <w:ind w:left="1084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9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2szQ0MDI1MjE0sbBQ0lEKTi0uzszPAykwMqwFAMuGvJwtAAAA"/>
  </w:docVars>
  <w:rsids>
    <w:rsidRoot w:val="004E213A"/>
    <w:rsid w:val="000111AB"/>
    <w:rsid w:val="0002075B"/>
    <w:rsid w:val="00025F83"/>
    <w:rsid w:val="00033397"/>
    <w:rsid w:val="00036F72"/>
    <w:rsid w:val="00040095"/>
    <w:rsid w:val="00051834"/>
    <w:rsid w:val="00054A22"/>
    <w:rsid w:val="00054F38"/>
    <w:rsid w:val="00062023"/>
    <w:rsid w:val="000655A6"/>
    <w:rsid w:val="00065A58"/>
    <w:rsid w:val="00076580"/>
    <w:rsid w:val="00080512"/>
    <w:rsid w:val="0008259C"/>
    <w:rsid w:val="000B31E3"/>
    <w:rsid w:val="000C47C3"/>
    <w:rsid w:val="000D58AB"/>
    <w:rsid w:val="000D7965"/>
    <w:rsid w:val="000E0E5A"/>
    <w:rsid w:val="000E3E0D"/>
    <w:rsid w:val="0012202A"/>
    <w:rsid w:val="00126E45"/>
    <w:rsid w:val="00133525"/>
    <w:rsid w:val="00133E89"/>
    <w:rsid w:val="0014477F"/>
    <w:rsid w:val="00147049"/>
    <w:rsid w:val="00152546"/>
    <w:rsid w:val="00165423"/>
    <w:rsid w:val="001716A4"/>
    <w:rsid w:val="00186BAC"/>
    <w:rsid w:val="001A0D4A"/>
    <w:rsid w:val="001A335A"/>
    <w:rsid w:val="001A4C42"/>
    <w:rsid w:val="001A7420"/>
    <w:rsid w:val="001B6637"/>
    <w:rsid w:val="001B76CF"/>
    <w:rsid w:val="001C21C3"/>
    <w:rsid w:val="001C5F7B"/>
    <w:rsid w:val="001D02C2"/>
    <w:rsid w:val="001E6AEE"/>
    <w:rsid w:val="001F0C1D"/>
    <w:rsid w:val="001F0DEB"/>
    <w:rsid w:val="001F1132"/>
    <w:rsid w:val="001F168B"/>
    <w:rsid w:val="00200C91"/>
    <w:rsid w:val="00231BD4"/>
    <w:rsid w:val="002347A2"/>
    <w:rsid w:val="00241C16"/>
    <w:rsid w:val="00245E69"/>
    <w:rsid w:val="0026735E"/>
    <w:rsid w:val="002675F0"/>
    <w:rsid w:val="0026778B"/>
    <w:rsid w:val="002760EE"/>
    <w:rsid w:val="00280F5C"/>
    <w:rsid w:val="0028668F"/>
    <w:rsid w:val="002A2380"/>
    <w:rsid w:val="002B6339"/>
    <w:rsid w:val="002D64B7"/>
    <w:rsid w:val="002E00EE"/>
    <w:rsid w:val="002F0FD7"/>
    <w:rsid w:val="002F6694"/>
    <w:rsid w:val="003172DC"/>
    <w:rsid w:val="0035462D"/>
    <w:rsid w:val="00356555"/>
    <w:rsid w:val="003765B8"/>
    <w:rsid w:val="00381788"/>
    <w:rsid w:val="003B1AF3"/>
    <w:rsid w:val="003B3D9D"/>
    <w:rsid w:val="003B4449"/>
    <w:rsid w:val="003B4B37"/>
    <w:rsid w:val="003C3971"/>
    <w:rsid w:val="003F079A"/>
    <w:rsid w:val="003F4598"/>
    <w:rsid w:val="003F6100"/>
    <w:rsid w:val="00410D56"/>
    <w:rsid w:val="0041445B"/>
    <w:rsid w:val="00416604"/>
    <w:rsid w:val="00421D2D"/>
    <w:rsid w:val="00423334"/>
    <w:rsid w:val="004248B0"/>
    <w:rsid w:val="004345EC"/>
    <w:rsid w:val="0045450F"/>
    <w:rsid w:val="00465515"/>
    <w:rsid w:val="0049751D"/>
    <w:rsid w:val="004C16D4"/>
    <w:rsid w:val="004C30AC"/>
    <w:rsid w:val="004C400C"/>
    <w:rsid w:val="004D3578"/>
    <w:rsid w:val="004E162E"/>
    <w:rsid w:val="004E213A"/>
    <w:rsid w:val="004E795F"/>
    <w:rsid w:val="004F03B8"/>
    <w:rsid w:val="004F0988"/>
    <w:rsid w:val="004F3340"/>
    <w:rsid w:val="004F40B7"/>
    <w:rsid w:val="0051024B"/>
    <w:rsid w:val="0051564A"/>
    <w:rsid w:val="00516C7C"/>
    <w:rsid w:val="00522924"/>
    <w:rsid w:val="0053388B"/>
    <w:rsid w:val="00535773"/>
    <w:rsid w:val="00540160"/>
    <w:rsid w:val="00543E6C"/>
    <w:rsid w:val="00544FD7"/>
    <w:rsid w:val="00550743"/>
    <w:rsid w:val="00553385"/>
    <w:rsid w:val="00565087"/>
    <w:rsid w:val="00576EC4"/>
    <w:rsid w:val="00580937"/>
    <w:rsid w:val="00597B11"/>
    <w:rsid w:val="005A0572"/>
    <w:rsid w:val="005A6368"/>
    <w:rsid w:val="005D2E01"/>
    <w:rsid w:val="005D7526"/>
    <w:rsid w:val="005E038D"/>
    <w:rsid w:val="005E4BB2"/>
    <w:rsid w:val="005E521F"/>
    <w:rsid w:val="005F5DB3"/>
    <w:rsid w:val="005F788A"/>
    <w:rsid w:val="00601196"/>
    <w:rsid w:val="00602AEA"/>
    <w:rsid w:val="00614FDF"/>
    <w:rsid w:val="006202E6"/>
    <w:rsid w:val="00620F3E"/>
    <w:rsid w:val="00626B28"/>
    <w:rsid w:val="0062720C"/>
    <w:rsid w:val="00630C0B"/>
    <w:rsid w:val="0063543D"/>
    <w:rsid w:val="00647114"/>
    <w:rsid w:val="00661122"/>
    <w:rsid w:val="006722F4"/>
    <w:rsid w:val="00682E36"/>
    <w:rsid w:val="0068649B"/>
    <w:rsid w:val="00687AC9"/>
    <w:rsid w:val="006912E9"/>
    <w:rsid w:val="00692D9B"/>
    <w:rsid w:val="0069776E"/>
    <w:rsid w:val="006A323F"/>
    <w:rsid w:val="006A6329"/>
    <w:rsid w:val="006B30D0"/>
    <w:rsid w:val="006C37D1"/>
    <w:rsid w:val="006C3D95"/>
    <w:rsid w:val="006D3CAB"/>
    <w:rsid w:val="006D79F5"/>
    <w:rsid w:val="006E50AC"/>
    <w:rsid w:val="006E5C86"/>
    <w:rsid w:val="00701116"/>
    <w:rsid w:val="00707D24"/>
    <w:rsid w:val="0071174C"/>
    <w:rsid w:val="00713C44"/>
    <w:rsid w:val="00734A5B"/>
    <w:rsid w:val="00735A9B"/>
    <w:rsid w:val="0074026F"/>
    <w:rsid w:val="007429F6"/>
    <w:rsid w:val="00743B2E"/>
    <w:rsid w:val="00744E76"/>
    <w:rsid w:val="00765EA3"/>
    <w:rsid w:val="00774DA4"/>
    <w:rsid w:val="00781F0F"/>
    <w:rsid w:val="007B600E"/>
    <w:rsid w:val="007E0BFF"/>
    <w:rsid w:val="007E1E19"/>
    <w:rsid w:val="007F0F4A"/>
    <w:rsid w:val="007F5A9E"/>
    <w:rsid w:val="007F6CE9"/>
    <w:rsid w:val="008028A4"/>
    <w:rsid w:val="00821B9E"/>
    <w:rsid w:val="00830747"/>
    <w:rsid w:val="0085053D"/>
    <w:rsid w:val="00850626"/>
    <w:rsid w:val="008530AD"/>
    <w:rsid w:val="00860CA6"/>
    <w:rsid w:val="008626FF"/>
    <w:rsid w:val="008768CA"/>
    <w:rsid w:val="00886C5C"/>
    <w:rsid w:val="00894492"/>
    <w:rsid w:val="008978BE"/>
    <w:rsid w:val="008A1419"/>
    <w:rsid w:val="008A71BB"/>
    <w:rsid w:val="008A7FB6"/>
    <w:rsid w:val="008C384C"/>
    <w:rsid w:val="008C66AB"/>
    <w:rsid w:val="008E2D68"/>
    <w:rsid w:val="008E6756"/>
    <w:rsid w:val="008E74E5"/>
    <w:rsid w:val="0090271F"/>
    <w:rsid w:val="00902E23"/>
    <w:rsid w:val="009114D7"/>
    <w:rsid w:val="0091348E"/>
    <w:rsid w:val="00917CCB"/>
    <w:rsid w:val="009263B8"/>
    <w:rsid w:val="00933FB0"/>
    <w:rsid w:val="00942EC2"/>
    <w:rsid w:val="009473CF"/>
    <w:rsid w:val="00952772"/>
    <w:rsid w:val="00962C38"/>
    <w:rsid w:val="0096551C"/>
    <w:rsid w:val="00967252"/>
    <w:rsid w:val="00972445"/>
    <w:rsid w:val="00982CFF"/>
    <w:rsid w:val="00987F6E"/>
    <w:rsid w:val="009A214F"/>
    <w:rsid w:val="009A793C"/>
    <w:rsid w:val="009B213F"/>
    <w:rsid w:val="009B2348"/>
    <w:rsid w:val="009C4F04"/>
    <w:rsid w:val="009F37B7"/>
    <w:rsid w:val="00A03AA2"/>
    <w:rsid w:val="00A10F02"/>
    <w:rsid w:val="00A164B4"/>
    <w:rsid w:val="00A26956"/>
    <w:rsid w:val="00A27486"/>
    <w:rsid w:val="00A279FD"/>
    <w:rsid w:val="00A36E6D"/>
    <w:rsid w:val="00A53724"/>
    <w:rsid w:val="00A56066"/>
    <w:rsid w:val="00A66FEA"/>
    <w:rsid w:val="00A73129"/>
    <w:rsid w:val="00A7373C"/>
    <w:rsid w:val="00A82346"/>
    <w:rsid w:val="00A92BA1"/>
    <w:rsid w:val="00A95A32"/>
    <w:rsid w:val="00AB4A5D"/>
    <w:rsid w:val="00AC6BC6"/>
    <w:rsid w:val="00AD3DC5"/>
    <w:rsid w:val="00AE2EAD"/>
    <w:rsid w:val="00AE65E2"/>
    <w:rsid w:val="00AF1460"/>
    <w:rsid w:val="00B0016F"/>
    <w:rsid w:val="00B002F1"/>
    <w:rsid w:val="00B015B4"/>
    <w:rsid w:val="00B0560B"/>
    <w:rsid w:val="00B15449"/>
    <w:rsid w:val="00B42738"/>
    <w:rsid w:val="00B54B55"/>
    <w:rsid w:val="00B5765D"/>
    <w:rsid w:val="00B66A24"/>
    <w:rsid w:val="00B7217F"/>
    <w:rsid w:val="00B93086"/>
    <w:rsid w:val="00B94A68"/>
    <w:rsid w:val="00BA19ED"/>
    <w:rsid w:val="00BA4B8D"/>
    <w:rsid w:val="00BB18D2"/>
    <w:rsid w:val="00BB4CC7"/>
    <w:rsid w:val="00BC0F7D"/>
    <w:rsid w:val="00BC189D"/>
    <w:rsid w:val="00BC5218"/>
    <w:rsid w:val="00BD7599"/>
    <w:rsid w:val="00BD7D31"/>
    <w:rsid w:val="00BE3255"/>
    <w:rsid w:val="00BE5774"/>
    <w:rsid w:val="00BF128E"/>
    <w:rsid w:val="00BF4A61"/>
    <w:rsid w:val="00C074DD"/>
    <w:rsid w:val="00C10797"/>
    <w:rsid w:val="00C1496A"/>
    <w:rsid w:val="00C33079"/>
    <w:rsid w:val="00C334F9"/>
    <w:rsid w:val="00C45231"/>
    <w:rsid w:val="00C551FF"/>
    <w:rsid w:val="00C642C4"/>
    <w:rsid w:val="00C72833"/>
    <w:rsid w:val="00C735D0"/>
    <w:rsid w:val="00C75C9F"/>
    <w:rsid w:val="00C80F1D"/>
    <w:rsid w:val="00C91962"/>
    <w:rsid w:val="00C93F40"/>
    <w:rsid w:val="00CA3D0C"/>
    <w:rsid w:val="00CA3FB2"/>
    <w:rsid w:val="00CA785A"/>
    <w:rsid w:val="00CD1C84"/>
    <w:rsid w:val="00CE2EDC"/>
    <w:rsid w:val="00CE7591"/>
    <w:rsid w:val="00CF40B3"/>
    <w:rsid w:val="00D21C96"/>
    <w:rsid w:val="00D36F8F"/>
    <w:rsid w:val="00D57972"/>
    <w:rsid w:val="00D63000"/>
    <w:rsid w:val="00D638AA"/>
    <w:rsid w:val="00D675A9"/>
    <w:rsid w:val="00D738D6"/>
    <w:rsid w:val="00D755EB"/>
    <w:rsid w:val="00D76048"/>
    <w:rsid w:val="00D76EC8"/>
    <w:rsid w:val="00D80B3D"/>
    <w:rsid w:val="00D82E6F"/>
    <w:rsid w:val="00D86590"/>
    <w:rsid w:val="00D87E00"/>
    <w:rsid w:val="00D9134D"/>
    <w:rsid w:val="00DA7A03"/>
    <w:rsid w:val="00DB1818"/>
    <w:rsid w:val="00DB245E"/>
    <w:rsid w:val="00DC2DC7"/>
    <w:rsid w:val="00DC309B"/>
    <w:rsid w:val="00DC4DA2"/>
    <w:rsid w:val="00DC6E2D"/>
    <w:rsid w:val="00DD4C17"/>
    <w:rsid w:val="00DD74A5"/>
    <w:rsid w:val="00DF1427"/>
    <w:rsid w:val="00DF2B1F"/>
    <w:rsid w:val="00DF35E1"/>
    <w:rsid w:val="00DF4099"/>
    <w:rsid w:val="00DF59A1"/>
    <w:rsid w:val="00DF62CD"/>
    <w:rsid w:val="00E042C8"/>
    <w:rsid w:val="00E04C2D"/>
    <w:rsid w:val="00E1100D"/>
    <w:rsid w:val="00E16509"/>
    <w:rsid w:val="00E2103E"/>
    <w:rsid w:val="00E44582"/>
    <w:rsid w:val="00E51C23"/>
    <w:rsid w:val="00E65941"/>
    <w:rsid w:val="00E6794B"/>
    <w:rsid w:val="00E77645"/>
    <w:rsid w:val="00E87612"/>
    <w:rsid w:val="00E902DB"/>
    <w:rsid w:val="00E96353"/>
    <w:rsid w:val="00EA15B0"/>
    <w:rsid w:val="00EA5EA7"/>
    <w:rsid w:val="00EB4A50"/>
    <w:rsid w:val="00EC4A25"/>
    <w:rsid w:val="00EC6D5F"/>
    <w:rsid w:val="00ED422D"/>
    <w:rsid w:val="00EF3A6D"/>
    <w:rsid w:val="00EF608C"/>
    <w:rsid w:val="00F025A2"/>
    <w:rsid w:val="00F04712"/>
    <w:rsid w:val="00F113FF"/>
    <w:rsid w:val="00F13360"/>
    <w:rsid w:val="00F17C3F"/>
    <w:rsid w:val="00F2101E"/>
    <w:rsid w:val="00F22EC7"/>
    <w:rsid w:val="00F325C8"/>
    <w:rsid w:val="00F42311"/>
    <w:rsid w:val="00F52F16"/>
    <w:rsid w:val="00F6045F"/>
    <w:rsid w:val="00F6352A"/>
    <w:rsid w:val="00F653B8"/>
    <w:rsid w:val="00F7065D"/>
    <w:rsid w:val="00F77EF1"/>
    <w:rsid w:val="00F841BD"/>
    <w:rsid w:val="00F85A11"/>
    <w:rsid w:val="00F9008D"/>
    <w:rsid w:val="00FA1266"/>
    <w:rsid w:val="00FC1192"/>
    <w:rsid w:val="00FE5D97"/>
    <w:rsid w:val="00FF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3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A23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2380"/>
    <w:pPr>
      <w:outlineLvl w:val="5"/>
    </w:pPr>
  </w:style>
  <w:style w:type="paragraph" w:styleId="7">
    <w:name w:val="heading 7"/>
    <w:basedOn w:val="H6"/>
    <w:next w:val="a"/>
    <w:qFormat/>
    <w:rsid w:val="002A2380"/>
    <w:pPr>
      <w:outlineLvl w:val="6"/>
    </w:pPr>
  </w:style>
  <w:style w:type="paragraph" w:styleId="8">
    <w:name w:val="heading 8"/>
    <w:basedOn w:val="1"/>
    <w:next w:val="a"/>
    <w:qFormat/>
    <w:rsid w:val="002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A238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A2380"/>
    <w:pPr>
      <w:ind w:left="1418" w:hanging="1418"/>
    </w:pPr>
  </w:style>
  <w:style w:type="paragraph" w:styleId="80">
    <w:name w:val="toc 8"/>
    <w:basedOn w:val="10"/>
    <w:uiPriority w:val="39"/>
    <w:rsid w:val="002A238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A23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A2380"/>
  </w:style>
  <w:style w:type="paragraph" w:styleId="a3">
    <w:name w:val="header"/>
    <w:link w:val="Char"/>
    <w:rsid w:val="002A23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A23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A2380"/>
    <w:pPr>
      <w:ind w:left="1701" w:hanging="1701"/>
    </w:pPr>
  </w:style>
  <w:style w:type="paragraph" w:styleId="40">
    <w:name w:val="toc 4"/>
    <w:basedOn w:val="30"/>
    <w:uiPriority w:val="39"/>
    <w:rsid w:val="002A2380"/>
    <w:pPr>
      <w:ind w:left="1418" w:hanging="1418"/>
    </w:pPr>
  </w:style>
  <w:style w:type="paragraph" w:styleId="30">
    <w:name w:val="toc 3"/>
    <w:basedOn w:val="20"/>
    <w:uiPriority w:val="39"/>
    <w:rsid w:val="002A2380"/>
    <w:pPr>
      <w:ind w:left="1134" w:hanging="1134"/>
    </w:pPr>
  </w:style>
  <w:style w:type="paragraph" w:styleId="20">
    <w:name w:val="toc 2"/>
    <w:basedOn w:val="10"/>
    <w:uiPriority w:val="39"/>
    <w:rsid w:val="002A238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A2380"/>
    <w:pPr>
      <w:jc w:val="center"/>
    </w:pPr>
    <w:rPr>
      <w:i/>
    </w:rPr>
  </w:style>
  <w:style w:type="paragraph" w:customStyle="1" w:styleId="TT">
    <w:name w:val="TT"/>
    <w:basedOn w:val="1"/>
    <w:next w:val="a"/>
    <w:rsid w:val="002A2380"/>
    <w:pPr>
      <w:outlineLvl w:val="9"/>
    </w:pPr>
  </w:style>
  <w:style w:type="paragraph" w:customStyle="1" w:styleId="NF">
    <w:name w:val="NF"/>
    <w:basedOn w:val="NO"/>
    <w:rsid w:val="002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2A2380"/>
    <w:pPr>
      <w:keepLines/>
      <w:ind w:left="1135" w:hanging="851"/>
    </w:pPr>
  </w:style>
  <w:style w:type="paragraph" w:customStyle="1" w:styleId="PL">
    <w:name w:val="PL"/>
    <w:link w:val="PLChar"/>
    <w:rsid w:val="002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2A2380"/>
    <w:pPr>
      <w:jc w:val="right"/>
    </w:pPr>
  </w:style>
  <w:style w:type="paragraph" w:customStyle="1" w:styleId="TAL">
    <w:name w:val="TAL"/>
    <w:basedOn w:val="a"/>
    <w:link w:val="TALChar"/>
    <w:qFormat/>
    <w:rsid w:val="002A23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A2380"/>
    <w:rPr>
      <w:b/>
    </w:rPr>
  </w:style>
  <w:style w:type="paragraph" w:customStyle="1" w:styleId="TAC">
    <w:name w:val="TAC"/>
    <w:basedOn w:val="TAL"/>
    <w:link w:val="TACChar"/>
    <w:qFormat/>
    <w:rsid w:val="002A2380"/>
    <w:pPr>
      <w:jc w:val="center"/>
    </w:pPr>
  </w:style>
  <w:style w:type="paragraph" w:customStyle="1" w:styleId="LD">
    <w:name w:val="LD"/>
    <w:rsid w:val="002A23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A2380"/>
    <w:pPr>
      <w:keepLines/>
      <w:ind w:left="1702" w:hanging="1418"/>
    </w:pPr>
  </w:style>
  <w:style w:type="paragraph" w:customStyle="1" w:styleId="FP">
    <w:name w:val="FP"/>
    <w:basedOn w:val="a"/>
    <w:rsid w:val="002A2380"/>
    <w:pPr>
      <w:spacing w:after="0"/>
    </w:pPr>
  </w:style>
  <w:style w:type="paragraph" w:customStyle="1" w:styleId="NW">
    <w:name w:val="NW"/>
    <w:basedOn w:val="NO"/>
    <w:rsid w:val="002A2380"/>
    <w:pPr>
      <w:spacing w:after="0"/>
    </w:pPr>
  </w:style>
  <w:style w:type="paragraph" w:customStyle="1" w:styleId="EW">
    <w:name w:val="EW"/>
    <w:basedOn w:val="EX"/>
    <w:rsid w:val="002A2380"/>
    <w:pPr>
      <w:spacing w:after="0"/>
    </w:pPr>
  </w:style>
  <w:style w:type="paragraph" w:customStyle="1" w:styleId="B1">
    <w:name w:val="B1"/>
    <w:basedOn w:val="a5"/>
    <w:link w:val="B1Char"/>
    <w:qFormat/>
    <w:rsid w:val="002A2380"/>
  </w:style>
  <w:style w:type="paragraph" w:styleId="60">
    <w:name w:val="toc 6"/>
    <w:basedOn w:val="50"/>
    <w:next w:val="a"/>
    <w:uiPriority w:val="39"/>
    <w:rsid w:val="002A2380"/>
    <w:pPr>
      <w:ind w:left="1985" w:hanging="1985"/>
    </w:pPr>
  </w:style>
  <w:style w:type="paragraph" w:styleId="70">
    <w:name w:val="toc 7"/>
    <w:basedOn w:val="60"/>
    <w:next w:val="a"/>
    <w:uiPriority w:val="39"/>
    <w:rsid w:val="002A23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A2380"/>
    <w:rPr>
      <w:color w:val="FF0000"/>
    </w:rPr>
  </w:style>
  <w:style w:type="paragraph" w:customStyle="1" w:styleId="TH">
    <w:name w:val="TH"/>
    <w:basedOn w:val="a"/>
    <w:link w:val="THChar"/>
    <w:qFormat/>
    <w:rsid w:val="002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23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A23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A23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2A2380"/>
    <w:pPr>
      <w:ind w:left="851" w:hanging="851"/>
    </w:pPr>
  </w:style>
  <w:style w:type="paragraph" w:customStyle="1" w:styleId="ZH">
    <w:name w:val="ZH"/>
    <w:rsid w:val="002A23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2A2380"/>
    <w:pPr>
      <w:keepNext w:val="0"/>
      <w:spacing w:before="0" w:after="240"/>
    </w:pPr>
  </w:style>
  <w:style w:type="paragraph" w:customStyle="1" w:styleId="ZG">
    <w:name w:val="ZG"/>
    <w:rsid w:val="002A23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rsid w:val="002A2380"/>
  </w:style>
  <w:style w:type="paragraph" w:customStyle="1" w:styleId="B3">
    <w:name w:val="B3"/>
    <w:basedOn w:val="31"/>
    <w:rsid w:val="002A2380"/>
  </w:style>
  <w:style w:type="paragraph" w:customStyle="1" w:styleId="B4">
    <w:name w:val="B4"/>
    <w:basedOn w:val="41"/>
    <w:rsid w:val="002A2380"/>
  </w:style>
  <w:style w:type="paragraph" w:customStyle="1" w:styleId="B5">
    <w:name w:val="B5"/>
    <w:basedOn w:val="51"/>
    <w:rsid w:val="002A2380"/>
  </w:style>
  <w:style w:type="paragraph" w:customStyle="1" w:styleId="ZTD">
    <w:name w:val="ZTD"/>
    <w:basedOn w:val="ZB"/>
    <w:rsid w:val="002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A23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styleId="a6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580937"/>
    <w:rPr>
      <w:rFonts w:ascii="Arial" w:eastAsia="Times New Roman" w:hAnsi="Arial"/>
      <w:b/>
    </w:rPr>
  </w:style>
  <w:style w:type="character" w:customStyle="1" w:styleId="EXChar">
    <w:name w:val="EX Char"/>
    <w:link w:val="EX"/>
    <w:rsid w:val="00580937"/>
    <w:rPr>
      <w:rFonts w:eastAsia="Times New Roman"/>
    </w:rPr>
  </w:style>
  <w:style w:type="paragraph" w:styleId="aa">
    <w:name w:val="List Paragraph"/>
    <w:aliases w:val="- Bullets"/>
    <w:basedOn w:val="a"/>
    <w:link w:val="Char2"/>
    <w:uiPriority w:val="34"/>
    <w:qFormat/>
    <w:rsid w:val="009B213F"/>
    <w:pPr>
      <w:ind w:left="720"/>
      <w:contextualSpacing/>
    </w:pPr>
  </w:style>
  <w:style w:type="character" w:customStyle="1" w:styleId="Char2">
    <w:name w:val="목록 단락 Char"/>
    <w:aliases w:val="- Bullets Char"/>
    <w:link w:val="aa"/>
    <w:uiPriority w:val="34"/>
    <w:qFormat/>
    <w:rsid w:val="009B213F"/>
    <w:rPr>
      <w:rFonts w:eastAsia="Times New Roman"/>
      <w:lang w:eastAsia="en-US"/>
    </w:rPr>
  </w:style>
  <w:style w:type="character" w:customStyle="1" w:styleId="TACChar">
    <w:name w:val="TAC Char"/>
    <w:link w:val="TAC"/>
    <w:qFormat/>
    <w:rsid w:val="00601196"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A793C"/>
    <w:rPr>
      <w:rFonts w:ascii="Arial" w:eastAsia="Times New Roman" w:hAnsi="Arial"/>
      <w:sz w:val="18"/>
    </w:rPr>
  </w:style>
  <w:style w:type="paragraph" w:styleId="ab">
    <w:name w:val="caption"/>
    <w:aliases w:val="cap,cap Char,Caption Char,Caption Char1 Char,cap Char Char1,Caption Char Char1 Char,cap Char2 Char,Ca,Caption Char C..."/>
    <w:basedOn w:val="a"/>
    <w:next w:val="a"/>
    <w:link w:val="Char3"/>
    <w:qFormat/>
    <w:rsid w:val="009A793C"/>
    <w:pPr>
      <w:spacing w:before="120" w:after="120"/>
    </w:pPr>
    <w:rPr>
      <w:b/>
    </w:rPr>
  </w:style>
  <w:style w:type="character" w:customStyle="1" w:styleId="B1Char">
    <w:name w:val="B1 Char"/>
    <w:link w:val="B1"/>
    <w:qFormat/>
    <w:rsid w:val="009A793C"/>
    <w:rPr>
      <w:rFonts w:eastAsia="Times New Roman"/>
    </w:rPr>
  </w:style>
  <w:style w:type="character" w:customStyle="1" w:styleId="TAHCar">
    <w:name w:val="TAH Car"/>
    <w:link w:val="TAH"/>
    <w:qFormat/>
    <w:rsid w:val="009A793C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9A793C"/>
    <w:rPr>
      <w:rFonts w:ascii="Arial" w:eastAsia="Times New Roman" w:hAnsi="Arial"/>
      <w:sz w:val="18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 Char,Ca Char,Caption Char C... Char"/>
    <w:link w:val="ab"/>
    <w:rsid w:val="009A793C"/>
    <w:rPr>
      <w:rFonts w:eastAsia="Times New Roman"/>
      <w:b/>
      <w:lang w:eastAsia="en-US"/>
    </w:rPr>
  </w:style>
  <w:style w:type="character" w:customStyle="1" w:styleId="TALCar">
    <w:name w:val="TAL Car"/>
    <w:qFormat/>
    <w:rsid w:val="009A793C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styleId="ac">
    <w:name w:val="Revision"/>
    <w:hidden/>
    <w:uiPriority w:val="99"/>
    <w:semiHidden/>
    <w:rsid w:val="0051024B"/>
    <w:rPr>
      <w:lang w:eastAsia="en-US"/>
    </w:rPr>
  </w:style>
  <w:style w:type="character" w:customStyle="1" w:styleId="PLChar">
    <w:name w:val="PL Char"/>
    <w:link w:val="PL"/>
    <w:rsid w:val="00126E45"/>
    <w:rPr>
      <w:rFonts w:ascii="Courier New" w:eastAsia="Times New Roman" w:hAnsi="Courier New"/>
      <w:noProof/>
      <w:sz w:val="16"/>
    </w:rPr>
  </w:style>
  <w:style w:type="paragraph" w:styleId="22">
    <w:name w:val="index 2"/>
    <w:basedOn w:val="11"/>
    <w:rsid w:val="002A2380"/>
    <w:pPr>
      <w:ind w:left="284"/>
    </w:pPr>
  </w:style>
  <w:style w:type="paragraph" w:styleId="11">
    <w:name w:val="index 1"/>
    <w:basedOn w:val="a"/>
    <w:rsid w:val="002A2380"/>
    <w:pPr>
      <w:keepLines/>
      <w:spacing w:after="0"/>
    </w:pPr>
  </w:style>
  <w:style w:type="paragraph" w:styleId="23">
    <w:name w:val="List Number 2"/>
    <w:basedOn w:val="ad"/>
    <w:rsid w:val="002A2380"/>
    <w:pPr>
      <w:ind w:left="851"/>
    </w:pPr>
  </w:style>
  <w:style w:type="character" w:styleId="ae">
    <w:name w:val="footnote reference"/>
    <w:basedOn w:val="a0"/>
    <w:rsid w:val="002A2380"/>
    <w:rPr>
      <w:b/>
      <w:position w:val="6"/>
      <w:sz w:val="16"/>
    </w:rPr>
  </w:style>
  <w:style w:type="paragraph" w:styleId="af">
    <w:name w:val="footnote text"/>
    <w:basedOn w:val="a"/>
    <w:link w:val="Char4"/>
    <w:rsid w:val="002A2380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f"/>
    <w:rsid w:val="00B5765D"/>
    <w:rPr>
      <w:rFonts w:eastAsia="Times New Roman"/>
      <w:sz w:val="16"/>
    </w:rPr>
  </w:style>
  <w:style w:type="paragraph" w:styleId="24">
    <w:name w:val="List Bullet 2"/>
    <w:basedOn w:val="af0"/>
    <w:rsid w:val="002A2380"/>
    <w:pPr>
      <w:ind w:left="851"/>
    </w:pPr>
  </w:style>
  <w:style w:type="paragraph" w:styleId="32">
    <w:name w:val="List Bullet 3"/>
    <w:basedOn w:val="24"/>
    <w:rsid w:val="002A2380"/>
    <w:pPr>
      <w:ind w:left="1135"/>
    </w:pPr>
  </w:style>
  <w:style w:type="paragraph" w:styleId="ad">
    <w:name w:val="List Number"/>
    <w:basedOn w:val="a5"/>
    <w:rsid w:val="002A2380"/>
  </w:style>
  <w:style w:type="paragraph" w:styleId="21">
    <w:name w:val="List 2"/>
    <w:basedOn w:val="a5"/>
    <w:rsid w:val="002A2380"/>
    <w:pPr>
      <w:ind w:left="851"/>
    </w:pPr>
  </w:style>
  <w:style w:type="paragraph" w:styleId="31">
    <w:name w:val="List 3"/>
    <w:basedOn w:val="21"/>
    <w:rsid w:val="002A2380"/>
    <w:pPr>
      <w:ind w:left="1135"/>
    </w:pPr>
  </w:style>
  <w:style w:type="paragraph" w:styleId="41">
    <w:name w:val="List 4"/>
    <w:basedOn w:val="31"/>
    <w:rsid w:val="002A2380"/>
    <w:pPr>
      <w:ind w:left="1418"/>
    </w:pPr>
  </w:style>
  <w:style w:type="paragraph" w:styleId="51">
    <w:name w:val="List 5"/>
    <w:basedOn w:val="41"/>
    <w:rsid w:val="002A2380"/>
    <w:pPr>
      <w:ind w:left="1702"/>
    </w:pPr>
  </w:style>
  <w:style w:type="paragraph" w:styleId="a5">
    <w:name w:val="List"/>
    <w:basedOn w:val="a"/>
    <w:rsid w:val="002A2380"/>
    <w:pPr>
      <w:ind w:left="568" w:hanging="284"/>
    </w:pPr>
  </w:style>
  <w:style w:type="paragraph" w:styleId="af0">
    <w:name w:val="List Bullet"/>
    <w:basedOn w:val="a5"/>
    <w:rsid w:val="002A2380"/>
  </w:style>
  <w:style w:type="paragraph" w:styleId="42">
    <w:name w:val="List Bullet 4"/>
    <w:basedOn w:val="32"/>
    <w:rsid w:val="002A2380"/>
    <w:pPr>
      <w:ind w:left="1418"/>
    </w:pPr>
  </w:style>
  <w:style w:type="paragraph" w:styleId="52">
    <w:name w:val="List Bullet 5"/>
    <w:basedOn w:val="42"/>
    <w:rsid w:val="002A2380"/>
    <w:pPr>
      <w:ind w:left="1702"/>
    </w:pPr>
  </w:style>
  <w:style w:type="character" w:customStyle="1" w:styleId="Char">
    <w:name w:val="머리글 Char"/>
    <w:basedOn w:val="a0"/>
    <w:link w:val="a3"/>
    <w:rsid w:val="000111AB"/>
    <w:rPr>
      <w:rFonts w:ascii="Arial" w:eastAsia="Times New Roman" w:hAnsi="Arial"/>
      <w:b/>
      <w:noProof/>
      <w:sz w:val="18"/>
    </w:rPr>
  </w:style>
  <w:style w:type="character" w:customStyle="1" w:styleId="Char0">
    <w:name w:val="바닥글 Char"/>
    <w:basedOn w:val="a0"/>
    <w:link w:val="a4"/>
    <w:rsid w:val="000111AB"/>
    <w:rPr>
      <w:rFonts w:ascii="Arial" w:eastAsia="Times New Roman" w:hAnsi="Arial"/>
      <w:b/>
      <w:i/>
      <w:noProof/>
      <w:sz w:val="18"/>
    </w:rPr>
  </w:style>
  <w:style w:type="character" w:customStyle="1" w:styleId="1Char">
    <w:name w:val="제목 1 Char"/>
    <w:basedOn w:val="a0"/>
    <w:link w:val="1"/>
    <w:rsid w:val="006C37D1"/>
    <w:rPr>
      <w:rFonts w:ascii="Arial" w:eastAsia="Times New Roman" w:hAnsi="Arial"/>
      <w:sz w:val="36"/>
    </w:rPr>
  </w:style>
  <w:style w:type="character" w:customStyle="1" w:styleId="2Char">
    <w:name w:val="제목 2 Char"/>
    <w:basedOn w:val="a0"/>
    <w:link w:val="2"/>
    <w:rsid w:val="000111AB"/>
    <w:rPr>
      <w:rFonts w:ascii="Arial" w:eastAsia="Times New Roman" w:hAnsi="Arial"/>
      <w:sz w:val="32"/>
    </w:rPr>
  </w:style>
  <w:style w:type="character" w:customStyle="1" w:styleId="3Char">
    <w:name w:val="제목 3 Char"/>
    <w:basedOn w:val="a0"/>
    <w:link w:val="3"/>
    <w:rsid w:val="000111AB"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locked/>
    <w:rsid w:val="000111AB"/>
    <w:rPr>
      <w:rFonts w:eastAsia="Times New Roman"/>
      <w:i/>
      <w:color w:val="0000FF"/>
    </w:rPr>
  </w:style>
  <w:style w:type="character" w:styleId="af1">
    <w:name w:val="annotation reference"/>
    <w:basedOn w:val="a0"/>
    <w:uiPriority w:val="99"/>
    <w:unhideWhenUsed/>
    <w:rsid w:val="000111AB"/>
    <w:rPr>
      <w:sz w:val="18"/>
      <w:szCs w:val="18"/>
    </w:rPr>
  </w:style>
  <w:style w:type="paragraph" w:styleId="af2">
    <w:name w:val="annotation text"/>
    <w:basedOn w:val="a"/>
    <w:link w:val="Char5"/>
    <w:uiPriority w:val="99"/>
    <w:unhideWhenUsed/>
    <w:rsid w:val="000111AB"/>
    <w:pPr>
      <w:widowControl w:val="0"/>
      <w:wordWrap w:val="0"/>
      <w:overflowPunct/>
      <w:adjustRightInd/>
      <w:spacing w:after="160" w:line="259" w:lineRule="auto"/>
      <w:textAlignment w:val="auto"/>
    </w:pPr>
    <w:rPr>
      <w:rFonts w:ascii="Arial" w:eastAsia="맑은 고딕" w:hAnsi="Arial" w:cstheme="minorBidi"/>
      <w:kern w:val="2"/>
      <w:szCs w:val="22"/>
      <w:lang w:val="en-US" w:eastAsia="ko-KR"/>
    </w:rPr>
  </w:style>
  <w:style w:type="character" w:customStyle="1" w:styleId="Char5">
    <w:name w:val="메모 텍스트 Char"/>
    <w:basedOn w:val="a0"/>
    <w:link w:val="af2"/>
    <w:uiPriority w:val="99"/>
    <w:rsid w:val="000111AB"/>
    <w:rPr>
      <w:rFonts w:ascii="Arial" w:eastAsia="맑은 고딕" w:hAnsi="Arial" w:cstheme="minorBidi"/>
      <w:kern w:val="2"/>
      <w:szCs w:val="22"/>
      <w:lang w:val="en-US" w:eastAsia="ko-KR"/>
    </w:rPr>
  </w:style>
  <w:style w:type="paragraph" w:styleId="af3">
    <w:name w:val="annotation subject"/>
    <w:basedOn w:val="af2"/>
    <w:next w:val="af2"/>
    <w:link w:val="Char6"/>
    <w:uiPriority w:val="99"/>
    <w:semiHidden/>
    <w:unhideWhenUsed/>
    <w:rsid w:val="000111AB"/>
    <w:rPr>
      <w:b/>
      <w:bCs/>
    </w:rPr>
  </w:style>
  <w:style w:type="character" w:customStyle="1" w:styleId="Char6">
    <w:name w:val="메모 주제 Char"/>
    <w:basedOn w:val="Char5"/>
    <w:link w:val="af3"/>
    <w:uiPriority w:val="99"/>
    <w:semiHidden/>
    <w:rsid w:val="000111AB"/>
    <w:rPr>
      <w:rFonts w:ascii="Arial" w:eastAsia="맑은 고딕" w:hAnsi="Arial" w:cstheme="minorBidi"/>
      <w:b/>
      <w:bCs/>
      <w:kern w:val="2"/>
      <w:szCs w:val="22"/>
      <w:lang w:val="en-US" w:eastAsia="ko-KR"/>
    </w:rPr>
  </w:style>
  <w:style w:type="character" w:customStyle="1" w:styleId="font21">
    <w:name w:val="font21"/>
    <w:basedOn w:val="a0"/>
    <w:qFormat/>
    <w:rsid w:val="001A335A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1A335A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EditorsNoteChar">
    <w:name w:val="Editor's Note Char"/>
    <w:link w:val="EditorsNote"/>
    <w:qFormat/>
    <w:rsid w:val="001A335A"/>
    <w:rPr>
      <w:rFonts w:eastAsia="Times New Roman"/>
      <w:color w:val="FF0000"/>
    </w:rPr>
  </w:style>
  <w:style w:type="paragraph" w:customStyle="1" w:styleId="1MSMincho">
    <w:name w:val="스타일 제목 1 + (한글) MS Mincho"/>
    <w:basedOn w:val="1"/>
    <w:next w:val="a"/>
    <w:rsid w:val="006C37D1"/>
  </w:style>
  <w:style w:type="paragraph" w:customStyle="1" w:styleId="1232144444444444444444444444">
    <w:name w:val="1232144444444444444444444444"/>
    <w:basedOn w:val="3"/>
    <w:rsid w:val="00B94A68"/>
    <w:rPr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8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D8596-5D16-404E-A7AB-CA7FB5C99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54377</Words>
  <Characters>309953</Characters>
  <Application>Microsoft Office Word</Application>
  <DocSecurity>0</DocSecurity>
  <Lines>2582</Lines>
  <Paragraphs>727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363603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지중근/연구원/C&amp;M표준(연)통신표준TP(junggeun.chi@lge.com)</cp:lastModifiedBy>
  <cp:revision>4</cp:revision>
  <cp:lastPrinted>2019-02-25T14:05:00Z</cp:lastPrinted>
  <dcterms:created xsi:type="dcterms:W3CDTF">2023-05-26T02:28:00Z</dcterms:created>
  <dcterms:modified xsi:type="dcterms:W3CDTF">2023-05-26T02:29:00Z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82ed56f7a0e99a252510e21e668d2e8a9f0fb1dcb41e051daa5557d3c87cd62d</vt:lpwstr>
  </property>
</Properties>
</file>