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29C5E" w14:textId="5EEFEF7D" w:rsidR="0058610B" w:rsidRPr="00F46EF1" w:rsidRDefault="0058610B" w:rsidP="0058610B">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F46EF1" w:rsidRPr="00F46EF1">
        <w:rPr>
          <w:rFonts w:ascii="Arial" w:hAnsi="Arial" w:cs="Arial"/>
          <w:b/>
          <w:noProof/>
          <w:sz w:val="24"/>
          <w:lang w:val="en-CN"/>
        </w:rPr>
        <w:t>R4-2307643</w:t>
      </w:r>
    </w:p>
    <w:p w14:paraId="25C5A043" w14:textId="77777777" w:rsidR="0058610B" w:rsidRDefault="0058610B" w:rsidP="0058610B">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681DCF71" w14:textId="77777777" w:rsidR="0058610B" w:rsidRPr="00B66FBB" w:rsidRDefault="0058610B" w:rsidP="00327C36">
      <w:pPr>
        <w:tabs>
          <w:tab w:val="left" w:pos="1985"/>
        </w:tabs>
        <w:spacing w:after="120"/>
        <w:jc w:val="both"/>
        <w:rPr>
          <w:rFonts w:ascii="Arial" w:hAnsi="Arial" w:cs="Arial"/>
          <w:b/>
          <w:noProof/>
          <w:sz w:val="24"/>
          <w:lang w:val="en-US"/>
        </w:rPr>
      </w:pPr>
    </w:p>
    <w:p w14:paraId="16FC7694" w14:textId="79A6786E"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062A07">
        <w:rPr>
          <w:rFonts w:ascii="Arial" w:hAnsi="Arial" w:cs="Arial"/>
          <w:b/>
          <w:sz w:val="22"/>
          <w:szCs w:val="22"/>
          <w:lang w:val="en-US"/>
        </w:rPr>
        <w:t>8</w:t>
      </w:r>
      <w:r w:rsidR="00265A85" w:rsidRPr="00B66FBB">
        <w:rPr>
          <w:rFonts w:ascii="Arial" w:hAnsi="Arial" w:cs="Arial"/>
          <w:b/>
          <w:sz w:val="22"/>
          <w:szCs w:val="22"/>
          <w:lang w:val="en-US"/>
        </w:rPr>
        <w:t>.</w:t>
      </w:r>
      <w:r w:rsidR="00091F70">
        <w:rPr>
          <w:rFonts w:ascii="Arial" w:hAnsi="Arial" w:cs="Arial"/>
          <w:b/>
          <w:sz w:val="22"/>
          <w:szCs w:val="22"/>
          <w:lang w:val="en-US"/>
        </w:rPr>
        <w:t>11</w:t>
      </w:r>
      <w:r w:rsidR="00265A85" w:rsidRPr="00B66FBB">
        <w:rPr>
          <w:rFonts w:ascii="Arial" w:hAnsi="Arial" w:cs="Arial"/>
          <w:b/>
          <w:sz w:val="22"/>
          <w:szCs w:val="22"/>
          <w:lang w:val="en-US"/>
        </w:rPr>
        <w:t>.</w:t>
      </w:r>
      <w:r w:rsidR="00091F70">
        <w:rPr>
          <w:rFonts w:ascii="Arial" w:hAnsi="Arial" w:cs="Arial"/>
          <w:b/>
          <w:sz w:val="22"/>
          <w:szCs w:val="22"/>
          <w:lang w:val="en-US"/>
        </w:rPr>
        <w:t>2.</w:t>
      </w:r>
      <w:r w:rsidR="00326022">
        <w:rPr>
          <w:rFonts w:ascii="Arial" w:hAnsi="Arial" w:cs="Arial"/>
          <w:b/>
          <w:sz w:val="22"/>
          <w:szCs w:val="22"/>
          <w:lang w:val="en-US"/>
        </w:rPr>
        <w:t>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14D80946" w:rsidR="00712CC1" w:rsidRPr="00062A07" w:rsidRDefault="00712CC1" w:rsidP="00062A07">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062A07" w:rsidRPr="00062A07">
        <w:rPr>
          <w:rFonts w:ascii="Arial" w:hAnsi="Arial" w:cs="Arial"/>
          <w:b/>
          <w:sz w:val="22"/>
          <w:szCs w:val="22"/>
          <w:lang w:val="en-CN"/>
        </w:rPr>
        <w:t>Discussion on RRM core requirements for option C</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25C58B07" w14:textId="4ACE6B0B" w:rsidR="006D5479" w:rsidRDefault="00CA1FC2" w:rsidP="00CA0B7B">
      <w:pPr>
        <w:rPr>
          <w:lang w:val="en-US" w:eastAsia="zh-CN"/>
        </w:rPr>
      </w:pPr>
      <w:r>
        <w:rPr>
          <w:lang w:val="en-US" w:eastAsia="zh-CN"/>
        </w:rPr>
        <w:t>In RANP#99 a new work item on BWP without restriction was approved [1].</w:t>
      </w:r>
      <w:r w:rsidR="006D5479">
        <w:rPr>
          <w:lang w:val="en-US" w:eastAsia="zh-CN"/>
        </w:rPr>
        <w:t xml:space="preserve"> Objectives are duplicated here for information:</w:t>
      </w:r>
    </w:p>
    <w:tbl>
      <w:tblPr>
        <w:tblStyle w:val="TableGrid"/>
        <w:tblW w:w="0" w:type="auto"/>
        <w:tblLook w:val="04A0" w:firstRow="1" w:lastRow="0" w:firstColumn="1" w:lastColumn="0" w:noHBand="0" w:noVBand="1"/>
      </w:tblPr>
      <w:tblGrid>
        <w:gridCol w:w="9629"/>
      </w:tblGrid>
      <w:tr w:rsidR="006D5479" w14:paraId="7DD15418" w14:textId="77777777" w:rsidTr="006D5479">
        <w:tc>
          <w:tcPr>
            <w:tcW w:w="9629" w:type="dxa"/>
          </w:tcPr>
          <w:p w14:paraId="379D7817"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A </w:t>
            </w:r>
          </w:p>
          <w:p w14:paraId="2F14C9E5" w14:textId="77777777" w:rsidR="006D5479" w:rsidRPr="006D5479" w:rsidRDefault="006D5479" w:rsidP="006D5479">
            <w:pPr>
              <w:numPr>
                <w:ilvl w:val="1"/>
                <w:numId w:val="65"/>
              </w:numPr>
              <w:rPr>
                <w:lang w:val="en-US" w:eastAsia="zh-CN"/>
              </w:rPr>
            </w:pPr>
            <w:r w:rsidRPr="006D5479">
              <w:rPr>
                <w:lang w:val="en-US" w:eastAsia="zh-CN"/>
              </w:rPr>
              <w:t xml:space="preserve">Study and specify </w:t>
            </w:r>
            <w:r w:rsidRPr="006D5479">
              <w:rPr>
                <w:lang w:eastAsia="zh-CN"/>
              </w:rPr>
              <w:t>if any clarifications of the existing requirements are needed, e.g., applicability of requirements, conditions of gap configuration etc</w:t>
            </w:r>
            <w:r w:rsidRPr="006D5479">
              <w:rPr>
                <w:lang w:val="en-US" w:eastAsia="zh-CN"/>
              </w:rPr>
              <w:t>. (RAN4)</w:t>
            </w:r>
          </w:p>
          <w:p w14:paraId="4B92313B" w14:textId="77777777" w:rsidR="006D5479" w:rsidRPr="006D5479" w:rsidRDefault="006D5479" w:rsidP="006D5479">
            <w:pPr>
              <w:numPr>
                <w:ilvl w:val="0"/>
                <w:numId w:val="65"/>
              </w:numPr>
              <w:rPr>
                <w:lang w:val="en-US" w:eastAsia="zh-CN"/>
              </w:rPr>
            </w:pPr>
            <w:r w:rsidRPr="006D5479">
              <w:rPr>
                <w:lang w:val="en-US" w:eastAsia="zh-CN"/>
              </w:rPr>
              <w:t>For Option B-1-1</w:t>
            </w:r>
          </w:p>
          <w:p w14:paraId="42777282" w14:textId="77777777" w:rsidR="006D5479" w:rsidRPr="006D5479" w:rsidRDefault="006D5479" w:rsidP="006D5479">
            <w:pPr>
              <w:numPr>
                <w:ilvl w:val="1"/>
                <w:numId w:val="65"/>
              </w:numPr>
              <w:rPr>
                <w:lang w:val="en-US" w:eastAsia="zh-CN"/>
              </w:rPr>
            </w:pPr>
            <w:r w:rsidRPr="006D5479">
              <w:rPr>
                <w:lang w:val="en-US" w:eastAsia="zh-CN"/>
              </w:rPr>
              <w:t>Specify support of BM/RLM/BFD based on SSB outside the active BWP without interruptions (RAN4, RAN2, RAN1)</w:t>
            </w:r>
          </w:p>
          <w:p w14:paraId="7B70C967"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C </w:t>
            </w:r>
          </w:p>
          <w:p w14:paraId="30EB6F00" w14:textId="77777777" w:rsidR="006D5479" w:rsidRPr="006D5479" w:rsidRDefault="006D5479" w:rsidP="006D5479">
            <w:pPr>
              <w:numPr>
                <w:ilvl w:val="1"/>
                <w:numId w:val="65"/>
              </w:numPr>
              <w:rPr>
                <w:lang w:val="en-US" w:eastAsia="zh-CN"/>
              </w:rPr>
            </w:pPr>
            <w:r w:rsidRPr="006D5479">
              <w:rPr>
                <w:lang w:val="en-US" w:eastAsia="zh-CN"/>
              </w:rPr>
              <w:t>Specify support of BM/RLM/BFD based on NCD-SSB within active BWP for non-RedCap UEs (RAN4, RAN2, RAN1)</w:t>
            </w:r>
          </w:p>
          <w:p w14:paraId="530E3322"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B-1-2 </w:t>
            </w:r>
          </w:p>
          <w:p w14:paraId="62CC7AEA" w14:textId="77777777" w:rsidR="006D5479" w:rsidRPr="006D5479" w:rsidRDefault="006D5479" w:rsidP="006D5479">
            <w:pPr>
              <w:numPr>
                <w:ilvl w:val="1"/>
                <w:numId w:val="65"/>
              </w:numPr>
              <w:rPr>
                <w:lang w:val="en-US" w:eastAsia="zh-CN"/>
              </w:rPr>
            </w:pPr>
            <w:r w:rsidRPr="006D5479">
              <w:rPr>
                <w:rFonts w:hint="eastAsia"/>
                <w:lang w:val="en-US" w:eastAsia="zh-CN"/>
              </w:rPr>
              <w:t>S</w:t>
            </w:r>
            <w:r w:rsidRPr="006D5479">
              <w:rPr>
                <w:lang w:val="en-US" w:eastAsia="zh-CN"/>
              </w:rPr>
              <w:t>pecify support of BM/RLM/BFD based on SSB outside the active BWP with interruptions with the following conditions (RAN4, RAN2, RAN1):</w:t>
            </w:r>
          </w:p>
          <w:p w14:paraId="59943B7F" w14:textId="77777777" w:rsidR="006D5479" w:rsidRPr="006D5479" w:rsidRDefault="006D5479" w:rsidP="006D5479">
            <w:pPr>
              <w:numPr>
                <w:ilvl w:val="2"/>
                <w:numId w:val="65"/>
              </w:numPr>
              <w:rPr>
                <w:lang w:eastAsia="zh-CN"/>
              </w:rPr>
            </w:pPr>
            <w:r w:rsidRPr="006D5479">
              <w:rPr>
                <w:lang w:eastAsia="zh-CN"/>
              </w:rPr>
              <w:t>The UE shall be allowed to use B-1-2 only if there is no CSI-RS, no NCD SSB and no CD SSB configured for RLM/BM/BFD in the active BWP of the corresponding carrier(s) to be measured; and</w:t>
            </w:r>
          </w:p>
          <w:p w14:paraId="26BB64D5" w14:textId="77777777" w:rsidR="006D5479" w:rsidRPr="006D5479" w:rsidRDefault="006D5479" w:rsidP="006D5479">
            <w:pPr>
              <w:numPr>
                <w:ilvl w:val="2"/>
                <w:numId w:val="65"/>
              </w:numPr>
              <w:rPr>
                <w:lang w:eastAsia="zh-CN"/>
              </w:rPr>
            </w:pPr>
            <w:r w:rsidRPr="006D5479">
              <w:rPr>
                <w:lang w:eastAsia="zh-CN"/>
              </w:rPr>
              <w:t xml:space="preserve">UE shall support option (C) NCD-SSB (subject to IoDT availability). </w:t>
            </w:r>
          </w:p>
          <w:p w14:paraId="7E181638" w14:textId="77777777" w:rsidR="006D5479" w:rsidRPr="006D5479" w:rsidRDefault="006D5479" w:rsidP="006D5479">
            <w:pPr>
              <w:numPr>
                <w:ilvl w:val="1"/>
                <w:numId w:val="65"/>
              </w:numPr>
              <w:rPr>
                <w:lang w:val="en-US" w:eastAsia="zh-CN"/>
              </w:rPr>
            </w:pPr>
            <w:r w:rsidRPr="006D5479">
              <w:rPr>
                <w:lang w:eastAsia="zh-CN"/>
              </w:rPr>
              <w:t>The interruption related requirements will be decided and specified in RAN4.</w:t>
            </w:r>
          </w:p>
          <w:p w14:paraId="7D19502F" w14:textId="77777777" w:rsidR="006D5479" w:rsidRPr="006D5479" w:rsidRDefault="006D5479" w:rsidP="006D5479">
            <w:pPr>
              <w:rPr>
                <w:bCs/>
                <w:lang w:eastAsia="zh-CN"/>
              </w:rPr>
            </w:pPr>
          </w:p>
          <w:p w14:paraId="68401778" w14:textId="1E9341FB" w:rsidR="006D5479" w:rsidRPr="006D5479" w:rsidRDefault="006D5479" w:rsidP="00CA0B7B">
            <w:pPr>
              <w:rPr>
                <w:lang w:eastAsia="zh-CN"/>
              </w:rPr>
            </w:pPr>
            <w:r w:rsidRPr="006D5479">
              <w:rPr>
                <w:lang w:eastAsia="zh-CN"/>
              </w:rPr>
              <w:t>The expected RAN2 impacts are the RRC configuration signalling for the above options, and the capability signalling aspects.</w:t>
            </w:r>
          </w:p>
        </w:tc>
      </w:tr>
    </w:tbl>
    <w:p w14:paraId="316A5047" w14:textId="77777777" w:rsidR="006D5479" w:rsidRDefault="006D5479" w:rsidP="00CA0B7B">
      <w:pPr>
        <w:rPr>
          <w:lang w:val="en-US" w:eastAsia="zh-CN"/>
        </w:rPr>
      </w:pPr>
    </w:p>
    <w:p w14:paraId="2452A3A5" w14:textId="1A5BCECE" w:rsidR="00A42833" w:rsidRPr="00B66FBB" w:rsidRDefault="00A42833" w:rsidP="00A42833">
      <w:pPr>
        <w:rPr>
          <w:lang w:val="en-US"/>
        </w:rPr>
      </w:pPr>
      <w:r>
        <w:rPr>
          <w:lang w:val="en-US" w:eastAsia="zh-CN"/>
        </w:rPr>
        <w:t xml:space="preserve">RAN4 TU starts from </w:t>
      </w:r>
      <w:r>
        <w:rPr>
          <w:rFonts w:hint="eastAsia"/>
          <w:lang w:val="en-US" w:eastAsia="zh-CN"/>
        </w:rPr>
        <w:t>Ap</w:t>
      </w:r>
      <w:r>
        <w:rPr>
          <w:lang w:val="en-US" w:eastAsia="zh-CN"/>
        </w:rPr>
        <w:t xml:space="preserve">ril meeting. </w:t>
      </w:r>
      <w:r>
        <w:rPr>
          <w:lang w:val="en-US"/>
        </w:rPr>
        <w:t xml:space="preserve">RAN4 had initial discussion and reached some agreement in RAN4#106-bis-e [1]. In this contribution, we focus on the remaining issues of option C. </w:t>
      </w:r>
    </w:p>
    <w:p w14:paraId="082591AF" w14:textId="77777777" w:rsidR="00A42833" w:rsidRPr="00B66FBB" w:rsidRDefault="00A42833" w:rsidP="00CA0B7B">
      <w:pPr>
        <w:rPr>
          <w:lang w:val="en-US"/>
        </w:rPr>
      </w:pPr>
    </w:p>
    <w:p w14:paraId="11114A88" w14:textId="7C05BEDE"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5A397813" w14:textId="77777777" w:rsidR="00342C6C" w:rsidRDefault="00394B2A" w:rsidP="004036A3">
      <w:pPr>
        <w:rPr>
          <w:lang w:val="en-US" w:eastAsia="x-none"/>
        </w:rPr>
      </w:pPr>
      <w:r>
        <w:rPr>
          <w:lang w:eastAsia="x-none"/>
        </w:rPr>
        <w:t xml:space="preserve">Scope of option </w:t>
      </w:r>
      <w:r w:rsidR="00392A86">
        <w:rPr>
          <w:lang w:eastAsia="x-none"/>
        </w:rPr>
        <w:t>C</w:t>
      </w:r>
      <w:r>
        <w:rPr>
          <w:lang w:eastAsia="x-none"/>
        </w:rPr>
        <w:t xml:space="preserve"> is </w:t>
      </w:r>
      <w:r w:rsidR="007816C8">
        <w:rPr>
          <w:lang w:val="en-US" w:eastAsia="x-none"/>
        </w:rPr>
        <w:t>to s</w:t>
      </w:r>
      <w:r w:rsidR="00392A86" w:rsidRPr="00392A86">
        <w:rPr>
          <w:lang w:val="en-US" w:eastAsia="x-none"/>
        </w:rPr>
        <w:t>pecify support of BM/RLM/BFD based on NCD-SSB within active BWP for non-RedCap UEs</w:t>
      </w:r>
      <w:r w:rsidR="00500B82">
        <w:rPr>
          <w:lang w:val="en-US" w:eastAsia="x-none"/>
        </w:rPr>
        <w:t xml:space="preserve">. CD-SSB and NCD-SSB are different logic concepts. </w:t>
      </w:r>
    </w:p>
    <w:p w14:paraId="2889D857" w14:textId="4EF0404E" w:rsidR="008572F4" w:rsidRDefault="00D33D39" w:rsidP="004036A3">
      <w:pPr>
        <w:rPr>
          <w:lang w:val="en-US" w:eastAsia="x-none"/>
        </w:rPr>
      </w:pPr>
      <w:r>
        <w:rPr>
          <w:lang w:val="en-US" w:eastAsia="x-none"/>
        </w:rPr>
        <w:lastRenderedPageBreak/>
        <w:t xml:space="preserve">The first issue we would like to discuss is about </w:t>
      </w:r>
      <w:r w:rsidRPr="00D33D39">
        <w:rPr>
          <w:bCs/>
          <w:lang w:val="en-US" w:eastAsia="x-none"/>
        </w:rPr>
        <w:t>c</w:t>
      </w:r>
      <w:r w:rsidRPr="00D33D39">
        <w:rPr>
          <w:bCs/>
          <w:lang w:eastAsia="x-none"/>
        </w:rPr>
        <w:t>larification on existing timing requirements for supporting Option C</w:t>
      </w:r>
      <w:r>
        <w:rPr>
          <w:bCs/>
          <w:lang w:eastAsia="x-none"/>
        </w:rPr>
        <w:t>:</w:t>
      </w:r>
    </w:p>
    <w:p w14:paraId="2EBD2838" w14:textId="77777777" w:rsidR="00D33D39" w:rsidRPr="0053513E" w:rsidRDefault="00D33D39" w:rsidP="00D33D39">
      <w:pPr>
        <w:outlineLvl w:val="1"/>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4</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C</w:t>
      </w:r>
    </w:p>
    <w:p w14:paraId="29BCA750" w14:textId="77777777" w:rsidR="00D33D39" w:rsidRPr="00422240" w:rsidRDefault="00D33D39" w:rsidP="00D33D39">
      <w:pPr>
        <w:spacing w:afterLines="50" w:after="120"/>
        <w:rPr>
          <w:b/>
          <w:bCs/>
          <w:color w:val="0070C0"/>
          <w:szCs w:val="24"/>
          <w:lang w:eastAsia="zh-CN"/>
        </w:rPr>
      </w:pPr>
      <w:r w:rsidRPr="005C24FA">
        <w:rPr>
          <w:b/>
          <w:bCs/>
          <w:color w:val="0070C0"/>
          <w:szCs w:val="24"/>
          <w:lang w:eastAsia="zh-CN"/>
        </w:rPr>
        <w:t xml:space="preserve">&lt;Way forward &gt;: </w:t>
      </w:r>
    </w:p>
    <w:p w14:paraId="456B8007" w14:textId="77777777" w:rsidR="00D33D39" w:rsidRPr="0053513E" w:rsidRDefault="00D33D39" w:rsidP="00D33D39">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53513E">
        <w:rPr>
          <w:color w:val="000000" w:themeColor="text1"/>
          <w:szCs w:val="24"/>
          <w:lang w:eastAsia="zh-CN"/>
        </w:rPr>
        <w:t>Proposals</w:t>
      </w:r>
    </w:p>
    <w:p w14:paraId="481B6FD3" w14:textId="77777777" w:rsidR="00D33D39" w:rsidRPr="0053513E" w:rsidRDefault="00D33D39" w:rsidP="00D33D39">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1</w:t>
      </w:r>
      <w:r w:rsidRPr="0053513E">
        <w:rPr>
          <w:color w:val="000000" w:themeColor="text1"/>
          <w:szCs w:val="24"/>
          <w:lang w:eastAsia="zh-CN"/>
        </w:rPr>
        <w:t xml:space="preserve">: </w:t>
      </w:r>
      <w:r>
        <w:rPr>
          <w:color w:val="000000" w:themeColor="text1"/>
          <w:szCs w:val="24"/>
          <w:lang w:eastAsia="zh-CN"/>
        </w:rPr>
        <w:t>(Ericsson, Nokia, Intel, CATT, MediaTek, OPPO)</w:t>
      </w:r>
    </w:p>
    <w:p w14:paraId="5F9DBEFA" w14:textId="77777777" w:rsidR="00D33D39" w:rsidRDefault="00D33D39" w:rsidP="00D33D39">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277B67">
        <w:rPr>
          <w:color w:val="000000" w:themeColor="text1"/>
          <w:szCs w:val="24"/>
          <w:lang w:eastAsia="zh-CN"/>
        </w:rPr>
        <w:t>The current SSB-based timing requirement can be also applied to non-redCap UE with NCD-</w:t>
      </w:r>
      <w:r>
        <w:rPr>
          <w:color w:val="000000" w:themeColor="text1"/>
          <w:szCs w:val="24"/>
          <w:lang w:eastAsia="zh-CN"/>
        </w:rPr>
        <w:t>SS</w:t>
      </w:r>
      <w:r w:rsidRPr="00277B67">
        <w:rPr>
          <w:color w:val="000000" w:themeColor="text1"/>
          <w:szCs w:val="24"/>
          <w:lang w:eastAsia="zh-CN"/>
        </w:rPr>
        <w:t>B support.</w:t>
      </w:r>
    </w:p>
    <w:p w14:paraId="41B4680B" w14:textId="77777777" w:rsidR="00D33D39" w:rsidRPr="0053513E" w:rsidRDefault="00D33D39" w:rsidP="00D33D39">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2</w:t>
      </w:r>
      <w:r w:rsidRPr="0053513E">
        <w:rPr>
          <w:color w:val="000000" w:themeColor="text1"/>
          <w:szCs w:val="24"/>
          <w:lang w:eastAsia="zh-CN"/>
        </w:rPr>
        <w:t xml:space="preserve">: </w:t>
      </w:r>
      <w:r>
        <w:rPr>
          <w:color w:val="000000" w:themeColor="text1"/>
          <w:szCs w:val="24"/>
          <w:lang w:eastAsia="zh-CN"/>
        </w:rPr>
        <w:t>(vivo, Huawei, Spreadtrum)</w:t>
      </w:r>
    </w:p>
    <w:p w14:paraId="41084510" w14:textId="77777777" w:rsidR="00D33D39" w:rsidRPr="00277B67" w:rsidRDefault="00D33D39" w:rsidP="00D33D39">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7C1769">
        <w:rPr>
          <w:rFonts w:eastAsiaTheme="minorEastAsia"/>
          <w:lang w:eastAsia="zh-CN"/>
        </w:rPr>
        <w:t>It is clarified in the spec that existing timing requirements for non-RedCap UE shall be met provided at least one SSB is available during 160ms, which can also be NCD-SSB within active BWP if UE supports option C.</w:t>
      </w:r>
    </w:p>
    <w:p w14:paraId="31E7D352" w14:textId="1AB15A92" w:rsidR="0091598B" w:rsidRDefault="0091598B" w:rsidP="004036A3">
      <w:pPr>
        <w:rPr>
          <w:lang w:val="en-US" w:eastAsia="x-none"/>
        </w:rPr>
      </w:pPr>
      <w:r>
        <w:rPr>
          <w:lang w:val="en-US" w:eastAsia="x-none"/>
        </w:rPr>
        <w:t xml:space="preserve">According to discussion in previous RAN4 meetings, it is agreeable that existing timing requirements can still apply. Only some clarification is needed. The above two options do not contradict each other. </w:t>
      </w:r>
    </w:p>
    <w:p w14:paraId="719B2E98" w14:textId="19463CA4" w:rsidR="00D33D39" w:rsidRDefault="00CE16F6" w:rsidP="00CE16F6">
      <w:pPr>
        <w:pStyle w:val="Caption"/>
        <w:rPr>
          <w:rFonts w:eastAsia="SimSun"/>
          <w:color w:val="000000" w:themeColor="text1"/>
          <w:szCs w:val="24"/>
          <w:lang w:eastAsia="zh-CN"/>
        </w:rPr>
      </w:pPr>
      <w:bookmarkStart w:id="3" w:name="_Ref135033598"/>
      <w:r>
        <w:t xml:space="preserve">Proposal </w:t>
      </w:r>
      <w:r>
        <w:fldChar w:fldCharType="begin"/>
      </w:r>
      <w:r>
        <w:instrText xml:space="preserve"> SEQ Proposal \* ARABIC </w:instrText>
      </w:r>
      <w:r>
        <w:fldChar w:fldCharType="separate"/>
      </w:r>
      <w:r>
        <w:rPr>
          <w:noProof/>
        </w:rPr>
        <w:t>1</w:t>
      </w:r>
      <w:r>
        <w:fldChar w:fldCharType="end"/>
      </w:r>
      <w:r>
        <w:t xml:space="preserve">: </w:t>
      </w:r>
      <w:r w:rsidRPr="00277B67">
        <w:rPr>
          <w:rFonts w:eastAsia="SimSun"/>
          <w:color w:val="000000" w:themeColor="text1"/>
          <w:szCs w:val="24"/>
          <w:lang w:eastAsia="zh-CN"/>
        </w:rPr>
        <w:t>The current SSB-based timing requirement can be also applied to non-redCap UE with NCD-</w:t>
      </w:r>
      <w:r>
        <w:rPr>
          <w:rFonts w:eastAsia="SimSun"/>
          <w:color w:val="000000" w:themeColor="text1"/>
          <w:szCs w:val="24"/>
          <w:lang w:eastAsia="zh-CN"/>
        </w:rPr>
        <w:t>SS</w:t>
      </w:r>
      <w:r w:rsidRPr="00277B67">
        <w:rPr>
          <w:rFonts w:eastAsia="SimSun"/>
          <w:color w:val="000000" w:themeColor="text1"/>
          <w:szCs w:val="24"/>
          <w:lang w:eastAsia="zh-CN"/>
        </w:rPr>
        <w:t>B support.</w:t>
      </w:r>
      <w:bookmarkEnd w:id="3"/>
    </w:p>
    <w:p w14:paraId="549A9D2A" w14:textId="328E5A98" w:rsidR="00CE16F6" w:rsidRPr="00CE16F6" w:rsidRDefault="00CE16F6" w:rsidP="00CE16F6">
      <w:pPr>
        <w:pStyle w:val="Caption"/>
        <w:rPr>
          <w:lang w:eastAsia="zh-CN"/>
        </w:rPr>
      </w:pPr>
      <w:bookmarkStart w:id="4" w:name="_Ref135033602"/>
      <w:r>
        <w:t xml:space="preserve">Proposal </w:t>
      </w:r>
      <w:r>
        <w:fldChar w:fldCharType="begin"/>
      </w:r>
      <w:r>
        <w:instrText xml:space="preserve"> SEQ Proposal \* ARABIC </w:instrText>
      </w:r>
      <w:r>
        <w:fldChar w:fldCharType="separate"/>
      </w:r>
      <w:r>
        <w:rPr>
          <w:noProof/>
        </w:rPr>
        <w:t>2</w:t>
      </w:r>
      <w:r>
        <w:fldChar w:fldCharType="end"/>
      </w:r>
      <w:r>
        <w:t xml:space="preserve">: </w:t>
      </w:r>
      <w:r w:rsidRPr="007C1769">
        <w:rPr>
          <w:rFonts w:eastAsiaTheme="minorEastAsia"/>
          <w:lang w:eastAsia="zh-CN"/>
        </w:rPr>
        <w:t>It is clarified in the spec that existing timing requirements for non-RedCap UE shall be met provided at least one SSB is available during 160ms, which can also be NCD-SSB within active BWP if UE supports option C.</w:t>
      </w:r>
      <w:bookmarkEnd w:id="4"/>
    </w:p>
    <w:p w14:paraId="586B7855" w14:textId="77777777" w:rsidR="00D33D39" w:rsidRDefault="00D33D39" w:rsidP="004036A3">
      <w:pPr>
        <w:rPr>
          <w:lang w:val="en-US" w:eastAsia="x-none"/>
        </w:rPr>
      </w:pPr>
    </w:p>
    <w:p w14:paraId="140C60C4" w14:textId="1821787E" w:rsidR="00091295" w:rsidRDefault="00091295" w:rsidP="004036A3">
      <w:pPr>
        <w:rPr>
          <w:lang w:val="en-US" w:eastAsia="x-none"/>
        </w:rPr>
      </w:pPr>
      <w:r>
        <w:rPr>
          <w:lang w:val="en-US" w:eastAsia="x-none"/>
        </w:rPr>
        <w:t>Regarding inter-frequency measurement:</w:t>
      </w:r>
    </w:p>
    <w:p w14:paraId="3CFE1906" w14:textId="77777777" w:rsidR="00091295" w:rsidRPr="002C6D84" w:rsidRDefault="00091295" w:rsidP="00091295">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5</w:t>
      </w:r>
      <w:r w:rsidRPr="002C6D84">
        <w:rPr>
          <w:b/>
          <w:color w:val="000000" w:themeColor="text1"/>
          <w:u w:val="single"/>
          <w:lang w:eastAsia="ko-KR"/>
        </w:rPr>
        <w:t xml:space="preserve">: </w:t>
      </w:r>
      <w:r>
        <w:rPr>
          <w:b/>
          <w:color w:val="000000" w:themeColor="text1"/>
          <w:u w:val="single"/>
          <w:lang w:eastAsia="ko-KR"/>
        </w:rPr>
        <w:t>Impact to inter-frequency measurement requirements for supporting option C</w:t>
      </w:r>
    </w:p>
    <w:p w14:paraId="7B12CBA6" w14:textId="77777777" w:rsidR="00091295" w:rsidRPr="005C24FA" w:rsidRDefault="00091295" w:rsidP="00091295">
      <w:pPr>
        <w:spacing w:afterLines="50" w:after="120"/>
        <w:rPr>
          <w:b/>
          <w:bCs/>
          <w:color w:val="0070C0"/>
          <w:szCs w:val="24"/>
          <w:lang w:eastAsia="zh-CN"/>
        </w:rPr>
      </w:pPr>
      <w:r w:rsidRPr="005C24FA">
        <w:rPr>
          <w:b/>
          <w:bCs/>
          <w:color w:val="0070C0"/>
          <w:szCs w:val="24"/>
          <w:lang w:eastAsia="zh-CN"/>
        </w:rPr>
        <w:t xml:space="preserve">&lt;Way forward &gt;: </w:t>
      </w:r>
    </w:p>
    <w:p w14:paraId="1B1BA2A8" w14:textId="77777777" w:rsidR="00091295" w:rsidRPr="004E15AF" w:rsidRDefault="00091295" w:rsidP="00091295">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4E15AF">
        <w:rPr>
          <w:rFonts w:hint="eastAsia"/>
          <w:color w:val="000000" w:themeColor="text1"/>
          <w:szCs w:val="24"/>
          <w:lang w:eastAsia="zh-CN"/>
        </w:rPr>
        <w:t>T</w:t>
      </w:r>
      <w:r w:rsidRPr="004E15AF">
        <w:rPr>
          <w:color w:val="000000" w:themeColor="text1"/>
          <w:szCs w:val="24"/>
          <w:lang w:eastAsia="zh-CN"/>
        </w:rPr>
        <w:t>he issue is postponed.</w:t>
      </w:r>
    </w:p>
    <w:p w14:paraId="447A9393" w14:textId="10CF0F9A" w:rsidR="0049695D" w:rsidRDefault="00091295" w:rsidP="004036A3">
      <w:pPr>
        <w:rPr>
          <w:lang w:val="en-US" w:eastAsia="x-none"/>
        </w:rPr>
      </w:pPr>
      <w:r>
        <w:rPr>
          <w:lang w:val="en-US" w:eastAsia="x-none"/>
        </w:rPr>
        <w:t>This issue can be revisit after RAN4 reaches consensus on intra-frequency measurement.</w:t>
      </w:r>
    </w:p>
    <w:p w14:paraId="09BC025B" w14:textId="77777777" w:rsidR="00091295" w:rsidRDefault="00091295" w:rsidP="004036A3">
      <w:pPr>
        <w:rPr>
          <w:lang w:val="en-US" w:eastAsia="x-none"/>
        </w:rPr>
      </w:pPr>
    </w:p>
    <w:p w14:paraId="4DF29968" w14:textId="56FCB15E" w:rsidR="00091295" w:rsidRPr="003234D2" w:rsidRDefault="00091295" w:rsidP="004036A3">
      <w:pPr>
        <w:rPr>
          <w:lang w:val="en-US" w:eastAsia="x-none"/>
        </w:rPr>
      </w:pPr>
      <w:r>
        <w:rPr>
          <w:lang w:val="en-US" w:eastAsia="x-none"/>
        </w:rPr>
        <w:t xml:space="preserve">As for other requirement in addition to </w:t>
      </w:r>
      <w:r w:rsidRPr="00091295">
        <w:rPr>
          <w:bCs/>
          <w:lang w:eastAsia="x-none"/>
        </w:rPr>
        <w:t>L1/L3 measurements for supporting option C:</w:t>
      </w:r>
    </w:p>
    <w:p w14:paraId="3B1A1929" w14:textId="77777777" w:rsidR="00091295" w:rsidRPr="002C6D84" w:rsidRDefault="00091295" w:rsidP="00091295">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7</w:t>
      </w:r>
      <w:r w:rsidRPr="002C6D84">
        <w:rPr>
          <w:b/>
          <w:color w:val="000000" w:themeColor="text1"/>
          <w:u w:val="single"/>
          <w:lang w:eastAsia="ko-KR"/>
        </w:rPr>
        <w:t xml:space="preserve">: </w:t>
      </w:r>
      <w:r>
        <w:rPr>
          <w:b/>
          <w:color w:val="000000" w:themeColor="text1"/>
          <w:u w:val="single"/>
          <w:lang w:eastAsia="ko-KR"/>
        </w:rPr>
        <w:t>Whether to define requirements in addition to L1/L3 measurements for supporting option C</w:t>
      </w:r>
    </w:p>
    <w:p w14:paraId="73441322" w14:textId="77777777" w:rsidR="00091295" w:rsidRPr="005C24FA" w:rsidRDefault="00091295" w:rsidP="00091295">
      <w:pPr>
        <w:spacing w:afterLines="50" w:after="120"/>
        <w:rPr>
          <w:b/>
          <w:bCs/>
          <w:color w:val="0070C0"/>
          <w:szCs w:val="24"/>
          <w:lang w:eastAsia="zh-CN"/>
        </w:rPr>
      </w:pPr>
      <w:r w:rsidRPr="005C24FA">
        <w:rPr>
          <w:b/>
          <w:bCs/>
          <w:color w:val="0070C0"/>
          <w:szCs w:val="24"/>
          <w:lang w:eastAsia="zh-CN"/>
        </w:rPr>
        <w:t xml:space="preserve">&lt;Way forward &gt;: </w:t>
      </w:r>
    </w:p>
    <w:p w14:paraId="159EE602" w14:textId="77777777" w:rsidR="00091295" w:rsidRPr="004E15AF" w:rsidRDefault="00091295" w:rsidP="00091295">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4E15AF">
        <w:rPr>
          <w:rFonts w:hint="eastAsia"/>
          <w:color w:val="000000" w:themeColor="text1"/>
          <w:szCs w:val="24"/>
          <w:lang w:eastAsia="zh-CN"/>
        </w:rPr>
        <w:t>T</w:t>
      </w:r>
      <w:r w:rsidRPr="004E15AF">
        <w:rPr>
          <w:color w:val="000000" w:themeColor="text1"/>
          <w:szCs w:val="24"/>
          <w:lang w:eastAsia="zh-CN"/>
        </w:rPr>
        <w:t>he issue is postponed.</w:t>
      </w:r>
    </w:p>
    <w:p w14:paraId="24187C4C" w14:textId="155067FE" w:rsidR="007F7260" w:rsidRDefault="00091295" w:rsidP="004036A3">
      <w:pPr>
        <w:rPr>
          <w:lang w:eastAsia="x-none"/>
        </w:rPr>
      </w:pPr>
      <w:r>
        <w:rPr>
          <w:lang w:eastAsia="x-none"/>
        </w:rPr>
        <w:t>There were some proposals w.r.t. handover requirements in the last RAN4 meeting. However, we think this has dependency on how we handle L3 measurement, which is not in the scope yet. We suggest RAN4 revisits this once L3 measurement related issue is concluded.</w:t>
      </w:r>
    </w:p>
    <w:p w14:paraId="45992C04" w14:textId="77777777" w:rsidR="00091295" w:rsidRPr="00927D0A" w:rsidRDefault="00091295"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67FC7F7"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 xml:space="preserve">on </w:t>
      </w:r>
      <w:r w:rsidR="00925A27">
        <w:rPr>
          <w:rFonts w:cs="v4.2.0"/>
          <w:lang w:val="en-US" w:eastAsia="zh-CN"/>
        </w:rPr>
        <w:t xml:space="preserve">BWP without restriction – option </w:t>
      </w:r>
      <w:r w:rsidR="008E52ED">
        <w:rPr>
          <w:rFonts w:cs="v4.2.0"/>
          <w:lang w:val="en-US" w:eastAsia="zh-CN"/>
        </w:rPr>
        <w:t>C</w:t>
      </w:r>
      <w:r w:rsidR="00780A46" w:rsidRPr="00B66FBB">
        <w:rPr>
          <w:rFonts w:cs="v4.2.0"/>
          <w:lang w:val="en-US" w:eastAsia="zh-CN"/>
        </w:rPr>
        <w:t>. After discussion, the following conclusions are provided:</w:t>
      </w:r>
    </w:p>
    <w:p w14:paraId="221D10DC" w14:textId="7637E69D" w:rsidR="00511AFC" w:rsidRPr="00671525" w:rsidRDefault="00671525" w:rsidP="000068A9">
      <w:pPr>
        <w:rPr>
          <w:rFonts w:cs="v4.2.0"/>
          <w:b/>
          <w:bCs/>
          <w:lang w:val="x-none" w:eastAsia="zh-CN"/>
        </w:rPr>
      </w:pPr>
      <w:r w:rsidRPr="00671525">
        <w:rPr>
          <w:rFonts w:cs="v4.2.0"/>
          <w:b/>
          <w:bCs/>
          <w:lang w:val="x-none" w:eastAsia="zh-CN"/>
        </w:rPr>
        <w:lastRenderedPageBreak/>
        <w:fldChar w:fldCharType="begin"/>
      </w:r>
      <w:r w:rsidRPr="00671525">
        <w:rPr>
          <w:rFonts w:cs="v4.2.0"/>
          <w:b/>
          <w:bCs/>
          <w:lang w:val="x-none" w:eastAsia="zh-CN"/>
        </w:rPr>
        <w:instrText xml:space="preserve"> REF _Ref135033598 \h  \* MERGEFORMAT </w:instrText>
      </w:r>
      <w:r w:rsidRPr="00671525">
        <w:rPr>
          <w:rFonts w:cs="v4.2.0"/>
          <w:b/>
          <w:bCs/>
          <w:lang w:val="x-none" w:eastAsia="zh-CN"/>
        </w:rPr>
      </w:r>
      <w:r w:rsidRPr="00671525">
        <w:rPr>
          <w:rFonts w:cs="v4.2.0"/>
          <w:b/>
          <w:bCs/>
          <w:lang w:val="x-none" w:eastAsia="zh-CN"/>
        </w:rPr>
        <w:fldChar w:fldCharType="separate"/>
      </w:r>
      <w:r w:rsidRPr="00671525">
        <w:rPr>
          <w:b/>
          <w:bCs/>
        </w:rPr>
        <w:t xml:space="preserve">Proposal </w:t>
      </w:r>
      <w:r w:rsidRPr="00671525">
        <w:rPr>
          <w:b/>
          <w:bCs/>
          <w:noProof/>
        </w:rPr>
        <w:t>1</w:t>
      </w:r>
      <w:r w:rsidRPr="00671525">
        <w:rPr>
          <w:b/>
          <w:bCs/>
        </w:rPr>
        <w:t xml:space="preserve">: </w:t>
      </w:r>
      <w:r w:rsidRPr="00671525">
        <w:rPr>
          <w:rFonts w:eastAsia="SimSun"/>
          <w:b/>
          <w:bCs/>
          <w:color w:val="000000" w:themeColor="text1"/>
          <w:szCs w:val="24"/>
          <w:lang w:eastAsia="zh-CN"/>
        </w:rPr>
        <w:t>The current SSB-based timing requirement can be also applied to non-redCap UE with NCD-SSB support.</w:t>
      </w:r>
      <w:r w:rsidRPr="00671525">
        <w:rPr>
          <w:rFonts w:cs="v4.2.0"/>
          <w:b/>
          <w:bCs/>
          <w:lang w:val="x-none" w:eastAsia="zh-CN"/>
        </w:rPr>
        <w:fldChar w:fldCharType="end"/>
      </w:r>
    </w:p>
    <w:p w14:paraId="2AE933F0" w14:textId="5997183C" w:rsidR="00671525" w:rsidRPr="00671525" w:rsidRDefault="00671525" w:rsidP="000068A9">
      <w:pPr>
        <w:rPr>
          <w:rFonts w:cs="v4.2.0"/>
          <w:b/>
          <w:bCs/>
          <w:lang w:val="x-none" w:eastAsia="zh-CN"/>
        </w:rPr>
      </w:pPr>
      <w:r w:rsidRPr="00671525">
        <w:rPr>
          <w:rFonts w:cs="v4.2.0"/>
          <w:b/>
          <w:bCs/>
          <w:lang w:val="x-none" w:eastAsia="zh-CN"/>
        </w:rPr>
        <w:fldChar w:fldCharType="begin"/>
      </w:r>
      <w:r w:rsidRPr="00671525">
        <w:rPr>
          <w:rFonts w:cs="v4.2.0"/>
          <w:b/>
          <w:bCs/>
          <w:lang w:val="x-none" w:eastAsia="zh-CN"/>
        </w:rPr>
        <w:instrText xml:space="preserve"> REF _Ref135033602 \h  \* MERGEFORMAT </w:instrText>
      </w:r>
      <w:r w:rsidRPr="00671525">
        <w:rPr>
          <w:rFonts w:cs="v4.2.0"/>
          <w:b/>
          <w:bCs/>
          <w:lang w:val="x-none" w:eastAsia="zh-CN"/>
        </w:rPr>
      </w:r>
      <w:r w:rsidRPr="00671525">
        <w:rPr>
          <w:rFonts w:cs="v4.2.0"/>
          <w:b/>
          <w:bCs/>
          <w:lang w:val="x-none" w:eastAsia="zh-CN"/>
        </w:rPr>
        <w:fldChar w:fldCharType="separate"/>
      </w:r>
      <w:r w:rsidRPr="00671525">
        <w:rPr>
          <w:b/>
          <w:bCs/>
        </w:rPr>
        <w:t xml:space="preserve">Proposal </w:t>
      </w:r>
      <w:r w:rsidRPr="00671525">
        <w:rPr>
          <w:b/>
          <w:bCs/>
          <w:noProof/>
        </w:rPr>
        <w:t>2</w:t>
      </w:r>
      <w:r w:rsidRPr="00671525">
        <w:rPr>
          <w:b/>
          <w:bCs/>
        </w:rPr>
        <w:t xml:space="preserve">: </w:t>
      </w:r>
      <w:r w:rsidRPr="00671525">
        <w:rPr>
          <w:rFonts w:eastAsiaTheme="minorEastAsia"/>
          <w:b/>
          <w:bCs/>
          <w:lang w:eastAsia="zh-CN"/>
        </w:rPr>
        <w:t>It is clarified in the spec that existing timing requirements for non-RedCap UE shall be met provided at least one SSB is available during 160ms, which can also be NCD-SSB within active BWP if UE supports option C.</w:t>
      </w:r>
      <w:r w:rsidRPr="00671525">
        <w:rPr>
          <w:rFonts w:cs="v4.2.0"/>
          <w:b/>
          <w:bCs/>
          <w:lang w:val="x-none" w:eastAsia="zh-CN"/>
        </w:rPr>
        <w:fldChar w:fldCharType="end"/>
      </w:r>
    </w:p>
    <w:p w14:paraId="7E614F9B" w14:textId="77777777" w:rsidR="00671525" w:rsidRPr="00A65FA8" w:rsidRDefault="00671525" w:rsidP="000068A9">
      <w:pPr>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4AF8A45A" w14:textId="77777777" w:rsidR="00AA2C07" w:rsidRPr="00E168E3" w:rsidRDefault="00AA2C07" w:rsidP="00AA2C07">
      <w:pPr>
        <w:pStyle w:val="Reference"/>
        <w:keepLines/>
        <w:numPr>
          <w:ilvl w:val="0"/>
          <w:numId w:val="12"/>
        </w:numPr>
        <w:rPr>
          <w:lang w:val="en-US"/>
        </w:rPr>
      </w:pPr>
      <w:r w:rsidRPr="00E168E3">
        <w:t>R4-2306397</w:t>
      </w:r>
      <w:r w:rsidRPr="00E168E3">
        <w:rPr>
          <w:rFonts w:hint="eastAsia"/>
          <w:lang w:eastAsia="zh-CN"/>
        </w:rPr>
        <w:t>,</w:t>
      </w:r>
      <w:r w:rsidRPr="00E168E3">
        <w:rPr>
          <w:lang w:eastAsia="zh-CN"/>
        </w:rPr>
        <w:t xml:space="preserve"> WF on completion of specification support for BWP operation without restriction, vivo</w:t>
      </w:r>
    </w:p>
    <w:p w14:paraId="7D417463" w14:textId="27B5162F" w:rsidR="00561AA5" w:rsidRDefault="00154B7A" w:rsidP="00CF74BB">
      <w:pPr>
        <w:pStyle w:val="Reference"/>
        <w:keepLines/>
        <w:numPr>
          <w:ilvl w:val="0"/>
          <w:numId w:val="12"/>
        </w:numPr>
        <w:rPr>
          <w:bCs/>
          <w:lang w:val="en-US"/>
        </w:rPr>
      </w:pPr>
      <w:r w:rsidRPr="00101989">
        <w:rPr>
          <w:bCs/>
          <w:lang w:val="en-US" w:eastAsia="zh-CN"/>
        </w:rPr>
        <w:t>R</w:t>
      </w:r>
      <w:r w:rsidR="00101989">
        <w:rPr>
          <w:bCs/>
          <w:lang w:val="en-US" w:eastAsia="zh-CN"/>
        </w:rPr>
        <w:t>P</w:t>
      </w:r>
      <w:r w:rsidRPr="00101989">
        <w:rPr>
          <w:bCs/>
          <w:lang w:val="en-US" w:eastAsia="zh-CN"/>
        </w:rPr>
        <w:t>-</w:t>
      </w:r>
      <w:r w:rsidR="00E53232" w:rsidRPr="00101989">
        <w:rPr>
          <w:bCs/>
          <w:lang w:eastAsia="zh-CN"/>
        </w:rPr>
        <w:t>230805</w:t>
      </w:r>
      <w:r w:rsidRPr="00101989">
        <w:rPr>
          <w:bCs/>
          <w:lang w:val="en-US" w:eastAsia="zh-CN"/>
        </w:rPr>
        <w:t xml:space="preserve">, </w:t>
      </w:r>
      <w:r w:rsidR="00E53232" w:rsidRPr="00101989">
        <w:rPr>
          <w:bCs/>
          <w:lang w:eastAsia="zh-CN"/>
        </w:rPr>
        <w:t>New WID: Complete the specification support for BandWidth Part operation without restriction in NR</w:t>
      </w:r>
      <w:r w:rsidRPr="00101989">
        <w:rPr>
          <w:bCs/>
          <w:lang w:val="en-US" w:eastAsia="zh-CN"/>
        </w:rPr>
        <w:t xml:space="preserve">, </w:t>
      </w:r>
      <w:r w:rsidR="00E53232" w:rsidRPr="00101989">
        <w:rPr>
          <w:bCs/>
          <w:lang w:val="en-US" w:eastAsia="zh-CN"/>
        </w:rPr>
        <w:t>Vodafone, vivo</w:t>
      </w:r>
    </w:p>
    <w:p w14:paraId="3DC27A80" w14:textId="5C93AAFA" w:rsidR="006B7067" w:rsidRPr="00FB35DE" w:rsidRDefault="006B7067" w:rsidP="00CF74BB">
      <w:pPr>
        <w:pStyle w:val="Reference"/>
        <w:keepLines/>
        <w:numPr>
          <w:ilvl w:val="0"/>
          <w:numId w:val="12"/>
        </w:numPr>
        <w:rPr>
          <w:lang w:val="en-US"/>
        </w:rPr>
      </w:pPr>
      <w:r w:rsidRPr="00FB35DE">
        <w:rPr>
          <w:lang w:eastAsia="zh-CN"/>
        </w:rPr>
        <w:t>R4-2303313, WF on BWP_withoutRestriction, vivo</w:t>
      </w:r>
    </w:p>
    <w:sectPr w:rsidR="006B7067" w:rsidRPr="00FB35D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7E10D" w14:textId="77777777" w:rsidR="009D3E13" w:rsidRDefault="009D3E13">
      <w:pPr>
        <w:spacing w:after="0"/>
      </w:pPr>
      <w:r>
        <w:separator/>
      </w:r>
    </w:p>
  </w:endnote>
  <w:endnote w:type="continuationSeparator" w:id="0">
    <w:p w14:paraId="2A253978" w14:textId="77777777" w:rsidR="009D3E13" w:rsidRDefault="009D3E13">
      <w:pPr>
        <w:spacing w:after="0"/>
      </w:pPr>
      <w:r>
        <w:continuationSeparator/>
      </w:r>
    </w:p>
  </w:endnote>
  <w:endnote w:type="continuationNotice" w:id="1">
    <w:p w14:paraId="225A54B4" w14:textId="77777777" w:rsidR="009D3E13" w:rsidRDefault="009D3E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BD3C5" w14:textId="77777777" w:rsidR="009D3E13" w:rsidRDefault="009D3E13">
      <w:pPr>
        <w:spacing w:after="0"/>
      </w:pPr>
      <w:r>
        <w:separator/>
      </w:r>
    </w:p>
  </w:footnote>
  <w:footnote w:type="continuationSeparator" w:id="0">
    <w:p w14:paraId="3C30764D" w14:textId="77777777" w:rsidR="009D3E13" w:rsidRDefault="009D3E13">
      <w:pPr>
        <w:spacing w:after="0"/>
      </w:pPr>
      <w:r>
        <w:continuationSeparator/>
      </w:r>
    </w:p>
  </w:footnote>
  <w:footnote w:type="continuationNotice" w:id="1">
    <w:p w14:paraId="26770821" w14:textId="77777777" w:rsidR="009D3E13" w:rsidRDefault="009D3E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82B7FB1"/>
    <w:multiLevelType w:val="multilevel"/>
    <w:tmpl w:val="4FF833B6"/>
    <w:styleLink w:val="CurrentList9"/>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9"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1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830BE9"/>
    <w:multiLevelType w:val="hybridMultilevel"/>
    <w:tmpl w:val="27FAF3DC"/>
    <w:lvl w:ilvl="0" w:tplc="CF801154">
      <w:start w:val="7"/>
      <w:numFmt w:val="decimal"/>
      <w:lvlText w:val="%1."/>
      <w:lvlJc w:val="left"/>
      <w:pPr>
        <w:ind w:left="78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23314ED9"/>
    <w:multiLevelType w:val="hybridMultilevel"/>
    <w:tmpl w:val="4F665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8"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AEE6BCC"/>
    <w:multiLevelType w:val="hybridMultilevel"/>
    <w:tmpl w:val="7EB8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8" w15:restartNumberingAfterBreak="0">
    <w:nsid w:val="43DA360D"/>
    <w:multiLevelType w:val="hybridMultilevel"/>
    <w:tmpl w:val="B2A2865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9"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40"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2" w15:restartNumberingAfterBreak="0">
    <w:nsid w:val="4BEF5A47"/>
    <w:multiLevelType w:val="hybridMultilevel"/>
    <w:tmpl w:val="510EE53E"/>
    <w:lvl w:ilvl="0" w:tplc="9514B02E">
      <w:start w:val="6"/>
      <w:numFmt w:val="decimal"/>
      <w:lvlText w:val="%1."/>
      <w:lvlJc w:val="left"/>
      <w:pPr>
        <w:ind w:left="780" w:hanging="36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3" w15:restartNumberingAfterBreak="0">
    <w:nsid w:val="4BEF66E8"/>
    <w:multiLevelType w:val="multilevel"/>
    <w:tmpl w:val="27FAF3DC"/>
    <w:styleLink w:val="CurrentList10"/>
    <w:lvl w:ilvl="0">
      <w:start w:val="7"/>
      <w:numFmt w:val="decimal"/>
      <w:lvlText w:val="%1."/>
      <w:lvlJc w:val="left"/>
      <w:pPr>
        <w:ind w:left="78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1" w15:restartNumberingAfterBreak="0">
    <w:nsid w:val="59031DD9"/>
    <w:multiLevelType w:val="hybridMultilevel"/>
    <w:tmpl w:val="B2FE3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6BA7365C"/>
    <w:multiLevelType w:val="hybridMultilevel"/>
    <w:tmpl w:val="7116C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1"/>
  </w:num>
  <w:num w:numId="5" w16cid:durableId="6488272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7"/>
  </w:num>
  <w:num w:numId="8" w16cid:durableId="1925916492">
    <w:abstractNumId w:val="6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4"/>
  </w:num>
  <w:num w:numId="11" w16cid:durableId="115023289">
    <w:abstractNumId w:val="58"/>
  </w:num>
  <w:num w:numId="12" w16cid:durableId="1175027039">
    <w:abstractNumId w:val="35"/>
  </w:num>
  <w:num w:numId="13" w16cid:durableId="665591870">
    <w:abstractNumId w:val="2"/>
  </w:num>
  <w:num w:numId="14" w16cid:durableId="1820999206">
    <w:abstractNumId w:val="41"/>
  </w:num>
  <w:num w:numId="15" w16cid:durableId="27068971">
    <w:abstractNumId w:val="21"/>
  </w:num>
  <w:num w:numId="16" w16cid:durableId="1673684540">
    <w:abstractNumId w:val="33"/>
  </w:num>
  <w:num w:numId="17" w16cid:durableId="689647860">
    <w:abstractNumId w:val="4"/>
  </w:num>
  <w:num w:numId="18" w16cid:durableId="836766221">
    <w:abstractNumId w:val="17"/>
  </w:num>
  <w:num w:numId="19" w16cid:durableId="2067408291">
    <w:abstractNumId w:val="52"/>
  </w:num>
  <w:num w:numId="20" w16cid:durableId="648173420">
    <w:abstractNumId w:val="37"/>
  </w:num>
  <w:num w:numId="21" w16cid:durableId="864829629">
    <w:abstractNumId w:val="46"/>
  </w:num>
  <w:num w:numId="22" w16cid:durableId="2002073984">
    <w:abstractNumId w:val="48"/>
  </w:num>
  <w:num w:numId="23" w16cid:durableId="1372269391">
    <w:abstractNumId w:val="3"/>
  </w:num>
  <w:num w:numId="24" w16cid:durableId="86540056">
    <w:abstractNumId w:val="36"/>
  </w:num>
  <w:num w:numId="25" w16cid:durableId="1848398925">
    <w:abstractNumId w:val="0"/>
  </w:num>
  <w:num w:numId="26" w16cid:durableId="268200992">
    <w:abstractNumId w:val="50"/>
  </w:num>
  <w:num w:numId="27" w16cid:durableId="1199899444">
    <w:abstractNumId w:val="8"/>
  </w:num>
  <w:num w:numId="28" w16cid:durableId="2124037151">
    <w:abstractNumId w:val="39"/>
  </w:num>
  <w:num w:numId="29" w16cid:durableId="1176505110">
    <w:abstractNumId w:val="53"/>
  </w:num>
  <w:num w:numId="30" w16cid:durableId="1879048688">
    <w:abstractNumId w:val="34"/>
  </w:num>
  <w:num w:numId="31" w16cid:durableId="1398741903">
    <w:abstractNumId w:val="15"/>
  </w:num>
  <w:num w:numId="32" w16cid:durableId="1789276309">
    <w:abstractNumId w:val="29"/>
  </w:num>
  <w:num w:numId="33" w16cid:durableId="193614665">
    <w:abstractNumId w:val="59"/>
  </w:num>
  <w:num w:numId="34" w16cid:durableId="23554501">
    <w:abstractNumId w:val="27"/>
  </w:num>
  <w:num w:numId="35" w16cid:durableId="57362482">
    <w:abstractNumId w:val="49"/>
  </w:num>
  <w:num w:numId="36" w16cid:durableId="747653175">
    <w:abstractNumId w:val="28"/>
  </w:num>
  <w:num w:numId="37" w16cid:durableId="1645423610">
    <w:abstractNumId w:val="60"/>
  </w:num>
  <w:num w:numId="38" w16cid:durableId="228196596">
    <w:abstractNumId w:val="11"/>
  </w:num>
  <w:num w:numId="39" w16cid:durableId="1155074632">
    <w:abstractNumId w:val="25"/>
  </w:num>
  <w:num w:numId="40" w16cid:durableId="599992077">
    <w:abstractNumId w:val="40"/>
  </w:num>
  <w:num w:numId="41" w16cid:durableId="396368277">
    <w:abstractNumId w:val="19"/>
  </w:num>
  <w:num w:numId="42" w16cid:durableId="809516542">
    <w:abstractNumId w:val="9"/>
  </w:num>
  <w:num w:numId="43" w16cid:durableId="1581021789">
    <w:abstractNumId w:val="1"/>
  </w:num>
  <w:num w:numId="44" w16cid:durableId="285502166">
    <w:abstractNumId w:val="18"/>
  </w:num>
  <w:num w:numId="45" w16cid:durableId="1454253243">
    <w:abstractNumId w:val="51"/>
  </w:num>
  <w:num w:numId="46" w16cid:durableId="897590612">
    <w:abstractNumId w:val="23"/>
  </w:num>
  <w:num w:numId="47" w16cid:durableId="1668706698">
    <w:abstractNumId w:val="10"/>
  </w:num>
  <w:num w:numId="48" w16cid:durableId="39747524">
    <w:abstractNumId w:val="12"/>
  </w:num>
  <w:num w:numId="49" w16cid:durableId="1403719182">
    <w:abstractNumId w:val="56"/>
  </w:num>
  <w:num w:numId="50" w16cid:durableId="1816602200">
    <w:abstractNumId w:val="31"/>
  </w:num>
  <w:num w:numId="51" w16cid:durableId="2021226975">
    <w:abstractNumId w:val="22"/>
  </w:num>
  <w:num w:numId="52" w16cid:durableId="189269789">
    <w:abstractNumId w:val="16"/>
  </w:num>
  <w:num w:numId="53" w16cid:durableId="1335644696">
    <w:abstractNumId w:val="45"/>
  </w:num>
  <w:num w:numId="54" w16cid:durableId="1897274067">
    <w:abstractNumId w:val="20"/>
  </w:num>
  <w:num w:numId="55" w16cid:durableId="1436318531">
    <w:abstractNumId w:val="44"/>
  </w:num>
  <w:num w:numId="56" w16cid:durableId="2137020304">
    <w:abstractNumId w:val="6"/>
  </w:num>
  <w:num w:numId="57" w16cid:durableId="40641579">
    <w:abstractNumId w:val="55"/>
  </w:num>
  <w:num w:numId="58" w16cid:durableId="859783448">
    <w:abstractNumId w:val="32"/>
  </w:num>
  <w:num w:numId="59" w16cid:durableId="2090809923">
    <w:abstractNumId w:val="7"/>
  </w:num>
  <w:num w:numId="60" w16cid:durableId="1723866970">
    <w:abstractNumId w:val="54"/>
  </w:num>
  <w:num w:numId="61" w16cid:durableId="659967748">
    <w:abstractNumId w:val="42"/>
  </w:num>
  <w:num w:numId="62" w16cid:durableId="541526279">
    <w:abstractNumId w:val="43"/>
  </w:num>
  <w:num w:numId="63" w16cid:durableId="1732534594">
    <w:abstractNumId w:val="24"/>
  </w:num>
  <w:num w:numId="64" w16cid:durableId="818687503">
    <w:abstractNumId w:val="38"/>
  </w:num>
  <w:num w:numId="65" w16cid:durableId="97719845">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en-CA"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8A9"/>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17C08"/>
    <w:rsid w:val="00017E9F"/>
    <w:rsid w:val="0002023E"/>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09F"/>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347"/>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4CB"/>
    <w:rsid w:val="0006054E"/>
    <w:rsid w:val="00060575"/>
    <w:rsid w:val="00060B14"/>
    <w:rsid w:val="00060E94"/>
    <w:rsid w:val="00060EEF"/>
    <w:rsid w:val="00060F23"/>
    <w:rsid w:val="00061A8B"/>
    <w:rsid w:val="00062A07"/>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23C3"/>
    <w:rsid w:val="00073070"/>
    <w:rsid w:val="0007333C"/>
    <w:rsid w:val="0007352C"/>
    <w:rsid w:val="000740FD"/>
    <w:rsid w:val="0007424B"/>
    <w:rsid w:val="0007431A"/>
    <w:rsid w:val="000743EA"/>
    <w:rsid w:val="00074759"/>
    <w:rsid w:val="0007505E"/>
    <w:rsid w:val="000750E8"/>
    <w:rsid w:val="00075BC2"/>
    <w:rsid w:val="00075EEB"/>
    <w:rsid w:val="00076F5C"/>
    <w:rsid w:val="0007719F"/>
    <w:rsid w:val="00077569"/>
    <w:rsid w:val="00077C54"/>
    <w:rsid w:val="00077D4A"/>
    <w:rsid w:val="0008005D"/>
    <w:rsid w:val="000800DC"/>
    <w:rsid w:val="000808D2"/>
    <w:rsid w:val="00080CB3"/>
    <w:rsid w:val="00080CD6"/>
    <w:rsid w:val="00080E04"/>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27D"/>
    <w:rsid w:val="000906ED"/>
    <w:rsid w:val="000908F0"/>
    <w:rsid w:val="00090EB1"/>
    <w:rsid w:val="00091295"/>
    <w:rsid w:val="00091301"/>
    <w:rsid w:val="00091476"/>
    <w:rsid w:val="0009154D"/>
    <w:rsid w:val="00091C34"/>
    <w:rsid w:val="00091C42"/>
    <w:rsid w:val="00091DC7"/>
    <w:rsid w:val="00091F70"/>
    <w:rsid w:val="0009326E"/>
    <w:rsid w:val="0009336F"/>
    <w:rsid w:val="000936F5"/>
    <w:rsid w:val="00093FD9"/>
    <w:rsid w:val="0009421E"/>
    <w:rsid w:val="00094B75"/>
    <w:rsid w:val="00094D01"/>
    <w:rsid w:val="00095687"/>
    <w:rsid w:val="000962AD"/>
    <w:rsid w:val="00096445"/>
    <w:rsid w:val="00096601"/>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16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CD0"/>
    <w:rsid w:val="000C4F72"/>
    <w:rsid w:val="000C51C6"/>
    <w:rsid w:val="000C51EA"/>
    <w:rsid w:val="000C598B"/>
    <w:rsid w:val="000C5BE0"/>
    <w:rsid w:val="000C6F71"/>
    <w:rsid w:val="000C7506"/>
    <w:rsid w:val="000D050B"/>
    <w:rsid w:val="000D05B7"/>
    <w:rsid w:val="000D16A4"/>
    <w:rsid w:val="000D3027"/>
    <w:rsid w:val="000D370C"/>
    <w:rsid w:val="000D3BE4"/>
    <w:rsid w:val="000D45C9"/>
    <w:rsid w:val="000D471A"/>
    <w:rsid w:val="000D5092"/>
    <w:rsid w:val="000D5C69"/>
    <w:rsid w:val="000D5DC6"/>
    <w:rsid w:val="000D5FF9"/>
    <w:rsid w:val="000D6230"/>
    <w:rsid w:val="000D67F5"/>
    <w:rsid w:val="000D6AA9"/>
    <w:rsid w:val="000D6CF6"/>
    <w:rsid w:val="000D6E60"/>
    <w:rsid w:val="000D7462"/>
    <w:rsid w:val="000D7973"/>
    <w:rsid w:val="000E01CD"/>
    <w:rsid w:val="000E03A9"/>
    <w:rsid w:val="000E0452"/>
    <w:rsid w:val="000E0751"/>
    <w:rsid w:val="000E0994"/>
    <w:rsid w:val="000E0E64"/>
    <w:rsid w:val="000E145A"/>
    <w:rsid w:val="000E19A7"/>
    <w:rsid w:val="000E1AD2"/>
    <w:rsid w:val="000E1B80"/>
    <w:rsid w:val="000E20E7"/>
    <w:rsid w:val="000E2726"/>
    <w:rsid w:val="000E2B42"/>
    <w:rsid w:val="000E2DC9"/>
    <w:rsid w:val="000E3062"/>
    <w:rsid w:val="000E3321"/>
    <w:rsid w:val="000E350A"/>
    <w:rsid w:val="000E461C"/>
    <w:rsid w:val="000E4942"/>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1989"/>
    <w:rsid w:val="00102195"/>
    <w:rsid w:val="00102C01"/>
    <w:rsid w:val="00102FCF"/>
    <w:rsid w:val="0010478B"/>
    <w:rsid w:val="00104EFB"/>
    <w:rsid w:val="00105280"/>
    <w:rsid w:val="001052B6"/>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35A"/>
    <w:rsid w:val="001235CB"/>
    <w:rsid w:val="0012453E"/>
    <w:rsid w:val="001249CF"/>
    <w:rsid w:val="0012525E"/>
    <w:rsid w:val="001253DB"/>
    <w:rsid w:val="00125407"/>
    <w:rsid w:val="00125567"/>
    <w:rsid w:val="00125B9F"/>
    <w:rsid w:val="001264B1"/>
    <w:rsid w:val="001265AC"/>
    <w:rsid w:val="00126A2A"/>
    <w:rsid w:val="00126AA3"/>
    <w:rsid w:val="00126B18"/>
    <w:rsid w:val="00127061"/>
    <w:rsid w:val="001273FE"/>
    <w:rsid w:val="00127428"/>
    <w:rsid w:val="00130D25"/>
    <w:rsid w:val="00130D83"/>
    <w:rsid w:val="0013112D"/>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1BAA"/>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853"/>
    <w:rsid w:val="001509D8"/>
    <w:rsid w:val="0015142D"/>
    <w:rsid w:val="001517B5"/>
    <w:rsid w:val="00151A22"/>
    <w:rsid w:val="00151C6B"/>
    <w:rsid w:val="00152426"/>
    <w:rsid w:val="0015261E"/>
    <w:rsid w:val="001532F8"/>
    <w:rsid w:val="0015382B"/>
    <w:rsid w:val="00153ABA"/>
    <w:rsid w:val="0015416A"/>
    <w:rsid w:val="00154365"/>
    <w:rsid w:val="001543DB"/>
    <w:rsid w:val="00154B7A"/>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47"/>
    <w:rsid w:val="00192258"/>
    <w:rsid w:val="00192844"/>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56D"/>
    <w:rsid w:val="001B5823"/>
    <w:rsid w:val="001B5E65"/>
    <w:rsid w:val="001B6746"/>
    <w:rsid w:val="001B7308"/>
    <w:rsid w:val="001B7401"/>
    <w:rsid w:val="001B7745"/>
    <w:rsid w:val="001B7B1C"/>
    <w:rsid w:val="001C0CDA"/>
    <w:rsid w:val="001C193A"/>
    <w:rsid w:val="001C28C0"/>
    <w:rsid w:val="001C3104"/>
    <w:rsid w:val="001C4B85"/>
    <w:rsid w:val="001C5179"/>
    <w:rsid w:val="001C57E6"/>
    <w:rsid w:val="001C5B8F"/>
    <w:rsid w:val="001C6638"/>
    <w:rsid w:val="001C6FEB"/>
    <w:rsid w:val="001C79BE"/>
    <w:rsid w:val="001D0CE5"/>
    <w:rsid w:val="001D0D3C"/>
    <w:rsid w:val="001D0DC4"/>
    <w:rsid w:val="001D1853"/>
    <w:rsid w:val="001D3529"/>
    <w:rsid w:val="001D4964"/>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48B"/>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3948"/>
    <w:rsid w:val="001F4506"/>
    <w:rsid w:val="001F479A"/>
    <w:rsid w:val="001F517C"/>
    <w:rsid w:val="001F56AD"/>
    <w:rsid w:val="001F59EF"/>
    <w:rsid w:val="001F715B"/>
    <w:rsid w:val="001F7BC6"/>
    <w:rsid w:val="00201588"/>
    <w:rsid w:val="002018D3"/>
    <w:rsid w:val="00201E08"/>
    <w:rsid w:val="00201EF2"/>
    <w:rsid w:val="0020274C"/>
    <w:rsid w:val="00202ADF"/>
    <w:rsid w:val="0020359D"/>
    <w:rsid w:val="0020371B"/>
    <w:rsid w:val="00203C24"/>
    <w:rsid w:val="00203FC0"/>
    <w:rsid w:val="0020420E"/>
    <w:rsid w:val="0020425C"/>
    <w:rsid w:val="0020474B"/>
    <w:rsid w:val="00204FAE"/>
    <w:rsid w:val="002050E4"/>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175A2"/>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28"/>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36A"/>
    <w:rsid w:val="00267967"/>
    <w:rsid w:val="00270B01"/>
    <w:rsid w:val="002714DF"/>
    <w:rsid w:val="0027274E"/>
    <w:rsid w:val="00272878"/>
    <w:rsid w:val="00272BF3"/>
    <w:rsid w:val="00273259"/>
    <w:rsid w:val="002737D4"/>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5D35"/>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3DF"/>
    <w:rsid w:val="002A1469"/>
    <w:rsid w:val="002A1601"/>
    <w:rsid w:val="002A1CF7"/>
    <w:rsid w:val="002A1F2B"/>
    <w:rsid w:val="002A2657"/>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0A61"/>
    <w:rsid w:val="002C10A6"/>
    <w:rsid w:val="002C1573"/>
    <w:rsid w:val="002C18D4"/>
    <w:rsid w:val="002C1CDD"/>
    <w:rsid w:val="002C1DE0"/>
    <w:rsid w:val="002C1F9E"/>
    <w:rsid w:val="002C22E6"/>
    <w:rsid w:val="002C24E2"/>
    <w:rsid w:val="002C25CA"/>
    <w:rsid w:val="002C2A85"/>
    <w:rsid w:val="002C2E8E"/>
    <w:rsid w:val="002C394F"/>
    <w:rsid w:val="002C3DB7"/>
    <w:rsid w:val="002C416C"/>
    <w:rsid w:val="002C430D"/>
    <w:rsid w:val="002C4722"/>
    <w:rsid w:val="002C4799"/>
    <w:rsid w:val="002C48C9"/>
    <w:rsid w:val="002C573C"/>
    <w:rsid w:val="002C5867"/>
    <w:rsid w:val="002C5FD5"/>
    <w:rsid w:val="002C670E"/>
    <w:rsid w:val="002C6882"/>
    <w:rsid w:val="002C777C"/>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2F"/>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C74"/>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3940"/>
    <w:rsid w:val="0031445D"/>
    <w:rsid w:val="003149AA"/>
    <w:rsid w:val="00315700"/>
    <w:rsid w:val="003159F3"/>
    <w:rsid w:val="00315A01"/>
    <w:rsid w:val="0031601B"/>
    <w:rsid w:val="003162C4"/>
    <w:rsid w:val="00316785"/>
    <w:rsid w:val="00316F58"/>
    <w:rsid w:val="00317BC9"/>
    <w:rsid w:val="00317D15"/>
    <w:rsid w:val="00317D40"/>
    <w:rsid w:val="00320051"/>
    <w:rsid w:val="003204B8"/>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4D2"/>
    <w:rsid w:val="00323963"/>
    <w:rsid w:val="00323B09"/>
    <w:rsid w:val="00323F85"/>
    <w:rsid w:val="00324437"/>
    <w:rsid w:val="00324D54"/>
    <w:rsid w:val="0032564C"/>
    <w:rsid w:val="00325723"/>
    <w:rsid w:val="00325A08"/>
    <w:rsid w:val="00326022"/>
    <w:rsid w:val="00326902"/>
    <w:rsid w:val="003274EC"/>
    <w:rsid w:val="00327C36"/>
    <w:rsid w:val="00330427"/>
    <w:rsid w:val="00330749"/>
    <w:rsid w:val="0033083F"/>
    <w:rsid w:val="00331EDB"/>
    <w:rsid w:val="0033270C"/>
    <w:rsid w:val="0033291A"/>
    <w:rsid w:val="00332A60"/>
    <w:rsid w:val="00333158"/>
    <w:rsid w:val="003333D3"/>
    <w:rsid w:val="00333A4C"/>
    <w:rsid w:val="0033486B"/>
    <w:rsid w:val="003349B3"/>
    <w:rsid w:val="00334A27"/>
    <w:rsid w:val="0033506E"/>
    <w:rsid w:val="00335626"/>
    <w:rsid w:val="00335B5C"/>
    <w:rsid w:val="00337C0E"/>
    <w:rsid w:val="00340680"/>
    <w:rsid w:val="003406C8"/>
    <w:rsid w:val="00340C1B"/>
    <w:rsid w:val="00340D08"/>
    <w:rsid w:val="0034137B"/>
    <w:rsid w:val="00341634"/>
    <w:rsid w:val="00341905"/>
    <w:rsid w:val="00341E35"/>
    <w:rsid w:val="0034219A"/>
    <w:rsid w:val="00342C6C"/>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707"/>
    <w:rsid w:val="00355BEF"/>
    <w:rsid w:val="00356DED"/>
    <w:rsid w:val="00356FD9"/>
    <w:rsid w:val="003577EA"/>
    <w:rsid w:val="00357C76"/>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5E3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4CDC"/>
    <w:rsid w:val="003753CA"/>
    <w:rsid w:val="00375B3B"/>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2A86"/>
    <w:rsid w:val="0039393F"/>
    <w:rsid w:val="00394928"/>
    <w:rsid w:val="00394A49"/>
    <w:rsid w:val="00394B2A"/>
    <w:rsid w:val="00394C7B"/>
    <w:rsid w:val="00394CE7"/>
    <w:rsid w:val="00395B53"/>
    <w:rsid w:val="00396DA8"/>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025"/>
    <w:rsid w:val="003B32A4"/>
    <w:rsid w:val="003B3E7E"/>
    <w:rsid w:val="003B41E5"/>
    <w:rsid w:val="003B47D2"/>
    <w:rsid w:val="003B50E9"/>
    <w:rsid w:val="003B516E"/>
    <w:rsid w:val="003B5569"/>
    <w:rsid w:val="003B5CAB"/>
    <w:rsid w:val="003B63B7"/>
    <w:rsid w:val="003B63BA"/>
    <w:rsid w:val="003B6BC9"/>
    <w:rsid w:val="003B7066"/>
    <w:rsid w:val="003B76F9"/>
    <w:rsid w:val="003B773D"/>
    <w:rsid w:val="003B78AC"/>
    <w:rsid w:val="003B7EC1"/>
    <w:rsid w:val="003C00A2"/>
    <w:rsid w:val="003C090F"/>
    <w:rsid w:val="003C0965"/>
    <w:rsid w:val="003C0A81"/>
    <w:rsid w:val="003C1376"/>
    <w:rsid w:val="003C1AF4"/>
    <w:rsid w:val="003C1CCC"/>
    <w:rsid w:val="003C2043"/>
    <w:rsid w:val="003C2250"/>
    <w:rsid w:val="003C23FF"/>
    <w:rsid w:val="003C3302"/>
    <w:rsid w:val="003C37F7"/>
    <w:rsid w:val="003C3E11"/>
    <w:rsid w:val="003C45B0"/>
    <w:rsid w:val="003C4B3D"/>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557"/>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554"/>
    <w:rsid w:val="003E7AD5"/>
    <w:rsid w:val="003F0194"/>
    <w:rsid w:val="003F0522"/>
    <w:rsid w:val="003F0596"/>
    <w:rsid w:val="003F072A"/>
    <w:rsid w:val="003F17BA"/>
    <w:rsid w:val="003F1DC4"/>
    <w:rsid w:val="003F3CB9"/>
    <w:rsid w:val="003F3D76"/>
    <w:rsid w:val="003F4005"/>
    <w:rsid w:val="003F4307"/>
    <w:rsid w:val="003F436C"/>
    <w:rsid w:val="003F44B5"/>
    <w:rsid w:val="003F46D1"/>
    <w:rsid w:val="003F566F"/>
    <w:rsid w:val="003F5B5D"/>
    <w:rsid w:val="003F5E45"/>
    <w:rsid w:val="003F664E"/>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575"/>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05"/>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01D6"/>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5BF"/>
    <w:rsid w:val="00431A03"/>
    <w:rsid w:val="004329E6"/>
    <w:rsid w:val="00432B5A"/>
    <w:rsid w:val="00432BF2"/>
    <w:rsid w:val="0043558F"/>
    <w:rsid w:val="0043632F"/>
    <w:rsid w:val="0043648C"/>
    <w:rsid w:val="00437054"/>
    <w:rsid w:val="00437403"/>
    <w:rsid w:val="0043787A"/>
    <w:rsid w:val="004405DB"/>
    <w:rsid w:val="00440AC3"/>
    <w:rsid w:val="00440D73"/>
    <w:rsid w:val="00440D7A"/>
    <w:rsid w:val="00440EA2"/>
    <w:rsid w:val="00441909"/>
    <w:rsid w:val="00441AC0"/>
    <w:rsid w:val="00442549"/>
    <w:rsid w:val="0044460A"/>
    <w:rsid w:val="00444F50"/>
    <w:rsid w:val="004453BD"/>
    <w:rsid w:val="004467FE"/>
    <w:rsid w:val="00446921"/>
    <w:rsid w:val="0045047E"/>
    <w:rsid w:val="004505D5"/>
    <w:rsid w:val="004508F4"/>
    <w:rsid w:val="0045163F"/>
    <w:rsid w:val="0045242A"/>
    <w:rsid w:val="00452702"/>
    <w:rsid w:val="004530B2"/>
    <w:rsid w:val="00454645"/>
    <w:rsid w:val="0045480D"/>
    <w:rsid w:val="00454FEA"/>
    <w:rsid w:val="004559A0"/>
    <w:rsid w:val="004564B4"/>
    <w:rsid w:val="00457089"/>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1B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3812"/>
    <w:rsid w:val="0048455E"/>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5C8"/>
    <w:rsid w:val="00494080"/>
    <w:rsid w:val="00494305"/>
    <w:rsid w:val="00494603"/>
    <w:rsid w:val="00494761"/>
    <w:rsid w:val="004959E1"/>
    <w:rsid w:val="004964B8"/>
    <w:rsid w:val="0049689D"/>
    <w:rsid w:val="0049695D"/>
    <w:rsid w:val="004970F5"/>
    <w:rsid w:val="0049727C"/>
    <w:rsid w:val="00497BE3"/>
    <w:rsid w:val="004A039E"/>
    <w:rsid w:val="004A0CD2"/>
    <w:rsid w:val="004A0E95"/>
    <w:rsid w:val="004A126D"/>
    <w:rsid w:val="004A37FD"/>
    <w:rsid w:val="004A49BE"/>
    <w:rsid w:val="004A4B1A"/>
    <w:rsid w:val="004A4CC8"/>
    <w:rsid w:val="004A5211"/>
    <w:rsid w:val="004A53E3"/>
    <w:rsid w:val="004A5678"/>
    <w:rsid w:val="004A5DDD"/>
    <w:rsid w:val="004A6DF1"/>
    <w:rsid w:val="004A6E1C"/>
    <w:rsid w:val="004A6F52"/>
    <w:rsid w:val="004B01E1"/>
    <w:rsid w:val="004B0E42"/>
    <w:rsid w:val="004B1375"/>
    <w:rsid w:val="004B1E5A"/>
    <w:rsid w:val="004B229D"/>
    <w:rsid w:val="004B2E13"/>
    <w:rsid w:val="004B36F2"/>
    <w:rsid w:val="004B3A16"/>
    <w:rsid w:val="004B3E69"/>
    <w:rsid w:val="004B4262"/>
    <w:rsid w:val="004B4C8A"/>
    <w:rsid w:val="004B4F5F"/>
    <w:rsid w:val="004B61BF"/>
    <w:rsid w:val="004B686B"/>
    <w:rsid w:val="004B6A36"/>
    <w:rsid w:val="004B6B97"/>
    <w:rsid w:val="004B6BAB"/>
    <w:rsid w:val="004B6DE2"/>
    <w:rsid w:val="004B6EB0"/>
    <w:rsid w:val="004B74F6"/>
    <w:rsid w:val="004B7524"/>
    <w:rsid w:val="004B77FC"/>
    <w:rsid w:val="004C00A5"/>
    <w:rsid w:val="004C04DF"/>
    <w:rsid w:val="004C094C"/>
    <w:rsid w:val="004C0BD4"/>
    <w:rsid w:val="004C0C33"/>
    <w:rsid w:val="004C0E80"/>
    <w:rsid w:val="004C1A69"/>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0DA8"/>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942"/>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B82"/>
    <w:rsid w:val="00500C13"/>
    <w:rsid w:val="00501587"/>
    <w:rsid w:val="0050246B"/>
    <w:rsid w:val="005027CE"/>
    <w:rsid w:val="00502EC6"/>
    <w:rsid w:val="0050327B"/>
    <w:rsid w:val="005034C6"/>
    <w:rsid w:val="00503DDB"/>
    <w:rsid w:val="0050482F"/>
    <w:rsid w:val="005050DC"/>
    <w:rsid w:val="00505BFE"/>
    <w:rsid w:val="005063B3"/>
    <w:rsid w:val="00506D3F"/>
    <w:rsid w:val="00507AA3"/>
    <w:rsid w:val="00507ED3"/>
    <w:rsid w:val="00510220"/>
    <w:rsid w:val="005102D5"/>
    <w:rsid w:val="00510895"/>
    <w:rsid w:val="0051133A"/>
    <w:rsid w:val="0051176D"/>
    <w:rsid w:val="00511AFC"/>
    <w:rsid w:val="00512086"/>
    <w:rsid w:val="00512227"/>
    <w:rsid w:val="00512537"/>
    <w:rsid w:val="005138D6"/>
    <w:rsid w:val="0051390F"/>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C87"/>
    <w:rsid w:val="00522EAD"/>
    <w:rsid w:val="00523372"/>
    <w:rsid w:val="005233B8"/>
    <w:rsid w:val="00523D96"/>
    <w:rsid w:val="00524186"/>
    <w:rsid w:val="00524F48"/>
    <w:rsid w:val="00524F5D"/>
    <w:rsid w:val="00525164"/>
    <w:rsid w:val="005256D8"/>
    <w:rsid w:val="00525745"/>
    <w:rsid w:val="005260AB"/>
    <w:rsid w:val="00526356"/>
    <w:rsid w:val="005279B8"/>
    <w:rsid w:val="00530065"/>
    <w:rsid w:val="00532191"/>
    <w:rsid w:val="00532930"/>
    <w:rsid w:val="005329BC"/>
    <w:rsid w:val="00532B72"/>
    <w:rsid w:val="00532B76"/>
    <w:rsid w:val="00533C6E"/>
    <w:rsid w:val="0053405F"/>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36A1"/>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AA5"/>
    <w:rsid w:val="00561EAD"/>
    <w:rsid w:val="00562102"/>
    <w:rsid w:val="00562109"/>
    <w:rsid w:val="005623BD"/>
    <w:rsid w:val="00562446"/>
    <w:rsid w:val="005631E1"/>
    <w:rsid w:val="0056322F"/>
    <w:rsid w:val="005636A6"/>
    <w:rsid w:val="005639DB"/>
    <w:rsid w:val="00564D09"/>
    <w:rsid w:val="005661CA"/>
    <w:rsid w:val="00566AFF"/>
    <w:rsid w:val="00566DDC"/>
    <w:rsid w:val="0056761B"/>
    <w:rsid w:val="00567828"/>
    <w:rsid w:val="00567FCA"/>
    <w:rsid w:val="005700CD"/>
    <w:rsid w:val="005704EA"/>
    <w:rsid w:val="00570A63"/>
    <w:rsid w:val="005719A4"/>
    <w:rsid w:val="005721B3"/>
    <w:rsid w:val="00572F88"/>
    <w:rsid w:val="005738D5"/>
    <w:rsid w:val="00573DD2"/>
    <w:rsid w:val="00573FEE"/>
    <w:rsid w:val="0057408E"/>
    <w:rsid w:val="00574CD1"/>
    <w:rsid w:val="00575AA1"/>
    <w:rsid w:val="00575AE7"/>
    <w:rsid w:val="00575B37"/>
    <w:rsid w:val="00575B91"/>
    <w:rsid w:val="00576151"/>
    <w:rsid w:val="00576368"/>
    <w:rsid w:val="005764D2"/>
    <w:rsid w:val="005770E6"/>
    <w:rsid w:val="00577376"/>
    <w:rsid w:val="00577536"/>
    <w:rsid w:val="00577B75"/>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0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74E"/>
    <w:rsid w:val="005B0878"/>
    <w:rsid w:val="005B0F41"/>
    <w:rsid w:val="005B134F"/>
    <w:rsid w:val="005B3A27"/>
    <w:rsid w:val="005B3D44"/>
    <w:rsid w:val="005B44FA"/>
    <w:rsid w:val="005B5067"/>
    <w:rsid w:val="005B5328"/>
    <w:rsid w:val="005B5DB7"/>
    <w:rsid w:val="005B6285"/>
    <w:rsid w:val="005B6C7B"/>
    <w:rsid w:val="005B718D"/>
    <w:rsid w:val="005B7538"/>
    <w:rsid w:val="005B77A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492"/>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0F4F"/>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1EF4"/>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85E"/>
    <w:rsid w:val="006169D6"/>
    <w:rsid w:val="00617428"/>
    <w:rsid w:val="00617CEC"/>
    <w:rsid w:val="00620368"/>
    <w:rsid w:val="00620913"/>
    <w:rsid w:val="00622308"/>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6C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A76"/>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525"/>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2E5"/>
    <w:rsid w:val="00695FEA"/>
    <w:rsid w:val="0069618B"/>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B2A"/>
    <w:rsid w:val="006A7B90"/>
    <w:rsid w:val="006A7E35"/>
    <w:rsid w:val="006A7F66"/>
    <w:rsid w:val="006A7F70"/>
    <w:rsid w:val="006B0442"/>
    <w:rsid w:val="006B04EF"/>
    <w:rsid w:val="006B0964"/>
    <w:rsid w:val="006B15EB"/>
    <w:rsid w:val="006B1ABC"/>
    <w:rsid w:val="006B2308"/>
    <w:rsid w:val="006B23F5"/>
    <w:rsid w:val="006B2954"/>
    <w:rsid w:val="006B29D5"/>
    <w:rsid w:val="006B2AF3"/>
    <w:rsid w:val="006B41F9"/>
    <w:rsid w:val="006B4B31"/>
    <w:rsid w:val="006B4BDB"/>
    <w:rsid w:val="006B50FA"/>
    <w:rsid w:val="006B6661"/>
    <w:rsid w:val="006B6698"/>
    <w:rsid w:val="006B6E95"/>
    <w:rsid w:val="006B6F08"/>
    <w:rsid w:val="006B6F11"/>
    <w:rsid w:val="006B7067"/>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C5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5479"/>
    <w:rsid w:val="006D669F"/>
    <w:rsid w:val="006D6F89"/>
    <w:rsid w:val="006D7810"/>
    <w:rsid w:val="006D7B1A"/>
    <w:rsid w:val="006E064C"/>
    <w:rsid w:val="006E0E97"/>
    <w:rsid w:val="006E1452"/>
    <w:rsid w:val="006E16E6"/>
    <w:rsid w:val="006E1ECC"/>
    <w:rsid w:val="006E2086"/>
    <w:rsid w:val="006E2D78"/>
    <w:rsid w:val="006E2EFB"/>
    <w:rsid w:val="006E3157"/>
    <w:rsid w:val="006E390D"/>
    <w:rsid w:val="006E3FFF"/>
    <w:rsid w:val="006E41D3"/>
    <w:rsid w:val="006E50FB"/>
    <w:rsid w:val="006E564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91A"/>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655"/>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6E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2C1"/>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0C1A"/>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0BC8"/>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1DAC"/>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454"/>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16C8"/>
    <w:rsid w:val="0078209F"/>
    <w:rsid w:val="00782390"/>
    <w:rsid w:val="00783618"/>
    <w:rsid w:val="0078387B"/>
    <w:rsid w:val="00784C00"/>
    <w:rsid w:val="00784C37"/>
    <w:rsid w:val="00784C82"/>
    <w:rsid w:val="00784D10"/>
    <w:rsid w:val="0078528E"/>
    <w:rsid w:val="007858DE"/>
    <w:rsid w:val="00785EA1"/>
    <w:rsid w:val="007868D2"/>
    <w:rsid w:val="00786988"/>
    <w:rsid w:val="00786B73"/>
    <w:rsid w:val="00787BB9"/>
    <w:rsid w:val="007900CA"/>
    <w:rsid w:val="0079029C"/>
    <w:rsid w:val="0079037A"/>
    <w:rsid w:val="007904E8"/>
    <w:rsid w:val="0079111B"/>
    <w:rsid w:val="00791564"/>
    <w:rsid w:val="007917D4"/>
    <w:rsid w:val="00791A4B"/>
    <w:rsid w:val="007925CD"/>
    <w:rsid w:val="0079295D"/>
    <w:rsid w:val="00793017"/>
    <w:rsid w:val="00793D6D"/>
    <w:rsid w:val="007940E6"/>
    <w:rsid w:val="00794919"/>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36E"/>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50E"/>
    <w:rsid w:val="007C37EC"/>
    <w:rsid w:val="007C3E56"/>
    <w:rsid w:val="007C45B7"/>
    <w:rsid w:val="007C4944"/>
    <w:rsid w:val="007C4CB1"/>
    <w:rsid w:val="007C5235"/>
    <w:rsid w:val="007C54B7"/>
    <w:rsid w:val="007C65E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6DBE"/>
    <w:rsid w:val="007D722C"/>
    <w:rsid w:val="007D7386"/>
    <w:rsid w:val="007D73BA"/>
    <w:rsid w:val="007D786A"/>
    <w:rsid w:val="007D7F1F"/>
    <w:rsid w:val="007E0190"/>
    <w:rsid w:val="007E0255"/>
    <w:rsid w:val="007E04DF"/>
    <w:rsid w:val="007E126C"/>
    <w:rsid w:val="007E14DC"/>
    <w:rsid w:val="007E15A9"/>
    <w:rsid w:val="007E2417"/>
    <w:rsid w:val="007E2565"/>
    <w:rsid w:val="007E260D"/>
    <w:rsid w:val="007E283F"/>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7F7260"/>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1F5"/>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61B"/>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6EAD"/>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EE"/>
    <w:rsid w:val="008355F5"/>
    <w:rsid w:val="00835638"/>
    <w:rsid w:val="0083572B"/>
    <w:rsid w:val="00835C87"/>
    <w:rsid w:val="008375BA"/>
    <w:rsid w:val="0083799A"/>
    <w:rsid w:val="00837B23"/>
    <w:rsid w:val="00837B89"/>
    <w:rsid w:val="00837C84"/>
    <w:rsid w:val="00840258"/>
    <w:rsid w:val="00840520"/>
    <w:rsid w:val="0084057D"/>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4DA8"/>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1A9"/>
    <w:rsid w:val="00853A2A"/>
    <w:rsid w:val="0085424E"/>
    <w:rsid w:val="008544B2"/>
    <w:rsid w:val="0085452B"/>
    <w:rsid w:val="008546A7"/>
    <w:rsid w:val="008549A0"/>
    <w:rsid w:val="00854C9E"/>
    <w:rsid w:val="00855411"/>
    <w:rsid w:val="008555D4"/>
    <w:rsid w:val="0085570D"/>
    <w:rsid w:val="008558CB"/>
    <w:rsid w:val="0085625A"/>
    <w:rsid w:val="00857085"/>
    <w:rsid w:val="008570F5"/>
    <w:rsid w:val="00857127"/>
    <w:rsid w:val="008572F4"/>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5698"/>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5BB"/>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0D"/>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4FA"/>
    <w:rsid w:val="008A35B3"/>
    <w:rsid w:val="008A37E7"/>
    <w:rsid w:val="008A3CDD"/>
    <w:rsid w:val="008A3F49"/>
    <w:rsid w:val="008A4216"/>
    <w:rsid w:val="008A46D5"/>
    <w:rsid w:val="008A4713"/>
    <w:rsid w:val="008A4959"/>
    <w:rsid w:val="008A6BF4"/>
    <w:rsid w:val="008A71CC"/>
    <w:rsid w:val="008A74A8"/>
    <w:rsid w:val="008B024F"/>
    <w:rsid w:val="008B0B5B"/>
    <w:rsid w:val="008B1371"/>
    <w:rsid w:val="008B191F"/>
    <w:rsid w:val="008B1E12"/>
    <w:rsid w:val="008B20FD"/>
    <w:rsid w:val="008B2116"/>
    <w:rsid w:val="008B2281"/>
    <w:rsid w:val="008B252A"/>
    <w:rsid w:val="008B2DE0"/>
    <w:rsid w:val="008B41B3"/>
    <w:rsid w:val="008B461C"/>
    <w:rsid w:val="008B4DB0"/>
    <w:rsid w:val="008B546D"/>
    <w:rsid w:val="008B595F"/>
    <w:rsid w:val="008B5D22"/>
    <w:rsid w:val="008B5DA7"/>
    <w:rsid w:val="008B5DD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2ED"/>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06"/>
    <w:rsid w:val="008F4093"/>
    <w:rsid w:val="008F44DE"/>
    <w:rsid w:val="008F483B"/>
    <w:rsid w:val="008F4D6B"/>
    <w:rsid w:val="008F511E"/>
    <w:rsid w:val="008F5154"/>
    <w:rsid w:val="008F5A70"/>
    <w:rsid w:val="008F6124"/>
    <w:rsid w:val="008F64B4"/>
    <w:rsid w:val="008F68EC"/>
    <w:rsid w:val="008F6A42"/>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A2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46"/>
    <w:rsid w:val="009156E7"/>
    <w:rsid w:val="00915769"/>
    <w:rsid w:val="0091598B"/>
    <w:rsid w:val="00916003"/>
    <w:rsid w:val="009168DE"/>
    <w:rsid w:val="00916EF6"/>
    <w:rsid w:val="00917A23"/>
    <w:rsid w:val="009203C9"/>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A27"/>
    <w:rsid w:val="00925DE2"/>
    <w:rsid w:val="00926187"/>
    <w:rsid w:val="00926483"/>
    <w:rsid w:val="00927186"/>
    <w:rsid w:val="009272DF"/>
    <w:rsid w:val="00927D0A"/>
    <w:rsid w:val="009308B0"/>
    <w:rsid w:val="00931141"/>
    <w:rsid w:val="009312F2"/>
    <w:rsid w:val="0093131B"/>
    <w:rsid w:val="009313E7"/>
    <w:rsid w:val="00931573"/>
    <w:rsid w:val="00931A76"/>
    <w:rsid w:val="00931E76"/>
    <w:rsid w:val="00931FC0"/>
    <w:rsid w:val="00932001"/>
    <w:rsid w:val="00932D35"/>
    <w:rsid w:val="009332BE"/>
    <w:rsid w:val="00933359"/>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5CCD"/>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3BE"/>
    <w:rsid w:val="00957602"/>
    <w:rsid w:val="00957730"/>
    <w:rsid w:val="00957CFD"/>
    <w:rsid w:val="00957D2E"/>
    <w:rsid w:val="00957D57"/>
    <w:rsid w:val="00957E6F"/>
    <w:rsid w:val="0096056A"/>
    <w:rsid w:val="0096078C"/>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A4B"/>
    <w:rsid w:val="00974C83"/>
    <w:rsid w:val="00974CF7"/>
    <w:rsid w:val="00974D45"/>
    <w:rsid w:val="00975033"/>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4941"/>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14D"/>
    <w:rsid w:val="009A43E9"/>
    <w:rsid w:val="009A5000"/>
    <w:rsid w:val="009A5102"/>
    <w:rsid w:val="009A6A96"/>
    <w:rsid w:val="009A7384"/>
    <w:rsid w:val="009A7955"/>
    <w:rsid w:val="009A7DAD"/>
    <w:rsid w:val="009B0FF4"/>
    <w:rsid w:val="009B1517"/>
    <w:rsid w:val="009B26C3"/>
    <w:rsid w:val="009B2DCA"/>
    <w:rsid w:val="009B35FB"/>
    <w:rsid w:val="009B37D5"/>
    <w:rsid w:val="009B38D6"/>
    <w:rsid w:val="009B3AE3"/>
    <w:rsid w:val="009B3FCD"/>
    <w:rsid w:val="009B4201"/>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13"/>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7E"/>
    <w:rsid w:val="009F25D0"/>
    <w:rsid w:val="009F2857"/>
    <w:rsid w:val="009F3D68"/>
    <w:rsid w:val="009F4049"/>
    <w:rsid w:val="009F5925"/>
    <w:rsid w:val="009F64D9"/>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445"/>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833"/>
    <w:rsid w:val="00A42B66"/>
    <w:rsid w:val="00A42F08"/>
    <w:rsid w:val="00A430F0"/>
    <w:rsid w:val="00A43378"/>
    <w:rsid w:val="00A43C36"/>
    <w:rsid w:val="00A43CBF"/>
    <w:rsid w:val="00A447D8"/>
    <w:rsid w:val="00A4521E"/>
    <w:rsid w:val="00A46366"/>
    <w:rsid w:val="00A46724"/>
    <w:rsid w:val="00A46A30"/>
    <w:rsid w:val="00A46EC5"/>
    <w:rsid w:val="00A46FC2"/>
    <w:rsid w:val="00A47F18"/>
    <w:rsid w:val="00A5071C"/>
    <w:rsid w:val="00A50A0C"/>
    <w:rsid w:val="00A51167"/>
    <w:rsid w:val="00A511AD"/>
    <w:rsid w:val="00A51BB0"/>
    <w:rsid w:val="00A51C88"/>
    <w:rsid w:val="00A51CCC"/>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6D60"/>
    <w:rsid w:val="00A6710B"/>
    <w:rsid w:val="00A672A2"/>
    <w:rsid w:val="00A672F0"/>
    <w:rsid w:val="00A707EA"/>
    <w:rsid w:val="00A70CF9"/>
    <w:rsid w:val="00A71451"/>
    <w:rsid w:val="00A71652"/>
    <w:rsid w:val="00A7168C"/>
    <w:rsid w:val="00A71CA3"/>
    <w:rsid w:val="00A71FC8"/>
    <w:rsid w:val="00A7210D"/>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43A"/>
    <w:rsid w:val="00AA1144"/>
    <w:rsid w:val="00AA1B88"/>
    <w:rsid w:val="00AA1BC9"/>
    <w:rsid w:val="00AA1E9A"/>
    <w:rsid w:val="00AA2043"/>
    <w:rsid w:val="00AA204B"/>
    <w:rsid w:val="00AA28EA"/>
    <w:rsid w:val="00AA2C07"/>
    <w:rsid w:val="00AA2CE3"/>
    <w:rsid w:val="00AA3019"/>
    <w:rsid w:val="00AA399E"/>
    <w:rsid w:val="00AA3E66"/>
    <w:rsid w:val="00AA423B"/>
    <w:rsid w:val="00AA48C6"/>
    <w:rsid w:val="00AA495F"/>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6A24"/>
    <w:rsid w:val="00AC7546"/>
    <w:rsid w:val="00AC7DF8"/>
    <w:rsid w:val="00AD004E"/>
    <w:rsid w:val="00AD044C"/>
    <w:rsid w:val="00AD0869"/>
    <w:rsid w:val="00AD09F0"/>
    <w:rsid w:val="00AD0BAC"/>
    <w:rsid w:val="00AD0E0D"/>
    <w:rsid w:val="00AD1918"/>
    <w:rsid w:val="00AD19DE"/>
    <w:rsid w:val="00AD2492"/>
    <w:rsid w:val="00AD2835"/>
    <w:rsid w:val="00AD2E1B"/>
    <w:rsid w:val="00AD339E"/>
    <w:rsid w:val="00AD34C6"/>
    <w:rsid w:val="00AD44D3"/>
    <w:rsid w:val="00AD4BA6"/>
    <w:rsid w:val="00AD4FDA"/>
    <w:rsid w:val="00AD5E24"/>
    <w:rsid w:val="00AD5F6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14F"/>
    <w:rsid w:val="00B01692"/>
    <w:rsid w:val="00B01731"/>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9C2"/>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558"/>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3D7"/>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0950"/>
    <w:rsid w:val="00B514F8"/>
    <w:rsid w:val="00B51C83"/>
    <w:rsid w:val="00B521EC"/>
    <w:rsid w:val="00B5268A"/>
    <w:rsid w:val="00B52F73"/>
    <w:rsid w:val="00B532C4"/>
    <w:rsid w:val="00B5342A"/>
    <w:rsid w:val="00B53AB0"/>
    <w:rsid w:val="00B54DC7"/>
    <w:rsid w:val="00B554B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3E71"/>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586"/>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878"/>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3508"/>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3244"/>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06AC"/>
    <w:rsid w:val="00C01802"/>
    <w:rsid w:val="00C030D9"/>
    <w:rsid w:val="00C03518"/>
    <w:rsid w:val="00C04278"/>
    <w:rsid w:val="00C042CD"/>
    <w:rsid w:val="00C04625"/>
    <w:rsid w:val="00C04886"/>
    <w:rsid w:val="00C0506B"/>
    <w:rsid w:val="00C05851"/>
    <w:rsid w:val="00C05A38"/>
    <w:rsid w:val="00C05D08"/>
    <w:rsid w:val="00C07CAF"/>
    <w:rsid w:val="00C07CBF"/>
    <w:rsid w:val="00C07ED4"/>
    <w:rsid w:val="00C10078"/>
    <w:rsid w:val="00C10EA7"/>
    <w:rsid w:val="00C11223"/>
    <w:rsid w:val="00C115A3"/>
    <w:rsid w:val="00C1249F"/>
    <w:rsid w:val="00C124ED"/>
    <w:rsid w:val="00C125C3"/>
    <w:rsid w:val="00C12DBD"/>
    <w:rsid w:val="00C1306F"/>
    <w:rsid w:val="00C13140"/>
    <w:rsid w:val="00C1339D"/>
    <w:rsid w:val="00C13777"/>
    <w:rsid w:val="00C13D4E"/>
    <w:rsid w:val="00C13F0B"/>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DB4"/>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836"/>
    <w:rsid w:val="00C47E91"/>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E90"/>
    <w:rsid w:val="00C77EE8"/>
    <w:rsid w:val="00C807DB"/>
    <w:rsid w:val="00C80AD2"/>
    <w:rsid w:val="00C80B2B"/>
    <w:rsid w:val="00C821F1"/>
    <w:rsid w:val="00C830BF"/>
    <w:rsid w:val="00C832A5"/>
    <w:rsid w:val="00C83713"/>
    <w:rsid w:val="00C83AFF"/>
    <w:rsid w:val="00C842C2"/>
    <w:rsid w:val="00C8459C"/>
    <w:rsid w:val="00C84C89"/>
    <w:rsid w:val="00C84E68"/>
    <w:rsid w:val="00C851C2"/>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0ED"/>
    <w:rsid w:val="00C97186"/>
    <w:rsid w:val="00C97473"/>
    <w:rsid w:val="00C97ED2"/>
    <w:rsid w:val="00CA003A"/>
    <w:rsid w:val="00CA0200"/>
    <w:rsid w:val="00CA03C9"/>
    <w:rsid w:val="00CA0B7B"/>
    <w:rsid w:val="00CA0BD0"/>
    <w:rsid w:val="00CA1FC2"/>
    <w:rsid w:val="00CA2170"/>
    <w:rsid w:val="00CA2C52"/>
    <w:rsid w:val="00CA2F06"/>
    <w:rsid w:val="00CA399F"/>
    <w:rsid w:val="00CA3D19"/>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6F6"/>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0B0"/>
    <w:rsid w:val="00CF5DAE"/>
    <w:rsid w:val="00CF5EB3"/>
    <w:rsid w:val="00CF5EEB"/>
    <w:rsid w:val="00CF6108"/>
    <w:rsid w:val="00CF6171"/>
    <w:rsid w:val="00CF651B"/>
    <w:rsid w:val="00CF74BB"/>
    <w:rsid w:val="00CF7AA2"/>
    <w:rsid w:val="00CF7BE2"/>
    <w:rsid w:val="00CF7DE7"/>
    <w:rsid w:val="00CF7FA4"/>
    <w:rsid w:val="00D00415"/>
    <w:rsid w:val="00D00AB8"/>
    <w:rsid w:val="00D00E41"/>
    <w:rsid w:val="00D01015"/>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3D39"/>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7A3"/>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57EDB"/>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C9F"/>
    <w:rsid w:val="00D67F4A"/>
    <w:rsid w:val="00D70F05"/>
    <w:rsid w:val="00D71161"/>
    <w:rsid w:val="00D714BC"/>
    <w:rsid w:val="00D71624"/>
    <w:rsid w:val="00D71B62"/>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075E"/>
    <w:rsid w:val="00D81380"/>
    <w:rsid w:val="00D81558"/>
    <w:rsid w:val="00D81582"/>
    <w:rsid w:val="00D81C82"/>
    <w:rsid w:val="00D82126"/>
    <w:rsid w:val="00D82714"/>
    <w:rsid w:val="00D828C3"/>
    <w:rsid w:val="00D82BD6"/>
    <w:rsid w:val="00D830B5"/>
    <w:rsid w:val="00D831DB"/>
    <w:rsid w:val="00D832CB"/>
    <w:rsid w:val="00D83762"/>
    <w:rsid w:val="00D83C5D"/>
    <w:rsid w:val="00D844B8"/>
    <w:rsid w:val="00D84932"/>
    <w:rsid w:val="00D84C97"/>
    <w:rsid w:val="00D85503"/>
    <w:rsid w:val="00D859E1"/>
    <w:rsid w:val="00D86123"/>
    <w:rsid w:val="00D864C6"/>
    <w:rsid w:val="00D867A0"/>
    <w:rsid w:val="00D8723F"/>
    <w:rsid w:val="00D87F5F"/>
    <w:rsid w:val="00D90AFA"/>
    <w:rsid w:val="00D90D12"/>
    <w:rsid w:val="00D91468"/>
    <w:rsid w:val="00D91657"/>
    <w:rsid w:val="00D92503"/>
    <w:rsid w:val="00D927B0"/>
    <w:rsid w:val="00D927FD"/>
    <w:rsid w:val="00D92C8D"/>
    <w:rsid w:val="00D930D1"/>
    <w:rsid w:val="00D934D1"/>
    <w:rsid w:val="00D93843"/>
    <w:rsid w:val="00D93FAC"/>
    <w:rsid w:val="00D94134"/>
    <w:rsid w:val="00D94758"/>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28DC"/>
    <w:rsid w:val="00DA31CD"/>
    <w:rsid w:val="00DA39E6"/>
    <w:rsid w:val="00DA41EC"/>
    <w:rsid w:val="00DA43C1"/>
    <w:rsid w:val="00DA47BA"/>
    <w:rsid w:val="00DA4887"/>
    <w:rsid w:val="00DA53B2"/>
    <w:rsid w:val="00DA5661"/>
    <w:rsid w:val="00DA618C"/>
    <w:rsid w:val="00DA64DD"/>
    <w:rsid w:val="00DA650B"/>
    <w:rsid w:val="00DA6685"/>
    <w:rsid w:val="00DA6D1C"/>
    <w:rsid w:val="00DA6E01"/>
    <w:rsid w:val="00DA70EA"/>
    <w:rsid w:val="00DA7545"/>
    <w:rsid w:val="00DA79A9"/>
    <w:rsid w:val="00DA7CE5"/>
    <w:rsid w:val="00DA7E76"/>
    <w:rsid w:val="00DB0561"/>
    <w:rsid w:val="00DB1255"/>
    <w:rsid w:val="00DB228B"/>
    <w:rsid w:val="00DB2546"/>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493E"/>
    <w:rsid w:val="00DC5148"/>
    <w:rsid w:val="00DC5EF7"/>
    <w:rsid w:val="00DC6855"/>
    <w:rsid w:val="00DC6E29"/>
    <w:rsid w:val="00DC716E"/>
    <w:rsid w:val="00DC75E6"/>
    <w:rsid w:val="00DC771B"/>
    <w:rsid w:val="00DD0337"/>
    <w:rsid w:val="00DD119B"/>
    <w:rsid w:val="00DD127E"/>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5A9E"/>
    <w:rsid w:val="00DF6B6D"/>
    <w:rsid w:val="00DF6DEC"/>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2F"/>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2D5"/>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3784F"/>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18F"/>
    <w:rsid w:val="00E5136E"/>
    <w:rsid w:val="00E51D5D"/>
    <w:rsid w:val="00E5263F"/>
    <w:rsid w:val="00E52644"/>
    <w:rsid w:val="00E53232"/>
    <w:rsid w:val="00E53891"/>
    <w:rsid w:val="00E54002"/>
    <w:rsid w:val="00E541C9"/>
    <w:rsid w:val="00E54DEC"/>
    <w:rsid w:val="00E55416"/>
    <w:rsid w:val="00E5542F"/>
    <w:rsid w:val="00E55E14"/>
    <w:rsid w:val="00E562BB"/>
    <w:rsid w:val="00E56823"/>
    <w:rsid w:val="00E5708F"/>
    <w:rsid w:val="00E6059C"/>
    <w:rsid w:val="00E60638"/>
    <w:rsid w:val="00E60716"/>
    <w:rsid w:val="00E611B8"/>
    <w:rsid w:val="00E61A7F"/>
    <w:rsid w:val="00E61DED"/>
    <w:rsid w:val="00E62127"/>
    <w:rsid w:val="00E62C29"/>
    <w:rsid w:val="00E6384E"/>
    <w:rsid w:val="00E64319"/>
    <w:rsid w:val="00E6446A"/>
    <w:rsid w:val="00E64856"/>
    <w:rsid w:val="00E64DAD"/>
    <w:rsid w:val="00E64EA9"/>
    <w:rsid w:val="00E6610F"/>
    <w:rsid w:val="00E66266"/>
    <w:rsid w:val="00E662D6"/>
    <w:rsid w:val="00E66397"/>
    <w:rsid w:val="00E6642C"/>
    <w:rsid w:val="00E66DE7"/>
    <w:rsid w:val="00E67E71"/>
    <w:rsid w:val="00E70A04"/>
    <w:rsid w:val="00E70FC6"/>
    <w:rsid w:val="00E70FFF"/>
    <w:rsid w:val="00E716E1"/>
    <w:rsid w:val="00E71CBE"/>
    <w:rsid w:val="00E71D33"/>
    <w:rsid w:val="00E72043"/>
    <w:rsid w:val="00E726E3"/>
    <w:rsid w:val="00E72892"/>
    <w:rsid w:val="00E72A50"/>
    <w:rsid w:val="00E72B95"/>
    <w:rsid w:val="00E73229"/>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7E1"/>
    <w:rsid w:val="00EA0DC8"/>
    <w:rsid w:val="00EA11E8"/>
    <w:rsid w:val="00EA28F3"/>
    <w:rsid w:val="00EA2AA2"/>
    <w:rsid w:val="00EA33F9"/>
    <w:rsid w:val="00EA3806"/>
    <w:rsid w:val="00EA3EA6"/>
    <w:rsid w:val="00EA3EEB"/>
    <w:rsid w:val="00EA4A06"/>
    <w:rsid w:val="00EA5007"/>
    <w:rsid w:val="00EA50CB"/>
    <w:rsid w:val="00EA5C53"/>
    <w:rsid w:val="00EA6CB3"/>
    <w:rsid w:val="00EA6DCD"/>
    <w:rsid w:val="00EA6EB0"/>
    <w:rsid w:val="00EA7060"/>
    <w:rsid w:val="00EA7775"/>
    <w:rsid w:val="00EA7964"/>
    <w:rsid w:val="00EB0D8F"/>
    <w:rsid w:val="00EB10CB"/>
    <w:rsid w:val="00EB12DD"/>
    <w:rsid w:val="00EB2283"/>
    <w:rsid w:val="00EB23E7"/>
    <w:rsid w:val="00EB25D9"/>
    <w:rsid w:val="00EB3019"/>
    <w:rsid w:val="00EB33BA"/>
    <w:rsid w:val="00EB345F"/>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B30"/>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0C3"/>
    <w:rsid w:val="00ED1A31"/>
    <w:rsid w:val="00ED1F72"/>
    <w:rsid w:val="00ED2F0C"/>
    <w:rsid w:val="00ED3241"/>
    <w:rsid w:val="00ED3DD3"/>
    <w:rsid w:val="00ED41A1"/>
    <w:rsid w:val="00ED4F4A"/>
    <w:rsid w:val="00ED516E"/>
    <w:rsid w:val="00ED54A5"/>
    <w:rsid w:val="00ED7A7B"/>
    <w:rsid w:val="00ED7B39"/>
    <w:rsid w:val="00ED7C3F"/>
    <w:rsid w:val="00ED7C8B"/>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134"/>
    <w:rsid w:val="00EF054A"/>
    <w:rsid w:val="00EF0687"/>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5E"/>
    <w:rsid w:val="00F0284D"/>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7B7"/>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3BC"/>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839"/>
    <w:rsid w:val="00F359EF"/>
    <w:rsid w:val="00F35DFD"/>
    <w:rsid w:val="00F35FE1"/>
    <w:rsid w:val="00F367DF"/>
    <w:rsid w:val="00F36C24"/>
    <w:rsid w:val="00F36ED7"/>
    <w:rsid w:val="00F37758"/>
    <w:rsid w:val="00F401E5"/>
    <w:rsid w:val="00F40998"/>
    <w:rsid w:val="00F4099E"/>
    <w:rsid w:val="00F40F59"/>
    <w:rsid w:val="00F4168A"/>
    <w:rsid w:val="00F41D1A"/>
    <w:rsid w:val="00F4291B"/>
    <w:rsid w:val="00F42D91"/>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6EF1"/>
    <w:rsid w:val="00F47051"/>
    <w:rsid w:val="00F47C45"/>
    <w:rsid w:val="00F50B92"/>
    <w:rsid w:val="00F5103D"/>
    <w:rsid w:val="00F510AA"/>
    <w:rsid w:val="00F5122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1BBF"/>
    <w:rsid w:val="00F62084"/>
    <w:rsid w:val="00F622DB"/>
    <w:rsid w:val="00F622F9"/>
    <w:rsid w:val="00F62598"/>
    <w:rsid w:val="00F628A2"/>
    <w:rsid w:val="00F62DC6"/>
    <w:rsid w:val="00F636A0"/>
    <w:rsid w:val="00F636E4"/>
    <w:rsid w:val="00F64A78"/>
    <w:rsid w:val="00F64F72"/>
    <w:rsid w:val="00F65A3C"/>
    <w:rsid w:val="00F65E6E"/>
    <w:rsid w:val="00F663DF"/>
    <w:rsid w:val="00F66446"/>
    <w:rsid w:val="00F70007"/>
    <w:rsid w:val="00F702AD"/>
    <w:rsid w:val="00F7043E"/>
    <w:rsid w:val="00F7051A"/>
    <w:rsid w:val="00F7132D"/>
    <w:rsid w:val="00F720D4"/>
    <w:rsid w:val="00F7264F"/>
    <w:rsid w:val="00F73E45"/>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3F4"/>
    <w:rsid w:val="00F87CB0"/>
    <w:rsid w:val="00F90260"/>
    <w:rsid w:val="00F906C7"/>
    <w:rsid w:val="00F9188D"/>
    <w:rsid w:val="00F91CFF"/>
    <w:rsid w:val="00F92174"/>
    <w:rsid w:val="00F92359"/>
    <w:rsid w:val="00F937D7"/>
    <w:rsid w:val="00F93F8D"/>
    <w:rsid w:val="00F94618"/>
    <w:rsid w:val="00F9565E"/>
    <w:rsid w:val="00F9577C"/>
    <w:rsid w:val="00F959E8"/>
    <w:rsid w:val="00F95CA8"/>
    <w:rsid w:val="00F95E6A"/>
    <w:rsid w:val="00F9605B"/>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53"/>
    <w:rsid w:val="00FB2092"/>
    <w:rsid w:val="00FB24F4"/>
    <w:rsid w:val="00FB26E7"/>
    <w:rsid w:val="00FB35DE"/>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D8A"/>
    <w:rsid w:val="00FC6F12"/>
    <w:rsid w:val="00FC755B"/>
    <w:rsid w:val="00FC7612"/>
    <w:rsid w:val="00FC7C6F"/>
    <w:rsid w:val="00FC7C99"/>
    <w:rsid w:val="00FC7D6C"/>
    <w:rsid w:val="00FC7E97"/>
    <w:rsid w:val="00FC7F44"/>
    <w:rsid w:val="00FD152C"/>
    <w:rsid w:val="00FD2C4F"/>
    <w:rsid w:val="00FD2F1E"/>
    <w:rsid w:val="00FD4602"/>
    <w:rsid w:val="00FD505E"/>
    <w:rsid w:val="00FD5169"/>
    <w:rsid w:val="00FD7941"/>
    <w:rsid w:val="00FE02C6"/>
    <w:rsid w:val="00FE06EA"/>
    <w:rsid w:val="00FE089D"/>
    <w:rsid w:val="00FE18D0"/>
    <w:rsid w:val="00FE1F21"/>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84"/>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F65E6E"/>
    <w:pPr>
      <w:numPr>
        <w:numId w:val="53"/>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F65E6E"/>
    <w:rPr>
      <w:rFonts w:ascii="Times New Roman" w:eastAsiaTheme="minorEastAsia" w:hAnsi="Times New Roman" w:cstheme="minorBidi"/>
      <w:b/>
      <w:iCs/>
      <w:szCs w:val="18"/>
      <w:lang w:eastAsia="en-US"/>
    </w:rPr>
  </w:style>
  <w:style w:type="numbering" w:customStyle="1" w:styleId="CurrentList9">
    <w:name w:val="Current List9"/>
    <w:uiPriority w:val="99"/>
    <w:rsid w:val="0061685E"/>
    <w:pPr>
      <w:numPr>
        <w:numId w:val="56"/>
      </w:numPr>
    </w:pPr>
  </w:style>
  <w:style w:type="numbering" w:customStyle="1" w:styleId="CurrentList10">
    <w:name w:val="Current List10"/>
    <w:uiPriority w:val="99"/>
    <w:rsid w:val="001253DB"/>
    <w:pPr>
      <w:numPr>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5960">
      <w:bodyDiv w:val="1"/>
      <w:marLeft w:val="0"/>
      <w:marRight w:val="0"/>
      <w:marTop w:val="0"/>
      <w:marBottom w:val="0"/>
      <w:divBdr>
        <w:top w:val="none" w:sz="0" w:space="0" w:color="auto"/>
        <w:left w:val="none" w:sz="0" w:space="0" w:color="auto"/>
        <w:bottom w:val="none" w:sz="0" w:space="0" w:color="auto"/>
        <w:right w:val="none" w:sz="0" w:space="0" w:color="auto"/>
      </w:divBdr>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84381836">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679</TotalTime>
  <Pages>3</Pages>
  <Words>682</Words>
  <Characters>3889</Characters>
  <Application>Microsoft Office Word</Application>
  <DocSecurity>0</DocSecurity>
  <Lines>32</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657</cp:revision>
  <cp:lastPrinted>2016-08-05T18:54:00Z</cp:lastPrinted>
  <dcterms:created xsi:type="dcterms:W3CDTF">2023-03-28T04:42:00Z</dcterms:created>
  <dcterms:modified xsi:type="dcterms:W3CDTF">2023-05-15T11:53:00Z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