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1C3581A" w:rsidR="00BF744E" w:rsidRPr="00815680" w:rsidRDefault="00BF744E" w:rsidP="00815680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815680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815680">
        <w:rPr>
          <w:rFonts w:ascii="Arial" w:eastAsia="SimSun" w:hAnsi="Arial"/>
          <w:b/>
          <w:noProof/>
          <w:sz w:val="28"/>
          <w:lang w:eastAsia="zh-CN"/>
        </w:rPr>
        <w:t>6</w:t>
      </w:r>
      <w:r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</w:t>
      </w:r>
      <w:r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</w:t>
      </w:r>
      <w:r w:rsidR="00E9198E" w:rsidRPr="00815680">
        <w:rPr>
          <w:rFonts w:ascii="Arial" w:eastAsia="SimSun" w:hAnsi="Arial"/>
          <w:b/>
          <w:noProof/>
          <w:sz w:val="28"/>
          <w:lang w:eastAsia="zh-CN"/>
        </w:rPr>
        <w:t>R4-2</w:t>
      </w:r>
      <w:r w:rsidR="007C1576" w:rsidRPr="00815680">
        <w:rPr>
          <w:rFonts w:ascii="Arial" w:eastAsia="SimSun" w:hAnsi="Arial"/>
          <w:b/>
          <w:noProof/>
          <w:sz w:val="28"/>
          <w:lang w:eastAsia="zh-CN"/>
        </w:rPr>
        <w:t>30</w:t>
      </w:r>
      <w:r w:rsidR="003A4171">
        <w:rPr>
          <w:rFonts w:ascii="Arial" w:eastAsia="SimSun" w:hAnsi="Arial"/>
          <w:b/>
          <w:noProof/>
          <w:sz w:val="28"/>
          <w:lang w:eastAsia="zh-CN"/>
        </w:rPr>
        <w:t>367</w:t>
      </w:r>
      <w:r w:rsidR="00322BAC">
        <w:rPr>
          <w:rFonts w:ascii="Arial" w:eastAsia="SimSun" w:hAnsi="Arial"/>
          <w:b/>
          <w:noProof/>
          <w:sz w:val="28"/>
          <w:lang w:eastAsia="zh-CN"/>
        </w:rPr>
        <w:t>2</w:t>
      </w:r>
    </w:p>
    <w:p w14:paraId="61593B9E" w14:textId="330416B9" w:rsidR="00BF744E" w:rsidRPr="00815680" w:rsidRDefault="00B908EE" w:rsidP="00815680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 w:rsidRPr="00815680">
        <w:rPr>
          <w:rFonts w:ascii="Arial" w:eastAsia="SimSun" w:hAnsi="Arial"/>
          <w:b/>
          <w:noProof/>
          <w:sz w:val="28"/>
          <w:lang w:eastAsia="zh-CN"/>
        </w:rPr>
        <w:t xml:space="preserve">Athens, Greece, 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t>27th Feb 2023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t xml:space="preserve"> - 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t>3rd Mar 2023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77777777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4E20D597" w:rsidR="00C703D1" w:rsidRPr="00702E34" w:rsidRDefault="00AB5091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</w:t>
            </w:r>
            <w:r w:rsidR="007C1576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821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2EE276C0" w:rsidR="00C703D1" w:rsidRPr="00702E34" w:rsidRDefault="0096083B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06EDB0D8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124DB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124DB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1B6659C4" w:rsidR="00C703D1" w:rsidRPr="00702E34" w:rsidRDefault="00610435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 xml:space="preserve">CR </w:t>
            </w:r>
            <w:r w:rsidR="009E2527">
              <w:rPr>
                <w:rFonts w:ascii="Arial" w:eastAsia="SimSun" w:hAnsi="Arial"/>
                <w:lang w:eastAsia="zh-CN"/>
              </w:rPr>
              <w:t>to</w:t>
            </w:r>
            <w:r w:rsidRPr="00610435">
              <w:rPr>
                <w:rFonts w:ascii="Arial" w:eastAsia="SimSun" w:hAnsi="Arial"/>
                <w:lang w:eastAsia="zh-CN"/>
              </w:rPr>
              <w:t xml:space="preserve"> </w:t>
            </w:r>
            <w:r w:rsidR="009E2527">
              <w:rPr>
                <w:rFonts w:ascii="Arial" w:eastAsia="SimSun" w:hAnsi="Arial"/>
                <w:lang w:eastAsia="zh-CN"/>
              </w:rPr>
              <w:t>i</w:t>
            </w:r>
            <w:r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>emissions specifications for certain 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18DD2C75" w:rsidR="00C703D1" w:rsidRPr="00702E34" w:rsidRDefault="00124DB9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124DB9">
              <w:rPr>
                <w:rFonts w:ascii="Arial" w:eastAsia="SimSun" w:hAnsi="Arial"/>
                <w:lang w:eastAsia="zh-CN"/>
              </w:rPr>
              <w:t>NR_LTE_V2X_PC5_combos-Core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28D31A1" w:rsidR="00C703D1" w:rsidRPr="00702E34" w:rsidRDefault="00BA195D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7C6CCAD9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AB5091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1CFBE70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24086B7C" w14:textId="77777777" w:rsidR="00E36906" w:rsidRPr="00EF5447" w:rsidRDefault="00E36906" w:rsidP="00E36906">
      <w:pPr>
        <w:pStyle w:val="Heading5"/>
      </w:pPr>
      <w:r w:rsidRPr="00EF5447">
        <w:lastRenderedPageBreak/>
        <w:t>6.5E.3.2.2</w:t>
      </w:r>
      <w:r w:rsidRPr="00EF5447">
        <w:tab/>
        <w:t>Spurious emission band UE co-existence</w:t>
      </w:r>
    </w:p>
    <w:p w14:paraId="72102785" w14:textId="77777777" w:rsidR="00E36906" w:rsidRPr="00EF5447" w:rsidRDefault="00E36906" w:rsidP="00E36906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14:paraId="70C91159" w14:textId="77777777" w:rsidR="00E36906" w:rsidRDefault="00E36906" w:rsidP="00E36906">
      <w:pPr>
        <w:pStyle w:val="TH"/>
      </w:pPr>
      <w:r w:rsidRPr="00EF5447">
        <w:t>Table 6.5E.3.2.2-1: Requirements for inter-band con-current V2X operation</w:t>
      </w:r>
    </w:p>
    <w:p w14:paraId="282EC171" w14:textId="7FDD5E53" w:rsidR="00E36906" w:rsidRDefault="00E36906" w:rsidP="002A626B">
      <w:pPr>
        <w:rPr>
          <w:lang w:eastAsia="zh-CN"/>
        </w:rPr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FC1509" w:rsidRPr="001A4B0A" w14:paraId="6789C4BF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8C9C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ACB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FC1509" w:rsidRPr="001A4B0A" w14:paraId="1D502811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B76B" w14:textId="77777777" w:rsidR="00FC1509" w:rsidRPr="001A4B0A" w:rsidRDefault="00FC1509" w:rsidP="00E9472F">
            <w:pPr>
              <w:spacing w:after="0"/>
              <w:rPr>
                <w:rFonts w:ascii="CG Times (WN)" w:hAnsi="CG Times (WN)" w:cs="SimSun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4A2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A28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895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7B3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B76F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FC1509" w:rsidRPr="001A4B0A" w14:paraId="2C5E0D17" w14:textId="77777777" w:rsidTr="00086819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1DE68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6E0F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A8804F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AD6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1B1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C1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773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8636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CB112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3565BA26" w14:textId="77777777" w:rsidTr="0008681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62DE8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F6D3" w14:textId="730F5A83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6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274" w14:textId="2F103BD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FA6" w14:textId="1CD38DE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664" w14:textId="7AF6B91E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2A87" w14:textId="66289F92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37527" w14:textId="3F7E7EA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23988" w14:textId="72CCB11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FC1509" w:rsidRPr="001A4B0A" w14:paraId="4E2C92BC" w14:textId="77777777" w:rsidTr="0008681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64E201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1B8E" w14:textId="31B3A271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3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C3C" w14:textId="536B9B19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4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F5BB" w14:textId="6229E3F3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243" w14:textId="7C1AC142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3F1" w14:textId="2974F4F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7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3DB46" w14:textId="06E688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8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500DC2" w14:textId="550E03D0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9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C1509" w:rsidRPr="001A4B0A" w14:paraId="69F41ED4" w14:textId="77777777" w:rsidTr="00834DBB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28F20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41F1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9C3A71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1A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C0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943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02B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0DC0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45204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7646E924" w14:textId="77777777" w:rsidTr="00834DBB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5B324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A7" w14:textId="4828A93C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20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697" w14:textId="5AF14C25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1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1FE" w14:textId="7603101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2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D86" w14:textId="6E8E1F3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3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5C2" w14:textId="5D509CC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4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DE9A4" w14:textId="789A8A3A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5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8FD37" w14:textId="5BB5C569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6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FC1509" w:rsidRPr="001A4B0A" w14:paraId="7D783590" w14:textId="77777777" w:rsidTr="00834DBB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9B5EE8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C47F" w14:textId="67632E2D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27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A4A" w14:textId="62EF56C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8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DAC" w14:textId="12E1EA3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9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939" w14:textId="7FE3F1FC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0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9DA" w14:textId="66C749DB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1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D983C" w14:textId="06693366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2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6200B" w14:textId="0CE5858F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3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C1509" w:rsidRPr="001A4B0A" w14:paraId="708B771E" w14:textId="77777777" w:rsidTr="00B03286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4F9F7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0951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14:paraId="5863630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23D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8A7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8FB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83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F47D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B464C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3780D856" w14:textId="77777777" w:rsidTr="009D45DB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659CA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9C18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14:paraId="4A6C0E0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E23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B45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4F9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DF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260F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DDBBF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41D35EAF" w14:textId="77777777" w:rsidTr="00F658FC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F81A6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E658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14:paraId="05A67A4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24D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987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AC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104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18A8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0B4E9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748F0EFC" w14:textId="77777777" w:rsidTr="00F658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18672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9251" w14:textId="295327ED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34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B2A" w14:textId="762F8470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5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DDF" w14:textId="17F8B89F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6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857" w14:textId="3BCF7006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7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3C2" w14:textId="20095BDE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8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E87E2" w14:textId="2216044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9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FAD10" w14:textId="41AEED36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0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FC1509" w:rsidRPr="001A4B0A" w14:paraId="45DEFA9D" w14:textId="77777777" w:rsidTr="00F658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5B29D1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87D" w14:textId="6ECF0D27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41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AAC8" w14:textId="18387786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2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631" w14:textId="494E07F3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3" w:author="RFALAB-762 User" w:date="2023-02-28T13:3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DBC" w14:textId="5193DEE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4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728" w14:textId="30DC0849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5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66BCC7" w14:textId="0436985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6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4C4CE" w14:textId="3D7FD1F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7" w:author="RFALAB-762 User" w:date="2023-02-28T13:3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C1509" w:rsidRPr="001A4B0A" w14:paraId="14B34D70" w14:textId="77777777" w:rsidTr="00CB4192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E4396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692F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14:paraId="737EE31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2AA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D43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F42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C39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0991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E501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3FC695BE" w14:textId="77777777" w:rsidTr="00CB4192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104F1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2D8" w14:textId="529094AD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48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486" w14:textId="0FA48572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9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2A2A" w14:textId="35A01CAA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0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8405" w14:textId="5A786CB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1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9E8" w14:textId="58EF82D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2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BA7E2B" w14:textId="777B748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3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71F40" w14:textId="56334E7E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4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FC1509" w:rsidRPr="001A4B0A" w14:paraId="7D564CE7" w14:textId="77777777" w:rsidTr="00CB4192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FAB245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EDEF" w14:textId="095708A0" w:rsidR="00FC1509" w:rsidRPr="001A4B0A" w:rsidRDefault="00FC1509" w:rsidP="00FC1509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55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71B" w14:textId="6AF29539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6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543" w14:textId="7753A743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7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5A2" w14:textId="5F44A36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DD5" w14:textId="673DC68A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9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06006" w14:textId="47F67C5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0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09022" w14:textId="560CF823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1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C1509" w:rsidRPr="001A4B0A" w14:paraId="5A2A7D06" w14:textId="77777777" w:rsidTr="008E64AB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E755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5DAB" w14:textId="77777777" w:rsidR="00FC1509" w:rsidRPr="001A4B0A" w:rsidRDefault="00FC1509" w:rsidP="00E9472F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14:paraId="293160A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5D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8AB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CAB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19A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719C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48F4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18389F88" w14:textId="77777777" w:rsidTr="008E64AB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B395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1A4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9EF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CE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356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53F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F8F3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50E7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C1509" w:rsidRPr="001A4B0A" w14:paraId="5E39C305" w14:textId="77777777" w:rsidTr="008E64AB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CF60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56C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2F5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48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AEB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995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84F3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2CC7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0B41AFEF" w14:textId="77777777" w:rsidTr="008E64AB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5547F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3B1" w14:textId="0C954C4A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2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990D" w14:textId="569C5A25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3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42FD" w14:textId="473B1E2C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4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7C1" w14:textId="42016AEE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5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38D" w14:textId="4B700A59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6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5D0AF" w14:textId="2449C2AA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7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BDB5" w14:textId="3CBDAE6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8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FC1509" w:rsidRPr="001A4B0A" w14:paraId="5A2761F4" w14:textId="77777777" w:rsidTr="008E64AB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B50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2BF" w14:textId="53D96E0D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9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ECD" w14:textId="575FDC7C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0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4A26" w14:textId="139A733E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1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7F2E" w14:textId="2743BE1C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2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66D" w14:textId="6CE0EE9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3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B1EB6" w14:textId="0C2D2BF0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4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6012A" w14:textId="3BFB4205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5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C1509" w:rsidRPr="001A4B0A" w14:paraId="0BA2487E" w14:textId="77777777" w:rsidTr="004E2C04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FB8AF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A15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386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A60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2A7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3C9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B68C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EAB6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3436B1BC" w14:textId="77777777" w:rsidTr="004E2C04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3B47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10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FEF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25F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8BA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FC6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C011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2AAF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FC1509" w:rsidRPr="001A4B0A" w14:paraId="636461CD" w14:textId="77777777" w:rsidTr="004E2C04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D3C8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1E7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BF6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961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11B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1CB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2F7F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F78A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C1509" w:rsidRPr="001A4B0A" w14:paraId="36155AC0" w14:textId="77777777" w:rsidTr="004E2C04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8EC1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D01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38B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161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AC9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680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CD29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718F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FC1509" w:rsidRPr="001A4B0A" w14:paraId="3D9BC256" w14:textId="77777777" w:rsidTr="004E2C04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63AA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3E89" w14:textId="7586E706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76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613" w14:textId="5359C94A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77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B9B" w14:textId="368BFC5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78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7F1" w14:textId="335B8080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79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5234" w14:textId="585D7681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0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34CB5" w14:textId="1498220F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1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12C851" w14:textId="2B5F6235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82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FC1509" w:rsidRPr="001A4B0A" w14:paraId="0FFD5A24" w14:textId="77777777" w:rsidTr="004E2C04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523" w14:textId="77777777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296" w14:textId="05474D0B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83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1A4A" w14:textId="1B6364E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4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3B88" w14:textId="4F22DDD0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5" w:author="RFALAB-762 User" w:date="2023-02-28T13:3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C883" w14:textId="07A463FC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6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5050" w14:textId="489C71D8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7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8D750" w14:textId="34C84742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8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9187D" w14:textId="02627603" w:rsidR="00FC1509" w:rsidRPr="001A4B0A" w:rsidRDefault="00FC1509" w:rsidP="00FC150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89" w:author="RFALAB-762 User" w:date="2023-02-28T13:3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C1509" w:rsidRPr="001A4B0A" w14:paraId="3F272834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7593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25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43C7484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C03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7B9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0A4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3FB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674F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1842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C1509" w:rsidRPr="001A4B0A" w14:paraId="529C5538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E258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E00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053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1FC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4CF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9B1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C47D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C74D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C1509" w:rsidRPr="001A4B0A" w14:paraId="5EA9B290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E26C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2A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82B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340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A55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BD1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5136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7767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44255D04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22A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CFB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372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08D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5F2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D5D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AC3B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3342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4140782C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E44E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6C0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337BD43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086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45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E8A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2D6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3D29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29C3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C1509" w:rsidRPr="001A4B0A" w14:paraId="1AF77EBC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09A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F59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proofErr w:type="gramStart"/>
            <w:r w:rsidRPr="001A4B0A">
              <w:rPr>
                <w:rFonts w:ascii="Arial" w:eastAsia="Malgun Gothic" w:hAnsi="Arial"/>
                <w:sz w:val="18"/>
                <w:lang w:eastAsia="ja-JP"/>
              </w:rPr>
              <w:t>Band  n</w:t>
            </w:r>
            <w:proofErr w:type="gramEnd"/>
            <w:r w:rsidRPr="001A4B0A">
              <w:rPr>
                <w:rFonts w:ascii="Arial" w:eastAsia="Malgun Gothic" w:hAnsi="Arial"/>
                <w:sz w:val="18"/>
                <w:lang w:eastAsia="ja-JP"/>
              </w:rPr>
              <w:t>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36C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A45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8A3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7B9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ECD6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B28C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C1509" w:rsidRPr="001A4B0A" w14:paraId="3A41EB1B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5A72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2C4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555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CC3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53D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F38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0EBA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CC08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69906BBF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474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17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7B6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9F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962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06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1E1D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2AD5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7DA01821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25E5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302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14:paraId="43228F7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F57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882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12E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2C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18B3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70F3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C1509" w:rsidRPr="001A4B0A" w14:paraId="15E6721F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AB80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B38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E01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E31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134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D67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D81D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B7F7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C1509" w:rsidRPr="001A4B0A" w14:paraId="1C48AEF2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4B9F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4D7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70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099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E7D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75E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68CAA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271E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28F949F7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2F5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E3A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C58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63E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8C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A00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08B3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A29F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628FE085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7630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lastRenderedPageBreak/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8BF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790B36D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19A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924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BF5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9D3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CFF6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9EE3A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C1509" w:rsidRPr="001A4B0A" w14:paraId="5E12E6A5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5354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619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FF2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17D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68E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3ED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18EF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7B9E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C1509" w:rsidRPr="001A4B0A" w14:paraId="28AABDA9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7361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C44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D34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0B7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580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CEA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DA88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7094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0E8B91ED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B4F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46E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68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30B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D1D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501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16F8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05A7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58E2306E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9ECE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BEB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17, 24, 26, 30,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48,  66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>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752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50F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71A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87B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01BB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544E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082B5B19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8E13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2BC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97C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EAD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2F4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074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D759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4847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C1509" w:rsidRPr="001A4B0A" w14:paraId="6264FBA7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2949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3BC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E96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25E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C58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28E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21E9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C181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FC1509" w:rsidRPr="001A4B0A" w14:paraId="17CAEB3D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7129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9A9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A97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F17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C3F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969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F4A8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A891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C1509" w:rsidRPr="001A4B0A" w14:paraId="2722B98A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F447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A4F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4FA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9A4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220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979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1AAB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FEC8D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634112AA" w14:textId="77777777" w:rsidTr="00E9472F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C1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86E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B7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CB5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DC09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178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8F3E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1DEE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5E58D60A" w14:textId="77777777" w:rsidTr="00E9472F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004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EC6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026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257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4B7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795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683B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D7515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C1509" w:rsidRPr="001A4B0A" w14:paraId="1B447000" w14:textId="77777777" w:rsidTr="00E9472F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3080" w14:textId="77777777" w:rsidR="00FC1509" w:rsidRPr="001A4B0A" w:rsidRDefault="00FC1509" w:rsidP="00E9472F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636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775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DCB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24B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D6C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F56A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C0DA6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52D0D125" w14:textId="77777777" w:rsidTr="00E9472F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698C" w14:textId="77777777" w:rsidR="00FC1509" w:rsidRPr="001A4B0A" w:rsidRDefault="00FC1509" w:rsidP="00E9472F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E68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3AC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DD6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C04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B03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A158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A036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6BEFF0F1" w14:textId="77777777" w:rsidTr="00E9472F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4CA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CF87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499B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7C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5AC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67AE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D45B1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77C1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C1509" w:rsidRPr="001A4B0A" w14:paraId="2BB0DCDE" w14:textId="77777777" w:rsidTr="00E9472F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3A0B" w14:textId="77777777" w:rsidR="00FC1509" w:rsidRPr="001A4B0A" w:rsidRDefault="00FC1509" w:rsidP="00E9472F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B8C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4D3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02EA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9843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003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BB29F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059C5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C1509" w:rsidRPr="001A4B0A" w14:paraId="60FC61FA" w14:textId="77777777" w:rsidTr="00E9472F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05B1" w14:textId="77777777" w:rsidR="00FC1509" w:rsidRPr="001A4B0A" w:rsidRDefault="00FC1509" w:rsidP="00E9472F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375C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990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0B10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522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BCB8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09492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06194" w14:textId="77777777" w:rsidR="00FC1509" w:rsidRPr="001A4B0A" w:rsidRDefault="00FC1509" w:rsidP="00E9472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C1509" w:rsidRPr="001A4B0A" w14:paraId="48DA9732" w14:textId="77777777" w:rsidTr="00E9472F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8D5C" w14:textId="77777777" w:rsidR="00FC1509" w:rsidRPr="001A4B0A" w:rsidRDefault="00FC1509" w:rsidP="00E9472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 xml:space="preserve">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4D06DE95" w14:textId="77777777" w:rsidR="00FC1509" w:rsidRPr="001A4B0A" w:rsidRDefault="00FC1509" w:rsidP="00E9472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14:paraId="1B95E401" w14:textId="77777777" w:rsidR="00FC1509" w:rsidRPr="001A4B0A" w:rsidRDefault="00FC1509" w:rsidP="00E9472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14:paraId="6058C717" w14:textId="77777777" w:rsidR="00FC1509" w:rsidRPr="001A4B0A" w:rsidRDefault="00FC1509" w:rsidP="00E9472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6A78893D" w14:textId="77777777" w:rsidR="00FC1509" w:rsidRPr="005050CA" w:rsidRDefault="00FC1509" w:rsidP="002A626B">
      <w:pPr>
        <w:rPr>
          <w:lang w:eastAsia="zh-CN"/>
        </w:rPr>
      </w:pPr>
    </w:p>
    <w:p w14:paraId="0A21E12A" w14:textId="211FACF5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964F6F">
        <w:rPr>
          <w:i/>
          <w:color w:val="FF0000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5084" w14:textId="77777777" w:rsidR="00ED7EC8" w:rsidRDefault="00ED7EC8">
      <w:r>
        <w:separator/>
      </w:r>
    </w:p>
  </w:endnote>
  <w:endnote w:type="continuationSeparator" w:id="0">
    <w:p w14:paraId="1188AA70" w14:textId="77777777" w:rsidR="00ED7EC8" w:rsidRDefault="00ED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auto"/>
    <w:pitch w:val="variable"/>
    <w:sig w:usb0="A00002FF" w:usb1="28CFFCFA" w:usb2="00000016" w:usb3="00000000" w:csb0="001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56F6" w14:textId="77777777" w:rsidR="00ED7EC8" w:rsidRDefault="00ED7EC8">
      <w:r>
        <w:separator/>
      </w:r>
    </w:p>
  </w:footnote>
  <w:footnote w:type="continuationSeparator" w:id="0">
    <w:p w14:paraId="7E9DD68C" w14:textId="77777777" w:rsidR="00ED7EC8" w:rsidRDefault="00ED7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4DB9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41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C7E58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257E"/>
    <w:rsid w:val="002347A2"/>
    <w:rsid w:val="00236A65"/>
    <w:rsid w:val="00241145"/>
    <w:rsid w:val="0026339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506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17BC7"/>
    <w:rsid w:val="00322BA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A4171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18CC"/>
    <w:rsid w:val="004345EC"/>
    <w:rsid w:val="004365CE"/>
    <w:rsid w:val="004449B3"/>
    <w:rsid w:val="00444EF7"/>
    <w:rsid w:val="0045310A"/>
    <w:rsid w:val="00461097"/>
    <w:rsid w:val="00464602"/>
    <w:rsid w:val="00465515"/>
    <w:rsid w:val="00470F0D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20908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6F28D5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534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C1576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2821"/>
    <w:rsid w:val="00813070"/>
    <w:rsid w:val="00815680"/>
    <w:rsid w:val="008234E7"/>
    <w:rsid w:val="00824B9F"/>
    <w:rsid w:val="008265D2"/>
    <w:rsid w:val="00830747"/>
    <w:rsid w:val="00833E8F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083B"/>
    <w:rsid w:val="00962A5E"/>
    <w:rsid w:val="00963CA6"/>
    <w:rsid w:val="00964F6F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2527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461BD"/>
    <w:rsid w:val="00A53724"/>
    <w:rsid w:val="00A53E6D"/>
    <w:rsid w:val="00A5562A"/>
    <w:rsid w:val="00A56066"/>
    <w:rsid w:val="00A61663"/>
    <w:rsid w:val="00A644D0"/>
    <w:rsid w:val="00A67D7F"/>
    <w:rsid w:val="00A720AF"/>
    <w:rsid w:val="00A727FD"/>
    <w:rsid w:val="00A73129"/>
    <w:rsid w:val="00A765C6"/>
    <w:rsid w:val="00A77893"/>
    <w:rsid w:val="00A82346"/>
    <w:rsid w:val="00A835B3"/>
    <w:rsid w:val="00A84993"/>
    <w:rsid w:val="00A9199E"/>
    <w:rsid w:val="00A91FCF"/>
    <w:rsid w:val="00A92BA1"/>
    <w:rsid w:val="00A931BD"/>
    <w:rsid w:val="00A951D2"/>
    <w:rsid w:val="00AA335B"/>
    <w:rsid w:val="00AA6909"/>
    <w:rsid w:val="00AA7046"/>
    <w:rsid w:val="00AB5091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5325D"/>
    <w:rsid w:val="00B559CC"/>
    <w:rsid w:val="00B562A0"/>
    <w:rsid w:val="00B60987"/>
    <w:rsid w:val="00B65E57"/>
    <w:rsid w:val="00B74C5D"/>
    <w:rsid w:val="00B81F12"/>
    <w:rsid w:val="00B84559"/>
    <w:rsid w:val="00B85EDE"/>
    <w:rsid w:val="00B908EE"/>
    <w:rsid w:val="00B93086"/>
    <w:rsid w:val="00B9359C"/>
    <w:rsid w:val="00B960F1"/>
    <w:rsid w:val="00BA195D"/>
    <w:rsid w:val="00BA19ED"/>
    <w:rsid w:val="00BA4B8D"/>
    <w:rsid w:val="00BB0D7B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39D3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3608"/>
    <w:rsid w:val="00EC4A25"/>
    <w:rsid w:val="00ED0214"/>
    <w:rsid w:val="00ED0749"/>
    <w:rsid w:val="00ED4A0A"/>
    <w:rsid w:val="00ED544D"/>
    <w:rsid w:val="00ED56F8"/>
    <w:rsid w:val="00ED7EC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C1509"/>
    <w:rsid w:val="00FD4BC5"/>
    <w:rsid w:val="00FD7EB2"/>
    <w:rsid w:val="00FE1BE1"/>
    <w:rsid w:val="00FF056D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2</cp:revision>
  <cp:lastPrinted>2019-02-25T14:05:00Z</cp:lastPrinted>
  <dcterms:created xsi:type="dcterms:W3CDTF">2023-03-03T02:58:00Z</dcterms:created>
  <dcterms:modified xsi:type="dcterms:W3CDTF">2023-03-03T02:58:00Z</dcterms:modified>
</cp:coreProperties>
</file>