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EE22AC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Pr>
          <w:rFonts w:cs="Arial"/>
          <w:i/>
          <w:sz w:val="24"/>
        </w:rPr>
        <w:tab/>
      </w:r>
      <w:r>
        <w:rPr>
          <w:rFonts w:cs="Arial"/>
          <w:iCs/>
          <w:sz w:val="24"/>
        </w:rPr>
        <w:t>R4-</w:t>
      </w:r>
      <w:r w:rsidR="00174094">
        <w:rPr>
          <w:rFonts w:cs="Arial"/>
          <w:iCs/>
          <w:sz w:val="24"/>
        </w:rPr>
        <w:t>2302231</w:t>
      </w:r>
    </w:p>
    <w:p w14:paraId="225BCA78" w14:textId="101F16B7" w:rsidR="00070795" w:rsidRDefault="00F13E6C" w:rsidP="00070795">
      <w:pPr>
        <w:pStyle w:val="Header"/>
        <w:tabs>
          <w:tab w:val="right" w:pos="10206"/>
        </w:tabs>
        <w:spacing w:after="120"/>
        <w:rPr>
          <w:rFonts w:cs="Arial"/>
          <w:sz w:val="24"/>
        </w:rPr>
      </w:pPr>
      <w:r>
        <w:rPr>
          <w:rFonts w:cs="Arial"/>
          <w:sz w:val="24"/>
        </w:rPr>
        <w:t>Athens</w:t>
      </w:r>
      <w:r w:rsidR="00423391">
        <w:rPr>
          <w:rFonts w:cs="Arial"/>
          <w:sz w:val="24"/>
        </w:rPr>
        <w:t>, EU</w:t>
      </w:r>
      <w:r w:rsidR="00070795">
        <w:rPr>
          <w:rFonts w:cs="Arial"/>
          <w:sz w:val="24"/>
        </w:rPr>
        <w:t>,</w:t>
      </w:r>
      <w:r w:rsidR="00A81D3C">
        <w:rPr>
          <w:rFonts w:cs="Arial"/>
          <w:sz w:val="24"/>
          <w:vertAlign w:val="superscript"/>
        </w:rPr>
        <w:t xml:space="preserve"> </w:t>
      </w:r>
      <w:r>
        <w:rPr>
          <w:rFonts w:cs="Arial"/>
          <w:sz w:val="24"/>
        </w:rPr>
        <w:t>27</w:t>
      </w:r>
      <w:r w:rsidR="009A0A2A" w:rsidRPr="001B3783">
        <w:rPr>
          <w:rFonts w:cs="Arial"/>
          <w:sz w:val="24"/>
          <w:vertAlign w:val="superscript"/>
        </w:rPr>
        <w:t>th</w:t>
      </w:r>
      <w:r w:rsidR="009A0A2A">
        <w:rPr>
          <w:rFonts w:cs="Arial"/>
          <w:sz w:val="24"/>
        </w:rPr>
        <w:t xml:space="preserve"> </w:t>
      </w:r>
      <w:r>
        <w:rPr>
          <w:rFonts w:cs="Arial"/>
          <w:sz w:val="24"/>
        </w:rPr>
        <w:t xml:space="preserve">February </w:t>
      </w:r>
      <w:r w:rsidR="00191E6B">
        <w:rPr>
          <w:rFonts w:cs="Arial"/>
          <w:sz w:val="24"/>
        </w:rPr>
        <w:t xml:space="preserve">– </w:t>
      </w:r>
      <w:r>
        <w:rPr>
          <w:rFonts w:cs="Arial"/>
          <w:sz w:val="24"/>
        </w:rPr>
        <w:t>3</w:t>
      </w:r>
      <w:r w:rsidRPr="00B67296">
        <w:rPr>
          <w:rFonts w:cs="Arial"/>
          <w:sz w:val="24"/>
          <w:vertAlign w:val="superscript"/>
        </w:rPr>
        <w:t>rd</w:t>
      </w:r>
      <w:r>
        <w:rPr>
          <w:rFonts w:cs="Arial"/>
          <w:sz w:val="24"/>
        </w:rPr>
        <w:t xml:space="preserve"> March</w:t>
      </w:r>
      <w:r w:rsidR="00D209A0">
        <w:rPr>
          <w:rFonts w:cs="Arial"/>
          <w:sz w:val="24"/>
        </w:rPr>
        <w:t xml:space="preserve"> </w:t>
      </w:r>
      <w:r w:rsidR="00CE5AE6">
        <w:rPr>
          <w:rFonts w:cs="Arial"/>
          <w:sz w:val="24"/>
        </w:rPr>
        <w:t>2023</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E9F45C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D44B34">
        <w:rPr>
          <w:rFonts w:ascii="Arial" w:hAnsi="Arial" w:cs="Arial"/>
        </w:rPr>
        <w:t xml:space="preserve"> aspects related to FR2-2 transmitter</w:t>
      </w:r>
      <w:r w:rsidR="005A33F0">
        <w:rPr>
          <w:rFonts w:ascii="Arial" w:hAnsi="Arial" w:cs="Arial"/>
        </w:rPr>
        <w:t xml:space="preserve"> conformance testing</w:t>
      </w:r>
    </w:p>
    <w:p w14:paraId="72798C4E" w14:textId="34D786D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004CF">
        <w:rPr>
          <w:rFonts w:ascii="Arial" w:hAnsi="Arial" w:cs="Arial"/>
          <w:bCs/>
          <w:lang w:val="en-US"/>
        </w:rPr>
        <w:t>6.2.3.1</w:t>
      </w:r>
    </w:p>
    <w:p w14:paraId="3C088A4A" w14:textId="6F4470C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EAE5F75" w14:textId="005745C5" w:rsidR="00C46145" w:rsidRDefault="00C46145" w:rsidP="00931128">
      <w:r>
        <w:t>At the last RAN4 meeting (RAN4#</w:t>
      </w:r>
      <w:r w:rsidR="00475D1C">
        <w:t>105 in Toulouse</w:t>
      </w:r>
      <w:r>
        <w:t>) the discussion related to FR2-2 BS RF conformance testing continued. The outcome from the meeting is captured in way-forward contributions [</w:t>
      </w:r>
      <w:r w:rsidR="00150BCF">
        <w:t>1</w:t>
      </w:r>
      <w:r>
        <w:t xml:space="preserve">].  </w:t>
      </w:r>
    </w:p>
    <w:p w14:paraId="0290F814" w14:textId="11D2C6D5" w:rsidR="00C46145" w:rsidRDefault="00C46145" w:rsidP="00931128">
      <w:r>
        <w:t xml:space="preserve">In this contribution we provide information related to transmitter requirement conformance testing. For radiated transmit power requirement a complete </w:t>
      </w:r>
      <w:r w:rsidR="00126457">
        <w:t>Measurement Uncertainty (</w:t>
      </w:r>
      <w:r>
        <w:t>MU</w:t>
      </w:r>
      <w:r w:rsidR="00126457">
        <w:t>)</w:t>
      </w:r>
      <w:r>
        <w:t xml:space="preserve"> evaluation for</w:t>
      </w:r>
      <w:r w:rsidR="00E05878">
        <w:t xml:space="preserve"> Equivalent Isotropic Radiated Power (</w:t>
      </w:r>
      <w:r>
        <w:t>EIRP</w:t>
      </w:r>
      <w:r w:rsidR="00E05878">
        <w:t>)</w:t>
      </w:r>
      <w:r>
        <w:t xml:space="preserve"> in </w:t>
      </w:r>
      <w:r w:rsidR="00E05878">
        <w:t>Compact Antenna Test Range (</w:t>
      </w:r>
      <w:r>
        <w:t>CATR</w:t>
      </w:r>
      <w:r w:rsidR="00E05878">
        <w:t>)</w:t>
      </w:r>
      <w:r>
        <w:t xml:space="preserve"> is provided. For </w:t>
      </w:r>
      <w:r w:rsidR="00E05878">
        <w:t>Total Radiated Power (</w:t>
      </w:r>
      <w:r>
        <w:t>TRP</w:t>
      </w:r>
      <w:r w:rsidR="00E05878">
        <w:t>)</w:t>
      </w:r>
      <w:r>
        <w:t xml:space="preserve"> requirements, such as BS output power and unwanted emission, initial information related to reverberation chamber test methodology is provided. </w:t>
      </w:r>
    </w:p>
    <w:p w14:paraId="0E89D263" w14:textId="29E8454B" w:rsidR="00C46145" w:rsidRPr="007D610C" w:rsidRDefault="00C46145" w:rsidP="00931128">
      <w:r>
        <w:t xml:space="preserve">To stimulate the discussion on how to capture the technical background information </w:t>
      </w:r>
      <w:r w:rsidR="00191C9C">
        <w:t xml:space="preserve">for transmitter requirements </w:t>
      </w:r>
      <w:r>
        <w:t>a</w:t>
      </w:r>
      <w:r w:rsidR="00FB5D16">
        <w:t xml:space="preserve"> package of</w:t>
      </w:r>
      <w:r>
        <w:t xml:space="preserve"> draft CR</w:t>
      </w:r>
      <w:r w:rsidR="00FB5D16">
        <w:t>s</w:t>
      </w:r>
      <w:r>
        <w:t xml:space="preserve"> to TR 37.941 is provided in</w:t>
      </w:r>
      <w:r w:rsidR="00820DE8">
        <w:t xml:space="preserve"> </w:t>
      </w:r>
      <w:r>
        <w:t>companion contribution</w:t>
      </w:r>
      <w:r w:rsidR="00ED2DDC">
        <w:t>s</w:t>
      </w:r>
      <w:r>
        <w:t xml:space="preserve"> [</w:t>
      </w:r>
      <w:r w:rsidR="00BC5D7D">
        <w:t>4</w:t>
      </w:r>
      <w:r w:rsidR="00191C9C">
        <w:t xml:space="preserve">, </w:t>
      </w:r>
      <w:r w:rsidR="00BC5D7D">
        <w:t>5</w:t>
      </w:r>
      <w:r>
        <w:t>].</w:t>
      </w:r>
    </w:p>
    <w:p w14:paraId="52829FFE" w14:textId="77777777" w:rsidR="003B61A8" w:rsidRDefault="003B61A8" w:rsidP="003B61A8">
      <w:pPr>
        <w:pBdr>
          <w:bottom w:val="single" w:sz="4" w:space="1" w:color="auto"/>
        </w:pBdr>
        <w:rPr>
          <w:rFonts w:ascii="Arial" w:hAnsi="Arial" w:cs="Arial"/>
        </w:rPr>
      </w:pPr>
    </w:p>
    <w:p w14:paraId="7840C72F" w14:textId="638B17A8"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BA5A147" w14:textId="20FF12FE" w:rsidR="004F3713" w:rsidRDefault="004F3713" w:rsidP="00931128">
      <w:r>
        <w:t xml:space="preserve">In the following sections we provide information relevant for OTA conformance testing of FR2-2 base stations. For in-band testing of wanted peak EIRP </w:t>
      </w:r>
      <w:r w:rsidR="0046795A">
        <w:t xml:space="preserve">part of Radiated </w:t>
      </w:r>
      <w:r w:rsidR="00A352EA">
        <w:t xml:space="preserve">transmit power requirement </w:t>
      </w:r>
      <w:r>
        <w:t>we provide a</w:t>
      </w:r>
      <w:r w:rsidR="0026579D">
        <w:t>n</w:t>
      </w:r>
      <w:r>
        <w:t xml:space="preserve"> MU evaluation relevant for measuring EIRP in a CATR. The CATR is a very promising test methodology for FR2-2, due to the limited </w:t>
      </w:r>
      <w:r w:rsidR="001A121E">
        <w:t xml:space="preserve">chamber </w:t>
      </w:r>
      <w:r w:rsidR="00344597">
        <w:t xml:space="preserve">dimensions </w:t>
      </w:r>
      <w:r>
        <w:t xml:space="preserve">required to achieve far-field conditions. </w:t>
      </w:r>
    </w:p>
    <w:p w14:paraId="5D3D1913" w14:textId="32156060" w:rsidR="008A079F" w:rsidRDefault="008A079F" w:rsidP="008A079F">
      <w:pPr>
        <w:pStyle w:val="BodyText"/>
      </w:pPr>
      <w:r>
        <w:t>As a method for measuring TRP, the Reverberation Chamber (RC) has some advantages over other popular methods, such as the Full Anechoic Chamber (FAC), a.k.a. direct far-field test range and</w:t>
      </w:r>
      <w:r w:rsidR="00E05878">
        <w:t xml:space="preserve"> </w:t>
      </w:r>
      <w:r>
        <w:t xml:space="preserve">CATR. </w:t>
      </w:r>
    </w:p>
    <w:p w14:paraId="3F14EEE6" w14:textId="7D1532D3" w:rsidR="008A079F" w:rsidRDefault="008A079F" w:rsidP="008A079F">
      <w:pPr>
        <w:pStyle w:val="BodyText"/>
      </w:pPr>
      <w:r>
        <w:t>First, there is the cost aspect. An RC is an inexpensive measurement set up, more compact, with a lower installation and operating cost.</w:t>
      </w:r>
      <w:r w:rsidR="00881757">
        <w:t xml:space="preserve"> </w:t>
      </w:r>
      <w:r w:rsidR="00CA7ED1">
        <w:t>Secondly, t</w:t>
      </w:r>
      <w:r>
        <w:t xml:space="preserve">he method is time efficient. Due to the isotropic environment it </w:t>
      </w:r>
      <w:r w:rsidR="00CA7ED1">
        <w:t xml:space="preserve">ideally </w:t>
      </w:r>
      <w:r>
        <w:t xml:space="preserve">presents to the test object all energy transmitted is captured. This is especially interesting for AAS BS test objects which can support numerous of different beam configurations which affect in-band performance as well as out-of-band performance. </w:t>
      </w:r>
    </w:p>
    <w:p w14:paraId="02383585" w14:textId="4AA26670" w:rsidR="008A079F" w:rsidRDefault="008A079F" w:rsidP="008A079F">
      <w:pPr>
        <w:pStyle w:val="BodyText"/>
      </w:pPr>
      <w:r>
        <w:t>A</w:t>
      </w:r>
      <w:r w:rsidR="009328AB">
        <w:t xml:space="preserve"> </w:t>
      </w:r>
      <w:r w:rsidR="002D1D65">
        <w:t>well-designed</w:t>
      </w:r>
      <w:r>
        <w:t xml:space="preserve"> RC </w:t>
      </w:r>
      <w:r w:rsidR="009328AB">
        <w:t xml:space="preserve">chamber and </w:t>
      </w:r>
      <w:r>
        <w:t>method also makes no assumptions on any characteristic of the pattern. The alignment and positioning requirements of the calibration measurements are relaxed when compared to other methods.</w:t>
      </w:r>
      <w:r w:rsidR="00253CA2">
        <w:t xml:space="preserve"> </w:t>
      </w:r>
      <w:r>
        <w:t xml:space="preserve">When operated correctly it has been shown that MU of an RC measurement is low. The RC test method is used extensively for FR2 conformance testing. Experiences gives that the test method is time effective, produce reliable results and prove good repeatability. It would be reasonable to also consider RC as test method for FR2-2. </w:t>
      </w:r>
    </w:p>
    <w:p w14:paraId="4169CFD6" w14:textId="70EE9352" w:rsidR="008A079F" w:rsidRDefault="008A079F" w:rsidP="008A079F">
      <w:pPr>
        <w:pStyle w:val="BodyText"/>
      </w:pPr>
      <w:r>
        <w:t xml:space="preserve">The RC test method is applicable to measure TRP for </w:t>
      </w:r>
      <w:r w:rsidR="003750CF">
        <w:t xml:space="preserve">the </w:t>
      </w:r>
      <w:r>
        <w:t>following requirements:</w:t>
      </w:r>
    </w:p>
    <w:p w14:paraId="13571825" w14:textId="77777777" w:rsidR="008A079F" w:rsidRDefault="008A079F" w:rsidP="008A079F">
      <w:pPr>
        <w:pStyle w:val="BodyText"/>
        <w:numPr>
          <w:ilvl w:val="0"/>
          <w:numId w:val="8"/>
        </w:numPr>
      </w:pPr>
      <w:r>
        <w:t>BS output power – MU evaluation applicable for FR2-1 is captured in TR 37.941, subclause 11.2.5</w:t>
      </w:r>
    </w:p>
    <w:p w14:paraId="0F45EDEE" w14:textId="4A63CDC3" w:rsidR="008A079F" w:rsidRDefault="008A079F" w:rsidP="008A079F">
      <w:pPr>
        <w:pStyle w:val="BodyText"/>
        <w:numPr>
          <w:ilvl w:val="0"/>
          <w:numId w:val="8"/>
        </w:numPr>
      </w:pPr>
      <w:r>
        <w:t xml:space="preserve">Relative and Absolute </w:t>
      </w:r>
      <w:r w:rsidR="00F6592D">
        <w:t>Adjacent</w:t>
      </w:r>
      <w:r w:rsidR="00533BBC">
        <w:t xml:space="preserve"> Channel Leakage Ratio (ACLR) </w:t>
      </w:r>
      <w:r>
        <w:t>– MU evaluation applicable for FR2-1 is captured in TR 37.941, subclause 11.3.5</w:t>
      </w:r>
    </w:p>
    <w:p w14:paraId="08C57691" w14:textId="71D9A108" w:rsidR="008A079F" w:rsidRDefault="00533BBC" w:rsidP="008A079F">
      <w:pPr>
        <w:pStyle w:val="BodyText"/>
        <w:numPr>
          <w:ilvl w:val="0"/>
          <w:numId w:val="8"/>
        </w:numPr>
      </w:pPr>
      <w:r>
        <w:t xml:space="preserve">Operating Band </w:t>
      </w:r>
      <w:r w:rsidR="00F6592D">
        <w:t>Unwanted Emission (</w:t>
      </w:r>
      <w:r w:rsidR="008A079F">
        <w:t>OBUE</w:t>
      </w:r>
      <w:r w:rsidR="00F6592D">
        <w:t xml:space="preserve">) </w:t>
      </w:r>
      <w:r w:rsidR="008A079F">
        <w:t>– MU evaluation applicable for FR2-1is captured in TR 37.941, subclause 11.4.5</w:t>
      </w:r>
    </w:p>
    <w:p w14:paraId="1A624782" w14:textId="413D1BE0" w:rsidR="008A079F" w:rsidRDefault="009850CD" w:rsidP="008A079F">
      <w:pPr>
        <w:pStyle w:val="BodyText"/>
        <w:numPr>
          <w:ilvl w:val="0"/>
          <w:numId w:val="8"/>
        </w:numPr>
      </w:pPr>
      <w:r>
        <w:t xml:space="preserve">Transmitter and Receiver </w:t>
      </w:r>
      <w:r w:rsidR="008A079F">
        <w:t xml:space="preserve">Spurious emissions – MU evaluation applicable for FR2-1 is captured in TR 37.941, </w:t>
      </w:r>
      <w:r w:rsidR="00093F80">
        <w:t xml:space="preserve">subclause </w:t>
      </w:r>
      <w:r w:rsidR="008A079F">
        <w:t>12.2.4</w:t>
      </w:r>
    </w:p>
    <w:p w14:paraId="475E0DDC" w14:textId="4EB715BB" w:rsidR="008A079F" w:rsidRDefault="008A079F" w:rsidP="008A079F">
      <w:pPr>
        <w:pStyle w:val="BodyText"/>
      </w:pPr>
      <w:r>
        <w:lastRenderedPageBreak/>
        <w:t>Based on information provided in the companion contribution [</w:t>
      </w:r>
      <w:r w:rsidR="005D2D50">
        <w:t>3</w:t>
      </w:r>
      <w:r>
        <w:t>], relevant for common test equipment in the frequency range 60 to 142 GHz, initial MU tables for RC have been created. In tables below, the MU evaluation for RC is presented for all FR2-2 re-using format from FR2-1.</w:t>
      </w:r>
    </w:p>
    <w:p w14:paraId="7E467D45" w14:textId="5201F00C" w:rsidR="008A079F" w:rsidRDefault="008A079F" w:rsidP="008A079F">
      <w:pPr>
        <w:pStyle w:val="BodyText"/>
      </w:pPr>
      <w:r>
        <w:t xml:space="preserve">Even though the directivity considered for BS operating at FR2-2 is slightly higher than previously assumed, it is reasonable to assume that measurement uncertainty contribution related to uniformity of transfer function and mean value estimation of transfer function can be re-used from FR2-1 assuming slightly longer test times. </w:t>
      </w:r>
    </w:p>
    <w:p w14:paraId="39ACB0C5" w14:textId="77777777" w:rsidR="00EC5081" w:rsidRDefault="00EC5081" w:rsidP="00931128"/>
    <w:p w14:paraId="3A01FF49" w14:textId="2DCE6E17" w:rsidR="00E06F6D" w:rsidRPr="00E06F6D" w:rsidRDefault="00864292" w:rsidP="00E06F6D">
      <w:pPr>
        <w:pStyle w:val="ListParagraph"/>
        <w:numPr>
          <w:ilvl w:val="1"/>
          <w:numId w:val="5"/>
        </w:numPr>
        <w:ind w:hanging="720"/>
        <w:rPr>
          <w:rFonts w:ascii="Arial" w:hAnsi="Arial" w:cs="Arial"/>
          <w:sz w:val="24"/>
          <w:szCs w:val="24"/>
        </w:rPr>
      </w:pPr>
      <w:r>
        <w:rPr>
          <w:rFonts w:ascii="Arial" w:hAnsi="Arial" w:cs="Arial"/>
          <w:sz w:val="24"/>
          <w:szCs w:val="24"/>
        </w:rPr>
        <w:t>Radiated transmit power</w:t>
      </w:r>
    </w:p>
    <w:p w14:paraId="558DCF65" w14:textId="61C4093F" w:rsidR="00D47764" w:rsidRDefault="00D47764" w:rsidP="00D47764">
      <w:r w:rsidRPr="007C79BF">
        <w:t xml:space="preserve">Based on </w:t>
      </w:r>
      <w:r>
        <w:t xml:space="preserve">the </w:t>
      </w:r>
      <w:r w:rsidRPr="007C79BF">
        <w:t xml:space="preserve">MU evaluation concept described in TR 37.941, the expanded MU for EIRP measured in a CATR have been evaluated. </w:t>
      </w:r>
      <w:r>
        <w:t xml:space="preserve">The results for this MU evaluation are relevant for all directional transmitter requirements including radiated transmit power requirement. </w:t>
      </w:r>
    </w:p>
    <w:p w14:paraId="72999CF2" w14:textId="77777777" w:rsidR="001E74C4" w:rsidRDefault="001E74C4" w:rsidP="00D47764"/>
    <w:p w14:paraId="78896E80" w14:textId="331C7452" w:rsidR="00A50741" w:rsidRPr="004E40DC" w:rsidRDefault="00A50741" w:rsidP="004E40DC">
      <w:pPr>
        <w:pStyle w:val="ListParagraph"/>
        <w:numPr>
          <w:ilvl w:val="2"/>
          <w:numId w:val="5"/>
        </w:numPr>
        <w:ind w:left="709" w:hanging="709"/>
        <w:rPr>
          <w:rFonts w:ascii="Arial" w:hAnsi="Arial" w:cs="Arial"/>
        </w:rPr>
      </w:pPr>
      <w:r w:rsidRPr="004E40DC">
        <w:rPr>
          <w:rFonts w:ascii="Arial" w:hAnsi="Arial" w:cs="Arial"/>
        </w:rPr>
        <w:t>Normal condition</w:t>
      </w:r>
    </w:p>
    <w:p w14:paraId="3C5A36E0" w14:textId="38CAAACC" w:rsidR="00D47764" w:rsidRDefault="007F16E6" w:rsidP="00D47764">
      <w:r>
        <w:t>B</w:t>
      </w:r>
      <w:r w:rsidR="00D47764">
        <w:t xml:space="preserve">ased on details presented in </w:t>
      </w:r>
      <w:r w:rsidR="00CC033F">
        <w:t>a companion contribution [</w:t>
      </w:r>
      <w:r>
        <w:t>3</w:t>
      </w:r>
      <w:r w:rsidR="00CC033F">
        <w:t>]</w:t>
      </w:r>
      <w:r w:rsidR="00D47764">
        <w:t xml:space="preserve"> the expanded MU for EIPR in CATR </w:t>
      </w:r>
      <w:r>
        <w:t xml:space="preserve">in normal condition </w:t>
      </w:r>
      <w:r w:rsidR="00D47764">
        <w:t>is evaluated in Table 2.</w:t>
      </w:r>
      <w:r w:rsidR="008F7EBE">
        <w:t>1.</w:t>
      </w:r>
      <w:r w:rsidR="00D47764">
        <w:t xml:space="preserve">1-1. </w:t>
      </w:r>
    </w:p>
    <w:p w14:paraId="6BF7F967" w14:textId="02F0D893" w:rsidR="00D47764" w:rsidRDefault="00756B8A" w:rsidP="00D47764">
      <w:r>
        <w:t>In the FR2-2 MU evaluation work presented here</w:t>
      </w:r>
      <w:r w:rsidR="00580F4A">
        <w:t>,</w:t>
      </w:r>
      <w:r>
        <w:t xml:space="preserve"> the following assumptions w</w:t>
      </w:r>
      <w:r w:rsidR="002267BA">
        <w:t>ere</w:t>
      </w:r>
      <w:r>
        <w:t xml:space="preserve"> considered:</w:t>
      </w:r>
    </w:p>
    <w:p w14:paraId="2327CFF1" w14:textId="2DC28B96" w:rsidR="00D47764" w:rsidRDefault="004D74A4" w:rsidP="00D47764">
      <w:pPr>
        <w:pStyle w:val="ListParagraph"/>
        <w:numPr>
          <w:ilvl w:val="0"/>
          <w:numId w:val="7"/>
        </w:numPr>
      </w:pPr>
      <w:r>
        <w:t xml:space="preserve">All MU contributions </w:t>
      </w:r>
      <w:r w:rsidR="00A727C4">
        <w:t>related to the OTA test environment</w:t>
      </w:r>
      <w:r w:rsidR="00126107">
        <w:t xml:space="preserve"> is reused from FR2-1 MU evaluation.</w:t>
      </w:r>
      <w:r w:rsidR="00120648">
        <w:t xml:space="preserve"> </w:t>
      </w:r>
      <w:r w:rsidR="00D47764">
        <w:t xml:space="preserve">The reason is that the physical dimensions </w:t>
      </w:r>
      <w:r w:rsidR="002B25EE">
        <w:t xml:space="preserve">of the chamber </w:t>
      </w:r>
      <w:r w:rsidR="00D47764">
        <w:t xml:space="preserve">will scale down as function of frequency. </w:t>
      </w:r>
      <w:r w:rsidR="008264FD">
        <w:t>This will result in stricter mechanical tolerances and will maintain re</w:t>
      </w:r>
      <w:r w:rsidR="00AD704F">
        <w:t xml:space="preserve">asonable MU values. </w:t>
      </w:r>
      <w:r w:rsidR="00D47764">
        <w:t>Experience shows that MU values for the OTA test environment can be re-used from FR2-1.</w:t>
      </w:r>
      <w:r w:rsidR="00D47764">
        <w:br/>
      </w:r>
    </w:p>
    <w:p w14:paraId="4720331F" w14:textId="7A61BC25" w:rsidR="00756B8A" w:rsidRDefault="00756B8A" w:rsidP="00756B8A">
      <w:pPr>
        <w:pStyle w:val="ListParagraph"/>
        <w:numPr>
          <w:ilvl w:val="0"/>
          <w:numId w:val="7"/>
        </w:numPr>
      </w:pPr>
      <w:r>
        <w:t xml:space="preserve">For the in-band </w:t>
      </w:r>
      <w:r w:rsidR="00742526">
        <w:t>Radiated transmit</w:t>
      </w:r>
      <w:r>
        <w:t xml:space="preserve"> power no external down</w:t>
      </w:r>
      <w:r w:rsidR="00892FDC">
        <w:t xml:space="preserve"> </w:t>
      </w:r>
      <w:r>
        <w:t xml:space="preserve">converter is required. Spectrum analysers capable of the complete FR2-2 frequency range with required dynamic range </w:t>
      </w:r>
      <w:r w:rsidR="00555666">
        <w:t>are</w:t>
      </w:r>
      <w:r>
        <w:t xml:space="preserve"> commercially available.</w:t>
      </w:r>
      <w:r>
        <w:br/>
      </w:r>
    </w:p>
    <w:p w14:paraId="395618D6" w14:textId="3B55487D" w:rsidR="00756B8A" w:rsidRDefault="00756B8A" w:rsidP="00756B8A">
      <w:pPr>
        <w:pStyle w:val="ListParagraph"/>
        <w:numPr>
          <w:ilvl w:val="0"/>
          <w:numId w:val="7"/>
        </w:numPr>
      </w:pPr>
      <w:r>
        <w:t xml:space="preserve">The </w:t>
      </w:r>
      <w:r w:rsidR="00E31BC5">
        <w:t>standard uncertainty</w:t>
      </w:r>
      <w:r>
        <w:t xml:space="preserve"> related to the measurement receiver (C1-1) is set to </w:t>
      </w:r>
      <w:r w:rsidRPr="00631E96">
        <w:t>0</w:t>
      </w:r>
      <w:r w:rsidRPr="00441BD7">
        <w:t>.</w:t>
      </w:r>
      <w:r w:rsidR="00C04BAE">
        <w:t>8</w:t>
      </w:r>
      <w:r w:rsidR="00C04BAE" w:rsidRPr="00441BD7">
        <w:t>0</w:t>
      </w:r>
      <w:r w:rsidR="00C04BAE" w:rsidRPr="00631E96">
        <w:t xml:space="preserve"> </w:t>
      </w:r>
      <w:r w:rsidRPr="00631E96">
        <w:t>dB</w:t>
      </w:r>
      <w:r w:rsidR="001930C6">
        <w:t xml:space="preserve"> (see Table 2.2-2 in [3])</w:t>
      </w:r>
      <w:r w:rsidRPr="00631E96">
        <w:t>.</w:t>
      </w:r>
      <w:r>
        <w:br/>
      </w:r>
    </w:p>
    <w:p w14:paraId="49611D34" w14:textId="51CAC138" w:rsidR="00D47764" w:rsidRDefault="00756B8A" w:rsidP="00514B3E">
      <w:pPr>
        <w:pStyle w:val="ListParagraph"/>
        <w:numPr>
          <w:ilvl w:val="0"/>
          <w:numId w:val="7"/>
        </w:numPr>
      </w:pPr>
      <w:r>
        <w:t xml:space="preserve">The </w:t>
      </w:r>
      <w:r w:rsidR="00E31BC5">
        <w:t>standard uncertainty</w:t>
      </w:r>
      <w:r>
        <w:t xml:space="preserve"> related to the VNA used for test range calibration (C1-3) is set to </w:t>
      </w:r>
      <w:r w:rsidRPr="00441BD7">
        <w:t>0.40</w:t>
      </w:r>
      <w:r>
        <w:t xml:space="preserve"> dB</w:t>
      </w:r>
      <w:r w:rsidR="00B1176F">
        <w:t xml:space="preserve"> (see Table </w:t>
      </w:r>
      <w:r w:rsidR="00BD0671">
        <w:t>2.2-2 in [3])</w:t>
      </w:r>
      <w:r>
        <w:t>.</w:t>
      </w:r>
      <w:r w:rsidR="00D47764">
        <w:br/>
      </w:r>
    </w:p>
    <w:p w14:paraId="2DAA26C3" w14:textId="281384A0" w:rsidR="00D47764" w:rsidRDefault="00D47764" w:rsidP="00D47764">
      <w:pPr>
        <w:pStyle w:val="ListParagraph"/>
        <w:numPr>
          <w:ilvl w:val="0"/>
          <w:numId w:val="7"/>
        </w:numPr>
      </w:pPr>
      <w:r>
        <w:t xml:space="preserve">An additional intermediate calibration </w:t>
      </w:r>
      <w:r w:rsidR="00E35EB1">
        <w:t>stage</w:t>
      </w:r>
      <w:r w:rsidR="00A44F05">
        <w:t>, using a power meter,</w:t>
      </w:r>
      <w:r w:rsidR="00E35EB1">
        <w:t xml:space="preserve"> </w:t>
      </w:r>
      <w:r>
        <w:t>is added to improve</w:t>
      </w:r>
      <w:r w:rsidR="00DA62C4">
        <w:t xml:space="preserve"> MU.</w:t>
      </w:r>
      <w:r>
        <w:t xml:space="preserve"> Therefore, the MU relevant for the power meter is used instead of the SA MU. Additional MUs from this calibration are assumed to be small. The </w:t>
      </w:r>
      <w:r w:rsidR="00783E51">
        <w:t>standard uncertainty</w:t>
      </w:r>
      <w:r>
        <w:t xml:space="preserve"> for power meter is assumed to be 0.30 dB. This implies that </w:t>
      </w:r>
      <w:r w:rsidR="00394DB0">
        <w:t>standard uncertainty</w:t>
      </w:r>
      <w:r w:rsidR="00C872FF">
        <w:t xml:space="preserve"> </w:t>
      </w:r>
      <w:r w:rsidR="002F3373">
        <w:t xml:space="preserve">UID </w:t>
      </w:r>
      <w:r>
        <w:t xml:space="preserve">C1-1 can be set to 0.30 dB. </w:t>
      </w:r>
      <w:r>
        <w:br/>
      </w:r>
    </w:p>
    <w:p w14:paraId="739DDCA1" w14:textId="77777777" w:rsidR="00D47764" w:rsidRDefault="00D47764" w:rsidP="00D47764">
      <w:pPr>
        <w:pStyle w:val="ListParagraph"/>
        <w:numPr>
          <w:ilvl w:val="0"/>
          <w:numId w:val="7"/>
        </w:numPr>
      </w:pPr>
      <w:r>
        <w:t xml:space="preserve">Uncertainties related to mismatch of receiver chain (A2-5a) is kept constant since 0.57 dB seems to be relevant up to 71 GHz using the power meter as reference for absolute power accuracy. </w:t>
      </w:r>
    </w:p>
    <w:p w14:paraId="17E9046E" w14:textId="77777777" w:rsidR="00ED2DDC" w:rsidRDefault="00ED2DDC" w:rsidP="00ED2DDC"/>
    <w:p w14:paraId="7DB2243F" w14:textId="77777777" w:rsidR="00ED2DDC" w:rsidRDefault="00ED2DDC" w:rsidP="00ED2DDC"/>
    <w:p w14:paraId="5A2A412F" w14:textId="77777777" w:rsidR="00ED2DDC" w:rsidRDefault="00ED2DDC" w:rsidP="00ED2DDC"/>
    <w:p w14:paraId="6506762A" w14:textId="77777777" w:rsidR="00ED2DDC" w:rsidRDefault="00ED2DDC" w:rsidP="00ED2DDC"/>
    <w:p w14:paraId="6C9C2642" w14:textId="77777777" w:rsidR="00ED2DDC" w:rsidRDefault="00ED2DDC" w:rsidP="00ED2DDC"/>
    <w:p w14:paraId="3C18F79B" w14:textId="77777777" w:rsidR="00ED2DDC" w:rsidRDefault="00ED2DDC" w:rsidP="00ED2DDC"/>
    <w:p w14:paraId="3848DFEB" w14:textId="77777777" w:rsidR="00ED2DDC" w:rsidRDefault="00ED2DDC" w:rsidP="00ED2DDC"/>
    <w:p w14:paraId="7BF11889" w14:textId="77777777" w:rsidR="00ED2DDC" w:rsidRDefault="00ED2DDC" w:rsidP="00ED2DDC"/>
    <w:p w14:paraId="29598F2A" w14:textId="77777777" w:rsidR="00ED2DDC" w:rsidRDefault="00ED2DDC" w:rsidP="00ED2DDC"/>
    <w:p w14:paraId="0F5049CB" w14:textId="77777777" w:rsidR="00ED2DDC" w:rsidRDefault="00ED2DDC" w:rsidP="005C2B86"/>
    <w:p w14:paraId="0A260BDF" w14:textId="254E982E" w:rsidR="00D47764" w:rsidRDefault="00D47764" w:rsidP="00D47764">
      <w:pPr>
        <w:pStyle w:val="TH"/>
        <w:rPr>
          <w:lang w:eastAsia="sv-SE"/>
        </w:rPr>
      </w:pPr>
      <w:r>
        <w:rPr>
          <w:lang w:val="en-US"/>
        </w:rPr>
        <w:lastRenderedPageBreak/>
        <w:t xml:space="preserve">Table </w:t>
      </w:r>
      <w:r>
        <w:t>2.1</w:t>
      </w:r>
      <w:r w:rsidR="008F7EBE">
        <w:t>.1</w:t>
      </w:r>
      <w:r>
        <w:rPr>
          <w:lang w:val="en-US"/>
        </w:rPr>
        <w:t xml:space="preserve">-1: </w:t>
      </w:r>
      <w:r>
        <w:rPr>
          <w:lang w:eastAsia="sv-SE"/>
        </w:rPr>
        <w:t>CATR MU</w:t>
      </w:r>
      <w:r>
        <w:t xml:space="preserve"> value</w:t>
      </w:r>
      <w:r>
        <w:rPr>
          <w:lang w:eastAsia="sv-SE"/>
        </w:rPr>
        <w:t xml:space="preserve"> derivation for EIRP accuracy measurements, Normal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D47764" w14:paraId="364C27AB" w14:textId="77777777" w:rsidTr="00C82399">
        <w:trPr>
          <w:cantSplit/>
          <w:jc w:val="center"/>
        </w:trPr>
        <w:tc>
          <w:tcPr>
            <w:tcW w:w="710" w:type="dxa"/>
            <w:tcBorders>
              <w:top w:val="single" w:sz="4" w:space="0" w:color="auto"/>
              <w:left w:val="single" w:sz="4" w:space="0" w:color="auto"/>
              <w:bottom w:val="nil"/>
              <w:right w:val="single" w:sz="4" w:space="0" w:color="auto"/>
            </w:tcBorders>
            <w:hideMark/>
          </w:tcPr>
          <w:p w14:paraId="70A21564" w14:textId="77777777" w:rsidR="00D47764" w:rsidRDefault="00D47764" w:rsidP="00C82399">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hideMark/>
          </w:tcPr>
          <w:p w14:paraId="151BA40D" w14:textId="77777777" w:rsidR="00D47764" w:rsidRDefault="00D47764" w:rsidP="00C82399">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hideMark/>
          </w:tcPr>
          <w:p w14:paraId="607150FA" w14:textId="77777777" w:rsidR="00D47764" w:rsidRDefault="00D47764" w:rsidP="00C82399">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763C60E2" w14:textId="77777777" w:rsidR="00D47764" w:rsidRDefault="00D47764" w:rsidP="00C82399">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055DA4AF" w14:textId="77777777" w:rsidR="00D47764" w:rsidRDefault="00D47764" w:rsidP="00C82399">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7483744F" w14:textId="77777777" w:rsidR="00D47764" w:rsidRDefault="00D47764" w:rsidP="00C82399">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hideMark/>
          </w:tcPr>
          <w:p w14:paraId="7211F761" w14:textId="77777777" w:rsidR="00D47764" w:rsidRDefault="00D47764" w:rsidP="00C82399">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D47764" w14:paraId="27C1220D"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229AA676" w14:textId="77777777" w:rsidR="00D47764" w:rsidRDefault="00D47764" w:rsidP="00C82399">
            <w:pPr>
              <w:rPr>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21F0C074" w14:textId="77777777" w:rsidR="00D47764" w:rsidRDefault="00D47764" w:rsidP="00C82399">
            <w:pPr>
              <w:spacing w:after="0"/>
              <w:rPr>
                <w:lang w:val="sv-SE" w:eastAsia="sv-SE"/>
              </w:rPr>
            </w:pPr>
          </w:p>
        </w:tc>
        <w:tc>
          <w:tcPr>
            <w:tcW w:w="1843" w:type="dxa"/>
            <w:tcBorders>
              <w:top w:val="single" w:sz="4" w:space="0" w:color="auto"/>
              <w:left w:val="nil"/>
              <w:bottom w:val="single" w:sz="4" w:space="0" w:color="auto"/>
              <w:right w:val="single" w:sz="4" w:space="0" w:color="auto"/>
            </w:tcBorders>
            <w:hideMark/>
          </w:tcPr>
          <w:p w14:paraId="2C13F5D6" w14:textId="77777777" w:rsidR="00D47764" w:rsidRDefault="00D47764" w:rsidP="00C82399">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hideMark/>
          </w:tcPr>
          <w:p w14:paraId="14CAE877" w14:textId="77777777" w:rsidR="00D47764" w:rsidRDefault="00D47764" w:rsidP="00C82399">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4744C8EA" w14:textId="77777777" w:rsidR="00D47764" w:rsidRDefault="00D47764" w:rsidP="00C82399">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34DC8EE0" w14:textId="77777777" w:rsidR="00D47764" w:rsidRDefault="00D47764" w:rsidP="00C82399">
            <w:pPr>
              <w:rPr>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0C62075D" w14:textId="77777777" w:rsidR="00D47764" w:rsidRDefault="00D47764" w:rsidP="00C82399">
            <w:pPr>
              <w:pStyle w:val="TAH"/>
              <w:rPr>
                <w:sz w:val="16"/>
                <w:szCs w:val="16"/>
                <w:lang w:val="en-US" w:eastAsia="zh-CN"/>
              </w:rPr>
            </w:pPr>
            <w:r>
              <w:rPr>
                <w:sz w:val="16"/>
                <w:szCs w:val="16"/>
                <w:lang w:val="en-US" w:eastAsia="zh-CN"/>
              </w:rPr>
              <w:t>57 &lt; f &lt; 71 GHz</w:t>
            </w:r>
          </w:p>
        </w:tc>
      </w:tr>
      <w:tr w:rsidR="00D47764" w14:paraId="47D0EA4D" w14:textId="77777777" w:rsidTr="00C82399">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37440718" w14:textId="77777777" w:rsidR="00D47764" w:rsidRDefault="00D47764" w:rsidP="00C82399">
            <w:pPr>
              <w:pStyle w:val="TAH"/>
              <w:rPr>
                <w:rFonts w:cs="Arial"/>
                <w:bCs/>
                <w:sz w:val="16"/>
                <w:szCs w:val="16"/>
                <w:lang w:val="en-US" w:eastAsia="zh-CN"/>
              </w:rPr>
            </w:pPr>
            <w:r>
              <w:rPr>
                <w:rFonts w:cs="Arial"/>
                <w:bCs/>
                <w:sz w:val="16"/>
                <w:szCs w:val="16"/>
                <w:lang w:val="en-US" w:eastAsia="zh-CN"/>
              </w:rPr>
              <w:t>Stage 2: BS measurement</w:t>
            </w:r>
          </w:p>
        </w:tc>
      </w:tr>
      <w:tr w:rsidR="00D47764" w14:paraId="70DF3150"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34B969DC" w14:textId="77777777" w:rsidR="00D47764" w:rsidRDefault="00D47764" w:rsidP="00C82399">
            <w:pPr>
              <w:pStyle w:val="TAC"/>
              <w:rPr>
                <w:rFonts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hideMark/>
          </w:tcPr>
          <w:p w14:paraId="481EE740" w14:textId="77777777" w:rsidR="00D47764" w:rsidRDefault="00D47764" w:rsidP="00C82399">
            <w:pPr>
              <w:pStyle w:val="TAL"/>
              <w:rPr>
                <w:sz w:val="16"/>
                <w:szCs w:val="16"/>
                <w:lang w:val="en-US" w:eastAsia="zh-CN"/>
              </w:rPr>
            </w:pPr>
            <w:r>
              <w:rPr>
                <w:sz w:val="16"/>
                <w:szCs w:val="16"/>
              </w:rPr>
              <w:t>Misalignment and pointing error of BS (for EIRP)</w:t>
            </w:r>
          </w:p>
        </w:tc>
        <w:tc>
          <w:tcPr>
            <w:tcW w:w="1843" w:type="dxa"/>
            <w:tcBorders>
              <w:top w:val="nil"/>
              <w:left w:val="nil"/>
              <w:bottom w:val="single" w:sz="4" w:space="0" w:color="auto"/>
              <w:right w:val="single" w:sz="4" w:space="0" w:color="auto"/>
            </w:tcBorders>
            <w:hideMark/>
          </w:tcPr>
          <w:p w14:paraId="649A6348" w14:textId="77777777" w:rsidR="00D47764" w:rsidRDefault="00D47764" w:rsidP="00C82399">
            <w:pPr>
              <w:pStyle w:val="TAC"/>
              <w:rPr>
                <w:rFonts w:cs="Arial"/>
                <w:sz w:val="16"/>
                <w:szCs w:val="16"/>
                <w:lang w:val="en-US" w:eastAsia="zh-CN"/>
              </w:rPr>
            </w:pPr>
            <w:r>
              <w:rPr>
                <w:rFonts w:cs="Arial"/>
                <w:sz w:val="16"/>
                <w:szCs w:val="16"/>
                <w:lang w:val="en-US" w:eastAsia="zh-CN"/>
              </w:rPr>
              <w:t>0.20</w:t>
            </w:r>
          </w:p>
        </w:tc>
        <w:tc>
          <w:tcPr>
            <w:tcW w:w="1364" w:type="dxa"/>
            <w:tcBorders>
              <w:top w:val="nil"/>
              <w:left w:val="nil"/>
              <w:bottom w:val="single" w:sz="4" w:space="0" w:color="auto"/>
              <w:right w:val="single" w:sz="4" w:space="0" w:color="auto"/>
            </w:tcBorders>
            <w:hideMark/>
          </w:tcPr>
          <w:p w14:paraId="11DFA39D" w14:textId="77777777" w:rsidR="00D47764" w:rsidRDefault="00D47764" w:rsidP="00C82399">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4B948B70" w14:textId="77777777" w:rsidR="00D47764" w:rsidRDefault="00D47764" w:rsidP="00C82399">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1CB61384"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101781E7" w14:textId="77777777" w:rsidR="00D47764" w:rsidRDefault="00D47764" w:rsidP="00C82399">
            <w:pPr>
              <w:pStyle w:val="TAC"/>
              <w:rPr>
                <w:rFonts w:cs="Arial"/>
                <w:sz w:val="16"/>
                <w:szCs w:val="16"/>
                <w:lang w:val="en-US" w:eastAsia="zh-CN"/>
              </w:rPr>
            </w:pPr>
            <w:r>
              <w:rPr>
                <w:rFonts w:cs="Arial"/>
                <w:sz w:val="16"/>
                <w:szCs w:val="16"/>
                <w:lang w:val="en-US" w:eastAsia="zh-CN"/>
              </w:rPr>
              <w:t>0.10</w:t>
            </w:r>
          </w:p>
        </w:tc>
      </w:tr>
      <w:tr w:rsidR="00D47764" w14:paraId="23749FDE"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3D73C552" w14:textId="77777777" w:rsidR="00D47764" w:rsidRDefault="00D47764" w:rsidP="00C82399">
            <w:pPr>
              <w:pStyle w:val="TAC"/>
              <w:rPr>
                <w:rFonts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hideMark/>
          </w:tcPr>
          <w:p w14:paraId="1D65ACFD" w14:textId="2465C4C3" w:rsidR="00D47764" w:rsidRPr="003C53AE" w:rsidRDefault="00D47764" w:rsidP="00C82399">
            <w:pPr>
              <w:pStyle w:val="TAL"/>
              <w:rPr>
                <w:sz w:val="16"/>
                <w:szCs w:val="16"/>
                <w:lang w:val="en-US" w:eastAsia="zh-CN"/>
              </w:rPr>
            </w:pPr>
            <w:r w:rsidRPr="00A677BE">
              <w:rPr>
                <w:sz w:val="16"/>
                <w:szCs w:val="16"/>
              </w:rPr>
              <w:t>Uncertainty of the RF power measurement equipment (</w:t>
            </w:r>
            <w:bookmarkStart w:id="1" w:name="_Hlk118189636"/>
            <w:r w:rsidR="00442786">
              <w:rPr>
                <w:sz w:val="16"/>
                <w:szCs w:val="16"/>
              </w:rPr>
              <w:t>P</w:t>
            </w:r>
            <w:r w:rsidRPr="00A677BE">
              <w:rPr>
                <w:sz w:val="16"/>
                <w:szCs w:val="16"/>
              </w:rPr>
              <w:t>ower meter) - high power</w:t>
            </w:r>
            <w:bookmarkEnd w:id="1"/>
          </w:p>
        </w:tc>
        <w:tc>
          <w:tcPr>
            <w:tcW w:w="1843" w:type="dxa"/>
            <w:tcBorders>
              <w:top w:val="nil"/>
              <w:left w:val="nil"/>
              <w:bottom w:val="single" w:sz="4" w:space="0" w:color="auto"/>
              <w:right w:val="single" w:sz="4" w:space="0" w:color="auto"/>
            </w:tcBorders>
            <w:hideMark/>
          </w:tcPr>
          <w:p w14:paraId="60AA235A" w14:textId="77777777" w:rsidR="00D47764" w:rsidRPr="005F520D" w:rsidRDefault="00D47764" w:rsidP="00C82399">
            <w:pPr>
              <w:pStyle w:val="TAC"/>
              <w:rPr>
                <w:rFonts w:cs="Arial"/>
                <w:sz w:val="16"/>
                <w:szCs w:val="16"/>
                <w:lang w:val="en-US" w:eastAsia="zh-CN"/>
              </w:rPr>
            </w:pPr>
            <w:r w:rsidRPr="005F520D">
              <w:rPr>
                <w:rFonts w:cs="Arial"/>
                <w:sz w:val="16"/>
                <w:szCs w:val="16"/>
                <w:lang w:val="en-US" w:eastAsia="zh-CN"/>
              </w:rPr>
              <w:t>0.30</w:t>
            </w:r>
          </w:p>
        </w:tc>
        <w:tc>
          <w:tcPr>
            <w:tcW w:w="1364" w:type="dxa"/>
            <w:tcBorders>
              <w:top w:val="nil"/>
              <w:left w:val="nil"/>
              <w:bottom w:val="single" w:sz="4" w:space="0" w:color="auto"/>
              <w:right w:val="single" w:sz="4" w:space="0" w:color="auto"/>
            </w:tcBorders>
            <w:hideMark/>
          </w:tcPr>
          <w:p w14:paraId="7A1B0B6F" w14:textId="77777777" w:rsidR="00D47764" w:rsidRPr="005F520D" w:rsidRDefault="00D47764" w:rsidP="00C82399">
            <w:pPr>
              <w:pStyle w:val="TAC"/>
              <w:rPr>
                <w:rFonts w:cs="Arial"/>
                <w:sz w:val="16"/>
                <w:szCs w:val="16"/>
                <w:lang w:val="en-US" w:eastAsia="zh-CN"/>
              </w:rPr>
            </w:pPr>
            <w:r w:rsidRPr="005F520D">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7A92960F" w14:textId="77777777" w:rsidR="00D47764" w:rsidRPr="005F520D" w:rsidRDefault="00D47764" w:rsidP="00C82399">
            <w:pPr>
              <w:pStyle w:val="TAC"/>
              <w:rPr>
                <w:rFonts w:cs="Arial"/>
                <w:sz w:val="16"/>
                <w:szCs w:val="16"/>
                <w:lang w:val="en-US" w:eastAsia="zh-CN"/>
              </w:rPr>
            </w:pPr>
            <w:r w:rsidRPr="005F520D">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493BDA6" w14:textId="77777777" w:rsidR="00D47764" w:rsidRPr="005F520D" w:rsidRDefault="00D47764" w:rsidP="00C82399">
            <w:pPr>
              <w:pStyle w:val="TAC"/>
              <w:rPr>
                <w:rFonts w:cs="Arial"/>
                <w:sz w:val="16"/>
                <w:szCs w:val="16"/>
                <w:lang w:val="en-US" w:eastAsia="zh-CN"/>
              </w:rPr>
            </w:pPr>
            <w:r w:rsidRPr="005F520D">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12DF816B" w14:textId="73E55810" w:rsidR="00D47764" w:rsidRPr="003C53AE" w:rsidRDefault="00D47764" w:rsidP="00C82399">
            <w:pPr>
              <w:pStyle w:val="TAC"/>
              <w:rPr>
                <w:rFonts w:cs="Arial"/>
                <w:sz w:val="16"/>
                <w:szCs w:val="16"/>
                <w:lang w:val="en-US" w:eastAsia="zh-CN"/>
              </w:rPr>
            </w:pPr>
            <w:r w:rsidRPr="00A677BE">
              <w:rPr>
                <w:rFonts w:cs="Arial"/>
                <w:sz w:val="16"/>
                <w:szCs w:val="16"/>
                <w:lang w:val="en-US" w:eastAsia="zh-CN"/>
              </w:rPr>
              <w:t>0.30</w:t>
            </w:r>
          </w:p>
        </w:tc>
      </w:tr>
      <w:tr w:rsidR="00D47764" w14:paraId="688BCFB2"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4C25D1C1" w14:textId="77777777" w:rsidR="00D47764" w:rsidRDefault="00D47764" w:rsidP="00C82399">
            <w:pPr>
              <w:pStyle w:val="TAC"/>
              <w:rPr>
                <w:rFonts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hideMark/>
          </w:tcPr>
          <w:p w14:paraId="61ECA53D" w14:textId="77777777" w:rsidR="00D47764" w:rsidRDefault="00D47764" w:rsidP="00C82399">
            <w:pPr>
              <w:pStyle w:val="TAL"/>
              <w:rPr>
                <w:sz w:val="16"/>
                <w:szCs w:val="16"/>
                <w:lang w:val="en-US" w:eastAsia="zh-CN"/>
              </w:rPr>
            </w:pPr>
            <w:r>
              <w:rPr>
                <w:sz w:val="16"/>
                <w:szCs w:val="16"/>
              </w:rPr>
              <w:t>Standing wave between BS and test range antenna</w:t>
            </w:r>
          </w:p>
        </w:tc>
        <w:tc>
          <w:tcPr>
            <w:tcW w:w="1843" w:type="dxa"/>
            <w:tcBorders>
              <w:top w:val="nil"/>
              <w:left w:val="nil"/>
              <w:bottom w:val="single" w:sz="4" w:space="0" w:color="auto"/>
              <w:right w:val="single" w:sz="4" w:space="0" w:color="auto"/>
            </w:tcBorders>
            <w:hideMark/>
          </w:tcPr>
          <w:p w14:paraId="4E8C03FB" w14:textId="77777777" w:rsidR="00D47764" w:rsidRDefault="00D47764" w:rsidP="00C82399">
            <w:pPr>
              <w:pStyle w:val="TAC"/>
              <w:rPr>
                <w:rFonts w:cs="Arial"/>
                <w:sz w:val="16"/>
                <w:szCs w:val="16"/>
                <w:lang w:val="en-US" w:eastAsia="zh-CN"/>
              </w:rPr>
            </w:pPr>
            <w:r>
              <w:rPr>
                <w:rFonts w:cs="Arial"/>
                <w:sz w:val="16"/>
                <w:szCs w:val="16"/>
                <w:lang w:val="en-US" w:eastAsia="zh-CN"/>
              </w:rPr>
              <w:t>0.03</w:t>
            </w:r>
          </w:p>
        </w:tc>
        <w:tc>
          <w:tcPr>
            <w:tcW w:w="1364" w:type="dxa"/>
            <w:tcBorders>
              <w:top w:val="nil"/>
              <w:left w:val="nil"/>
              <w:bottom w:val="single" w:sz="4" w:space="0" w:color="auto"/>
              <w:right w:val="single" w:sz="4" w:space="0" w:color="auto"/>
            </w:tcBorders>
            <w:hideMark/>
          </w:tcPr>
          <w:p w14:paraId="6C818075" w14:textId="77777777" w:rsidR="00D47764" w:rsidRDefault="00D47764" w:rsidP="00C82399">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F2A0543" w14:textId="77777777" w:rsidR="00D47764" w:rsidRDefault="00D47764" w:rsidP="00C82399">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4A189F73"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DA9DCE4" w14:textId="77777777" w:rsidR="00D47764" w:rsidRDefault="00D47764" w:rsidP="00C82399">
            <w:pPr>
              <w:pStyle w:val="TAC"/>
              <w:rPr>
                <w:rFonts w:cs="Arial"/>
                <w:sz w:val="16"/>
                <w:szCs w:val="16"/>
                <w:lang w:val="en-US" w:eastAsia="zh-CN"/>
              </w:rPr>
            </w:pPr>
            <w:r>
              <w:rPr>
                <w:rFonts w:cs="Arial"/>
                <w:sz w:val="16"/>
                <w:szCs w:val="16"/>
                <w:lang w:val="en-US" w:eastAsia="zh-CN"/>
              </w:rPr>
              <w:t>0.02</w:t>
            </w:r>
          </w:p>
        </w:tc>
      </w:tr>
      <w:tr w:rsidR="00D47764" w14:paraId="41E850CB"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56ABDAB2" w14:textId="77777777" w:rsidR="00D47764" w:rsidRDefault="00D47764" w:rsidP="00C82399">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19F1C23F" w14:textId="77777777" w:rsidR="00D47764" w:rsidRDefault="00D47764" w:rsidP="00C82399">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6AB5ADB8"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6D66CF2" w14:textId="77777777" w:rsidR="00D47764" w:rsidRDefault="00D47764" w:rsidP="00C82399">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B1E587A"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63534FC"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23E7A58"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r>
      <w:tr w:rsidR="00D47764" w14:paraId="6D423553"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087058E3" w14:textId="77777777" w:rsidR="00D47764" w:rsidRDefault="00D47764" w:rsidP="00C82399">
            <w:pPr>
              <w:pStyle w:val="TAC"/>
              <w:rPr>
                <w:rFonts w:cs="Arial"/>
                <w:sz w:val="16"/>
                <w:szCs w:val="16"/>
                <w:lang w:val="en-US" w:eastAsia="zh-CN"/>
              </w:rPr>
            </w:pPr>
            <w:r>
              <w:rPr>
                <w:rFonts w:cs="Arial"/>
                <w:sz w:val="16"/>
                <w:szCs w:val="16"/>
              </w:rPr>
              <w:t>A2-4a</w:t>
            </w:r>
          </w:p>
        </w:tc>
        <w:tc>
          <w:tcPr>
            <w:tcW w:w="2323" w:type="dxa"/>
            <w:tcBorders>
              <w:top w:val="nil"/>
              <w:left w:val="nil"/>
              <w:bottom w:val="single" w:sz="4" w:space="0" w:color="auto"/>
              <w:right w:val="single" w:sz="4" w:space="0" w:color="auto"/>
            </w:tcBorders>
            <w:hideMark/>
          </w:tcPr>
          <w:p w14:paraId="590EA779" w14:textId="77777777" w:rsidR="00D47764" w:rsidRDefault="00D47764" w:rsidP="00C82399">
            <w:pPr>
              <w:pStyle w:val="TAL"/>
              <w:rPr>
                <w:sz w:val="16"/>
                <w:szCs w:val="16"/>
                <w:lang w:val="en-US" w:eastAsia="zh-CN"/>
              </w:rPr>
            </w:pPr>
            <w:r>
              <w:rPr>
                <w:sz w:val="16"/>
                <w:szCs w:val="16"/>
              </w:rPr>
              <w:t>QZ ripple experienced by BS</w:t>
            </w:r>
          </w:p>
        </w:tc>
        <w:tc>
          <w:tcPr>
            <w:tcW w:w="1843" w:type="dxa"/>
            <w:tcBorders>
              <w:top w:val="nil"/>
              <w:left w:val="nil"/>
              <w:bottom w:val="single" w:sz="4" w:space="0" w:color="auto"/>
              <w:right w:val="single" w:sz="4" w:space="0" w:color="auto"/>
            </w:tcBorders>
            <w:hideMark/>
          </w:tcPr>
          <w:p w14:paraId="223BB0D7" w14:textId="77777777" w:rsidR="00D47764" w:rsidRDefault="00D47764" w:rsidP="00C82399">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hideMark/>
          </w:tcPr>
          <w:p w14:paraId="66FBE073" w14:textId="77777777" w:rsidR="00D47764" w:rsidRDefault="00D47764" w:rsidP="00C82399">
            <w:pPr>
              <w:pStyle w:val="TAC"/>
              <w:rPr>
                <w:rFonts w:cs="Arial"/>
                <w:sz w:val="16"/>
                <w:szCs w:val="16"/>
                <w:lang w:val="en-US" w:eastAsia="zh-CN"/>
              </w:rPr>
            </w:pPr>
            <w:r>
              <w:rPr>
                <w:rFonts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67DE8C64"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FBCD8C1"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AD44AB0" w14:textId="77777777" w:rsidR="00D47764" w:rsidRDefault="00D47764" w:rsidP="00C82399">
            <w:pPr>
              <w:pStyle w:val="TAC"/>
              <w:rPr>
                <w:rFonts w:cs="Arial"/>
                <w:sz w:val="16"/>
                <w:szCs w:val="16"/>
                <w:lang w:val="en-US" w:eastAsia="zh-CN"/>
              </w:rPr>
            </w:pPr>
            <w:r>
              <w:rPr>
                <w:rFonts w:cs="Arial"/>
                <w:sz w:val="16"/>
                <w:szCs w:val="16"/>
                <w:lang w:val="en-US" w:eastAsia="zh-CN"/>
              </w:rPr>
              <w:t>0.40</w:t>
            </w:r>
          </w:p>
        </w:tc>
      </w:tr>
      <w:tr w:rsidR="00D47764" w14:paraId="29548C67"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2004A6DE" w14:textId="77777777" w:rsidR="00D47764" w:rsidRDefault="00D47764" w:rsidP="00C82399">
            <w:pPr>
              <w:pStyle w:val="TAC"/>
              <w:rPr>
                <w:rFonts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hideMark/>
          </w:tcPr>
          <w:p w14:paraId="6D8253E9" w14:textId="77777777" w:rsidR="00D47764" w:rsidRDefault="00D47764" w:rsidP="00C82399">
            <w:pPr>
              <w:pStyle w:val="TAL"/>
              <w:rPr>
                <w:sz w:val="16"/>
                <w:szCs w:val="16"/>
                <w:lang w:val="en-US" w:eastAsia="zh-CN"/>
              </w:rPr>
            </w:pPr>
            <w:r>
              <w:rPr>
                <w:sz w:val="16"/>
                <w:szCs w:val="16"/>
              </w:rPr>
              <w:t>Frequency flatness of test system</w:t>
            </w:r>
          </w:p>
        </w:tc>
        <w:tc>
          <w:tcPr>
            <w:tcW w:w="1843" w:type="dxa"/>
            <w:tcBorders>
              <w:top w:val="nil"/>
              <w:left w:val="nil"/>
              <w:bottom w:val="single" w:sz="4" w:space="0" w:color="auto"/>
              <w:right w:val="single" w:sz="4" w:space="0" w:color="auto"/>
            </w:tcBorders>
            <w:hideMark/>
          </w:tcPr>
          <w:p w14:paraId="3BD9F380" w14:textId="77777777" w:rsidR="00D47764" w:rsidRDefault="00D47764" w:rsidP="00C82399">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hideMark/>
          </w:tcPr>
          <w:p w14:paraId="335F5808" w14:textId="77777777" w:rsidR="00D47764" w:rsidRDefault="00D47764" w:rsidP="00C82399">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6BC0FF46"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60E0E7F"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444F17E5" w14:textId="77777777" w:rsidR="00D47764" w:rsidRDefault="00D47764" w:rsidP="00C82399">
            <w:pPr>
              <w:pStyle w:val="TAC"/>
              <w:rPr>
                <w:rFonts w:cs="Arial"/>
                <w:sz w:val="16"/>
                <w:szCs w:val="16"/>
                <w:lang w:val="en-US" w:eastAsia="zh-CN"/>
              </w:rPr>
            </w:pPr>
            <w:r>
              <w:rPr>
                <w:rFonts w:cs="Arial"/>
                <w:sz w:val="16"/>
                <w:szCs w:val="16"/>
                <w:lang w:val="en-US" w:eastAsia="zh-CN"/>
              </w:rPr>
              <w:t>0.25</w:t>
            </w:r>
          </w:p>
        </w:tc>
      </w:tr>
      <w:tr w:rsidR="00D47764" w14:paraId="757ED9DC" w14:textId="77777777" w:rsidTr="00C82399">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2B9B0796" w14:textId="77777777" w:rsidR="00D47764" w:rsidRDefault="00D47764" w:rsidP="00C82399">
            <w:pPr>
              <w:pStyle w:val="TAH"/>
              <w:rPr>
                <w:sz w:val="16"/>
                <w:szCs w:val="16"/>
                <w:lang w:val="en-US" w:eastAsia="zh-CN"/>
              </w:rPr>
            </w:pPr>
            <w:r>
              <w:rPr>
                <w:sz w:val="16"/>
                <w:szCs w:val="16"/>
                <w:lang w:val="en-US" w:eastAsia="zh-CN"/>
              </w:rPr>
              <w:t>Stage 1: Calibration measurement</w:t>
            </w:r>
          </w:p>
        </w:tc>
      </w:tr>
      <w:tr w:rsidR="00D47764" w14:paraId="576929CB"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1E78BAFE" w14:textId="77777777" w:rsidR="00D47764" w:rsidRDefault="00D47764" w:rsidP="00C82399">
            <w:pPr>
              <w:pStyle w:val="TAC"/>
              <w:rPr>
                <w:rFonts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hideMark/>
          </w:tcPr>
          <w:p w14:paraId="18AA75AC" w14:textId="77777777" w:rsidR="00D47764" w:rsidRDefault="00D47764" w:rsidP="00C82399">
            <w:pPr>
              <w:pStyle w:val="TAL"/>
              <w:rPr>
                <w:sz w:val="16"/>
                <w:szCs w:val="16"/>
                <w:lang w:val="en-US" w:eastAsia="zh-CN"/>
              </w:rPr>
            </w:pPr>
            <w:r>
              <w:rPr>
                <w:sz w:val="16"/>
                <w:szCs w:val="16"/>
              </w:rPr>
              <w:t>Uncertainty of the network analyzer</w:t>
            </w:r>
          </w:p>
        </w:tc>
        <w:tc>
          <w:tcPr>
            <w:tcW w:w="1843" w:type="dxa"/>
            <w:tcBorders>
              <w:top w:val="nil"/>
              <w:left w:val="nil"/>
              <w:bottom w:val="single" w:sz="4" w:space="0" w:color="auto"/>
              <w:right w:val="single" w:sz="4" w:space="0" w:color="auto"/>
            </w:tcBorders>
            <w:hideMark/>
          </w:tcPr>
          <w:p w14:paraId="5E710154" w14:textId="77777777" w:rsidR="00D47764" w:rsidRDefault="00D47764" w:rsidP="00C82399">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hideMark/>
          </w:tcPr>
          <w:p w14:paraId="304CD60C" w14:textId="77777777" w:rsidR="00D47764" w:rsidRDefault="00D47764" w:rsidP="00C82399">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0EBC5EBB"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B8AF3A3"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4CB1ADE6" w14:textId="77777777" w:rsidR="00D47764" w:rsidRDefault="00D47764" w:rsidP="00C82399">
            <w:pPr>
              <w:pStyle w:val="TAC"/>
              <w:rPr>
                <w:rFonts w:cs="Arial"/>
                <w:sz w:val="16"/>
                <w:szCs w:val="16"/>
                <w:lang w:val="en-US" w:eastAsia="zh-CN"/>
              </w:rPr>
            </w:pPr>
            <w:r w:rsidRPr="00A677BE">
              <w:rPr>
                <w:rFonts w:cs="Arial"/>
                <w:sz w:val="16"/>
                <w:szCs w:val="16"/>
                <w:lang w:val="en-US" w:eastAsia="zh-CN"/>
              </w:rPr>
              <w:t>0.40</w:t>
            </w:r>
          </w:p>
        </w:tc>
      </w:tr>
      <w:tr w:rsidR="00D47764" w14:paraId="208FBA78"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78753765" w14:textId="77777777" w:rsidR="00D47764" w:rsidRDefault="00D47764" w:rsidP="00C82399">
            <w:pPr>
              <w:pStyle w:val="TAC"/>
              <w:rPr>
                <w:rFonts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hideMark/>
          </w:tcPr>
          <w:p w14:paraId="43DB180D" w14:textId="77777777" w:rsidR="00D47764" w:rsidRDefault="00D47764" w:rsidP="00C82399">
            <w:pPr>
              <w:pStyle w:val="TAL"/>
              <w:rPr>
                <w:sz w:val="16"/>
                <w:szCs w:val="16"/>
                <w:lang w:val="en-US" w:eastAsia="zh-CN"/>
              </w:rPr>
            </w:pPr>
            <w:r>
              <w:rPr>
                <w:sz w:val="16"/>
                <w:szCs w:val="16"/>
              </w:rPr>
              <w:t>Mismatch of receiver chain between receiving antenna and measurement receiver</w:t>
            </w:r>
          </w:p>
        </w:tc>
        <w:tc>
          <w:tcPr>
            <w:tcW w:w="1843" w:type="dxa"/>
            <w:tcBorders>
              <w:top w:val="nil"/>
              <w:left w:val="nil"/>
              <w:bottom w:val="single" w:sz="4" w:space="0" w:color="auto"/>
              <w:right w:val="single" w:sz="4" w:space="0" w:color="auto"/>
            </w:tcBorders>
            <w:hideMark/>
          </w:tcPr>
          <w:p w14:paraId="47367607" w14:textId="77777777" w:rsidR="00D47764" w:rsidRDefault="00D47764" w:rsidP="00C82399">
            <w:pPr>
              <w:pStyle w:val="TAC"/>
              <w:rPr>
                <w:rFonts w:cs="Arial"/>
                <w:sz w:val="16"/>
                <w:szCs w:val="16"/>
                <w:lang w:val="en-US" w:eastAsia="zh-CN"/>
              </w:rPr>
            </w:pPr>
            <w:r>
              <w:rPr>
                <w:rFonts w:cs="Arial"/>
                <w:sz w:val="16"/>
                <w:szCs w:val="16"/>
                <w:lang w:val="en-US" w:eastAsia="zh-CN"/>
              </w:rPr>
              <w:t>0.57</w:t>
            </w:r>
          </w:p>
        </w:tc>
        <w:tc>
          <w:tcPr>
            <w:tcW w:w="1364" w:type="dxa"/>
            <w:tcBorders>
              <w:top w:val="nil"/>
              <w:left w:val="nil"/>
              <w:bottom w:val="single" w:sz="4" w:space="0" w:color="auto"/>
              <w:right w:val="single" w:sz="4" w:space="0" w:color="auto"/>
            </w:tcBorders>
            <w:hideMark/>
          </w:tcPr>
          <w:p w14:paraId="0F5AB314" w14:textId="77777777" w:rsidR="00D47764" w:rsidRDefault="00D47764" w:rsidP="00C82399">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2594B326" w14:textId="77777777" w:rsidR="00D47764" w:rsidRDefault="00D47764" w:rsidP="00C82399">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54A98B13"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74942AE" w14:textId="77777777" w:rsidR="00D47764" w:rsidRDefault="00D47764" w:rsidP="00C82399">
            <w:pPr>
              <w:pStyle w:val="TAC"/>
              <w:rPr>
                <w:rFonts w:cs="Arial"/>
                <w:sz w:val="16"/>
                <w:szCs w:val="16"/>
                <w:lang w:val="en-US" w:eastAsia="zh-CN"/>
              </w:rPr>
            </w:pPr>
            <w:r>
              <w:rPr>
                <w:rFonts w:cs="Arial"/>
                <w:sz w:val="16"/>
                <w:szCs w:val="16"/>
                <w:lang w:val="en-US" w:eastAsia="zh-CN"/>
              </w:rPr>
              <w:t>0.40</w:t>
            </w:r>
          </w:p>
        </w:tc>
      </w:tr>
      <w:tr w:rsidR="00D47764" w14:paraId="20B9C943"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44F15C58" w14:textId="77777777" w:rsidR="00D47764" w:rsidRDefault="00D47764" w:rsidP="00C82399">
            <w:pPr>
              <w:pStyle w:val="TAC"/>
              <w:rPr>
                <w:rFonts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hideMark/>
          </w:tcPr>
          <w:p w14:paraId="7A707222" w14:textId="77777777" w:rsidR="00D47764" w:rsidRDefault="00D47764" w:rsidP="00C82399">
            <w:pPr>
              <w:pStyle w:val="TAL"/>
              <w:rPr>
                <w:sz w:val="16"/>
                <w:szCs w:val="16"/>
                <w:lang w:val="en-US" w:eastAsia="zh-CN"/>
              </w:rPr>
            </w:pPr>
            <w:r>
              <w:rPr>
                <w:sz w:val="16"/>
                <w:szCs w:val="16"/>
              </w:rPr>
              <w:t>Insertion loss of receiver chain</w:t>
            </w:r>
          </w:p>
        </w:tc>
        <w:tc>
          <w:tcPr>
            <w:tcW w:w="1843" w:type="dxa"/>
            <w:tcBorders>
              <w:top w:val="nil"/>
              <w:left w:val="nil"/>
              <w:bottom w:val="single" w:sz="4" w:space="0" w:color="auto"/>
              <w:right w:val="single" w:sz="4" w:space="0" w:color="auto"/>
            </w:tcBorders>
            <w:hideMark/>
          </w:tcPr>
          <w:p w14:paraId="46D77E35"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4119AD5" w14:textId="77777777" w:rsidR="00D47764" w:rsidRDefault="00D47764" w:rsidP="00C82399">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426DC694" w14:textId="77777777" w:rsidR="00D47764" w:rsidRDefault="00D47764" w:rsidP="00C82399">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0867F682"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17688B6E"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r>
      <w:tr w:rsidR="00D47764" w14:paraId="74D9547B"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126AE210" w14:textId="77777777" w:rsidR="00D47764" w:rsidRDefault="00D47764" w:rsidP="00C82399">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296F47AC" w14:textId="77777777" w:rsidR="00D47764" w:rsidRDefault="00D47764" w:rsidP="00C82399">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2D1D4C61"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807F63C" w14:textId="77777777" w:rsidR="00D47764" w:rsidRDefault="00D47764" w:rsidP="00C82399">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447E4333"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AE4C87B"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5EBDF10"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r>
      <w:tr w:rsidR="00D47764" w14:paraId="0C7BA86A"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508AF3A2" w14:textId="77777777" w:rsidR="00D47764" w:rsidRDefault="00D47764" w:rsidP="00C82399">
            <w:pPr>
              <w:pStyle w:val="TAC"/>
              <w:rPr>
                <w:rFonts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hideMark/>
          </w:tcPr>
          <w:p w14:paraId="7DB17EEA" w14:textId="77777777" w:rsidR="00D47764" w:rsidRDefault="00D47764" w:rsidP="00C82399">
            <w:pPr>
              <w:pStyle w:val="TAL"/>
              <w:rPr>
                <w:sz w:val="16"/>
                <w:szCs w:val="16"/>
                <w:lang w:val="en-US" w:eastAsia="zh-CN"/>
              </w:rPr>
            </w:pPr>
            <w:r>
              <w:rPr>
                <w:sz w:val="16"/>
                <w:szCs w:val="16"/>
              </w:rPr>
              <w:t>Influence of the calibration antenna feed cable</w:t>
            </w:r>
          </w:p>
        </w:tc>
        <w:tc>
          <w:tcPr>
            <w:tcW w:w="1843" w:type="dxa"/>
            <w:tcBorders>
              <w:top w:val="nil"/>
              <w:left w:val="nil"/>
              <w:bottom w:val="single" w:sz="4" w:space="0" w:color="auto"/>
              <w:right w:val="single" w:sz="4" w:space="0" w:color="auto"/>
            </w:tcBorders>
            <w:hideMark/>
          </w:tcPr>
          <w:p w14:paraId="1D5EDAE2" w14:textId="77777777" w:rsidR="00D47764" w:rsidRDefault="00D47764" w:rsidP="00C82399">
            <w:pPr>
              <w:pStyle w:val="TAC"/>
              <w:rPr>
                <w:rFonts w:cs="Arial"/>
                <w:sz w:val="16"/>
                <w:szCs w:val="16"/>
                <w:lang w:val="en-US" w:eastAsia="zh-CN"/>
              </w:rPr>
            </w:pPr>
            <w:r>
              <w:rPr>
                <w:rFonts w:cs="Arial"/>
                <w:sz w:val="16"/>
                <w:szCs w:val="16"/>
                <w:lang w:val="en-US" w:eastAsia="zh-CN"/>
              </w:rPr>
              <w:t>0.29</w:t>
            </w:r>
          </w:p>
        </w:tc>
        <w:tc>
          <w:tcPr>
            <w:tcW w:w="1364" w:type="dxa"/>
            <w:tcBorders>
              <w:top w:val="nil"/>
              <w:left w:val="nil"/>
              <w:bottom w:val="single" w:sz="4" w:space="0" w:color="auto"/>
              <w:right w:val="single" w:sz="4" w:space="0" w:color="auto"/>
            </w:tcBorders>
            <w:hideMark/>
          </w:tcPr>
          <w:p w14:paraId="5AFFDDF3" w14:textId="77777777" w:rsidR="00D47764" w:rsidRDefault="00D47764" w:rsidP="00C82399">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24F2A8EB" w14:textId="77777777" w:rsidR="00D47764" w:rsidRDefault="00D47764" w:rsidP="00C82399">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0C46F998"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19E1F4DE" w14:textId="77777777" w:rsidR="00D47764" w:rsidRDefault="00D47764" w:rsidP="00C82399">
            <w:pPr>
              <w:pStyle w:val="TAC"/>
              <w:rPr>
                <w:rFonts w:cs="Arial"/>
                <w:sz w:val="16"/>
                <w:szCs w:val="16"/>
                <w:lang w:val="en-US" w:eastAsia="zh-CN"/>
              </w:rPr>
            </w:pPr>
            <w:r>
              <w:rPr>
                <w:rFonts w:cs="Arial"/>
                <w:sz w:val="16"/>
                <w:szCs w:val="16"/>
                <w:lang w:val="en-US" w:eastAsia="zh-CN"/>
              </w:rPr>
              <w:t>0.21</w:t>
            </w:r>
          </w:p>
        </w:tc>
      </w:tr>
      <w:tr w:rsidR="00D47764" w14:paraId="1E8C6E4D"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7EF8B415" w14:textId="77777777" w:rsidR="00D47764" w:rsidRDefault="00D47764" w:rsidP="00C82399">
            <w:pPr>
              <w:pStyle w:val="TAC"/>
              <w:rPr>
                <w:rFonts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hideMark/>
          </w:tcPr>
          <w:p w14:paraId="26219812" w14:textId="77777777" w:rsidR="00D47764" w:rsidRDefault="00D47764" w:rsidP="00C82399">
            <w:pPr>
              <w:pStyle w:val="TAL"/>
              <w:rPr>
                <w:sz w:val="16"/>
                <w:szCs w:val="16"/>
                <w:lang w:val="en-US" w:eastAsia="zh-CN"/>
              </w:rPr>
            </w:pPr>
            <w:r>
              <w:rPr>
                <w:sz w:val="16"/>
                <w:szCs w:val="16"/>
              </w:rPr>
              <w:t>Uncertainty of the absolute gain of the reference antenna</w:t>
            </w:r>
          </w:p>
        </w:tc>
        <w:tc>
          <w:tcPr>
            <w:tcW w:w="1843" w:type="dxa"/>
            <w:tcBorders>
              <w:top w:val="nil"/>
              <w:left w:val="nil"/>
              <w:bottom w:val="single" w:sz="4" w:space="0" w:color="auto"/>
              <w:right w:val="single" w:sz="4" w:space="0" w:color="auto"/>
            </w:tcBorders>
            <w:hideMark/>
          </w:tcPr>
          <w:p w14:paraId="71D3A98D" w14:textId="77777777" w:rsidR="00D47764" w:rsidRDefault="00D47764" w:rsidP="00C82399">
            <w:pPr>
              <w:pStyle w:val="TAC"/>
              <w:rPr>
                <w:rFonts w:cs="Arial"/>
                <w:sz w:val="16"/>
                <w:szCs w:val="16"/>
                <w:lang w:val="en-US" w:eastAsia="zh-CN"/>
              </w:rPr>
            </w:pPr>
            <w:r>
              <w:rPr>
                <w:rFonts w:cs="Arial"/>
                <w:sz w:val="16"/>
                <w:szCs w:val="16"/>
                <w:lang w:val="en-US" w:eastAsia="zh-CN"/>
              </w:rPr>
              <w:t>0.52</w:t>
            </w:r>
          </w:p>
        </w:tc>
        <w:tc>
          <w:tcPr>
            <w:tcW w:w="1364" w:type="dxa"/>
            <w:tcBorders>
              <w:top w:val="nil"/>
              <w:left w:val="nil"/>
              <w:bottom w:val="single" w:sz="4" w:space="0" w:color="auto"/>
              <w:right w:val="single" w:sz="4" w:space="0" w:color="auto"/>
            </w:tcBorders>
            <w:hideMark/>
          </w:tcPr>
          <w:p w14:paraId="601C7D35" w14:textId="77777777" w:rsidR="00D47764" w:rsidRDefault="00D47764" w:rsidP="00C82399">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3FFC452D" w14:textId="77777777" w:rsidR="00D47764" w:rsidRDefault="00D47764" w:rsidP="00C82399">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4BF6B0E7"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1ED7ACA" w14:textId="77777777" w:rsidR="00D47764" w:rsidRDefault="00D47764" w:rsidP="00C82399">
            <w:pPr>
              <w:pStyle w:val="TAC"/>
              <w:rPr>
                <w:rFonts w:cs="Arial"/>
                <w:sz w:val="16"/>
                <w:szCs w:val="16"/>
                <w:lang w:val="en-US" w:eastAsia="zh-CN"/>
              </w:rPr>
            </w:pPr>
            <w:r>
              <w:rPr>
                <w:rFonts w:cs="Arial"/>
                <w:sz w:val="16"/>
                <w:szCs w:val="16"/>
                <w:lang w:val="en-US" w:eastAsia="zh-CN"/>
              </w:rPr>
              <w:t>0.30</w:t>
            </w:r>
          </w:p>
        </w:tc>
      </w:tr>
      <w:tr w:rsidR="00D47764" w14:paraId="31900F28"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0C704E6D" w14:textId="77777777" w:rsidR="00D47764" w:rsidRDefault="00D47764" w:rsidP="00C82399">
            <w:pPr>
              <w:pStyle w:val="TAC"/>
              <w:rPr>
                <w:rFonts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hideMark/>
          </w:tcPr>
          <w:p w14:paraId="4B7D65E4" w14:textId="77777777" w:rsidR="00D47764" w:rsidRDefault="00D47764" w:rsidP="00C82399">
            <w:pPr>
              <w:pStyle w:val="TAL"/>
              <w:rPr>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hideMark/>
          </w:tcPr>
          <w:p w14:paraId="24BAC1CF"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2BA9DDD8" w14:textId="77777777" w:rsidR="00D47764" w:rsidRDefault="00D47764" w:rsidP="00C82399">
            <w:pPr>
              <w:pStyle w:val="TAC"/>
              <w:rPr>
                <w:rFonts w:cs="Arial"/>
                <w:sz w:val="16"/>
                <w:szCs w:val="16"/>
                <w:lang w:val="en-US" w:eastAsia="zh-CN"/>
              </w:rPr>
            </w:pPr>
            <w:r>
              <w:rPr>
                <w:rFonts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2EB0716D" w14:textId="77777777" w:rsidR="00D47764" w:rsidRDefault="00D47764" w:rsidP="00C82399">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41FC20CA"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082B616"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r>
      <w:tr w:rsidR="00D47764" w14:paraId="2B5DF3A4"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7EA24EF7" w14:textId="77777777" w:rsidR="00D47764" w:rsidRDefault="00D47764" w:rsidP="00C82399">
            <w:pPr>
              <w:pStyle w:val="TAC"/>
              <w:rPr>
                <w:rFonts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hideMark/>
          </w:tcPr>
          <w:p w14:paraId="33BC527A" w14:textId="77777777" w:rsidR="00D47764" w:rsidRDefault="00D47764" w:rsidP="00C82399">
            <w:pPr>
              <w:pStyle w:val="TAL"/>
              <w:rPr>
                <w:sz w:val="16"/>
                <w:szCs w:val="16"/>
                <w:lang w:val="en-US" w:eastAsia="zh-CN"/>
              </w:rPr>
            </w:pPr>
            <w:r>
              <w:rPr>
                <w:sz w:val="16"/>
                <w:szCs w:val="16"/>
              </w:rPr>
              <w:t>Misalignment and pointing error of calibration antenna (for EIRP)</w:t>
            </w:r>
          </w:p>
        </w:tc>
        <w:tc>
          <w:tcPr>
            <w:tcW w:w="1843" w:type="dxa"/>
            <w:tcBorders>
              <w:top w:val="nil"/>
              <w:left w:val="nil"/>
              <w:bottom w:val="single" w:sz="4" w:space="0" w:color="auto"/>
              <w:right w:val="single" w:sz="4" w:space="0" w:color="auto"/>
            </w:tcBorders>
            <w:hideMark/>
          </w:tcPr>
          <w:p w14:paraId="5AB4F466"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6B10E457" w14:textId="77777777" w:rsidR="00D47764" w:rsidRDefault="00D47764" w:rsidP="00C82399">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0214BE0B" w14:textId="77777777" w:rsidR="00D47764" w:rsidRDefault="00D47764" w:rsidP="00C82399">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70CB56C7"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43CD05A2"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r>
      <w:tr w:rsidR="00D47764" w14:paraId="6705737B"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4E58A19C" w14:textId="77777777" w:rsidR="00D47764" w:rsidRDefault="00D47764" w:rsidP="00C82399">
            <w:pPr>
              <w:pStyle w:val="TAC"/>
              <w:rPr>
                <w:rFonts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hideMark/>
          </w:tcPr>
          <w:p w14:paraId="393CBF01" w14:textId="77777777" w:rsidR="00D47764" w:rsidRDefault="00D47764" w:rsidP="00C82399">
            <w:pPr>
              <w:pStyle w:val="TAL"/>
              <w:rPr>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hideMark/>
          </w:tcPr>
          <w:p w14:paraId="6A786154"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273AB6CC" w14:textId="77777777" w:rsidR="00D47764" w:rsidRDefault="00D47764" w:rsidP="00C82399">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12837D70" w14:textId="77777777" w:rsidR="00D47764" w:rsidRDefault="00D47764" w:rsidP="00C82399">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596FF68C"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37522FED" w14:textId="77777777" w:rsidR="00D47764" w:rsidRDefault="00D47764" w:rsidP="00C82399">
            <w:pPr>
              <w:pStyle w:val="TAC"/>
              <w:rPr>
                <w:rFonts w:cs="Arial"/>
                <w:sz w:val="16"/>
                <w:szCs w:val="16"/>
                <w:lang w:val="en-US" w:eastAsia="zh-CN"/>
              </w:rPr>
            </w:pPr>
            <w:r>
              <w:rPr>
                <w:rFonts w:cs="Arial"/>
                <w:sz w:val="16"/>
                <w:szCs w:val="16"/>
                <w:lang w:val="en-US" w:eastAsia="zh-CN"/>
              </w:rPr>
              <w:t>0.00</w:t>
            </w:r>
          </w:p>
        </w:tc>
      </w:tr>
      <w:tr w:rsidR="00D47764" w14:paraId="5F87D0A3"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572C3476" w14:textId="77777777" w:rsidR="00D47764" w:rsidRDefault="00D47764" w:rsidP="00C82399">
            <w:pPr>
              <w:pStyle w:val="TAC"/>
              <w:rPr>
                <w:rFonts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hideMark/>
          </w:tcPr>
          <w:p w14:paraId="55E57998" w14:textId="77777777" w:rsidR="00D47764" w:rsidRDefault="00D47764" w:rsidP="00C82399">
            <w:pPr>
              <w:pStyle w:val="TAL"/>
              <w:rPr>
                <w:sz w:val="16"/>
                <w:szCs w:val="16"/>
                <w:lang w:val="en-US" w:eastAsia="zh-CN"/>
              </w:rPr>
            </w:pPr>
            <w:r>
              <w:rPr>
                <w:sz w:val="16"/>
                <w:szCs w:val="16"/>
              </w:rPr>
              <w:t>Standing wave between calibration antenna and test range antenna</w:t>
            </w:r>
          </w:p>
        </w:tc>
        <w:tc>
          <w:tcPr>
            <w:tcW w:w="1843" w:type="dxa"/>
            <w:tcBorders>
              <w:top w:val="nil"/>
              <w:left w:val="nil"/>
              <w:bottom w:val="single" w:sz="4" w:space="0" w:color="auto"/>
              <w:right w:val="single" w:sz="4" w:space="0" w:color="auto"/>
            </w:tcBorders>
            <w:hideMark/>
          </w:tcPr>
          <w:p w14:paraId="5F76972E" w14:textId="77777777" w:rsidR="00D47764" w:rsidRDefault="00D47764" w:rsidP="00C82399">
            <w:pPr>
              <w:pStyle w:val="TAC"/>
              <w:rPr>
                <w:rFonts w:cs="Arial"/>
                <w:sz w:val="16"/>
                <w:szCs w:val="16"/>
                <w:lang w:val="en-US" w:eastAsia="zh-CN"/>
              </w:rPr>
            </w:pPr>
            <w:r>
              <w:rPr>
                <w:rFonts w:cs="Arial"/>
                <w:sz w:val="16"/>
                <w:szCs w:val="16"/>
                <w:lang w:val="en-US" w:eastAsia="zh-CN"/>
              </w:rPr>
              <w:t>0.09</w:t>
            </w:r>
          </w:p>
        </w:tc>
        <w:tc>
          <w:tcPr>
            <w:tcW w:w="1364" w:type="dxa"/>
            <w:tcBorders>
              <w:top w:val="nil"/>
              <w:left w:val="nil"/>
              <w:bottom w:val="single" w:sz="4" w:space="0" w:color="auto"/>
              <w:right w:val="single" w:sz="4" w:space="0" w:color="auto"/>
            </w:tcBorders>
            <w:hideMark/>
          </w:tcPr>
          <w:p w14:paraId="6392AD2E" w14:textId="77777777" w:rsidR="00D47764" w:rsidRDefault="00D47764" w:rsidP="00C82399">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D0AA604" w14:textId="77777777" w:rsidR="00D47764" w:rsidRDefault="00D47764" w:rsidP="00C82399">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6C8F94EF"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B51787A" w14:textId="77777777" w:rsidR="00D47764" w:rsidRDefault="00D47764" w:rsidP="00C82399">
            <w:pPr>
              <w:pStyle w:val="TAC"/>
              <w:rPr>
                <w:rFonts w:cs="Arial"/>
                <w:sz w:val="16"/>
                <w:szCs w:val="16"/>
                <w:lang w:val="en-US" w:eastAsia="zh-CN"/>
              </w:rPr>
            </w:pPr>
            <w:r>
              <w:rPr>
                <w:rFonts w:cs="Arial"/>
                <w:sz w:val="16"/>
                <w:szCs w:val="16"/>
                <w:lang w:val="en-US" w:eastAsia="zh-CN"/>
              </w:rPr>
              <w:t>0.06</w:t>
            </w:r>
          </w:p>
        </w:tc>
      </w:tr>
      <w:tr w:rsidR="00D47764" w14:paraId="15EB260A"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785BE1C4" w14:textId="77777777" w:rsidR="00D47764" w:rsidRDefault="00D47764" w:rsidP="00C82399">
            <w:pPr>
              <w:pStyle w:val="TAC"/>
              <w:rPr>
                <w:rFonts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hideMark/>
          </w:tcPr>
          <w:p w14:paraId="77F11343" w14:textId="77777777" w:rsidR="00D47764" w:rsidRDefault="00D47764" w:rsidP="00C82399">
            <w:pPr>
              <w:pStyle w:val="TAL"/>
              <w:rPr>
                <w:sz w:val="16"/>
                <w:szCs w:val="16"/>
                <w:lang w:val="en-US" w:eastAsia="zh-CN"/>
              </w:rPr>
            </w:pPr>
            <w:r>
              <w:rPr>
                <w:sz w:val="16"/>
                <w:szCs w:val="16"/>
              </w:rPr>
              <w:t>QZ ripple experienced by calibration antenna</w:t>
            </w:r>
          </w:p>
        </w:tc>
        <w:tc>
          <w:tcPr>
            <w:tcW w:w="1843" w:type="dxa"/>
            <w:tcBorders>
              <w:top w:val="nil"/>
              <w:left w:val="nil"/>
              <w:bottom w:val="single" w:sz="4" w:space="0" w:color="auto"/>
              <w:right w:val="single" w:sz="4" w:space="0" w:color="auto"/>
            </w:tcBorders>
            <w:hideMark/>
          </w:tcPr>
          <w:p w14:paraId="767CE34E"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30290BD1" w14:textId="77777777" w:rsidR="00D47764" w:rsidRDefault="00D47764" w:rsidP="00C82399">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31B71ABB" w14:textId="77777777" w:rsidR="00D47764" w:rsidRDefault="00D47764" w:rsidP="00C82399">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8894E8D"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697502A" w14:textId="77777777" w:rsidR="00D47764" w:rsidRDefault="00D47764" w:rsidP="00C82399">
            <w:pPr>
              <w:pStyle w:val="TAC"/>
              <w:rPr>
                <w:rFonts w:cs="Arial"/>
                <w:sz w:val="16"/>
                <w:szCs w:val="16"/>
                <w:lang w:val="en-US" w:eastAsia="zh-CN"/>
              </w:rPr>
            </w:pPr>
            <w:r>
              <w:rPr>
                <w:rFonts w:cs="Arial"/>
                <w:sz w:val="16"/>
                <w:szCs w:val="16"/>
                <w:lang w:val="en-US" w:eastAsia="zh-CN"/>
              </w:rPr>
              <w:t>0.01</w:t>
            </w:r>
          </w:p>
        </w:tc>
      </w:tr>
      <w:tr w:rsidR="00D47764" w14:paraId="75CE1D8B" w14:textId="77777777" w:rsidTr="00C82399">
        <w:trPr>
          <w:cantSplit/>
          <w:jc w:val="center"/>
        </w:trPr>
        <w:tc>
          <w:tcPr>
            <w:tcW w:w="710" w:type="dxa"/>
            <w:tcBorders>
              <w:top w:val="nil"/>
              <w:left w:val="single" w:sz="4" w:space="0" w:color="auto"/>
              <w:bottom w:val="single" w:sz="4" w:space="0" w:color="auto"/>
              <w:right w:val="single" w:sz="4" w:space="0" w:color="auto"/>
            </w:tcBorders>
            <w:hideMark/>
          </w:tcPr>
          <w:p w14:paraId="791F0BBF" w14:textId="77777777" w:rsidR="00D47764" w:rsidRDefault="00D47764" w:rsidP="00C82399">
            <w:pPr>
              <w:pStyle w:val="TAC"/>
              <w:rPr>
                <w:rFonts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hideMark/>
          </w:tcPr>
          <w:p w14:paraId="37128E7B" w14:textId="77777777" w:rsidR="00D47764" w:rsidRDefault="00D47764" w:rsidP="00C82399">
            <w:pPr>
              <w:pStyle w:val="TAL"/>
              <w:rPr>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hideMark/>
          </w:tcPr>
          <w:p w14:paraId="5DF0D455" w14:textId="77777777" w:rsidR="00D47764" w:rsidRDefault="00D47764" w:rsidP="00C82399">
            <w:pPr>
              <w:pStyle w:val="TAC"/>
              <w:rPr>
                <w:rFonts w:cs="Arial"/>
                <w:sz w:val="16"/>
                <w:szCs w:val="16"/>
                <w:lang w:val="en-US" w:eastAsia="zh-CN"/>
              </w:rPr>
            </w:pPr>
            <w:r>
              <w:rPr>
                <w:rFonts w:cs="Arial"/>
                <w:sz w:val="16"/>
                <w:szCs w:val="16"/>
                <w:lang w:val="en-US" w:eastAsia="zh-CN"/>
              </w:rPr>
              <w:t>0.10</w:t>
            </w:r>
          </w:p>
        </w:tc>
        <w:tc>
          <w:tcPr>
            <w:tcW w:w="1364" w:type="dxa"/>
            <w:tcBorders>
              <w:top w:val="nil"/>
              <w:left w:val="nil"/>
              <w:bottom w:val="single" w:sz="4" w:space="0" w:color="auto"/>
              <w:right w:val="single" w:sz="4" w:space="0" w:color="auto"/>
            </w:tcBorders>
            <w:hideMark/>
          </w:tcPr>
          <w:p w14:paraId="7B0E9DF0" w14:textId="77777777" w:rsidR="00D47764" w:rsidRDefault="00D47764" w:rsidP="00C82399">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ACDF0F4" w14:textId="77777777" w:rsidR="00D47764" w:rsidRDefault="00D47764" w:rsidP="00C82399">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49A1A8B7" w14:textId="77777777" w:rsidR="00D47764" w:rsidRDefault="00D47764" w:rsidP="00C82399">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9D259DB" w14:textId="77777777" w:rsidR="00D47764" w:rsidRDefault="00D47764" w:rsidP="00C82399">
            <w:pPr>
              <w:pStyle w:val="TAC"/>
              <w:rPr>
                <w:rFonts w:cs="Arial"/>
                <w:sz w:val="16"/>
                <w:szCs w:val="16"/>
                <w:lang w:val="en-US" w:eastAsia="zh-CN"/>
              </w:rPr>
            </w:pPr>
            <w:r>
              <w:rPr>
                <w:rFonts w:cs="Arial"/>
                <w:sz w:val="16"/>
                <w:szCs w:val="16"/>
                <w:lang w:val="en-US" w:eastAsia="zh-CN"/>
              </w:rPr>
              <w:t>0.06</w:t>
            </w:r>
          </w:p>
        </w:tc>
      </w:tr>
      <w:tr w:rsidR="00D47764" w14:paraId="328DAC6A" w14:textId="77777777" w:rsidTr="00C82399">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7F50486A" w14:textId="77777777" w:rsidR="00D47764" w:rsidRDefault="00D47764" w:rsidP="00C82399">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hideMark/>
          </w:tcPr>
          <w:p w14:paraId="45F71281" w14:textId="77777777" w:rsidR="00D47764" w:rsidRDefault="00D47764" w:rsidP="00C82399">
            <w:pPr>
              <w:pStyle w:val="TAH"/>
              <w:rPr>
                <w:sz w:val="16"/>
                <w:szCs w:val="16"/>
                <w:lang w:val="en-US" w:eastAsia="zh-CN"/>
              </w:rPr>
            </w:pPr>
            <w:r>
              <w:rPr>
                <w:sz w:val="16"/>
                <w:szCs w:val="16"/>
                <w:lang w:val="en-US" w:eastAsia="zh-CN"/>
              </w:rPr>
              <w:t>0.89</w:t>
            </w:r>
          </w:p>
        </w:tc>
      </w:tr>
      <w:tr w:rsidR="00D47764" w14:paraId="1AB715DE" w14:textId="77777777" w:rsidTr="00C82399">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001C3847" w14:textId="77777777" w:rsidR="00D47764" w:rsidRDefault="00D47764" w:rsidP="00C82399">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hideMark/>
          </w:tcPr>
          <w:p w14:paraId="55A7A022" w14:textId="77777777" w:rsidR="00D47764" w:rsidRDefault="00D47764" w:rsidP="00C82399">
            <w:pPr>
              <w:pStyle w:val="TAH"/>
              <w:rPr>
                <w:sz w:val="16"/>
                <w:szCs w:val="16"/>
                <w:lang w:val="en-US" w:eastAsia="zh-CN"/>
              </w:rPr>
            </w:pPr>
            <w:r>
              <w:rPr>
                <w:sz w:val="16"/>
                <w:szCs w:val="16"/>
                <w:lang w:val="en-US" w:eastAsia="zh-CN"/>
              </w:rPr>
              <w:t>1.74</w:t>
            </w:r>
          </w:p>
        </w:tc>
      </w:tr>
    </w:tbl>
    <w:p w14:paraId="7CCE9B85" w14:textId="77777777" w:rsidR="00D47764" w:rsidRDefault="00D47764" w:rsidP="00D47764"/>
    <w:p w14:paraId="1D312E29" w14:textId="2B13396A" w:rsidR="00D47764" w:rsidRDefault="00D47764" w:rsidP="00D47764">
      <w:r>
        <w:t xml:space="preserve">It can be noticed that the MU for FR2-2 is lower than for FR2-1. This is due to the additional intermediate calibration of the SA absolute power. </w:t>
      </w:r>
    </w:p>
    <w:p w14:paraId="02C4A3A7" w14:textId="61E616D9" w:rsidR="00D47764" w:rsidRDefault="00D47764" w:rsidP="00D47764">
      <w:r>
        <w:t xml:space="preserve">The aspect of </w:t>
      </w:r>
      <w:r w:rsidR="00A77800">
        <w:t xml:space="preserve">the </w:t>
      </w:r>
      <w:r>
        <w:t>additional calibration is captured for UID C1-1 as “</w:t>
      </w:r>
      <w:r w:rsidRPr="00F233FD">
        <w:t>spectrum analyzer, power meter - high power</w:t>
      </w:r>
      <w:r>
        <w:t xml:space="preserve">”. </w:t>
      </w:r>
      <w:r w:rsidR="00D25323">
        <w:t>A</w:t>
      </w:r>
      <w:r>
        <w:t xml:space="preserve"> more detailed description of the calibration </w:t>
      </w:r>
      <w:r w:rsidR="00A004A0">
        <w:t xml:space="preserve">should </w:t>
      </w:r>
      <w:r>
        <w:t xml:space="preserve">be added in TR 37.941 as reference. </w:t>
      </w:r>
      <w:r>
        <w:br/>
      </w:r>
    </w:p>
    <w:p w14:paraId="4CC6FF74" w14:textId="25939D47" w:rsidR="00D47764" w:rsidRDefault="00D47764" w:rsidP="00D47764">
      <w:r w:rsidRPr="00405539">
        <w:rPr>
          <w:b/>
          <w:bCs/>
          <w:u w:val="single"/>
        </w:rPr>
        <w:t>Proposal</w:t>
      </w:r>
      <w:r>
        <w:rPr>
          <w:b/>
          <w:bCs/>
          <w:u w:val="single"/>
        </w:rPr>
        <w:t xml:space="preserve"> 1</w:t>
      </w:r>
      <w:r w:rsidRPr="00405539">
        <w:rPr>
          <w:b/>
          <w:bCs/>
          <w:u w:val="single"/>
        </w:rPr>
        <w:t>:</w:t>
      </w:r>
      <w:r>
        <w:t xml:space="preserve"> For FR2-2 EIRP measurements in CATR </w:t>
      </w:r>
      <w:r w:rsidR="00FF19CC">
        <w:t xml:space="preserve">in normal condition </w:t>
      </w:r>
      <w:r>
        <w:t>adopt MU evaluation presented in Table 2.</w:t>
      </w:r>
      <w:r w:rsidR="008D35C5">
        <w:t>1</w:t>
      </w:r>
      <w:r>
        <w:t>-1.</w:t>
      </w:r>
    </w:p>
    <w:p w14:paraId="0942F16B" w14:textId="049B4937" w:rsidR="00D47764" w:rsidRDefault="00D47764" w:rsidP="00D47764">
      <w:r w:rsidRPr="00E72E1A">
        <w:rPr>
          <w:b/>
          <w:bCs/>
          <w:u w:val="single"/>
        </w:rPr>
        <w:t xml:space="preserve">Proposal </w:t>
      </w:r>
      <w:r>
        <w:rPr>
          <w:b/>
          <w:bCs/>
          <w:u w:val="single"/>
        </w:rPr>
        <w:t>2</w:t>
      </w:r>
      <w:r w:rsidRPr="00E72E1A">
        <w:rPr>
          <w:b/>
          <w:bCs/>
          <w:u w:val="single"/>
        </w:rPr>
        <w:t>:</w:t>
      </w:r>
      <w:r>
        <w:t xml:space="preserve"> For FR2-2 </w:t>
      </w:r>
      <w:r w:rsidR="00216EE7">
        <w:t xml:space="preserve">EIRP measurements in CATR </w:t>
      </w:r>
      <w:r w:rsidR="00FF19CC">
        <w:t xml:space="preserve">in normal condition </w:t>
      </w:r>
      <w:r w:rsidR="0004179F">
        <w:t xml:space="preserve">use </w:t>
      </w:r>
      <w:r>
        <w:t xml:space="preserve">expanded uncertainty of </w:t>
      </w:r>
      <w:r w:rsidRPr="00867CEB">
        <w:t>1.74 dB</w:t>
      </w:r>
      <w:r>
        <w:t xml:space="preserve"> for radiated transmit power requirement in normal condition. </w:t>
      </w:r>
    </w:p>
    <w:p w14:paraId="2B2EC01F" w14:textId="275C8532" w:rsidR="004A3C4A" w:rsidRDefault="00D47764" w:rsidP="004A3C4A">
      <w:r>
        <w:br/>
        <w:t xml:space="preserve">For completeness of TR 37.941 a draft CR with MU table and some additional information is provided in a companion </w:t>
      </w:r>
      <w:r w:rsidRPr="00E72E1A">
        <w:t>contribution [</w:t>
      </w:r>
      <w:r w:rsidR="00C50BA9">
        <w:t>4</w:t>
      </w:r>
      <w:r w:rsidRPr="00ED55BA">
        <w:t>].</w:t>
      </w:r>
    </w:p>
    <w:p w14:paraId="1D0B5CCE" w14:textId="77777777" w:rsidR="0096350B" w:rsidRDefault="0096350B" w:rsidP="004A3C4A"/>
    <w:p w14:paraId="11143AC6" w14:textId="77777777" w:rsidR="008D15EF" w:rsidRPr="00B06E45" w:rsidRDefault="008D15EF" w:rsidP="008D15EF">
      <w:pPr>
        <w:pStyle w:val="ListParagraph"/>
        <w:rPr>
          <w:rFonts w:ascii="Arial" w:hAnsi="Arial" w:cs="Arial"/>
        </w:rPr>
      </w:pPr>
    </w:p>
    <w:p w14:paraId="501F8316" w14:textId="77777777" w:rsidR="008D15EF" w:rsidRPr="00B06E45" w:rsidRDefault="008D15EF" w:rsidP="008D15EF">
      <w:pPr>
        <w:pStyle w:val="ListParagraph"/>
        <w:numPr>
          <w:ilvl w:val="2"/>
          <w:numId w:val="5"/>
        </w:numPr>
        <w:ind w:left="709" w:hanging="709"/>
        <w:rPr>
          <w:rFonts w:ascii="Arial" w:hAnsi="Arial" w:cs="Arial"/>
        </w:rPr>
      </w:pPr>
      <w:r w:rsidRPr="00B06E45">
        <w:rPr>
          <w:rFonts w:ascii="Arial" w:hAnsi="Arial" w:cs="Arial"/>
        </w:rPr>
        <w:t>Extreme condition</w:t>
      </w:r>
    </w:p>
    <w:p w14:paraId="783EF428" w14:textId="34F7E1AD" w:rsidR="006A7A56" w:rsidRDefault="006A7A56" w:rsidP="006A7A56">
      <w:r>
        <w:t xml:space="preserve">Based on details presented in a companion contribution [3] the expanded MU for EIPR in CATR in </w:t>
      </w:r>
      <w:r w:rsidR="00ED5B29">
        <w:t>extreme</w:t>
      </w:r>
      <w:r>
        <w:t xml:space="preserve"> condition is evaluated in Table 2.1.</w:t>
      </w:r>
      <w:r w:rsidR="00ED5B29">
        <w:t>2</w:t>
      </w:r>
      <w:r>
        <w:t xml:space="preserve">-1. </w:t>
      </w:r>
    </w:p>
    <w:p w14:paraId="2229A5CF" w14:textId="77777777" w:rsidR="006A7A56" w:rsidRDefault="006A7A56" w:rsidP="006A7A56">
      <w:r>
        <w:t>In the FR2-2 MU evaluation work presented here the following assumptions was considered:</w:t>
      </w:r>
    </w:p>
    <w:p w14:paraId="32CAB2AB" w14:textId="77777777" w:rsidR="006A7A56" w:rsidRDefault="006A7A56" w:rsidP="006A7A56">
      <w:pPr>
        <w:pStyle w:val="ListParagraph"/>
        <w:numPr>
          <w:ilvl w:val="0"/>
          <w:numId w:val="15"/>
        </w:numPr>
      </w:pPr>
      <w:r>
        <w:t>All MU contributions related to the OTA test environment is reused from FR2-1 MU evaluation. The reason is that the physical dimensions of the chamber will scale down as function of frequency. This will result in stricter mechanical tolerances and will maintain reasonable MU values. Experience shows that MU values for the OTA test environment can be re-used from FR2-1.</w:t>
      </w:r>
      <w:r>
        <w:br/>
      </w:r>
    </w:p>
    <w:p w14:paraId="25351401" w14:textId="77777777" w:rsidR="006A7A56" w:rsidRDefault="006A7A56" w:rsidP="006A7A56">
      <w:pPr>
        <w:pStyle w:val="ListParagraph"/>
        <w:numPr>
          <w:ilvl w:val="0"/>
          <w:numId w:val="15"/>
        </w:numPr>
      </w:pPr>
      <w:r>
        <w:t>For the in-band Radiated transmit power no external down converter is required. Spectrum analysers capable of the complete FR2-2 frequency range with required dynamic range are commercially available.</w:t>
      </w:r>
      <w:r>
        <w:br/>
      </w:r>
    </w:p>
    <w:p w14:paraId="004D2197" w14:textId="77777777" w:rsidR="006A7A56" w:rsidRDefault="006A7A56" w:rsidP="006A7A56">
      <w:pPr>
        <w:pStyle w:val="ListParagraph"/>
        <w:numPr>
          <w:ilvl w:val="0"/>
          <w:numId w:val="15"/>
        </w:numPr>
      </w:pPr>
      <w:r>
        <w:t xml:space="preserve">The standard uncertainty related to the measurement receiver (C1-1) is set to </w:t>
      </w:r>
      <w:r w:rsidRPr="00631E96">
        <w:t>0</w:t>
      </w:r>
      <w:r w:rsidRPr="00441BD7">
        <w:t>.</w:t>
      </w:r>
      <w:r>
        <w:t>8</w:t>
      </w:r>
      <w:r w:rsidRPr="00441BD7">
        <w:t>0</w:t>
      </w:r>
      <w:r w:rsidRPr="00631E96">
        <w:t xml:space="preserve"> dB</w:t>
      </w:r>
      <w:r>
        <w:t xml:space="preserve"> (see Table 2.2-2 in [3])</w:t>
      </w:r>
      <w:r w:rsidRPr="00631E96">
        <w:t>.</w:t>
      </w:r>
      <w:r>
        <w:br/>
      </w:r>
    </w:p>
    <w:p w14:paraId="2A0E4C50" w14:textId="77777777" w:rsidR="006A7A56" w:rsidRDefault="006A7A56" w:rsidP="006A7A56">
      <w:pPr>
        <w:pStyle w:val="ListParagraph"/>
        <w:numPr>
          <w:ilvl w:val="0"/>
          <w:numId w:val="15"/>
        </w:numPr>
      </w:pPr>
      <w:r>
        <w:t xml:space="preserve">The standard uncertainty related to the VNA used for test range calibration (C1-3) is set to </w:t>
      </w:r>
      <w:r w:rsidRPr="00441BD7">
        <w:t>0.40</w:t>
      </w:r>
      <w:r>
        <w:t xml:space="preserve"> dB (see Table 2.2-2 in [3]).</w:t>
      </w:r>
      <w:r>
        <w:br/>
      </w:r>
    </w:p>
    <w:p w14:paraId="01926439" w14:textId="5718CFC4" w:rsidR="006A7A56" w:rsidRDefault="006A7A56" w:rsidP="006A7A56">
      <w:pPr>
        <w:pStyle w:val="ListParagraph"/>
        <w:numPr>
          <w:ilvl w:val="0"/>
          <w:numId w:val="15"/>
        </w:numPr>
      </w:pPr>
      <w:r>
        <w:t>An additional intermediate calibration stage, using a power meter, is added to improve MU. Therefore, the MU relevant for the power meter is used instead of the SA MU. Additional MUs from this calibration are assumed to be small. The standard uncertainty for power meter is assumed to be 0.30 dB. This implies that standard uncertainty</w:t>
      </w:r>
      <w:r w:rsidR="007F207F">
        <w:t xml:space="preserve"> </w:t>
      </w:r>
      <w:r>
        <w:t xml:space="preserve">C1-1 can be set to 0.30 dB. </w:t>
      </w:r>
      <w:r>
        <w:br/>
      </w:r>
    </w:p>
    <w:p w14:paraId="681B8152" w14:textId="6B0F9B53" w:rsidR="006A7A56" w:rsidRDefault="006A7A56" w:rsidP="006A7A56">
      <w:pPr>
        <w:pStyle w:val="ListParagraph"/>
        <w:numPr>
          <w:ilvl w:val="0"/>
          <w:numId w:val="15"/>
        </w:numPr>
      </w:pPr>
      <w:r>
        <w:t xml:space="preserve">Uncertainties related to mismatch of receiver chain (A2-5a) is kept constant since 0.57 dB seems to be relevant up to 71 GHz using the power meter as reference for absolute power accuracy. </w:t>
      </w:r>
      <w:r w:rsidR="00B9225B">
        <w:br/>
      </w:r>
    </w:p>
    <w:p w14:paraId="00479155" w14:textId="5C6E2509" w:rsidR="00B9225B" w:rsidRDefault="00C56E9F" w:rsidP="006A7A56">
      <w:pPr>
        <w:pStyle w:val="ListParagraph"/>
        <w:numPr>
          <w:ilvl w:val="0"/>
          <w:numId w:val="15"/>
        </w:numPr>
      </w:pPr>
      <w:r>
        <w:t>For extreme</w:t>
      </w:r>
      <w:r w:rsidR="0026572D">
        <w:t xml:space="preserve"> condition, additional UID according to </w:t>
      </w:r>
      <w:r w:rsidR="002F0AF3">
        <w:t xml:space="preserve">Table </w:t>
      </w:r>
      <w:r w:rsidR="00057AAE">
        <w:t>2.4-1 in [3]</w:t>
      </w:r>
      <w:r w:rsidR="00EC6C89">
        <w:t xml:space="preserve"> is added</w:t>
      </w:r>
      <w:r w:rsidR="0027479A">
        <w:t xml:space="preserve"> for the measurement stage.</w:t>
      </w:r>
    </w:p>
    <w:p w14:paraId="5297B995" w14:textId="77777777" w:rsidR="008D15EF" w:rsidRDefault="008D15EF" w:rsidP="004A3C4A"/>
    <w:p w14:paraId="7476018D" w14:textId="77777777" w:rsidR="007B75DE" w:rsidRDefault="007B75DE" w:rsidP="004A3C4A"/>
    <w:p w14:paraId="53B36574" w14:textId="77777777" w:rsidR="007B75DE" w:rsidRDefault="007B75DE" w:rsidP="004A3C4A"/>
    <w:p w14:paraId="76CE25AE" w14:textId="77777777" w:rsidR="007B75DE" w:rsidRDefault="007B75DE" w:rsidP="004A3C4A"/>
    <w:p w14:paraId="57867CB0" w14:textId="77777777" w:rsidR="007B75DE" w:rsidRDefault="007B75DE" w:rsidP="004A3C4A"/>
    <w:p w14:paraId="51D58B86" w14:textId="77777777" w:rsidR="007B75DE" w:rsidRDefault="007B75DE" w:rsidP="004A3C4A"/>
    <w:p w14:paraId="778BEF49" w14:textId="77777777" w:rsidR="007B75DE" w:rsidRDefault="007B75DE" w:rsidP="004A3C4A"/>
    <w:p w14:paraId="7D67C667" w14:textId="77777777" w:rsidR="007B75DE" w:rsidRDefault="007B75DE" w:rsidP="004A3C4A"/>
    <w:p w14:paraId="79289F43" w14:textId="77777777" w:rsidR="007B75DE" w:rsidRDefault="007B75DE" w:rsidP="004A3C4A"/>
    <w:p w14:paraId="1E77B17B" w14:textId="77777777" w:rsidR="007B75DE" w:rsidRDefault="007B75DE" w:rsidP="004A3C4A"/>
    <w:p w14:paraId="720330CA" w14:textId="77777777" w:rsidR="007B75DE" w:rsidRDefault="007B75DE" w:rsidP="004A3C4A"/>
    <w:p w14:paraId="1412D85D" w14:textId="77777777" w:rsidR="007B75DE" w:rsidRDefault="007B75DE" w:rsidP="004A3C4A"/>
    <w:p w14:paraId="3E954FDB" w14:textId="77777777" w:rsidR="007B75DE" w:rsidRDefault="007B75DE" w:rsidP="004A3C4A"/>
    <w:p w14:paraId="0E5BE67E" w14:textId="77777777" w:rsidR="007B75DE" w:rsidRDefault="007B75DE" w:rsidP="004A3C4A"/>
    <w:p w14:paraId="60AE53E2" w14:textId="77777777" w:rsidR="007B75DE" w:rsidRDefault="007B75DE" w:rsidP="004A3C4A"/>
    <w:p w14:paraId="4D5458C1" w14:textId="2F9A5168" w:rsidR="006A7A56" w:rsidRDefault="006A7A56" w:rsidP="006A7A56">
      <w:pPr>
        <w:pStyle w:val="TH"/>
        <w:rPr>
          <w:lang w:eastAsia="sv-SE"/>
        </w:rPr>
      </w:pPr>
      <w:r>
        <w:rPr>
          <w:lang w:val="en-US"/>
        </w:rPr>
        <w:lastRenderedPageBreak/>
        <w:t xml:space="preserve">Table </w:t>
      </w:r>
      <w:r>
        <w:t>2.1.</w:t>
      </w:r>
      <w:r w:rsidR="00ED5B29">
        <w:t>2</w:t>
      </w:r>
      <w:r>
        <w:rPr>
          <w:lang w:val="en-US"/>
        </w:rPr>
        <w:t xml:space="preserve">-1: </w:t>
      </w:r>
      <w:r>
        <w:rPr>
          <w:lang w:eastAsia="sv-SE"/>
        </w:rPr>
        <w:t>CATR MU</w:t>
      </w:r>
      <w:r>
        <w:t xml:space="preserve"> value</w:t>
      </w:r>
      <w:r>
        <w:rPr>
          <w:lang w:eastAsia="sv-SE"/>
        </w:rPr>
        <w:t xml:space="preserve"> derivation for EIRP accuracy measurements, </w:t>
      </w:r>
      <w:r w:rsidR="00ED5B29">
        <w:rPr>
          <w:lang w:eastAsia="sv-SE"/>
        </w:rPr>
        <w:t>Extreme</w:t>
      </w:r>
      <w:r>
        <w:rPr>
          <w:lang w:eastAsia="sv-SE"/>
        </w:rPr>
        <w:t xml:space="preserve">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7B75DE" w14:paraId="3D7942AF" w14:textId="77777777" w:rsidTr="000A4773">
        <w:trPr>
          <w:cantSplit/>
          <w:jc w:val="center"/>
        </w:trPr>
        <w:tc>
          <w:tcPr>
            <w:tcW w:w="710" w:type="dxa"/>
            <w:tcBorders>
              <w:top w:val="single" w:sz="4" w:space="0" w:color="auto"/>
              <w:left w:val="single" w:sz="4" w:space="0" w:color="auto"/>
              <w:bottom w:val="nil"/>
              <w:right w:val="single" w:sz="4" w:space="0" w:color="auto"/>
            </w:tcBorders>
            <w:hideMark/>
          </w:tcPr>
          <w:p w14:paraId="6C647D78" w14:textId="77777777" w:rsidR="007B75DE" w:rsidRDefault="007B75DE" w:rsidP="000A4773">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hideMark/>
          </w:tcPr>
          <w:p w14:paraId="662E53A3" w14:textId="77777777" w:rsidR="007B75DE" w:rsidRDefault="007B75DE" w:rsidP="000A4773">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hideMark/>
          </w:tcPr>
          <w:p w14:paraId="1A4B758D" w14:textId="77777777" w:rsidR="007B75DE" w:rsidRDefault="007B75DE" w:rsidP="000A4773">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5BE953D3" w14:textId="77777777" w:rsidR="007B75DE" w:rsidRDefault="007B75DE" w:rsidP="000A4773">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2141A8EF" w14:textId="77777777" w:rsidR="007B75DE" w:rsidRDefault="007B75DE" w:rsidP="000A4773">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6EFAA626" w14:textId="77777777" w:rsidR="007B75DE" w:rsidRDefault="007B75DE" w:rsidP="000A477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hideMark/>
          </w:tcPr>
          <w:p w14:paraId="20C4EB08" w14:textId="77777777" w:rsidR="007B75DE" w:rsidRDefault="007B75DE" w:rsidP="000A4773">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7B75DE" w14:paraId="4242093E"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700016ED" w14:textId="77777777" w:rsidR="007B75DE" w:rsidRDefault="007B75DE" w:rsidP="000A4773">
            <w:pPr>
              <w:rPr>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4E7C7CC1" w14:textId="77777777" w:rsidR="007B75DE" w:rsidRDefault="007B75DE" w:rsidP="000A4773">
            <w:pPr>
              <w:spacing w:after="0"/>
              <w:rPr>
                <w:lang w:val="sv-SE" w:eastAsia="sv-SE"/>
              </w:rPr>
            </w:pPr>
          </w:p>
        </w:tc>
        <w:tc>
          <w:tcPr>
            <w:tcW w:w="1843" w:type="dxa"/>
            <w:tcBorders>
              <w:top w:val="single" w:sz="4" w:space="0" w:color="auto"/>
              <w:left w:val="nil"/>
              <w:bottom w:val="single" w:sz="4" w:space="0" w:color="auto"/>
              <w:right w:val="single" w:sz="4" w:space="0" w:color="auto"/>
            </w:tcBorders>
            <w:hideMark/>
          </w:tcPr>
          <w:p w14:paraId="18CADF4B" w14:textId="77777777" w:rsidR="007B75DE" w:rsidRDefault="007B75DE" w:rsidP="000A4773">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hideMark/>
          </w:tcPr>
          <w:p w14:paraId="39E4F84B" w14:textId="77777777" w:rsidR="007B75DE" w:rsidRDefault="007B75DE" w:rsidP="000A4773">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201629FE" w14:textId="77777777" w:rsidR="007B75DE" w:rsidRDefault="007B75DE" w:rsidP="000A4773">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0D55B976" w14:textId="77777777" w:rsidR="007B75DE" w:rsidRDefault="007B75DE" w:rsidP="000A4773">
            <w:pPr>
              <w:rPr>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2CB8A295" w14:textId="77777777" w:rsidR="007B75DE" w:rsidRDefault="007B75DE" w:rsidP="000A4773">
            <w:pPr>
              <w:pStyle w:val="TAH"/>
              <w:rPr>
                <w:sz w:val="16"/>
                <w:szCs w:val="16"/>
                <w:lang w:val="en-US" w:eastAsia="zh-CN"/>
              </w:rPr>
            </w:pPr>
            <w:r>
              <w:rPr>
                <w:sz w:val="16"/>
                <w:szCs w:val="16"/>
                <w:lang w:val="en-US" w:eastAsia="zh-CN"/>
              </w:rPr>
              <w:t>57 &lt; f &lt; 71 GHz</w:t>
            </w:r>
          </w:p>
        </w:tc>
      </w:tr>
      <w:tr w:rsidR="007B75DE" w14:paraId="3843EEBC" w14:textId="77777777" w:rsidTr="000A4773">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7A696490" w14:textId="77777777" w:rsidR="007B75DE" w:rsidRDefault="007B75DE" w:rsidP="000A4773">
            <w:pPr>
              <w:pStyle w:val="TAH"/>
              <w:rPr>
                <w:rFonts w:cs="Arial"/>
                <w:bCs/>
                <w:sz w:val="16"/>
                <w:szCs w:val="16"/>
                <w:lang w:val="en-US" w:eastAsia="zh-CN"/>
              </w:rPr>
            </w:pPr>
            <w:r>
              <w:rPr>
                <w:rFonts w:cs="Arial"/>
                <w:bCs/>
                <w:sz w:val="16"/>
                <w:szCs w:val="16"/>
                <w:lang w:val="en-US" w:eastAsia="zh-CN"/>
              </w:rPr>
              <w:t>Stage 2: BS measurement</w:t>
            </w:r>
          </w:p>
        </w:tc>
      </w:tr>
      <w:tr w:rsidR="007B75DE" w14:paraId="71B211DF"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212A770B" w14:textId="77777777" w:rsidR="007B75DE" w:rsidRDefault="007B75DE" w:rsidP="000A4773">
            <w:pPr>
              <w:pStyle w:val="TAC"/>
              <w:rPr>
                <w:rFonts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hideMark/>
          </w:tcPr>
          <w:p w14:paraId="7525A52E" w14:textId="77777777" w:rsidR="007B75DE" w:rsidRDefault="007B75DE" w:rsidP="000A4773">
            <w:pPr>
              <w:pStyle w:val="TAL"/>
              <w:rPr>
                <w:sz w:val="16"/>
                <w:szCs w:val="16"/>
                <w:lang w:val="en-US" w:eastAsia="zh-CN"/>
              </w:rPr>
            </w:pPr>
            <w:r>
              <w:rPr>
                <w:sz w:val="16"/>
                <w:szCs w:val="16"/>
              </w:rPr>
              <w:t>Misalignment and pointing error of BS (for EIRP)</w:t>
            </w:r>
          </w:p>
        </w:tc>
        <w:tc>
          <w:tcPr>
            <w:tcW w:w="1843" w:type="dxa"/>
            <w:tcBorders>
              <w:top w:val="nil"/>
              <w:left w:val="nil"/>
              <w:bottom w:val="single" w:sz="4" w:space="0" w:color="auto"/>
              <w:right w:val="single" w:sz="4" w:space="0" w:color="auto"/>
            </w:tcBorders>
            <w:hideMark/>
          </w:tcPr>
          <w:p w14:paraId="403EBACA" w14:textId="77777777" w:rsidR="007B75DE" w:rsidRDefault="007B75DE" w:rsidP="000A4773">
            <w:pPr>
              <w:pStyle w:val="TAC"/>
              <w:rPr>
                <w:rFonts w:cs="Arial"/>
                <w:sz w:val="16"/>
                <w:szCs w:val="16"/>
                <w:lang w:val="en-US" w:eastAsia="zh-CN"/>
              </w:rPr>
            </w:pPr>
            <w:r>
              <w:rPr>
                <w:rFonts w:cs="Arial"/>
                <w:sz w:val="16"/>
                <w:szCs w:val="16"/>
                <w:lang w:val="en-US" w:eastAsia="zh-CN"/>
              </w:rPr>
              <w:t>0.20</w:t>
            </w:r>
          </w:p>
        </w:tc>
        <w:tc>
          <w:tcPr>
            <w:tcW w:w="1364" w:type="dxa"/>
            <w:tcBorders>
              <w:top w:val="nil"/>
              <w:left w:val="nil"/>
              <w:bottom w:val="single" w:sz="4" w:space="0" w:color="auto"/>
              <w:right w:val="single" w:sz="4" w:space="0" w:color="auto"/>
            </w:tcBorders>
            <w:hideMark/>
          </w:tcPr>
          <w:p w14:paraId="4190B292" w14:textId="77777777" w:rsidR="007B75DE" w:rsidRDefault="007B75DE" w:rsidP="000A4773">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671F670D" w14:textId="77777777" w:rsidR="007B75DE" w:rsidRDefault="007B75DE" w:rsidP="000A4773">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3AC139A9"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1CDDD5E" w14:textId="77777777" w:rsidR="007B75DE" w:rsidRDefault="007B75DE" w:rsidP="000A4773">
            <w:pPr>
              <w:pStyle w:val="TAC"/>
              <w:rPr>
                <w:rFonts w:cs="Arial"/>
                <w:sz w:val="16"/>
                <w:szCs w:val="16"/>
                <w:lang w:val="en-US" w:eastAsia="zh-CN"/>
              </w:rPr>
            </w:pPr>
            <w:r>
              <w:rPr>
                <w:rFonts w:cs="Arial"/>
                <w:sz w:val="16"/>
                <w:szCs w:val="16"/>
                <w:lang w:val="en-US" w:eastAsia="zh-CN"/>
              </w:rPr>
              <w:t>0.10</w:t>
            </w:r>
          </w:p>
        </w:tc>
      </w:tr>
      <w:tr w:rsidR="007B75DE" w:rsidRPr="003C53AE" w14:paraId="14BE8113"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57649717" w14:textId="77777777" w:rsidR="007B75DE" w:rsidRDefault="007B75DE" w:rsidP="000A4773">
            <w:pPr>
              <w:pStyle w:val="TAC"/>
              <w:rPr>
                <w:rFonts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hideMark/>
          </w:tcPr>
          <w:p w14:paraId="49052998" w14:textId="77777777" w:rsidR="007B75DE" w:rsidRPr="003C53AE" w:rsidRDefault="007B75DE" w:rsidP="000A4773">
            <w:pPr>
              <w:pStyle w:val="TAL"/>
              <w:rPr>
                <w:sz w:val="16"/>
                <w:szCs w:val="16"/>
                <w:lang w:val="en-US" w:eastAsia="zh-CN"/>
              </w:rPr>
            </w:pPr>
            <w:r w:rsidRPr="00A677BE">
              <w:rPr>
                <w:sz w:val="16"/>
                <w:szCs w:val="16"/>
              </w:rPr>
              <w:t>Uncertainty of the RF power measurement equipment (</w:t>
            </w:r>
            <w:r>
              <w:rPr>
                <w:sz w:val="16"/>
                <w:szCs w:val="16"/>
              </w:rPr>
              <w:t>P</w:t>
            </w:r>
            <w:r w:rsidRPr="00A677BE">
              <w:rPr>
                <w:sz w:val="16"/>
                <w:szCs w:val="16"/>
              </w:rPr>
              <w:t>ower meter) - high power</w:t>
            </w:r>
          </w:p>
        </w:tc>
        <w:tc>
          <w:tcPr>
            <w:tcW w:w="1843" w:type="dxa"/>
            <w:tcBorders>
              <w:top w:val="nil"/>
              <w:left w:val="nil"/>
              <w:bottom w:val="single" w:sz="4" w:space="0" w:color="auto"/>
              <w:right w:val="single" w:sz="4" w:space="0" w:color="auto"/>
            </w:tcBorders>
            <w:hideMark/>
          </w:tcPr>
          <w:p w14:paraId="661976B2" w14:textId="77777777" w:rsidR="007B75DE" w:rsidRPr="005F520D" w:rsidRDefault="007B75DE" w:rsidP="000A4773">
            <w:pPr>
              <w:pStyle w:val="TAC"/>
              <w:rPr>
                <w:rFonts w:cs="Arial"/>
                <w:sz w:val="16"/>
                <w:szCs w:val="16"/>
                <w:lang w:val="en-US" w:eastAsia="zh-CN"/>
              </w:rPr>
            </w:pPr>
            <w:r w:rsidRPr="005F520D">
              <w:rPr>
                <w:rFonts w:cs="Arial"/>
                <w:sz w:val="16"/>
                <w:szCs w:val="16"/>
                <w:lang w:val="en-US" w:eastAsia="zh-CN"/>
              </w:rPr>
              <w:t>0.30</w:t>
            </w:r>
          </w:p>
        </w:tc>
        <w:tc>
          <w:tcPr>
            <w:tcW w:w="1364" w:type="dxa"/>
            <w:tcBorders>
              <w:top w:val="nil"/>
              <w:left w:val="nil"/>
              <w:bottom w:val="single" w:sz="4" w:space="0" w:color="auto"/>
              <w:right w:val="single" w:sz="4" w:space="0" w:color="auto"/>
            </w:tcBorders>
            <w:hideMark/>
          </w:tcPr>
          <w:p w14:paraId="79EB79A1" w14:textId="77777777" w:rsidR="007B75DE" w:rsidRPr="005F520D" w:rsidRDefault="007B75DE" w:rsidP="000A4773">
            <w:pPr>
              <w:pStyle w:val="TAC"/>
              <w:rPr>
                <w:rFonts w:cs="Arial"/>
                <w:sz w:val="16"/>
                <w:szCs w:val="16"/>
                <w:lang w:val="en-US" w:eastAsia="zh-CN"/>
              </w:rPr>
            </w:pPr>
            <w:r w:rsidRPr="005F520D">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59A61610" w14:textId="77777777" w:rsidR="007B75DE" w:rsidRPr="005F520D" w:rsidRDefault="007B75DE" w:rsidP="000A4773">
            <w:pPr>
              <w:pStyle w:val="TAC"/>
              <w:rPr>
                <w:rFonts w:cs="Arial"/>
                <w:sz w:val="16"/>
                <w:szCs w:val="16"/>
                <w:lang w:val="en-US" w:eastAsia="zh-CN"/>
              </w:rPr>
            </w:pPr>
            <w:r w:rsidRPr="005F520D">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3A95853" w14:textId="77777777" w:rsidR="007B75DE" w:rsidRPr="005F520D" w:rsidRDefault="007B75DE" w:rsidP="000A4773">
            <w:pPr>
              <w:pStyle w:val="TAC"/>
              <w:rPr>
                <w:rFonts w:cs="Arial"/>
                <w:sz w:val="16"/>
                <w:szCs w:val="16"/>
                <w:lang w:val="en-US" w:eastAsia="zh-CN"/>
              </w:rPr>
            </w:pPr>
            <w:r w:rsidRPr="005F520D">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2AE534D" w14:textId="77777777" w:rsidR="007B75DE" w:rsidRPr="003C53AE" w:rsidRDefault="007B75DE" w:rsidP="000A4773">
            <w:pPr>
              <w:pStyle w:val="TAC"/>
              <w:rPr>
                <w:rFonts w:cs="Arial"/>
                <w:sz w:val="16"/>
                <w:szCs w:val="16"/>
                <w:lang w:val="en-US" w:eastAsia="zh-CN"/>
              </w:rPr>
            </w:pPr>
            <w:r w:rsidRPr="00A677BE">
              <w:rPr>
                <w:rFonts w:cs="Arial"/>
                <w:sz w:val="16"/>
                <w:szCs w:val="16"/>
                <w:lang w:val="en-US" w:eastAsia="zh-CN"/>
              </w:rPr>
              <w:t>0.30</w:t>
            </w:r>
          </w:p>
        </w:tc>
      </w:tr>
      <w:tr w:rsidR="007B75DE" w14:paraId="2129F9CC"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B6A700B" w14:textId="77777777" w:rsidR="007B75DE" w:rsidRDefault="007B75DE" w:rsidP="000A4773">
            <w:pPr>
              <w:pStyle w:val="TAC"/>
              <w:rPr>
                <w:rFonts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hideMark/>
          </w:tcPr>
          <w:p w14:paraId="6D595466" w14:textId="77777777" w:rsidR="007B75DE" w:rsidRDefault="007B75DE" w:rsidP="000A4773">
            <w:pPr>
              <w:pStyle w:val="TAL"/>
              <w:rPr>
                <w:sz w:val="16"/>
                <w:szCs w:val="16"/>
                <w:lang w:val="en-US" w:eastAsia="zh-CN"/>
              </w:rPr>
            </w:pPr>
            <w:r>
              <w:rPr>
                <w:sz w:val="16"/>
                <w:szCs w:val="16"/>
              </w:rPr>
              <w:t>Standing wave between BS and test range antenna</w:t>
            </w:r>
          </w:p>
        </w:tc>
        <w:tc>
          <w:tcPr>
            <w:tcW w:w="1843" w:type="dxa"/>
            <w:tcBorders>
              <w:top w:val="nil"/>
              <w:left w:val="nil"/>
              <w:bottom w:val="single" w:sz="4" w:space="0" w:color="auto"/>
              <w:right w:val="single" w:sz="4" w:space="0" w:color="auto"/>
            </w:tcBorders>
            <w:hideMark/>
          </w:tcPr>
          <w:p w14:paraId="1707B761" w14:textId="77777777" w:rsidR="007B75DE" w:rsidRDefault="007B75DE" w:rsidP="000A4773">
            <w:pPr>
              <w:pStyle w:val="TAC"/>
              <w:rPr>
                <w:rFonts w:cs="Arial"/>
                <w:sz w:val="16"/>
                <w:szCs w:val="16"/>
                <w:lang w:val="en-US" w:eastAsia="zh-CN"/>
              </w:rPr>
            </w:pPr>
            <w:r>
              <w:rPr>
                <w:rFonts w:cs="Arial"/>
                <w:sz w:val="16"/>
                <w:szCs w:val="16"/>
                <w:lang w:val="en-US" w:eastAsia="zh-CN"/>
              </w:rPr>
              <w:t>0.03</w:t>
            </w:r>
          </w:p>
        </w:tc>
        <w:tc>
          <w:tcPr>
            <w:tcW w:w="1364" w:type="dxa"/>
            <w:tcBorders>
              <w:top w:val="nil"/>
              <w:left w:val="nil"/>
              <w:bottom w:val="single" w:sz="4" w:space="0" w:color="auto"/>
              <w:right w:val="single" w:sz="4" w:space="0" w:color="auto"/>
            </w:tcBorders>
            <w:hideMark/>
          </w:tcPr>
          <w:p w14:paraId="1E12D47D" w14:textId="77777777" w:rsidR="007B75DE" w:rsidRDefault="007B75DE" w:rsidP="000A4773">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536E877E" w14:textId="77777777" w:rsidR="007B75DE" w:rsidRDefault="007B75DE" w:rsidP="000A4773">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5250BC92"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E5F1808" w14:textId="77777777" w:rsidR="007B75DE" w:rsidRDefault="007B75DE" w:rsidP="000A4773">
            <w:pPr>
              <w:pStyle w:val="TAC"/>
              <w:rPr>
                <w:rFonts w:cs="Arial"/>
                <w:sz w:val="16"/>
                <w:szCs w:val="16"/>
                <w:lang w:val="en-US" w:eastAsia="zh-CN"/>
              </w:rPr>
            </w:pPr>
            <w:r>
              <w:rPr>
                <w:rFonts w:cs="Arial"/>
                <w:sz w:val="16"/>
                <w:szCs w:val="16"/>
                <w:lang w:val="en-US" w:eastAsia="zh-CN"/>
              </w:rPr>
              <w:t>0.02</w:t>
            </w:r>
          </w:p>
        </w:tc>
      </w:tr>
      <w:tr w:rsidR="007B75DE" w14:paraId="3AB2DE68"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260C992" w14:textId="77777777" w:rsidR="007B75DE" w:rsidRDefault="007B75DE" w:rsidP="000A4773">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3621C44D" w14:textId="77777777" w:rsidR="007B75DE" w:rsidRDefault="007B75DE" w:rsidP="000A4773">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487484C8"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3916B915" w14:textId="77777777" w:rsidR="007B75DE" w:rsidRDefault="007B75DE" w:rsidP="000A477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37C73EF5"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71C71F28"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F033FC8"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r>
      <w:tr w:rsidR="007B75DE" w14:paraId="401B66DB"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7B0B1445" w14:textId="141AE932" w:rsidR="007B75DE" w:rsidRDefault="007B75DE" w:rsidP="000A4773">
            <w:pPr>
              <w:pStyle w:val="TAC"/>
              <w:rPr>
                <w:rFonts w:cs="Arial"/>
                <w:sz w:val="16"/>
                <w:szCs w:val="16"/>
                <w:lang w:val="en-US" w:eastAsia="zh-CN"/>
              </w:rPr>
            </w:pPr>
            <w:r>
              <w:rPr>
                <w:rFonts w:cs="Arial"/>
                <w:sz w:val="16"/>
                <w:szCs w:val="16"/>
              </w:rPr>
              <w:t>A2-</w:t>
            </w:r>
            <w:r w:rsidR="005F3DD5">
              <w:rPr>
                <w:rFonts w:cs="Arial"/>
                <w:sz w:val="16"/>
                <w:szCs w:val="16"/>
              </w:rPr>
              <w:t>13</w:t>
            </w:r>
          </w:p>
        </w:tc>
        <w:tc>
          <w:tcPr>
            <w:tcW w:w="2323" w:type="dxa"/>
            <w:tcBorders>
              <w:top w:val="nil"/>
              <w:left w:val="nil"/>
              <w:bottom w:val="single" w:sz="4" w:space="0" w:color="auto"/>
              <w:right w:val="single" w:sz="4" w:space="0" w:color="auto"/>
            </w:tcBorders>
            <w:hideMark/>
          </w:tcPr>
          <w:p w14:paraId="731588C2" w14:textId="77777777" w:rsidR="007B75DE" w:rsidRDefault="007B75DE" w:rsidP="000A4773">
            <w:pPr>
              <w:pStyle w:val="TAL"/>
              <w:rPr>
                <w:sz w:val="16"/>
                <w:szCs w:val="16"/>
                <w:lang w:val="en-US" w:eastAsia="zh-CN"/>
              </w:rPr>
            </w:pPr>
            <w:r>
              <w:rPr>
                <w:sz w:val="16"/>
                <w:szCs w:val="16"/>
              </w:rPr>
              <w:t>QZ ripple experienced by BS</w:t>
            </w:r>
          </w:p>
        </w:tc>
        <w:tc>
          <w:tcPr>
            <w:tcW w:w="1843" w:type="dxa"/>
            <w:tcBorders>
              <w:top w:val="nil"/>
              <w:left w:val="nil"/>
              <w:bottom w:val="single" w:sz="4" w:space="0" w:color="auto"/>
              <w:right w:val="single" w:sz="4" w:space="0" w:color="auto"/>
            </w:tcBorders>
            <w:hideMark/>
          </w:tcPr>
          <w:p w14:paraId="1C2C77AF" w14:textId="07114D58" w:rsidR="007B75DE" w:rsidRDefault="007B75DE" w:rsidP="000A4773">
            <w:pPr>
              <w:pStyle w:val="TAC"/>
              <w:rPr>
                <w:rFonts w:cs="Arial"/>
                <w:sz w:val="16"/>
                <w:szCs w:val="16"/>
                <w:lang w:val="en-US" w:eastAsia="zh-CN"/>
              </w:rPr>
            </w:pPr>
            <w:r>
              <w:rPr>
                <w:rFonts w:cs="Arial"/>
                <w:sz w:val="16"/>
                <w:szCs w:val="16"/>
                <w:lang w:val="en-US" w:eastAsia="zh-CN"/>
              </w:rPr>
              <w:t>0.</w:t>
            </w:r>
            <w:r w:rsidR="005F3DD5">
              <w:rPr>
                <w:rFonts w:cs="Arial"/>
                <w:sz w:val="16"/>
                <w:szCs w:val="16"/>
                <w:lang w:val="en-US" w:eastAsia="zh-CN"/>
              </w:rPr>
              <w:t>7</w:t>
            </w:r>
            <w:r>
              <w:rPr>
                <w:rFonts w:cs="Arial"/>
                <w:sz w:val="16"/>
                <w:szCs w:val="16"/>
                <w:lang w:val="en-US" w:eastAsia="zh-CN"/>
              </w:rPr>
              <w:t>0</w:t>
            </w:r>
          </w:p>
        </w:tc>
        <w:tc>
          <w:tcPr>
            <w:tcW w:w="1364" w:type="dxa"/>
            <w:tcBorders>
              <w:top w:val="nil"/>
              <w:left w:val="nil"/>
              <w:bottom w:val="single" w:sz="4" w:space="0" w:color="auto"/>
              <w:right w:val="single" w:sz="4" w:space="0" w:color="auto"/>
            </w:tcBorders>
            <w:hideMark/>
          </w:tcPr>
          <w:p w14:paraId="70F83C21" w14:textId="77777777" w:rsidR="007B75DE" w:rsidRDefault="007B75DE" w:rsidP="000A4773">
            <w:pPr>
              <w:pStyle w:val="TAC"/>
              <w:rPr>
                <w:rFonts w:cs="Arial"/>
                <w:sz w:val="16"/>
                <w:szCs w:val="16"/>
                <w:lang w:val="en-US" w:eastAsia="zh-CN"/>
              </w:rPr>
            </w:pPr>
            <w:r>
              <w:rPr>
                <w:rFonts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7E27A9BB"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2A772ED"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CF0E202" w14:textId="11B9C6AC" w:rsidR="007B75DE" w:rsidRDefault="007B75DE" w:rsidP="000A4773">
            <w:pPr>
              <w:pStyle w:val="TAC"/>
              <w:rPr>
                <w:rFonts w:cs="Arial"/>
                <w:sz w:val="16"/>
                <w:szCs w:val="16"/>
                <w:lang w:val="en-US" w:eastAsia="zh-CN"/>
              </w:rPr>
            </w:pPr>
            <w:r>
              <w:rPr>
                <w:rFonts w:cs="Arial"/>
                <w:sz w:val="16"/>
                <w:szCs w:val="16"/>
                <w:lang w:val="en-US" w:eastAsia="zh-CN"/>
              </w:rPr>
              <w:t>0.</w:t>
            </w:r>
            <w:r w:rsidR="005F3DD5">
              <w:rPr>
                <w:rFonts w:cs="Arial"/>
                <w:sz w:val="16"/>
                <w:szCs w:val="16"/>
                <w:lang w:val="en-US" w:eastAsia="zh-CN"/>
              </w:rPr>
              <w:t>7</w:t>
            </w:r>
            <w:r>
              <w:rPr>
                <w:rFonts w:cs="Arial"/>
                <w:sz w:val="16"/>
                <w:szCs w:val="16"/>
                <w:lang w:val="en-US" w:eastAsia="zh-CN"/>
              </w:rPr>
              <w:t>0</w:t>
            </w:r>
          </w:p>
        </w:tc>
      </w:tr>
      <w:tr w:rsidR="00462C23" w14:paraId="26F2B4C3" w14:textId="77777777" w:rsidTr="00A36D8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04632E" w14:textId="70EDA574" w:rsidR="00462C23" w:rsidRDefault="00462C23" w:rsidP="00462C23">
            <w:pPr>
              <w:pStyle w:val="TAC"/>
              <w:rPr>
                <w:rFonts w:cs="Arial"/>
                <w:sz w:val="16"/>
                <w:szCs w:val="16"/>
              </w:rPr>
            </w:pPr>
            <w:r>
              <w:rPr>
                <w:rFonts w:cs="Arial"/>
                <w:color w:val="000000"/>
                <w:sz w:val="16"/>
                <w:szCs w:val="16"/>
              </w:rPr>
              <w:t>A2-12</w:t>
            </w:r>
          </w:p>
        </w:tc>
        <w:tc>
          <w:tcPr>
            <w:tcW w:w="2323" w:type="dxa"/>
            <w:tcBorders>
              <w:top w:val="single" w:sz="4" w:space="0" w:color="auto"/>
              <w:left w:val="nil"/>
              <w:bottom w:val="single" w:sz="4" w:space="0" w:color="auto"/>
              <w:right w:val="single" w:sz="4" w:space="0" w:color="auto"/>
            </w:tcBorders>
            <w:shd w:val="clear" w:color="auto" w:fill="auto"/>
            <w:vAlign w:val="center"/>
          </w:tcPr>
          <w:p w14:paraId="595D8AB1" w14:textId="67F13811" w:rsidR="00462C23" w:rsidRDefault="00462C23" w:rsidP="00462C23">
            <w:pPr>
              <w:pStyle w:val="TAL"/>
              <w:rPr>
                <w:sz w:val="16"/>
                <w:szCs w:val="16"/>
              </w:rPr>
            </w:pPr>
            <w:r>
              <w:rPr>
                <w:rFonts w:cs="Arial"/>
                <w:color w:val="000000"/>
                <w:sz w:val="16"/>
                <w:szCs w:val="16"/>
              </w:rPr>
              <w:t>Frequency flatness of test system</w:t>
            </w:r>
          </w:p>
        </w:tc>
        <w:tc>
          <w:tcPr>
            <w:tcW w:w="1843" w:type="dxa"/>
            <w:tcBorders>
              <w:top w:val="nil"/>
              <w:left w:val="nil"/>
              <w:bottom w:val="single" w:sz="4" w:space="0" w:color="auto"/>
              <w:right w:val="single" w:sz="4" w:space="0" w:color="auto"/>
            </w:tcBorders>
          </w:tcPr>
          <w:p w14:paraId="749E7DDE" w14:textId="572BD851" w:rsidR="00462C23" w:rsidRDefault="00462C23" w:rsidP="00462C23">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tcPr>
          <w:p w14:paraId="7F4F981E" w14:textId="544F86A3" w:rsidR="00462C23" w:rsidRDefault="009A290E" w:rsidP="00462C2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2B8BBB73" w14:textId="6E876659" w:rsidR="00462C23" w:rsidRDefault="009A290E" w:rsidP="00462C2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2AA2EAB1" w14:textId="5B6E4729" w:rsidR="00462C23" w:rsidRDefault="009A290E" w:rsidP="00462C2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47125FD1" w14:textId="3A8A092D" w:rsidR="00462C23" w:rsidRDefault="009A290E" w:rsidP="00462C23">
            <w:pPr>
              <w:pStyle w:val="TAC"/>
              <w:rPr>
                <w:rFonts w:cs="Arial"/>
                <w:sz w:val="16"/>
                <w:szCs w:val="16"/>
                <w:lang w:val="en-US" w:eastAsia="zh-CN"/>
              </w:rPr>
            </w:pPr>
            <w:r>
              <w:rPr>
                <w:rFonts w:cs="Arial"/>
                <w:sz w:val="16"/>
                <w:szCs w:val="16"/>
                <w:lang w:val="en-US" w:eastAsia="zh-CN"/>
              </w:rPr>
              <w:t>0.25</w:t>
            </w:r>
          </w:p>
        </w:tc>
      </w:tr>
      <w:tr w:rsidR="008F2274" w14:paraId="2DDDF4CC" w14:textId="77777777" w:rsidTr="00A36D8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C2B42AE" w14:textId="5B0D3E6E" w:rsidR="008F2274" w:rsidRDefault="008F2274" w:rsidP="008F2274">
            <w:pPr>
              <w:pStyle w:val="TAC"/>
              <w:rPr>
                <w:rFonts w:cs="Arial"/>
                <w:sz w:val="16"/>
                <w:szCs w:val="16"/>
              </w:rPr>
            </w:pPr>
            <w:r>
              <w:rPr>
                <w:rFonts w:cs="Arial"/>
                <w:color w:val="000000"/>
                <w:sz w:val="16"/>
                <w:szCs w:val="16"/>
              </w:rPr>
              <w:t>A2-15</w:t>
            </w:r>
          </w:p>
        </w:tc>
        <w:tc>
          <w:tcPr>
            <w:tcW w:w="2323" w:type="dxa"/>
            <w:tcBorders>
              <w:top w:val="single" w:sz="4" w:space="0" w:color="auto"/>
              <w:left w:val="nil"/>
              <w:bottom w:val="single" w:sz="4" w:space="0" w:color="auto"/>
              <w:right w:val="single" w:sz="4" w:space="0" w:color="auto"/>
            </w:tcBorders>
            <w:shd w:val="clear" w:color="auto" w:fill="auto"/>
            <w:vAlign w:val="center"/>
          </w:tcPr>
          <w:p w14:paraId="72A9CE79" w14:textId="4A408A37" w:rsidR="008F2274" w:rsidRDefault="008A27E7" w:rsidP="008F2274">
            <w:pPr>
              <w:pStyle w:val="TAL"/>
              <w:rPr>
                <w:sz w:val="16"/>
                <w:szCs w:val="16"/>
              </w:rPr>
            </w:pPr>
            <w:r>
              <w:rPr>
                <w:rFonts w:cs="Arial"/>
                <w:color w:val="000000"/>
                <w:sz w:val="16"/>
                <w:szCs w:val="16"/>
              </w:rPr>
              <w:t xml:space="preserve">Radome </w:t>
            </w:r>
            <w:r w:rsidR="008F2274">
              <w:rPr>
                <w:rFonts w:cs="Arial"/>
                <w:color w:val="000000"/>
                <w:sz w:val="16"/>
                <w:szCs w:val="16"/>
              </w:rPr>
              <w:t>loss variation</w:t>
            </w:r>
          </w:p>
        </w:tc>
        <w:tc>
          <w:tcPr>
            <w:tcW w:w="1843" w:type="dxa"/>
            <w:tcBorders>
              <w:top w:val="nil"/>
              <w:left w:val="nil"/>
              <w:bottom w:val="single" w:sz="4" w:space="0" w:color="auto"/>
              <w:right w:val="single" w:sz="4" w:space="0" w:color="auto"/>
            </w:tcBorders>
          </w:tcPr>
          <w:p w14:paraId="7762D9CF" w14:textId="107480A2" w:rsidR="008F2274" w:rsidRDefault="00496604" w:rsidP="008F2274">
            <w:pPr>
              <w:pStyle w:val="TAC"/>
              <w:rPr>
                <w:rFonts w:cs="Arial"/>
                <w:sz w:val="16"/>
                <w:szCs w:val="16"/>
                <w:lang w:val="en-US" w:eastAsia="zh-CN"/>
              </w:rPr>
            </w:pPr>
            <w:r>
              <w:rPr>
                <w:rFonts w:cs="Arial"/>
                <w:sz w:val="16"/>
                <w:szCs w:val="16"/>
                <w:lang w:val="en-US" w:eastAsia="zh-CN"/>
              </w:rPr>
              <w:t>0.50</w:t>
            </w:r>
          </w:p>
        </w:tc>
        <w:tc>
          <w:tcPr>
            <w:tcW w:w="1364" w:type="dxa"/>
            <w:tcBorders>
              <w:top w:val="nil"/>
              <w:left w:val="nil"/>
              <w:bottom w:val="single" w:sz="4" w:space="0" w:color="auto"/>
              <w:right w:val="single" w:sz="4" w:space="0" w:color="auto"/>
            </w:tcBorders>
          </w:tcPr>
          <w:p w14:paraId="264AE318" w14:textId="795AB692" w:rsidR="008F2274" w:rsidRDefault="00496604" w:rsidP="008F2274">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21F6E42A" w14:textId="66C4EDF6" w:rsidR="008F2274" w:rsidRDefault="00496604" w:rsidP="008F2274">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179BEDEF" w14:textId="30654C56" w:rsidR="008F2274" w:rsidRDefault="00496604" w:rsidP="008F2274">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5403B906" w14:textId="4066E88B" w:rsidR="008F2274" w:rsidRDefault="00496604" w:rsidP="008F2274">
            <w:pPr>
              <w:pStyle w:val="TAC"/>
              <w:rPr>
                <w:rFonts w:cs="Arial"/>
                <w:sz w:val="16"/>
                <w:szCs w:val="16"/>
                <w:lang w:val="en-US" w:eastAsia="zh-CN"/>
              </w:rPr>
            </w:pPr>
            <w:r>
              <w:rPr>
                <w:rFonts w:cs="Arial"/>
                <w:sz w:val="16"/>
                <w:szCs w:val="16"/>
                <w:lang w:val="en-US" w:eastAsia="zh-CN"/>
              </w:rPr>
              <w:t>0.50</w:t>
            </w:r>
          </w:p>
        </w:tc>
      </w:tr>
      <w:tr w:rsidR="0078167B" w14:paraId="2854C5B8" w14:textId="77777777" w:rsidTr="00A36D8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D88F15" w14:textId="60FDFABC" w:rsidR="0078167B" w:rsidRDefault="0078167B" w:rsidP="0078167B">
            <w:pPr>
              <w:pStyle w:val="TAC"/>
              <w:rPr>
                <w:rFonts w:cs="Arial"/>
                <w:sz w:val="16"/>
                <w:szCs w:val="16"/>
              </w:rPr>
            </w:pPr>
            <w:r>
              <w:rPr>
                <w:rFonts w:cs="Arial"/>
                <w:color w:val="000000"/>
                <w:sz w:val="16"/>
                <w:szCs w:val="16"/>
              </w:rPr>
              <w:t>A2-14</w:t>
            </w:r>
          </w:p>
        </w:tc>
        <w:tc>
          <w:tcPr>
            <w:tcW w:w="2323" w:type="dxa"/>
            <w:tcBorders>
              <w:top w:val="single" w:sz="4" w:space="0" w:color="auto"/>
              <w:left w:val="nil"/>
              <w:bottom w:val="single" w:sz="4" w:space="0" w:color="auto"/>
              <w:right w:val="single" w:sz="4" w:space="0" w:color="auto"/>
            </w:tcBorders>
            <w:shd w:val="clear" w:color="auto" w:fill="auto"/>
            <w:vAlign w:val="center"/>
          </w:tcPr>
          <w:p w14:paraId="4CF609B2" w14:textId="290332A1" w:rsidR="0078167B" w:rsidRDefault="008A27E7" w:rsidP="0078167B">
            <w:pPr>
              <w:pStyle w:val="TAL"/>
              <w:rPr>
                <w:sz w:val="16"/>
                <w:szCs w:val="16"/>
              </w:rPr>
            </w:pPr>
            <w:r>
              <w:rPr>
                <w:rFonts w:cs="Arial"/>
                <w:color w:val="000000"/>
                <w:sz w:val="16"/>
                <w:szCs w:val="16"/>
              </w:rPr>
              <w:t xml:space="preserve">Wet </w:t>
            </w:r>
            <w:r w:rsidR="0078167B">
              <w:rPr>
                <w:rFonts w:cs="Arial"/>
                <w:color w:val="000000"/>
                <w:sz w:val="16"/>
                <w:szCs w:val="16"/>
              </w:rPr>
              <w:t>radome loss variation</w:t>
            </w:r>
          </w:p>
        </w:tc>
        <w:tc>
          <w:tcPr>
            <w:tcW w:w="1843" w:type="dxa"/>
            <w:tcBorders>
              <w:top w:val="nil"/>
              <w:left w:val="nil"/>
              <w:bottom w:val="single" w:sz="4" w:space="0" w:color="auto"/>
              <w:right w:val="single" w:sz="4" w:space="0" w:color="auto"/>
            </w:tcBorders>
          </w:tcPr>
          <w:p w14:paraId="15DECF2D" w14:textId="3EB9D74D" w:rsidR="0078167B" w:rsidRDefault="00265B68" w:rsidP="0078167B">
            <w:pPr>
              <w:pStyle w:val="TAC"/>
              <w:rPr>
                <w:rFonts w:cs="Arial"/>
                <w:sz w:val="16"/>
                <w:szCs w:val="16"/>
                <w:lang w:val="en-US" w:eastAsia="zh-CN"/>
              </w:rPr>
            </w:pPr>
            <w:r>
              <w:rPr>
                <w:rFonts w:cs="Arial"/>
                <w:sz w:val="16"/>
                <w:szCs w:val="16"/>
                <w:lang w:val="en-US" w:eastAsia="zh-CN"/>
              </w:rPr>
              <w:t>0.90</w:t>
            </w:r>
          </w:p>
        </w:tc>
        <w:tc>
          <w:tcPr>
            <w:tcW w:w="1364" w:type="dxa"/>
            <w:tcBorders>
              <w:top w:val="nil"/>
              <w:left w:val="nil"/>
              <w:bottom w:val="single" w:sz="4" w:space="0" w:color="auto"/>
              <w:right w:val="single" w:sz="4" w:space="0" w:color="auto"/>
            </w:tcBorders>
          </w:tcPr>
          <w:p w14:paraId="1FBEBF33" w14:textId="24807F88" w:rsidR="0078167B" w:rsidRDefault="00265B68" w:rsidP="0078167B">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73B9D6CC" w14:textId="00AFEC3C" w:rsidR="0078167B" w:rsidRDefault="00265B68" w:rsidP="0078167B">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3B72570E" w14:textId="78066F38" w:rsidR="0078167B" w:rsidRDefault="00265B68" w:rsidP="0078167B">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C82932C" w14:textId="11FC419B" w:rsidR="0078167B" w:rsidRDefault="00265B68" w:rsidP="0078167B">
            <w:pPr>
              <w:pStyle w:val="TAC"/>
              <w:rPr>
                <w:rFonts w:cs="Arial"/>
                <w:sz w:val="16"/>
                <w:szCs w:val="16"/>
                <w:lang w:val="en-US" w:eastAsia="zh-CN"/>
              </w:rPr>
            </w:pPr>
            <w:r>
              <w:rPr>
                <w:rFonts w:cs="Arial"/>
                <w:sz w:val="16"/>
                <w:szCs w:val="16"/>
                <w:lang w:val="en-US" w:eastAsia="zh-CN"/>
              </w:rPr>
              <w:t>0.90</w:t>
            </w:r>
          </w:p>
        </w:tc>
      </w:tr>
      <w:tr w:rsidR="001872C0" w14:paraId="4A93F126" w14:textId="77777777" w:rsidTr="000A4773">
        <w:trPr>
          <w:cantSplit/>
          <w:jc w:val="center"/>
        </w:trPr>
        <w:tc>
          <w:tcPr>
            <w:tcW w:w="710" w:type="dxa"/>
            <w:tcBorders>
              <w:top w:val="nil"/>
              <w:left w:val="single" w:sz="4" w:space="0" w:color="auto"/>
              <w:bottom w:val="single" w:sz="4" w:space="0" w:color="auto"/>
              <w:right w:val="single" w:sz="4" w:space="0" w:color="auto"/>
            </w:tcBorders>
          </w:tcPr>
          <w:p w14:paraId="031ABCD8" w14:textId="01F21EBD" w:rsidR="001872C0" w:rsidRDefault="009C28C7" w:rsidP="000A4773">
            <w:pPr>
              <w:pStyle w:val="TAC"/>
              <w:rPr>
                <w:rFonts w:cs="Arial"/>
                <w:sz w:val="16"/>
                <w:szCs w:val="16"/>
              </w:rPr>
            </w:pPr>
            <w:r>
              <w:rPr>
                <w:rFonts w:cs="Arial"/>
                <w:sz w:val="16"/>
                <w:szCs w:val="16"/>
              </w:rPr>
              <w:t>A2-16</w:t>
            </w:r>
          </w:p>
        </w:tc>
        <w:tc>
          <w:tcPr>
            <w:tcW w:w="2323" w:type="dxa"/>
            <w:tcBorders>
              <w:top w:val="nil"/>
              <w:left w:val="nil"/>
              <w:bottom w:val="single" w:sz="4" w:space="0" w:color="auto"/>
              <w:right w:val="single" w:sz="4" w:space="0" w:color="auto"/>
            </w:tcBorders>
          </w:tcPr>
          <w:p w14:paraId="33CB4991" w14:textId="0C67CB15" w:rsidR="001872C0" w:rsidRDefault="00492CF3" w:rsidP="000A4773">
            <w:pPr>
              <w:pStyle w:val="TAL"/>
              <w:rPr>
                <w:sz w:val="16"/>
                <w:szCs w:val="16"/>
              </w:rPr>
            </w:pPr>
            <w:r w:rsidRPr="00492CF3">
              <w:rPr>
                <w:sz w:val="16"/>
                <w:szCs w:val="16"/>
              </w:rPr>
              <w:t>Change in absorber behaviour</w:t>
            </w:r>
          </w:p>
        </w:tc>
        <w:tc>
          <w:tcPr>
            <w:tcW w:w="1843" w:type="dxa"/>
            <w:tcBorders>
              <w:top w:val="nil"/>
              <w:left w:val="nil"/>
              <w:bottom w:val="single" w:sz="4" w:space="0" w:color="auto"/>
              <w:right w:val="single" w:sz="4" w:space="0" w:color="auto"/>
            </w:tcBorders>
          </w:tcPr>
          <w:p w14:paraId="18D201C5" w14:textId="7798AEDE" w:rsidR="001872C0" w:rsidRDefault="00492CF3" w:rsidP="000A4773">
            <w:pPr>
              <w:pStyle w:val="TAC"/>
              <w:rPr>
                <w:rFonts w:cs="Arial"/>
                <w:sz w:val="16"/>
                <w:szCs w:val="16"/>
                <w:lang w:val="en-US" w:eastAsia="zh-CN"/>
              </w:rPr>
            </w:pPr>
            <w:r>
              <w:rPr>
                <w:rFonts w:cs="Arial"/>
                <w:sz w:val="16"/>
                <w:szCs w:val="16"/>
                <w:lang w:val="en-US" w:eastAsia="zh-CN"/>
              </w:rPr>
              <w:t>0.50</w:t>
            </w:r>
          </w:p>
        </w:tc>
        <w:tc>
          <w:tcPr>
            <w:tcW w:w="1364" w:type="dxa"/>
            <w:tcBorders>
              <w:top w:val="nil"/>
              <w:left w:val="nil"/>
              <w:bottom w:val="single" w:sz="4" w:space="0" w:color="auto"/>
              <w:right w:val="single" w:sz="4" w:space="0" w:color="auto"/>
            </w:tcBorders>
          </w:tcPr>
          <w:p w14:paraId="4B9A8EA0" w14:textId="314F6365" w:rsidR="001872C0" w:rsidRDefault="00492CF3" w:rsidP="000A477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035E627A" w14:textId="514B3E03" w:rsidR="001872C0" w:rsidRDefault="00492CF3"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56F48755" w14:textId="4E96D3C1" w:rsidR="001872C0" w:rsidRDefault="00492CF3"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7DF8BDBD" w14:textId="65FD860F" w:rsidR="001872C0" w:rsidRDefault="00492CF3" w:rsidP="000A4773">
            <w:pPr>
              <w:pStyle w:val="TAC"/>
              <w:rPr>
                <w:rFonts w:cs="Arial"/>
                <w:sz w:val="16"/>
                <w:szCs w:val="16"/>
                <w:lang w:val="en-US" w:eastAsia="zh-CN"/>
              </w:rPr>
            </w:pPr>
            <w:r>
              <w:rPr>
                <w:rFonts w:cs="Arial"/>
                <w:sz w:val="16"/>
                <w:szCs w:val="16"/>
                <w:lang w:val="en-US" w:eastAsia="zh-CN"/>
              </w:rPr>
              <w:t>0.50</w:t>
            </w:r>
          </w:p>
        </w:tc>
      </w:tr>
      <w:tr w:rsidR="007B75DE" w14:paraId="076C4A0B"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7645AA69" w14:textId="77777777" w:rsidR="007B75DE" w:rsidRDefault="007B75DE" w:rsidP="000A4773">
            <w:pPr>
              <w:pStyle w:val="TAC"/>
              <w:rPr>
                <w:rFonts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hideMark/>
          </w:tcPr>
          <w:p w14:paraId="69A76997" w14:textId="77777777" w:rsidR="007B75DE" w:rsidRDefault="007B75DE" w:rsidP="000A4773">
            <w:pPr>
              <w:pStyle w:val="TAL"/>
              <w:rPr>
                <w:sz w:val="16"/>
                <w:szCs w:val="16"/>
                <w:lang w:val="en-US" w:eastAsia="zh-CN"/>
              </w:rPr>
            </w:pPr>
            <w:r>
              <w:rPr>
                <w:sz w:val="16"/>
                <w:szCs w:val="16"/>
              </w:rPr>
              <w:t>Frequency flatness of test system</w:t>
            </w:r>
          </w:p>
        </w:tc>
        <w:tc>
          <w:tcPr>
            <w:tcW w:w="1843" w:type="dxa"/>
            <w:tcBorders>
              <w:top w:val="nil"/>
              <w:left w:val="nil"/>
              <w:bottom w:val="single" w:sz="4" w:space="0" w:color="auto"/>
              <w:right w:val="single" w:sz="4" w:space="0" w:color="auto"/>
            </w:tcBorders>
            <w:hideMark/>
          </w:tcPr>
          <w:p w14:paraId="568AB1FA" w14:textId="77777777" w:rsidR="007B75DE" w:rsidRDefault="007B75DE" w:rsidP="000A4773">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hideMark/>
          </w:tcPr>
          <w:p w14:paraId="21DAA1C8" w14:textId="77777777" w:rsidR="007B75DE" w:rsidRDefault="007B75DE" w:rsidP="000A477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5B7D46F4"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7017DB8D"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5E4E930D" w14:textId="77777777" w:rsidR="007B75DE" w:rsidRDefault="007B75DE" w:rsidP="000A4773">
            <w:pPr>
              <w:pStyle w:val="TAC"/>
              <w:rPr>
                <w:rFonts w:cs="Arial"/>
                <w:sz w:val="16"/>
                <w:szCs w:val="16"/>
                <w:lang w:val="en-US" w:eastAsia="zh-CN"/>
              </w:rPr>
            </w:pPr>
            <w:r>
              <w:rPr>
                <w:rFonts w:cs="Arial"/>
                <w:sz w:val="16"/>
                <w:szCs w:val="16"/>
                <w:lang w:val="en-US" w:eastAsia="zh-CN"/>
              </w:rPr>
              <w:t>0.25</w:t>
            </w:r>
          </w:p>
        </w:tc>
      </w:tr>
      <w:tr w:rsidR="007B75DE" w14:paraId="0ECE7023" w14:textId="77777777" w:rsidTr="000A4773">
        <w:trPr>
          <w:cantSplit/>
          <w:jc w:val="center"/>
        </w:trPr>
        <w:tc>
          <w:tcPr>
            <w:tcW w:w="9750" w:type="dxa"/>
            <w:gridSpan w:val="7"/>
            <w:tcBorders>
              <w:top w:val="single" w:sz="4" w:space="0" w:color="auto"/>
              <w:left w:val="single" w:sz="4" w:space="0" w:color="auto"/>
              <w:bottom w:val="single" w:sz="4" w:space="0" w:color="auto"/>
              <w:right w:val="single" w:sz="4" w:space="0" w:color="auto"/>
            </w:tcBorders>
            <w:hideMark/>
          </w:tcPr>
          <w:p w14:paraId="6061462F" w14:textId="77777777" w:rsidR="007B75DE" w:rsidRDefault="007B75DE" w:rsidP="000A4773">
            <w:pPr>
              <w:pStyle w:val="TAH"/>
              <w:rPr>
                <w:sz w:val="16"/>
                <w:szCs w:val="16"/>
                <w:lang w:val="en-US" w:eastAsia="zh-CN"/>
              </w:rPr>
            </w:pPr>
            <w:r>
              <w:rPr>
                <w:sz w:val="16"/>
                <w:szCs w:val="16"/>
                <w:lang w:val="en-US" w:eastAsia="zh-CN"/>
              </w:rPr>
              <w:t>Stage 1: Calibration measurement</w:t>
            </w:r>
          </w:p>
        </w:tc>
      </w:tr>
      <w:tr w:rsidR="007B75DE" w14:paraId="1AA26EBE"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20B0BA3F" w14:textId="77777777" w:rsidR="007B75DE" w:rsidRDefault="007B75DE" w:rsidP="000A4773">
            <w:pPr>
              <w:pStyle w:val="TAC"/>
              <w:rPr>
                <w:rFonts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hideMark/>
          </w:tcPr>
          <w:p w14:paraId="36E5B9F6" w14:textId="77777777" w:rsidR="007B75DE" w:rsidRDefault="007B75DE" w:rsidP="000A4773">
            <w:pPr>
              <w:pStyle w:val="TAL"/>
              <w:rPr>
                <w:sz w:val="16"/>
                <w:szCs w:val="16"/>
                <w:lang w:val="en-US" w:eastAsia="zh-CN"/>
              </w:rPr>
            </w:pPr>
            <w:r>
              <w:rPr>
                <w:sz w:val="16"/>
                <w:szCs w:val="16"/>
              </w:rPr>
              <w:t>Uncertainty of the network analyzer</w:t>
            </w:r>
          </w:p>
        </w:tc>
        <w:tc>
          <w:tcPr>
            <w:tcW w:w="1843" w:type="dxa"/>
            <w:tcBorders>
              <w:top w:val="nil"/>
              <w:left w:val="nil"/>
              <w:bottom w:val="single" w:sz="4" w:space="0" w:color="auto"/>
              <w:right w:val="single" w:sz="4" w:space="0" w:color="auto"/>
            </w:tcBorders>
            <w:hideMark/>
          </w:tcPr>
          <w:p w14:paraId="261BD940" w14:textId="77777777" w:rsidR="007B75DE" w:rsidRDefault="007B75DE" w:rsidP="000A4773">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hideMark/>
          </w:tcPr>
          <w:p w14:paraId="156A3FA6" w14:textId="77777777" w:rsidR="007B75DE" w:rsidRDefault="007B75DE" w:rsidP="000A4773">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28187D27"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4E85FD56"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554A09E" w14:textId="77777777" w:rsidR="007B75DE" w:rsidRDefault="007B75DE" w:rsidP="000A4773">
            <w:pPr>
              <w:pStyle w:val="TAC"/>
              <w:rPr>
                <w:rFonts w:cs="Arial"/>
                <w:sz w:val="16"/>
                <w:szCs w:val="16"/>
                <w:lang w:val="en-US" w:eastAsia="zh-CN"/>
              </w:rPr>
            </w:pPr>
            <w:r w:rsidRPr="00A677BE">
              <w:rPr>
                <w:rFonts w:cs="Arial"/>
                <w:sz w:val="16"/>
                <w:szCs w:val="16"/>
                <w:lang w:val="en-US" w:eastAsia="zh-CN"/>
              </w:rPr>
              <w:t>0.40</w:t>
            </w:r>
          </w:p>
        </w:tc>
      </w:tr>
      <w:tr w:rsidR="007B75DE" w14:paraId="29A58553"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47F4258" w14:textId="77777777" w:rsidR="007B75DE" w:rsidRDefault="007B75DE" w:rsidP="000A4773">
            <w:pPr>
              <w:pStyle w:val="TAC"/>
              <w:rPr>
                <w:rFonts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hideMark/>
          </w:tcPr>
          <w:p w14:paraId="01210336" w14:textId="77777777" w:rsidR="007B75DE" w:rsidRDefault="007B75DE" w:rsidP="000A4773">
            <w:pPr>
              <w:pStyle w:val="TAL"/>
              <w:rPr>
                <w:sz w:val="16"/>
                <w:szCs w:val="16"/>
                <w:lang w:val="en-US" w:eastAsia="zh-CN"/>
              </w:rPr>
            </w:pPr>
            <w:r>
              <w:rPr>
                <w:sz w:val="16"/>
                <w:szCs w:val="16"/>
              </w:rPr>
              <w:t>Mismatch of receiver chain between receiving antenna and measurement receiver</w:t>
            </w:r>
          </w:p>
        </w:tc>
        <w:tc>
          <w:tcPr>
            <w:tcW w:w="1843" w:type="dxa"/>
            <w:tcBorders>
              <w:top w:val="nil"/>
              <w:left w:val="nil"/>
              <w:bottom w:val="single" w:sz="4" w:space="0" w:color="auto"/>
              <w:right w:val="single" w:sz="4" w:space="0" w:color="auto"/>
            </w:tcBorders>
            <w:hideMark/>
          </w:tcPr>
          <w:p w14:paraId="6A84EEE7" w14:textId="77777777" w:rsidR="007B75DE" w:rsidRDefault="007B75DE" w:rsidP="000A4773">
            <w:pPr>
              <w:pStyle w:val="TAC"/>
              <w:rPr>
                <w:rFonts w:cs="Arial"/>
                <w:sz w:val="16"/>
                <w:szCs w:val="16"/>
                <w:lang w:val="en-US" w:eastAsia="zh-CN"/>
              </w:rPr>
            </w:pPr>
            <w:r>
              <w:rPr>
                <w:rFonts w:cs="Arial"/>
                <w:sz w:val="16"/>
                <w:szCs w:val="16"/>
                <w:lang w:val="en-US" w:eastAsia="zh-CN"/>
              </w:rPr>
              <w:t>0.57</w:t>
            </w:r>
          </w:p>
        </w:tc>
        <w:tc>
          <w:tcPr>
            <w:tcW w:w="1364" w:type="dxa"/>
            <w:tcBorders>
              <w:top w:val="nil"/>
              <w:left w:val="nil"/>
              <w:bottom w:val="single" w:sz="4" w:space="0" w:color="auto"/>
              <w:right w:val="single" w:sz="4" w:space="0" w:color="auto"/>
            </w:tcBorders>
            <w:hideMark/>
          </w:tcPr>
          <w:p w14:paraId="08CE0E48" w14:textId="77777777" w:rsidR="007B75DE" w:rsidRDefault="007B75DE" w:rsidP="000A4773">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6406907C" w14:textId="77777777" w:rsidR="007B75DE" w:rsidRDefault="007B75DE" w:rsidP="000A4773">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6AE1C4F4"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24DB1A9" w14:textId="77777777" w:rsidR="007B75DE" w:rsidRDefault="007B75DE" w:rsidP="000A4773">
            <w:pPr>
              <w:pStyle w:val="TAC"/>
              <w:rPr>
                <w:rFonts w:cs="Arial"/>
                <w:sz w:val="16"/>
                <w:szCs w:val="16"/>
                <w:lang w:val="en-US" w:eastAsia="zh-CN"/>
              </w:rPr>
            </w:pPr>
            <w:r>
              <w:rPr>
                <w:rFonts w:cs="Arial"/>
                <w:sz w:val="16"/>
                <w:szCs w:val="16"/>
                <w:lang w:val="en-US" w:eastAsia="zh-CN"/>
              </w:rPr>
              <w:t>0.40</w:t>
            </w:r>
          </w:p>
        </w:tc>
      </w:tr>
      <w:tr w:rsidR="007B75DE" w14:paraId="61DFCB3C"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4DF88E67" w14:textId="77777777" w:rsidR="007B75DE" w:rsidRDefault="007B75DE" w:rsidP="000A4773">
            <w:pPr>
              <w:pStyle w:val="TAC"/>
              <w:rPr>
                <w:rFonts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hideMark/>
          </w:tcPr>
          <w:p w14:paraId="537BE9AC" w14:textId="77777777" w:rsidR="007B75DE" w:rsidRDefault="007B75DE" w:rsidP="000A4773">
            <w:pPr>
              <w:pStyle w:val="TAL"/>
              <w:rPr>
                <w:sz w:val="16"/>
                <w:szCs w:val="16"/>
                <w:lang w:val="en-US" w:eastAsia="zh-CN"/>
              </w:rPr>
            </w:pPr>
            <w:r>
              <w:rPr>
                <w:sz w:val="16"/>
                <w:szCs w:val="16"/>
              </w:rPr>
              <w:t>Insertion loss of receiver chain</w:t>
            </w:r>
          </w:p>
        </w:tc>
        <w:tc>
          <w:tcPr>
            <w:tcW w:w="1843" w:type="dxa"/>
            <w:tcBorders>
              <w:top w:val="nil"/>
              <w:left w:val="nil"/>
              <w:bottom w:val="single" w:sz="4" w:space="0" w:color="auto"/>
              <w:right w:val="single" w:sz="4" w:space="0" w:color="auto"/>
            </w:tcBorders>
            <w:hideMark/>
          </w:tcPr>
          <w:p w14:paraId="53C046AC"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2641080" w14:textId="77777777" w:rsidR="007B75DE" w:rsidRDefault="007B75DE" w:rsidP="000A4773">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23D9B413" w14:textId="77777777" w:rsidR="007B75DE" w:rsidRDefault="007B75DE" w:rsidP="000A4773">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71DE11DE"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F607119"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r>
      <w:tr w:rsidR="007B75DE" w14:paraId="2283F22A"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184A013" w14:textId="77777777" w:rsidR="007B75DE" w:rsidRDefault="007B75DE" w:rsidP="000A4773">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hideMark/>
          </w:tcPr>
          <w:p w14:paraId="37FDEC98" w14:textId="77777777" w:rsidR="007B75DE" w:rsidRDefault="007B75DE" w:rsidP="000A4773">
            <w:pPr>
              <w:pStyle w:val="TAL"/>
              <w:rPr>
                <w:sz w:val="16"/>
                <w:szCs w:val="16"/>
                <w:lang w:val="en-US" w:eastAsia="zh-CN"/>
              </w:rPr>
            </w:pPr>
            <w:r>
              <w:rPr>
                <w:sz w:val="16"/>
                <w:szCs w:val="16"/>
              </w:rPr>
              <w:t>RF leakage (SGH connector terminated &amp; test range antenna connector cable terminated)</w:t>
            </w:r>
          </w:p>
        </w:tc>
        <w:tc>
          <w:tcPr>
            <w:tcW w:w="1843" w:type="dxa"/>
            <w:tcBorders>
              <w:top w:val="nil"/>
              <w:left w:val="nil"/>
              <w:bottom w:val="single" w:sz="4" w:space="0" w:color="auto"/>
              <w:right w:val="single" w:sz="4" w:space="0" w:color="auto"/>
            </w:tcBorders>
            <w:hideMark/>
          </w:tcPr>
          <w:p w14:paraId="236A4814"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3F5BFE55" w14:textId="77777777" w:rsidR="007B75DE" w:rsidRDefault="007B75DE" w:rsidP="000A477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4738DF44"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BDA0C1E"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70FC1A1"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r>
      <w:tr w:rsidR="007B75DE" w14:paraId="2E4F64CF"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3AEE0355" w14:textId="77777777" w:rsidR="007B75DE" w:rsidRDefault="007B75DE" w:rsidP="000A4773">
            <w:pPr>
              <w:pStyle w:val="TAC"/>
              <w:rPr>
                <w:rFonts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hideMark/>
          </w:tcPr>
          <w:p w14:paraId="5802B80F" w14:textId="77777777" w:rsidR="007B75DE" w:rsidRDefault="007B75DE" w:rsidP="000A4773">
            <w:pPr>
              <w:pStyle w:val="TAL"/>
              <w:rPr>
                <w:sz w:val="16"/>
                <w:szCs w:val="16"/>
                <w:lang w:val="en-US" w:eastAsia="zh-CN"/>
              </w:rPr>
            </w:pPr>
            <w:r>
              <w:rPr>
                <w:sz w:val="16"/>
                <w:szCs w:val="16"/>
              </w:rPr>
              <w:t>Influence of the calibration antenna feed cable</w:t>
            </w:r>
          </w:p>
        </w:tc>
        <w:tc>
          <w:tcPr>
            <w:tcW w:w="1843" w:type="dxa"/>
            <w:tcBorders>
              <w:top w:val="nil"/>
              <w:left w:val="nil"/>
              <w:bottom w:val="single" w:sz="4" w:space="0" w:color="auto"/>
              <w:right w:val="single" w:sz="4" w:space="0" w:color="auto"/>
            </w:tcBorders>
            <w:hideMark/>
          </w:tcPr>
          <w:p w14:paraId="7B5BEBAA" w14:textId="77777777" w:rsidR="007B75DE" w:rsidRDefault="007B75DE" w:rsidP="000A4773">
            <w:pPr>
              <w:pStyle w:val="TAC"/>
              <w:rPr>
                <w:rFonts w:cs="Arial"/>
                <w:sz w:val="16"/>
                <w:szCs w:val="16"/>
                <w:lang w:val="en-US" w:eastAsia="zh-CN"/>
              </w:rPr>
            </w:pPr>
            <w:r>
              <w:rPr>
                <w:rFonts w:cs="Arial"/>
                <w:sz w:val="16"/>
                <w:szCs w:val="16"/>
                <w:lang w:val="en-US" w:eastAsia="zh-CN"/>
              </w:rPr>
              <w:t>0.29</w:t>
            </w:r>
          </w:p>
        </w:tc>
        <w:tc>
          <w:tcPr>
            <w:tcW w:w="1364" w:type="dxa"/>
            <w:tcBorders>
              <w:top w:val="nil"/>
              <w:left w:val="nil"/>
              <w:bottom w:val="single" w:sz="4" w:space="0" w:color="auto"/>
              <w:right w:val="single" w:sz="4" w:space="0" w:color="auto"/>
            </w:tcBorders>
            <w:hideMark/>
          </w:tcPr>
          <w:p w14:paraId="106CDF42" w14:textId="77777777" w:rsidR="007B75DE" w:rsidRDefault="007B75DE" w:rsidP="000A4773">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BBD9C40" w14:textId="77777777" w:rsidR="007B75DE" w:rsidRDefault="007B75DE" w:rsidP="000A4773">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742022B5"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FE06355" w14:textId="77777777" w:rsidR="007B75DE" w:rsidRDefault="007B75DE" w:rsidP="000A4773">
            <w:pPr>
              <w:pStyle w:val="TAC"/>
              <w:rPr>
                <w:rFonts w:cs="Arial"/>
                <w:sz w:val="16"/>
                <w:szCs w:val="16"/>
                <w:lang w:val="en-US" w:eastAsia="zh-CN"/>
              </w:rPr>
            </w:pPr>
            <w:r>
              <w:rPr>
                <w:rFonts w:cs="Arial"/>
                <w:sz w:val="16"/>
                <w:szCs w:val="16"/>
                <w:lang w:val="en-US" w:eastAsia="zh-CN"/>
              </w:rPr>
              <w:t>0.21</w:t>
            </w:r>
          </w:p>
        </w:tc>
      </w:tr>
      <w:tr w:rsidR="007B75DE" w14:paraId="447C0787"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36DB2421" w14:textId="77777777" w:rsidR="007B75DE" w:rsidRDefault="007B75DE" w:rsidP="000A4773">
            <w:pPr>
              <w:pStyle w:val="TAC"/>
              <w:rPr>
                <w:rFonts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hideMark/>
          </w:tcPr>
          <w:p w14:paraId="1005D20B" w14:textId="77777777" w:rsidR="007B75DE" w:rsidRDefault="007B75DE" w:rsidP="000A4773">
            <w:pPr>
              <w:pStyle w:val="TAL"/>
              <w:rPr>
                <w:sz w:val="16"/>
                <w:szCs w:val="16"/>
                <w:lang w:val="en-US" w:eastAsia="zh-CN"/>
              </w:rPr>
            </w:pPr>
            <w:r>
              <w:rPr>
                <w:sz w:val="16"/>
                <w:szCs w:val="16"/>
              </w:rPr>
              <w:t>Uncertainty of the absolute gain of the reference antenna</w:t>
            </w:r>
          </w:p>
        </w:tc>
        <w:tc>
          <w:tcPr>
            <w:tcW w:w="1843" w:type="dxa"/>
            <w:tcBorders>
              <w:top w:val="nil"/>
              <w:left w:val="nil"/>
              <w:bottom w:val="single" w:sz="4" w:space="0" w:color="auto"/>
              <w:right w:val="single" w:sz="4" w:space="0" w:color="auto"/>
            </w:tcBorders>
            <w:hideMark/>
          </w:tcPr>
          <w:p w14:paraId="4A57B17C" w14:textId="77777777" w:rsidR="007B75DE" w:rsidRDefault="007B75DE" w:rsidP="000A4773">
            <w:pPr>
              <w:pStyle w:val="TAC"/>
              <w:rPr>
                <w:rFonts w:cs="Arial"/>
                <w:sz w:val="16"/>
                <w:szCs w:val="16"/>
                <w:lang w:val="en-US" w:eastAsia="zh-CN"/>
              </w:rPr>
            </w:pPr>
            <w:r>
              <w:rPr>
                <w:rFonts w:cs="Arial"/>
                <w:sz w:val="16"/>
                <w:szCs w:val="16"/>
                <w:lang w:val="en-US" w:eastAsia="zh-CN"/>
              </w:rPr>
              <w:t>0.52</w:t>
            </w:r>
          </w:p>
        </w:tc>
        <w:tc>
          <w:tcPr>
            <w:tcW w:w="1364" w:type="dxa"/>
            <w:tcBorders>
              <w:top w:val="nil"/>
              <w:left w:val="nil"/>
              <w:bottom w:val="single" w:sz="4" w:space="0" w:color="auto"/>
              <w:right w:val="single" w:sz="4" w:space="0" w:color="auto"/>
            </w:tcBorders>
            <w:hideMark/>
          </w:tcPr>
          <w:p w14:paraId="2140B272" w14:textId="77777777" w:rsidR="007B75DE" w:rsidRDefault="007B75DE" w:rsidP="000A4773">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4A0A956E" w14:textId="77777777" w:rsidR="007B75DE" w:rsidRDefault="007B75DE" w:rsidP="000A4773">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13138AE2"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FC3C57C" w14:textId="77777777" w:rsidR="007B75DE" w:rsidRDefault="007B75DE" w:rsidP="000A4773">
            <w:pPr>
              <w:pStyle w:val="TAC"/>
              <w:rPr>
                <w:rFonts w:cs="Arial"/>
                <w:sz w:val="16"/>
                <w:szCs w:val="16"/>
                <w:lang w:val="en-US" w:eastAsia="zh-CN"/>
              </w:rPr>
            </w:pPr>
            <w:r>
              <w:rPr>
                <w:rFonts w:cs="Arial"/>
                <w:sz w:val="16"/>
                <w:szCs w:val="16"/>
                <w:lang w:val="en-US" w:eastAsia="zh-CN"/>
              </w:rPr>
              <w:t>0.30</w:t>
            </w:r>
          </w:p>
        </w:tc>
      </w:tr>
      <w:tr w:rsidR="007B75DE" w14:paraId="198D4DDC"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539AC05" w14:textId="77777777" w:rsidR="007B75DE" w:rsidRDefault="007B75DE" w:rsidP="000A4773">
            <w:pPr>
              <w:pStyle w:val="TAC"/>
              <w:rPr>
                <w:rFonts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hideMark/>
          </w:tcPr>
          <w:p w14:paraId="70891DD2" w14:textId="77777777" w:rsidR="007B75DE" w:rsidRDefault="007B75DE" w:rsidP="000A4773">
            <w:pPr>
              <w:pStyle w:val="TAL"/>
              <w:rPr>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hideMark/>
          </w:tcPr>
          <w:p w14:paraId="5749F19B"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4AC6ABF0" w14:textId="77777777" w:rsidR="007B75DE" w:rsidRDefault="007B75DE" w:rsidP="000A4773">
            <w:pPr>
              <w:pStyle w:val="TAC"/>
              <w:rPr>
                <w:rFonts w:cs="Arial"/>
                <w:sz w:val="16"/>
                <w:szCs w:val="16"/>
                <w:lang w:val="en-US" w:eastAsia="zh-CN"/>
              </w:rPr>
            </w:pPr>
            <w:r>
              <w:rPr>
                <w:rFonts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42BEEDDB" w14:textId="77777777" w:rsidR="007B75DE" w:rsidRDefault="007B75DE" w:rsidP="000A4773">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31B7B1F7"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6F332E8A"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r>
      <w:tr w:rsidR="007B75DE" w14:paraId="56B7D015"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5CF0AFC9" w14:textId="77777777" w:rsidR="007B75DE" w:rsidRDefault="007B75DE" w:rsidP="000A4773">
            <w:pPr>
              <w:pStyle w:val="TAC"/>
              <w:rPr>
                <w:rFonts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hideMark/>
          </w:tcPr>
          <w:p w14:paraId="18949B12" w14:textId="77777777" w:rsidR="007B75DE" w:rsidRDefault="007B75DE" w:rsidP="000A4773">
            <w:pPr>
              <w:pStyle w:val="TAL"/>
              <w:rPr>
                <w:sz w:val="16"/>
                <w:szCs w:val="16"/>
                <w:lang w:val="en-US" w:eastAsia="zh-CN"/>
              </w:rPr>
            </w:pPr>
            <w:r>
              <w:rPr>
                <w:sz w:val="16"/>
                <w:szCs w:val="16"/>
              </w:rPr>
              <w:t>Misalignment and pointing error of calibration antenna (for EIRP)</w:t>
            </w:r>
          </w:p>
        </w:tc>
        <w:tc>
          <w:tcPr>
            <w:tcW w:w="1843" w:type="dxa"/>
            <w:tcBorders>
              <w:top w:val="nil"/>
              <w:left w:val="nil"/>
              <w:bottom w:val="single" w:sz="4" w:space="0" w:color="auto"/>
              <w:right w:val="single" w:sz="4" w:space="0" w:color="auto"/>
            </w:tcBorders>
            <w:hideMark/>
          </w:tcPr>
          <w:p w14:paraId="180DCE58"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64B1C069" w14:textId="77777777" w:rsidR="007B75DE" w:rsidRDefault="007B75DE" w:rsidP="000A4773">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22F7010" w14:textId="77777777" w:rsidR="007B75DE" w:rsidRDefault="007B75DE" w:rsidP="000A4773">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hideMark/>
          </w:tcPr>
          <w:p w14:paraId="40EAC937"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A360DB0"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r>
      <w:tr w:rsidR="007B75DE" w14:paraId="1CBDBF2F"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64B6A9D7" w14:textId="77777777" w:rsidR="007B75DE" w:rsidRDefault="007B75DE" w:rsidP="000A4773">
            <w:pPr>
              <w:pStyle w:val="TAC"/>
              <w:rPr>
                <w:rFonts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hideMark/>
          </w:tcPr>
          <w:p w14:paraId="4E9E92BE" w14:textId="77777777" w:rsidR="007B75DE" w:rsidRDefault="007B75DE" w:rsidP="000A4773">
            <w:pPr>
              <w:pStyle w:val="TAL"/>
              <w:rPr>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hideMark/>
          </w:tcPr>
          <w:p w14:paraId="3470639B"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6AA1051" w14:textId="77777777" w:rsidR="007B75DE" w:rsidRDefault="007B75DE" w:rsidP="000A4773">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5540D98D" w14:textId="77777777" w:rsidR="007B75DE" w:rsidRDefault="007B75DE" w:rsidP="000A4773">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33E6E62B"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3C18C155" w14:textId="77777777" w:rsidR="007B75DE" w:rsidRDefault="007B75DE" w:rsidP="000A4773">
            <w:pPr>
              <w:pStyle w:val="TAC"/>
              <w:rPr>
                <w:rFonts w:cs="Arial"/>
                <w:sz w:val="16"/>
                <w:szCs w:val="16"/>
                <w:lang w:val="en-US" w:eastAsia="zh-CN"/>
              </w:rPr>
            </w:pPr>
            <w:r>
              <w:rPr>
                <w:rFonts w:cs="Arial"/>
                <w:sz w:val="16"/>
                <w:szCs w:val="16"/>
                <w:lang w:val="en-US" w:eastAsia="zh-CN"/>
              </w:rPr>
              <w:t>0.00</w:t>
            </w:r>
          </w:p>
        </w:tc>
      </w:tr>
      <w:tr w:rsidR="007B75DE" w14:paraId="51C2ABF9"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365C37BB" w14:textId="77777777" w:rsidR="007B75DE" w:rsidRDefault="007B75DE" w:rsidP="000A4773">
            <w:pPr>
              <w:pStyle w:val="TAC"/>
              <w:rPr>
                <w:rFonts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hideMark/>
          </w:tcPr>
          <w:p w14:paraId="0AD2C99E" w14:textId="77777777" w:rsidR="007B75DE" w:rsidRDefault="007B75DE" w:rsidP="000A4773">
            <w:pPr>
              <w:pStyle w:val="TAL"/>
              <w:rPr>
                <w:sz w:val="16"/>
                <w:szCs w:val="16"/>
                <w:lang w:val="en-US" w:eastAsia="zh-CN"/>
              </w:rPr>
            </w:pPr>
            <w:r>
              <w:rPr>
                <w:sz w:val="16"/>
                <w:szCs w:val="16"/>
              </w:rPr>
              <w:t>Standing wave between calibration antenna and test range antenna</w:t>
            </w:r>
          </w:p>
        </w:tc>
        <w:tc>
          <w:tcPr>
            <w:tcW w:w="1843" w:type="dxa"/>
            <w:tcBorders>
              <w:top w:val="nil"/>
              <w:left w:val="nil"/>
              <w:bottom w:val="single" w:sz="4" w:space="0" w:color="auto"/>
              <w:right w:val="single" w:sz="4" w:space="0" w:color="auto"/>
            </w:tcBorders>
            <w:hideMark/>
          </w:tcPr>
          <w:p w14:paraId="538D6D37" w14:textId="77777777" w:rsidR="007B75DE" w:rsidRDefault="007B75DE" w:rsidP="000A4773">
            <w:pPr>
              <w:pStyle w:val="TAC"/>
              <w:rPr>
                <w:rFonts w:cs="Arial"/>
                <w:sz w:val="16"/>
                <w:szCs w:val="16"/>
                <w:lang w:val="en-US" w:eastAsia="zh-CN"/>
              </w:rPr>
            </w:pPr>
            <w:r>
              <w:rPr>
                <w:rFonts w:cs="Arial"/>
                <w:sz w:val="16"/>
                <w:szCs w:val="16"/>
                <w:lang w:val="en-US" w:eastAsia="zh-CN"/>
              </w:rPr>
              <w:t>0.09</w:t>
            </w:r>
          </w:p>
        </w:tc>
        <w:tc>
          <w:tcPr>
            <w:tcW w:w="1364" w:type="dxa"/>
            <w:tcBorders>
              <w:top w:val="nil"/>
              <w:left w:val="nil"/>
              <w:bottom w:val="single" w:sz="4" w:space="0" w:color="auto"/>
              <w:right w:val="single" w:sz="4" w:space="0" w:color="auto"/>
            </w:tcBorders>
            <w:hideMark/>
          </w:tcPr>
          <w:p w14:paraId="73A3C75F" w14:textId="77777777" w:rsidR="007B75DE" w:rsidRDefault="007B75DE" w:rsidP="000A4773">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6D247308" w14:textId="77777777" w:rsidR="007B75DE" w:rsidRDefault="007B75DE" w:rsidP="000A4773">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2A5DECEC"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7056ECAD" w14:textId="77777777" w:rsidR="007B75DE" w:rsidRDefault="007B75DE" w:rsidP="000A4773">
            <w:pPr>
              <w:pStyle w:val="TAC"/>
              <w:rPr>
                <w:rFonts w:cs="Arial"/>
                <w:sz w:val="16"/>
                <w:szCs w:val="16"/>
                <w:lang w:val="en-US" w:eastAsia="zh-CN"/>
              </w:rPr>
            </w:pPr>
            <w:r>
              <w:rPr>
                <w:rFonts w:cs="Arial"/>
                <w:sz w:val="16"/>
                <w:szCs w:val="16"/>
                <w:lang w:val="en-US" w:eastAsia="zh-CN"/>
              </w:rPr>
              <w:t>0.06</w:t>
            </w:r>
          </w:p>
        </w:tc>
      </w:tr>
      <w:tr w:rsidR="007B75DE" w14:paraId="438640EE"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344C4480" w14:textId="77777777" w:rsidR="007B75DE" w:rsidRDefault="007B75DE" w:rsidP="000A4773">
            <w:pPr>
              <w:pStyle w:val="TAC"/>
              <w:rPr>
                <w:rFonts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hideMark/>
          </w:tcPr>
          <w:p w14:paraId="6CECC28E" w14:textId="77777777" w:rsidR="007B75DE" w:rsidRDefault="007B75DE" w:rsidP="000A4773">
            <w:pPr>
              <w:pStyle w:val="TAL"/>
              <w:rPr>
                <w:sz w:val="16"/>
                <w:szCs w:val="16"/>
                <w:lang w:val="en-US" w:eastAsia="zh-CN"/>
              </w:rPr>
            </w:pPr>
            <w:r>
              <w:rPr>
                <w:sz w:val="16"/>
                <w:szCs w:val="16"/>
              </w:rPr>
              <w:t>QZ ripple experienced by calibration antenna</w:t>
            </w:r>
          </w:p>
        </w:tc>
        <w:tc>
          <w:tcPr>
            <w:tcW w:w="1843" w:type="dxa"/>
            <w:tcBorders>
              <w:top w:val="nil"/>
              <w:left w:val="nil"/>
              <w:bottom w:val="single" w:sz="4" w:space="0" w:color="auto"/>
              <w:right w:val="single" w:sz="4" w:space="0" w:color="auto"/>
            </w:tcBorders>
            <w:hideMark/>
          </w:tcPr>
          <w:p w14:paraId="51F0BC8B"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hideMark/>
          </w:tcPr>
          <w:p w14:paraId="1B7DFD2F" w14:textId="77777777" w:rsidR="007B75DE" w:rsidRDefault="007B75DE" w:rsidP="000A4773">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4B66C200" w14:textId="77777777" w:rsidR="007B75DE" w:rsidRDefault="007B75DE" w:rsidP="000A4773">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402D503E"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256C36FD" w14:textId="77777777" w:rsidR="007B75DE" w:rsidRDefault="007B75DE" w:rsidP="000A4773">
            <w:pPr>
              <w:pStyle w:val="TAC"/>
              <w:rPr>
                <w:rFonts w:cs="Arial"/>
                <w:sz w:val="16"/>
                <w:szCs w:val="16"/>
                <w:lang w:val="en-US" w:eastAsia="zh-CN"/>
              </w:rPr>
            </w:pPr>
            <w:r>
              <w:rPr>
                <w:rFonts w:cs="Arial"/>
                <w:sz w:val="16"/>
                <w:szCs w:val="16"/>
                <w:lang w:val="en-US" w:eastAsia="zh-CN"/>
              </w:rPr>
              <w:t>0.01</w:t>
            </w:r>
          </w:p>
        </w:tc>
      </w:tr>
      <w:tr w:rsidR="007B75DE" w14:paraId="54D712B9" w14:textId="77777777" w:rsidTr="000A4773">
        <w:trPr>
          <w:cantSplit/>
          <w:jc w:val="center"/>
        </w:trPr>
        <w:tc>
          <w:tcPr>
            <w:tcW w:w="710" w:type="dxa"/>
            <w:tcBorders>
              <w:top w:val="nil"/>
              <w:left w:val="single" w:sz="4" w:space="0" w:color="auto"/>
              <w:bottom w:val="single" w:sz="4" w:space="0" w:color="auto"/>
              <w:right w:val="single" w:sz="4" w:space="0" w:color="auto"/>
            </w:tcBorders>
            <w:hideMark/>
          </w:tcPr>
          <w:p w14:paraId="1075CD12" w14:textId="77777777" w:rsidR="007B75DE" w:rsidRDefault="007B75DE" w:rsidP="000A4773">
            <w:pPr>
              <w:pStyle w:val="TAC"/>
              <w:rPr>
                <w:rFonts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hideMark/>
          </w:tcPr>
          <w:p w14:paraId="1248E084" w14:textId="77777777" w:rsidR="007B75DE" w:rsidRDefault="007B75DE" w:rsidP="000A4773">
            <w:pPr>
              <w:pStyle w:val="TAL"/>
              <w:rPr>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hideMark/>
          </w:tcPr>
          <w:p w14:paraId="10D9EB8B" w14:textId="77777777" w:rsidR="007B75DE" w:rsidRDefault="007B75DE" w:rsidP="000A4773">
            <w:pPr>
              <w:pStyle w:val="TAC"/>
              <w:rPr>
                <w:rFonts w:cs="Arial"/>
                <w:sz w:val="16"/>
                <w:szCs w:val="16"/>
                <w:lang w:val="en-US" w:eastAsia="zh-CN"/>
              </w:rPr>
            </w:pPr>
            <w:r>
              <w:rPr>
                <w:rFonts w:cs="Arial"/>
                <w:sz w:val="16"/>
                <w:szCs w:val="16"/>
                <w:lang w:val="en-US" w:eastAsia="zh-CN"/>
              </w:rPr>
              <w:t>0.10</w:t>
            </w:r>
          </w:p>
        </w:tc>
        <w:tc>
          <w:tcPr>
            <w:tcW w:w="1364" w:type="dxa"/>
            <w:tcBorders>
              <w:top w:val="nil"/>
              <w:left w:val="nil"/>
              <w:bottom w:val="single" w:sz="4" w:space="0" w:color="auto"/>
              <w:right w:val="single" w:sz="4" w:space="0" w:color="auto"/>
            </w:tcBorders>
            <w:hideMark/>
          </w:tcPr>
          <w:p w14:paraId="132DE0D5" w14:textId="77777777" w:rsidR="007B75DE" w:rsidRDefault="007B75DE" w:rsidP="000A4773">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6216FABB" w14:textId="77777777" w:rsidR="007B75DE" w:rsidRDefault="007B75DE" w:rsidP="000A4773">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269DD058" w14:textId="77777777" w:rsidR="007B75DE" w:rsidRDefault="007B75DE" w:rsidP="000A4773">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hideMark/>
          </w:tcPr>
          <w:p w14:paraId="0F4E95D7" w14:textId="77777777" w:rsidR="007B75DE" w:rsidRDefault="007B75DE" w:rsidP="000A4773">
            <w:pPr>
              <w:pStyle w:val="TAC"/>
              <w:rPr>
                <w:rFonts w:cs="Arial"/>
                <w:sz w:val="16"/>
                <w:szCs w:val="16"/>
                <w:lang w:val="en-US" w:eastAsia="zh-CN"/>
              </w:rPr>
            </w:pPr>
            <w:r>
              <w:rPr>
                <w:rFonts w:cs="Arial"/>
                <w:sz w:val="16"/>
                <w:szCs w:val="16"/>
                <w:lang w:val="en-US" w:eastAsia="zh-CN"/>
              </w:rPr>
              <w:t>0.06</w:t>
            </w:r>
          </w:p>
        </w:tc>
      </w:tr>
      <w:tr w:rsidR="007B75DE" w14:paraId="69759323" w14:textId="77777777" w:rsidTr="000A4773">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59F63732" w14:textId="77777777" w:rsidR="007B75DE" w:rsidRDefault="007B75DE" w:rsidP="000A4773">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hideMark/>
          </w:tcPr>
          <w:p w14:paraId="55B059E5" w14:textId="69D54778" w:rsidR="007B75DE" w:rsidRDefault="003C08C5" w:rsidP="000A4773">
            <w:pPr>
              <w:pStyle w:val="TAH"/>
              <w:rPr>
                <w:sz w:val="16"/>
                <w:szCs w:val="16"/>
                <w:lang w:val="en-US" w:eastAsia="zh-CN"/>
              </w:rPr>
            </w:pPr>
            <w:r>
              <w:rPr>
                <w:sz w:val="16"/>
                <w:szCs w:val="16"/>
                <w:lang w:val="en-US" w:eastAsia="zh-CN"/>
              </w:rPr>
              <w:t>1.56</w:t>
            </w:r>
          </w:p>
        </w:tc>
      </w:tr>
      <w:tr w:rsidR="007B75DE" w14:paraId="611ADF76" w14:textId="77777777" w:rsidTr="000A4773">
        <w:trPr>
          <w:cantSplit/>
          <w:jc w:val="center"/>
        </w:trPr>
        <w:tc>
          <w:tcPr>
            <w:tcW w:w="7658" w:type="dxa"/>
            <w:gridSpan w:val="6"/>
            <w:tcBorders>
              <w:top w:val="single" w:sz="4" w:space="0" w:color="auto"/>
              <w:left w:val="single" w:sz="4" w:space="0" w:color="auto"/>
              <w:bottom w:val="single" w:sz="4" w:space="0" w:color="auto"/>
              <w:right w:val="single" w:sz="4" w:space="0" w:color="auto"/>
            </w:tcBorders>
            <w:hideMark/>
          </w:tcPr>
          <w:p w14:paraId="5E9A8399" w14:textId="77777777" w:rsidR="007B75DE" w:rsidRDefault="007B75DE" w:rsidP="000A4773">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hideMark/>
          </w:tcPr>
          <w:p w14:paraId="68B77546" w14:textId="644739F9" w:rsidR="007B75DE" w:rsidRDefault="003C08C5" w:rsidP="000A4773">
            <w:pPr>
              <w:pStyle w:val="TAH"/>
              <w:rPr>
                <w:sz w:val="16"/>
                <w:szCs w:val="16"/>
                <w:lang w:val="en-US" w:eastAsia="zh-CN"/>
              </w:rPr>
            </w:pPr>
            <w:r>
              <w:rPr>
                <w:sz w:val="16"/>
                <w:szCs w:val="16"/>
                <w:lang w:val="en-US" w:eastAsia="zh-CN"/>
              </w:rPr>
              <w:t>3.05</w:t>
            </w:r>
          </w:p>
        </w:tc>
      </w:tr>
    </w:tbl>
    <w:p w14:paraId="48F72BB3" w14:textId="77777777" w:rsidR="006A7A56" w:rsidRDefault="006A7A56" w:rsidP="004A3C4A"/>
    <w:p w14:paraId="7C0A7BF6" w14:textId="016E09AC" w:rsidR="00A61C84" w:rsidRDefault="00A61C84" w:rsidP="00A61C84">
      <w:r>
        <w:t xml:space="preserve">It can be noticed that the MU for FR2-2 is </w:t>
      </w:r>
      <w:r w:rsidR="00A36D89">
        <w:t xml:space="preserve">slightly </w:t>
      </w:r>
      <w:r>
        <w:t xml:space="preserve">lower than for FR2-1. This is due to the additional intermediate calibration of the SA absolute power. </w:t>
      </w:r>
    </w:p>
    <w:p w14:paraId="39428B12" w14:textId="48EFF73A" w:rsidR="00A61C84" w:rsidRDefault="00A61C84" w:rsidP="00A61C84">
      <w:r>
        <w:t>The aspect of the additional calibration is captured for UID C1-1 as “</w:t>
      </w:r>
      <w:r w:rsidRPr="00F233FD">
        <w:t>spectrum analyzer, power meter - high power</w:t>
      </w:r>
      <w:r>
        <w:t xml:space="preserve">”. Eventually a more detailed description of the calibration can be added in TR 37.941 as reference. </w:t>
      </w:r>
      <w:r>
        <w:br/>
      </w:r>
    </w:p>
    <w:p w14:paraId="48DE115F" w14:textId="3E1F96B9" w:rsidR="00A61C84" w:rsidRDefault="00A61C84" w:rsidP="00A61C84">
      <w:r w:rsidRPr="00405539">
        <w:rPr>
          <w:b/>
          <w:bCs/>
          <w:u w:val="single"/>
        </w:rPr>
        <w:t>Proposal</w:t>
      </w:r>
      <w:r>
        <w:rPr>
          <w:b/>
          <w:bCs/>
          <w:u w:val="single"/>
        </w:rPr>
        <w:t xml:space="preserve"> </w:t>
      </w:r>
      <w:r w:rsidR="00097020">
        <w:rPr>
          <w:b/>
          <w:bCs/>
          <w:u w:val="single"/>
        </w:rPr>
        <w:t>3</w:t>
      </w:r>
      <w:r w:rsidRPr="00405539">
        <w:rPr>
          <w:b/>
          <w:bCs/>
          <w:u w:val="single"/>
        </w:rPr>
        <w:t>:</w:t>
      </w:r>
      <w:r>
        <w:t xml:space="preserve"> For FR2-2 EIRP measurements in CATR in </w:t>
      </w:r>
      <w:r w:rsidR="0033530D">
        <w:t>extreme</w:t>
      </w:r>
      <w:r>
        <w:t xml:space="preserve"> condition adopt MU evaluation presented in Table 2.1-1.</w:t>
      </w:r>
    </w:p>
    <w:p w14:paraId="0A4D4F91" w14:textId="01008CD9" w:rsidR="00A61C84" w:rsidRDefault="00A61C84" w:rsidP="00A61C84">
      <w:r w:rsidRPr="00E72E1A">
        <w:rPr>
          <w:b/>
          <w:bCs/>
          <w:u w:val="single"/>
        </w:rPr>
        <w:t xml:space="preserve">Proposal </w:t>
      </w:r>
      <w:r w:rsidR="00097020">
        <w:rPr>
          <w:b/>
          <w:bCs/>
          <w:u w:val="single"/>
        </w:rPr>
        <w:t>4</w:t>
      </w:r>
      <w:r w:rsidRPr="00E72E1A">
        <w:rPr>
          <w:b/>
          <w:bCs/>
          <w:u w:val="single"/>
        </w:rPr>
        <w:t>:</w:t>
      </w:r>
      <w:r>
        <w:t xml:space="preserve"> For FR2-2 EIRP measurements in CATR in </w:t>
      </w:r>
      <w:r w:rsidR="0033530D">
        <w:t>extreme</w:t>
      </w:r>
      <w:r>
        <w:t xml:space="preserve"> condition use expanded uncertainty of </w:t>
      </w:r>
      <w:r w:rsidR="00A36D89">
        <w:t>3.05</w:t>
      </w:r>
      <w:r w:rsidRPr="00867CEB">
        <w:t xml:space="preserve"> dB</w:t>
      </w:r>
      <w:r>
        <w:t xml:space="preserve"> for radiated transmit power requirement in normal condition. </w:t>
      </w:r>
    </w:p>
    <w:p w14:paraId="1270EBD6" w14:textId="612814B2" w:rsidR="008D15EF" w:rsidRDefault="00A61C84" w:rsidP="004A3C4A">
      <w:r>
        <w:lastRenderedPageBreak/>
        <w:br/>
        <w:t xml:space="preserve">For completeness of TR 37.941 a draft CR with MU table and some additional information is provided in a companion </w:t>
      </w:r>
      <w:r w:rsidRPr="00E72E1A">
        <w:t>contribution [</w:t>
      </w:r>
      <w:r>
        <w:t>4</w:t>
      </w:r>
      <w:r w:rsidRPr="00ED55BA">
        <w:t>].</w:t>
      </w:r>
    </w:p>
    <w:p w14:paraId="5F668BB5" w14:textId="77777777" w:rsidR="00A61C84" w:rsidRDefault="00A61C84" w:rsidP="004A3C4A"/>
    <w:p w14:paraId="77D94A8B" w14:textId="5BC8971A" w:rsidR="003F3818" w:rsidRPr="00514B3E" w:rsidRDefault="00BD7535" w:rsidP="00514B3E">
      <w:pPr>
        <w:pStyle w:val="ListParagraph"/>
        <w:numPr>
          <w:ilvl w:val="1"/>
          <w:numId w:val="5"/>
        </w:numPr>
        <w:ind w:hanging="720"/>
        <w:rPr>
          <w:rFonts w:ascii="Arial" w:hAnsi="Arial" w:cs="Arial"/>
          <w:sz w:val="24"/>
          <w:szCs w:val="24"/>
        </w:rPr>
      </w:pPr>
      <w:r>
        <w:rPr>
          <w:rFonts w:ascii="Arial" w:hAnsi="Arial" w:cs="Arial"/>
          <w:sz w:val="24"/>
          <w:szCs w:val="24"/>
        </w:rPr>
        <w:t>OTA BS output power</w:t>
      </w:r>
    </w:p>
    <w:p w14:paraId="7AF66B67" w14:textId="38F63E9C" w:rsidR="004D3EEE" w:rsidRDefault="009361CB" w:rsidP="00BD7535">
      <w:pPr>
        <w:pStyle w:val="BodyText"/>
      </w:pPr>
      <w:r>
        <w:t xml:space="preserve">For NR BS type 2-O BS output power is defined based on a TRP level. </w:t>
      </w:r>
      <w:r w:rsidR="004D3EEE">
        <w:t>For FR2</w:t>
      </w:r>
      <w:r w:rsidR="00E3229D">
        <w:t xml:space="preserve">-2 the MU evaluation needs to be extended to cover </w:t>
      </w:r>
      <w:r w:rsidR="002B7AA5">
        <w:t xml:space="preserve">the complete frequency region from 52.6 to 71.0 GHz. </w:t>
      </w:r>
    </w:p>
    <w:p w14:paraId="5E7D947A" w14:textId="32F7F37A" w:rsidR="004D3EEE" w:rsidRDefault="005A4E2D" w:rsidP="004D3EEE">
      <w:r>
        <w:t>In the FR2-2 MU evaluation work presented here</w:t>
      </w:r>
      <w:r w:rsidR="0032433C">
        <w:t>,</w:t>
      </w:r>
      <w:r>
        <w:t xml:space="preserve"> the following assumptions was considered:</w:t>
      </w:r>
    </w:p>
    <w:p w14:paraId="7A842639" w14:textId="43DFD8D3" w:rsidR="001C7B01" w:rsidRDefault="004D3EEE" w:rsidP="004D3EEE">
      <w:pPr>
        <w:pStyle w:val="ListParagraph"/>
        <w:numPr>
          <w:ilvl w:val="0"/>
          <w:numId w:val="10"/>
        </w:numPr>
      </w:pPr>
      <w:r>
        <w:t>The MU contributions related to the OTA environment is kept constant from MU evaluation relevant for FR2</w:t>
      </w:r>
      <w:r>
        <w:noBreakHyphen/>
        <w:t xml:space="preserve">1 for </w:t>
      </w:r>
      <w:r w:rsidR="002B7AA5">
        <w:t>TRP</w:t>
      </w:r>
      <w:r>
        <w:t xml:space="preserve"> measured in </w:t>
      </w:r>
      <w:r w:rsidR="002B7AA5">
        <w:t>RC</w:t>
      </w:r>
      <w:r>
        <w:t xml:space="preserve">. The reason is that the physical dimensions </w:t>
      </w:r>
      <w:r w:rsidR="00A648F1">
        <w:t xml:space="preserve">of the chamber </w:t>
      </w:r>
      <w:r>
        <w:t xml:space="preserve">will scale down as function of frequency. </w:t>
      </w:r>
      <w:r w:rsidR="001224AC">
        <w:t>This will result in stricter mechanical tolerances and will maintain reasonable MU values.</w:t>
      </w:r>
    </w:p>
    <w:p w14:paraId="498C40BB" w14:textId="77777777" w:rsidR="00484D79" w:rsidRDefault="00484D79" w:rsidP="00484D79">
      <w:pPr>
        <w:pStyle w:val="ListParagraph"/>
      </w:pPr>
    </w:p>
    <w:p w14:paraId="12B5EA82" w14:textId="389865E1" w:rsidR="004D3EEE" w:rsidRDefault="001C7B01" w:rsidP="004D3EEE">
      <w:pPr>
        <w:pStyle w:val="ListParagraph"/>
        <w:numPr>
          <w:ilvl w:val="0"/>
          <w:numId w:val="10"/>
        </w:numPr>
      </w:pPr>
      <w:r>
        <w:t xml:space="preserve">For </w:t>
      </w:r>
      <w:r w:rsidR="00742B8A">
        <w:t>the in-band OTA BS output power</w:t>
      </w:r>
      <w:r w:rsidR="00D704ED">
        <w:t>,</w:t>
      </w:r>
      <w:r w:rsidR="00742B8A">
        <w:t xml:space="preserve"> no </w:t>
      </w:r>
      <w:r w:rsidR="007535D6">
        <w:t xml:space="preserve">external </w:t>
      </w:r>
      <w:r w:rsidR="00756B8A">
        <w:t>down</w:t>
      </w:r>
      <w:r w:rsidR="00892FDC">
        <w:t xml:space="preserve"> </w:t>
      </w:r>
      <w:r w:rsidR="00756B8A">
        <w:t>converter</w:t>
      </w:r>
      <w:r w:rsidR="007535D6">
        <w:t xml:space="preserve"> is required. Spectrum </w:t>
      </w:r>
      <w:r w:rsidR="00E063E2">
        <w:t>analysers</w:t>
      </w:r>
      <w:r w:rsidR="007535D6">
        <w:t xml:space="preserve"> </w:t>
      </w:r>
      <w:r w:rsidR="00E063E2">
        <w:t xml:space="preserve">capable of the complete FR2-2 frequency range with required dynamic range </w:t>
      </w:r>
      <w:r w:rsidR="00255091">
        <w:t>are</w:t>
      </w:r>
      <w:r w:rsidR="00E063E2">
        <w:t xml:space="preserve"> commercially available.</w:t>
      </w:r>
      <w:r w:rsidR="004D3EEE">
        <w:br/>
      </w:r>
    </w:p>
    <w:p w14:paraId="000DE947" w14:textId="498932C4" w:rsidR="00A25E31" w:rsidRDefault="004D3EEE" w:rsidP="004D3EEE">
      <w:pPr>
        <w:pStyle w:val="ListParagraph"/>
        <w:numPr>
          <w:ilvl w:val="0"/>
          <w:numId w:val="10"/>
        </w:numPr>
      </w:pPr>
      <w:r>
        <w:t xml:space="preserve">The </w:t>
      </w:r>
      <w:r w:rsidR="00255091">
        <w:t>standard uncertainty</w:t>
      </w:r>
      <w:r>
        <w:t xml:space="preserve"> related </w:t>
      </w:r>
      <w:r w:rsidR="00E3271D">
        <w:t xml:space="preserve">to the measurement receiver (C1-1) is set to </w:t>
      </w:r>
      <w:r w:rsidR="00A25E31">
        <w:t>0.</w:t>
      </w:r>
      <w:r w:rsidR="00725618">
        <w:t xml:space="preserve">80 </w:t>
      </w:r>
      <w:r w:rsidR="00A25E31">
        <w:t>dB</w:t>
      </w:r>
      <w:r w:rsidR="00AC0670">
        <w:t xml:space="preserve"> (see Table 2.2-2 in [3])</w:t>
      </w:r>
      <w:r w:rsidR="00A25E31">
        <w:t>.</w:t>
      </w:r>
      <w:r w:rsidR="00A25E31">
        <w:br/>
      </w:r>
    </w:p>
    <w:p w14:paraId="67F23D10" w14:textId="2F6D74BA" w:rsidR="004D3EEE" w:rsidRDefault="00F67851" w:rsidP="004D3EEE">
      <w:pPr>
        <w:pStyle w:val="ListParagraph"/>
        <w:numPr>
          <w:ilvl w:val="0"/>
          <w:numId w:val="10"/>
        </w:numPr>
      </w:pPr>
      <w:r>
        <w:t xml:space="preserve">The </w:t>
      </w:r>
      <w:r w:rsidR="00255091">
        <w:t>standard uncertainty</w:t>
      </w:r>
      <w:r>
        <w:t xml:space="preserve"> related to the VNA used for test range calibration (C1-3) is set to 0.40 dB</w:t>
      </w:r>
      <w:r w:rsidR="00AC0670">
        <w:t xml:space="preserve"> (see Table 2.2-</w:t>
      </w:r>
      <w:r w:rsidR="00B05FF9">
        <w:t xml:space="preserve">3 </w:t>
      </w:r>
      <w:r w:rsidR="00AC0670">
        <w:t>in [3])</w:t>
      </w:r>
      <w:r>
        <w:t>.</w:t>
      </w:r>
      <w:r w:rsidR="004D3EEE">
        <w:t xml:space="preserve"> </w:t>
      </w:r>
      <w:r w:rsidR="004D3EEE">
        <w:br/>
      </w:r>
    </w:p>
    <w:p w14:paraId="3940A02A" w14:textId="30221FC3" w:rsidR="003F3818" w:rsidRDefault="004D3EEE" w:rsidP="00514B3E">
      <w:pPr>
        <w:pStyle w:val="ListParagraph"/>
        <w:numPr>
          <w:ilvl w:val="0"/>
          <w:numId w:val="10"/>
        </w:numPr>
      </w:pPr>
      <w:r>
        <w:t xml:space="preserve">An additional intermediate calibration </w:t>
      </w:r>
      <w:r w:rsidR="00A913D6">
        <w:t xml:space="preserve">stage </w:t>
      </w:r>
      <w:r>
        <w:t xml:space="preserve">is added to improve MU for absolute power level measurement using a power meter. Therefore, the MU relevant for the power meter is used instead of the SA MU. The </w:t>
      </w:r>
      <w:r w:rsidR="00EE306C">
        <w:t xml:space="preserve">standard uncertainty </w:t>
      </w:r>
      <w:r>
        <w:t>for power meter is assumed to be 0.30 dB</w:t>
      </w:r>
      <w:r w:rsidR="006904E6">
        <w:t xml:space="preserve"> in [3]</w:t>
      </w:r>
      <w:r>
        <w:t xml:space="preserve">. This implies that </w:t>
      </w:r>
      <w:r w:rsidR="00EE306C">
        <w:t xml:space="preserve">standard uncertainty </w:t>
      </w:r>
      <w:r>
        <w:t>C1-1 can be set to 0.30 dB</w:t>
      </w:r>
      <w:r w:rsidR="0092061C">
        <w:t xml:space="preserve"> (see </w:t>
      </w:r>
      <w:r w:rsidR="00B05FF9">
        <w:t>Table 2.2-3 in [3])</w:t>
      </w:r>
      <w:r>
        <w:t xml:space="preserve">. </w:t>
      </w:r>
    </w:p>
    <w:p w14:paraId="4090BFF0" w14:textId="5E5D382B" w:rsidR="003F3818" w:rsidRDefault="003F3818" w:rsidP="00514B3E">
      <w:r>
        <w:t>The complete MU evaluation for OTA BS output power is captured in Table 2.2-1.</w:t>
      </w:r>
    </w:p>
    <w:p w14:paraId="2A925C3D" w14:textId="30B1712B" w:rsidR="00C57AAE" w:rsidRDefault="00C57AAE" w:rsidP="00C57AAE">
      <w:pPr>
        <w:pStyle w:val="TH"/>
        <w:rPr>
          <w:lang w:val="en-US"/>
        </w:rPr>
      </w:pPr>
      <w:r>
        <w:t xml:space="preserve">Table 2.2-1: </w:t>
      </w:r>
      <w:r w:rsidR="001E74C4">
        <w:t xml:space="preserve">RC </w:t>
      </w:r>
      <w:r>
        <w:t xml:space="preserve">MU evaluation for OTA BS </w:t>
      </w:r>
      <w:r>
        <w:rPr>
          <w:lang w:val="en-US"/>
        </w:rPr>
        <w:t>output power measurement</w:t>
      </w:r>
      <w:r w:rsidR="001E74C4">
        <w:rPr>
          <w:lang w:val="en-US"/>
        </w:rPr>
        <w:t>, FR2-2</w:t>
      </w:r>
    </w:p>
    <w:tbl>
      <w:tblPr>
        <w:tblW w:w="9634" w:type="dxa"/>
        <w:jc w:val="center"/>
        <w:tblLayout w:type="fixed"/>
        <w:tblLook w:val="04A0" w:firstRow="1" w:lastRow="0" w:firstColumn="1" w:lastColumn="0" w:noHBand="0" w:noVBand="1"/>
      </w:tblPr>
      <w:tblGrid>
        <w:gridCol w:w="704"/>
        <w:gridCol w:w="2410"/>
        <w:gridCol w:w="1414"/>
        <w:gridCol w:w="1421"/>
        <w:gridCol w:w="1417"/>
        <w:gridCol w:w="426"/>
        <w:gridCol w:w="1842"/>
      </w:tblGrid>
      <w:tr w:rsidR="00C57AAE" w14:paraId="54DADBB4" w14:textId="77777777" w:rsidTr="00C82399">
        <w:trPr>
          <w:cantSplit/>
          <w:jc w:val="center"/>
        </w:trPr>
        <w:tc>
          <w:tcPr>
            <w:tcW w:w="704" w:type="dxa"/>
            <w:tcBorders>
              <w:top w:val="single" w:sz="4" w:space="0" w:color="auto"/>
              <w:left w:val="single" w:sz="4" w:space="0" w:color="auto"/>
              <w:bottom w:val="nil"/>
              <w:right w:val="single" w:sz="4" w:space="0" w:color="auto"/>
            </w:tcBorders>
            <w:hideMark/>
          </w:tcPr>
          <w:p w14:paraId="4BE95060" w14:textId="77777777" w:rsidR="00C57AAE" w:rsidRDefault="00C57AAE" w:rsidP="00C82399">
            <w:pPr>
              <w:pStyle w:val="TAH"/>
              <w:rPr>
                <w:sz w:val="16"/>
                <w:szCs w:val="16"/>
                <w:lang w:val="en-US" w:eastAsia="zh-CN"/>
              </w:rPr>
            </w:pPr>
            <w:r>
              <w:rPr>
                <w:sz w:val="16"/>
                <w:szCs w:val="16"/>
                <w:lang w:val="en-US" w:eastAsia="zh-CN"/>
              </w:rPr>
              <w:t>UID</w:t>
            </w:r>
          </w:p>
        </w:tc>
        <w:tc>
          <w:tcPr>
            <w:tcW w:w="2410" w:type="dxa"/>
            <w:tcBorders>
              <w:top w:val="single" w:sz="4" w:space="0" w:color="auto"/>
              <w:left w:val="single" w:sz="4" w:space="0" w:color="auto"/>
              <w:bottom w:val="nil"/>
              <w:right w:val="single" w:sz="4" w:space="0" w:color="auto"/>
            </w:tcBorders>
            <w:hideMark/>
          </w:tcPr>
          <w:p w14:paraId="50BD3FE7" w14:textId="77777777" w:rsidR="00C57AAE" w:rsidRDefault="00C57AAE" w:rsidP="00C82399">
            <w:pPr>
              <w:pStyle w:val="TAH"/>
              <w:rPr>
                <w:sz w:val="16"/>
                <w:szCs w:val="16"/>
                <w:lang w:val="en-US" w:eastAsia="zh-CN"/>
              </w:rPr>
            </w:pPr>
            <w:r>
              <w:rPr>
                <w:sz w:val="16"/>
                <w:szCs w:val="16"/>
                <w:lang w:val="en-US" w:eastAsia="zh-CN"/>
              </w:rPr>
              <w:t>Uncertainty source</w:t>
            </w:r>
          </w:p>
        </w:tc>
        <w:tc>
          <w:tcPr>
            <w:tcW w:w="1414" w:type="dxa"/>
            <w:tcBorders>
              <w:top w:val="single" w:sz="4" w:space="0" w:color="auto"/>
              <w:left w:val="nil"/>
              <w:bottom w:val="single" w:sz="4" w:space="0" w:color="auto"/>
              <w:right w:val="single" w:sz="4" w:space="0" w:color="auto"/>
            </w:tcBorders>
            <w:hideMark/>
          </w:tcPr>
          <w:p w14:paraId="07495045" w14:textId="77777777" w:rsidR="00C57AAE" w:rsidRDefault="00C57AAE" w:rsidP="00C82399">
            <w:pPr>
              <w:pStyle w:val="TAH"/>
              <w:rPr>
                <w:sz w:val="16"/>
                <w:szCs w:val="16"/>
                <w:lang w:val="en-US" w:eastAsia="zh-CN"/>
              </w:rPr>
            </w:pPr>
            <w:r>
              <w:rPr>
                <w:sz w:val="16"/>
                <w:szCs w:val="16"/>
                <w:lang w:val="en-US" w:eastAsia="zh-CN"/>
              </w:rPr>
              <w:t>Uncertainty value (dB)</w:t>
            </w:r>
          </w:p>
        </w:tc>
        <w:tc>
          <w:tcPr>
            <w:tcW w:w="1421" w:type="dxa"/>
            <w:tcBorders>
              <w:top w:val="single" w:sz="4" w:space="0" w:color="auto"/>
              <w:left w:val="single" w:sz="4" w:space="0" w:color="auto"/>
              <w:bottom w:val="nil"/>
              <w:right w:val="single" w:sz="4" w:space="0" w:color="auto"/>
            </w:tcBorders>
            <w:hideMark/>
          </w:tcPr>
          <w:p w14:paraId="22992842" w14:textId="77777777" w:rsidR="00C57AAE" w:rsidRDefault="00C57AAE" w:rsidP="00C82399">
            <w:pPr>
              <w:pStyle w:val="TAH"/>
              <w:rPr>
                <w:sz w:val="16"/>
                <w:szCs w:val="16"/>
                <w:lang w:val="en-US" w:eastAsia="zh-CN"/>
              </w:rPr>
            </w:pPr>
            <w:r>
              <w:rPr>
                <w:sz w:val="16"/>
                <w:szCs w:val="16"/>
                <w:lang w:val="en-US" w:eastAsia="zh-CN"/>
              </w:rPr>
              <w:t>Distribution of the probability</w:t>
            </w:r>
          </w:p>
        </w:tc>
        <w:tc>
          <w:tcPr>
            <w:tcW w:w="1417" w:type="dxa"/>
            <w:tcBorders>
              <w:top w:val="single" w:sz="4" w:space="0" w:color="auto"/>
              <w:left w:val="single" w:sz="4" w:space="0" w:color="auto"/>
              <w:bottom w:val="nil"/>
              <w:right w:val="single" w:sz="4" w:space="0" w:color="auto"/>
            </w:tcBorders>
            <w:hideMark/>
          </w:tcPr>
          <w:p w14:paraId="68AA2080" w14:textId="77777777" w:rsidR="00C57AAE" w:rsidRDefault="00C57AAE" w:rsidP="00C82399">
            <w:pPr>
              <w:pStyle w:val="TAH"/>
              <w:rPr>
                <w:sz w:val="16"/>
                <w:szCs w:val="16"/>
                <w:lang w:val="en-US" w:eastAsia="zh-CN"/>
              </w:rPr>
            </w:pPr>
            <w:r>
              <w:rPr>
                <w:sz w:val="16"/>
                <w:szCs w:val="16"/>
                <w:lang w:val="en-US" w:eastAsia="zh-CN"/>
              </w:rPr>
              <w:t>Divisor based on distribution</w:t>
            </w:r>
          </w:p>
        </w:tc>
        <w:tc>
          <w:tcPr>
            <w:tcW w:w="426" w:type="dxa"/>
            <w:tcBorders>
              <w:top w:val="single" w:sz="4" w:space="0" w:color="auto"/>
              <w:left w:val="single" w:sz="4" w:space="0" w:color="auto"/>
              <w:bottom w:val="nil"/>
              <w:right w:val="single" w:sz="4" w:space="0" w:color="auto"/>
            </w:tcBorders>
            <w:hideMark/>
          </w:tcPr>
          <w:p w14:paraId="61ADB500" w14:textId="77777777" w:rsidR="00C57AAE" w:rsidRDefault="00C57AAE" w:rsidP="00C82399">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tcBorders>
              <w:top w:val="single" w:sz="4" w:space="0" w:color="auto"/>
              <w:left w:val="nil"/>
              <w:bottom w:val="single" w:sz="4" w:space="0" w:color="auto"/>
              <w:right w:val="single" w:sz="4" w:space="0" w:color="auto"/>
            </w:tcBorders>
            <w:hideMark/>
          </w:tcPr>
          <w:p w14:paraId="6005AD6B" w14:textId="77777777" w:rsidR="00C57AAE" w:rsidRDefault="00C57AAE" w:rsidP="00C82399">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C57AAE" w14:paraId="4FD684ED"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6B2B6F91" w14:textId="77777777" w:rsidR="00C57AAE" w:rsidRDefault="00C57AAE" w:rsidP="00C82399">
            <w:pPr>
              <w:rPr>
                <w:sz w:val="16"/>
                <w:szCs w:val="16"/>
                <w:lang w:val="en-US" w:eastAsia="zh-CN"/>
              </w:rPr>
            </w:pPr>
          </w:p>
        </w:tc>
        <w:tc>
          <w:tcPr>
            <w:tcW w:w="2410" w:type="dxa"/>
            <w:tcBorders>
              <w:top w:val="nil"/>
              <w:left w:val="single" w:sz="4" w:space="0" w:color="auto"/>
              <w:bottom w:val="single" w:sz="4" w:space="0" w:color="auto"/>
              <w:right w:val="single" w:sz="4" w:space="0" w:color="auto"/>
            </w:tcBorders>
            <w:hideMark/>
          </w:tcPr>
          <w:p w14:paraId="7C63EC15" w14:textId="77777777" w:rsidR="00C57AAE" w:rsidRDefault="00C57AAE" w:rsidP="00C82399">
            <w:pPr>
              <w:spacing w:after="0"/>
              <w:rPr>
                <w:lang w:val="sv-SE" w:eastAsia="sv-SE"/>
              </w:rPr>
            </w:pPr>
          </w:p>
        </w:tc>
        <w:tc>
          <w:tcPr>
            <w:tcW w:w="1414" w:type="dxa"/>
            <w:tcBorders>
              <w:top w:val="nil"/>
              <w:left w:val="single" w:sz="4" w:space="0" w:color="auto"/>
              <w:bottom w:val="nil"/>
              <w:right w:val="single" w:sz="4" w:space="0" w:color="auto"/>
            </w:tcBorders>
            <w:hideMark/>
          </w:tcPr>
          <w:p w14:paraId="2064DCBD" w14:textId="77777777" w:rsidR="00C57AAE" w:rsidRDefault="00C57AAE" w:rsidP="00C82399">
            <w:pPr>
              <w:pStyle w:val="TAH"/>
              <w:rPr>
                <w:sz w:val="16"/>
                <w:szCs w:val="16"/>
                <w:lang w:val="en-US" w:eastAsia="zh-CN"/>
              </w:rPr>
            </w:pPr>
            <w:r>
              <w:rPr>
                <w:sz w:val="16"/>
                <w:szCs w:val="16"/>
                <w:lang w:val="en-US" w:eastAsia="zh-CN"/>
              </w:rPr>
              <w:t>57 &lt; f &lt; 71 GHz</w:t>
            </w:r>
          </w:p>
        </w:tc>
        <w:tc>
          <w:tcPr>
            <w:tcW w:w="1421" w:type="dxa"/>
            <w:tcBorders>
              <w:top w:val="nil"/>
              <w:left w:val="single" w:sz="4" w:space="0" w:color="auto"/>
              <w:bottom w:val="single" w:sz="4" w:space="0" w:color="auto"/>
              <w:right w:val="single" w:sz="4" w:space="0" w:color="auto"/>
            </w:tcBorders>
            <w:hideMark/>
          </w:tcPr>
          <w:p w14:paraId="587502EB" w14:textId="77777777" w:rsidR="00C57AAE" w:rsidRDefault="00C57AAE" w:rsidP="00C82399">
            <w:pPr>
              <w:rPr>
                <w:sz w:val="16"/>
                <w:szCs w:val="16"/>
                <w:lang w:val="en-US" w:eastAsia="zh-CN"/>
              </w:rPr>
            </w:pPr>
          </w:p>
        </w:tc>
        <w:tc>
          <w:tcPr>
            <w:tcW w:w="1417" w:type="dxa"/>
            <w:tcBorders>
              <w:top w:val="nil"/>
              <w:left w:val="single" w:sz="4" w:space="0" w:color="auto"/>
              <w:bottom w:val="single" w:sz="4" w:space="0" w:color="auto"/>
              <w:right w:val="single" w:sz="4" w:space="0" w:color="auto"/>
            </w:tcBorders>
            <w:hideMark/>
          </w:tcPr>
          <w:p w14:paraId="1BFDDD6C" w14:textId="77777777" w:rsidR="00C57AAE" w:rsidRDefault="00C57AAE" w:rsidP="00C82399">
            <w:pPr>
              <w:pStyle w:val="TAH"/>
              <w:rPr>
                <w:sz w:val="16"/>
                <w:szCs w:val="16"/>
                <w:lang w:val="en-US" w:eastAsia="zh-CN"/>
              </w:rPr>
            </w:pPr>
            <w:r>
              <w:rPr>
                <w:sz w:val="16"/>
                <w:szCs w:val="16"/>
                <w:lang w:val="en-US" w:eastAsia="zh-CN"/>
              </w:rPr>
              <w:t>shape</w:t>
            </w:r>
          </w:p>
        </w:tc>
        <w:tc>
          <w:tcPr>
            <w:tcW w:w="426" w:type="dxa"/>
            <w:tcBorders>
              <w:top w:val="nil"/>
              <w:left w:val="single" w:sz="4" w:space="0" w:color="auto"/>
              <w:bottom w:val="single" w:sz="4" w:space="0" w:color="auto"/>
              <w:right w:val="single" w:sz="4" w:space="0" w:color="auto"/>
            </w:tcBorders>
            <w:hideMark/>
          </w:tcPr>
          <w:p w14:paraId="752428DC" w14:textId="77777777" w:rsidR="00C57AAE" w:rsidRDefault="00C57AAE" w:rsidP="00C82399">
            <w:pPr>
              <w:rPr>
                <w:sz w:val="16"/>
                <w:szCs w:val="16"/>
                <w:lang w:val="en-US" w:eastAsia="zh-CN"/>
              </w:rPr>
            </w:pPr>
          </w:p>
        </w:tc>
        <w:tc>
          <w:tcPr>
            <w:tcW w:w="1842" w:type="dxa"/>
            <w:tcBorders>
              <w:top w:val="nil"/>
              <w:left w:val="single" w:sz="4" w:space="0" w:color="auto"/>
              <w:bottom w:val="nil"/>
              <w:right w:val="single" w:sz="4" w:space="0" w:color="auto"/>
            </w:tcBorders>
            <w:hideMark/>
          </w:tcPr>
          <w:p w14:paraId="07407BB5" w14:textId="77777777" w:rsidR="00C57AAE" w:rsidRDefault="00C57AAE" w:rsidP="00C82399">
            <w:pPr>
              <w:pStyle w:val="TAH"/>
              <w:rPr>
                <w:sz w:val="16"/>
                <w:szCs w:val="16"/>
                <w:lang w:val="en-US" w:eastAsia="zh-CN"/>
              </w:rPr>
            </w:pPr>
            <w:r>
              <w:rPr>
                <w:sz w:val="16"/>
                <w:szCs w:val="16"/>
                <w:lang w:val="en-US" w:eastAsia="zh-CN"/>
              </w:rPr>
              <w:t>57 &lt; f &lt; 71 GHz</w:t>
            </w:r>
          </w:p>
        </w:tc>
      </w:tr>
      <w:tr w:rsidR="00C57AAE" w14:paraId="36524043" w14:textId="77777777" w:rsidTr="00C82399">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73B65E72" w14:textId="77777777" w:rsidR="00C57AAE" w:rsidRDefault="00C57AAE" w:rsidP="00C82399">
            <w:pPr>
              <w:pStyle w:val="TAH"/>
              <w:rPr>
                <w:rFonts w:cs="Arial"/>
                <w:bCs/>
                <w:sz w:val="16"/>
                <w:szCs w:val="16"/>
                <w:lang w:val="en-US" w:eastAsia="zh-CN"/>
              </w:rPr>
            </w:pPr>
            <w:r>
              <w:rPr>
                <w:rFonts w:cs="Arial"/>
                <w:bCs/>
                <w:sz w:val="16"/>
                <w:szCs w:val="16"/>
                <w:lang w:val="en-US" w:eastAsia="zh-CN"/>
              </w:rPr>
              <w:t>Stage 2: BS measurement</w:t>
            </w:r>
          </w:p>
        </w:tc>
      </w:tr>
      <w:tr w:rsidR="00C57AAE" w14:paraId="0E2DBE8D"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0C782621" w14:textId="77777777" w:rsidR="00C57AAE" w:rsidRDefault="00C57AAE" w:rsidP="00C82399">
            <w:pPr>
              <w:pStyle w:val="TAC"/>
              <w:rPr>
                <w:rFonts w:cs="Arial"/>
                <w:sz w:val="16"/>
                <w:szCs w:val="16"/>
                <w:lang w:val="en-US" w:eastAsia="zh-CN"/>
              </w:rPr>
            </w:pPr>
            <w:r>
              <w:rPr>
                <w:rFonts w:cs="Arial"/>
                <w:sz w:val="16"/>
                <w:szCs w:val="16"/>
                <w:lang w:val="en-US" w:eastAsia="zh-CN"/>
              </w:rPr>
              <w:t>C1-1</w:t>
            </w:r>
          </w:p>
        </w:tc>
        <w:tc>
          <w:tcPr>
            <w:tcW w:w="2410" w:type="dxa"/>
            <w:tcBorders>
              <w:top w:val="nil"/>
              <w:left w:val="nil"/>
              <w:bottom w:val="single" w:sz="4" w:space="0" w:color="auto"/>
              <w:right w:val="single" w:sz="4" w:space="0" w:color="auto"/>
            </w:tcBorders>
            <w:hideMark/>
          </w:tcPr>
          <w:p w14:paraId="785B8704" w14:textId="1ECA794A" w:rsidR="00C57AAE" w:rsidRPr="00A555A4" w:rsidRDefault="00C57AAE" w:rsidP="00C82399">
            <w:pPr>
              <w:pStyle w:val="TAL"/>
              <w:rPr>
                <w:sz w:val="16"/>
                <w:szCs w:val="16"/>
                <w:lang w:val="en-US" w:eastAsia="zh-CN"/>
              </w:rPr>
            </w:pPr>
            <w:r w:rsidRPr="00A555A4">
              <w:rPr>
                <w:sz w:val="16"/>
                <w:szCs w:val="16"/>
                <w:lang w:val="en-US" w:eastAsia="zh-CN"/>
              </w:rPr>
              <w:t>Uncertainty of the RF power measurement equipment (</w:t>
            </w:r>
            <w:r w:rsidR="003977CA">
              <w:rPr>
                <w:sz w:val="16"/>
                <w:szCs w:val="16"/>
                <w:lang w:val="en-US" w:eastAsia="zh-CN"/>
              </w:rPr>
              <w:t>P</w:t>
            </w:r>
            <w:r w:rsidRPr="00A555A4">
              <w:rPr>
                <w:sz w:val="16"/>
                <w:szCs w:val="16"/>
                <w:lang w:val="en-US" w:eastAsia="zh-CN"/>
              </w:rPr>
              <w:t xml:space="preserve">ower meter) - high power </w:t>
            </w:r>
          </w:p>
        </w:tc>
        <w:tc>
          <w:tcPr>
            <w:tcW w:w="1414" w:type="dxa"/>
            <w:tcBorders>
              <w:top w:val="nil"/>
              <w:left w:val="nil"/>
              <w:bottom w:val="single" w:sz="4" w:space="0" w:color="auto"/>
              <w:right w:val="single" w:sz="4" w:space="0" w:color="auto"/>
            </w:tcBorders>
            <w:hideMark/>
          </w:tcPr>
          <w:p w14:paraId="6A57AC25" w14:textId="77777777" w:rsidR="00C57AAE" w:rsidRPr="003E1763" w:rsidRDefault="00C57AAE" w:rsidP="00C82399">
            <w:pPr>
              <w:pStyle w:val="TAC"/>
              <w:rPr>
                <w:rFonts w:cs="Arial"/>
                <w:sz w:val="16"/>
                <w:szCs w:val="16"/>
                <w:lang w:val="en-US" w:eastAsia="zh-CN"/>
              </w:rPr>
            </w:pPr>
            <w:r w:rsidRPr="0027179A">
              <w:rPr>
                <w:rFonts w:cs="Arial"/>
                <w:sz w:val="16"/>
                <w:szCs w:val="16"/>
                <w:lang w:val="en-US" w:eastAsia="zh-CN"/>
              </w:rPr>
              <w:t>0.30</w:t>
            </w:r>
          </w:p>
        </w:tc>
        <w:tc>
          <w:tcPr>
            <w:tcW w:w="1421" w:type="dxa"/>
            <w:tcBorders>
              <w:top w:val="nil"/>
              <w:left w:val="nil"/>
              <w:bottom w:val="single" w:sz="4" w:space="0" w:color="auto"/>
              <w:right w:val="single" w:sz="4" w:space="0" w:color="auto"/>
            </w:tcBorders>
            <w:hideMark/>
          </w:tcPr>
          <w:p w14:paraId="407405D9" w14:textId="6C0A9BD8" w:rsidR="00C57AAE" w:rsidRPr="00C07F6C"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3E1119B8" w14:textId="77777777" w:rsidR="00C57AAE" w:rsidRPr="005F520D" w:rsidRDefault="00C57AAE" w:rsidP="00C82399">
            <w:pPr>
              <w:pStyle w:val="TAC"/>
              <w:rPr>
                <w:rFonts w:cs="Arial"/>
                <w:sz w:val="16"/>
                <w:szCs w:val="16"/>
                <w:lang w:val="en-US" w:eastAsia="zh-CN"/>
              </w:rPr>
            </w:pPr>
            <w:r w:rsidRPr="005F520D">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3114710D" w14:textId="77777777" w:rsidR="00C57AAE" w:rsidRPr="005F520D" w:rsidRDefault="00C57AAE" w:rsidP="00C82399">
            <w:pPr>
              <w:pStyle w:val="TAC"/>
              <w:rPr>
                <w:rFonts w:cs="Arial"/>
                <w:sz w:val="16"/>
                <w:szCs w:val="16"/>
                <w:lang w:val="en-US" w:eastAsia="zh-CN"/>
              </w:rPr>
            </w:pPr>
            <w:r w:rsidRPr="005F520D">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841C4F4" w14:textId="77777777" w:rsidR="00C57AAE" w:rsidRPr="00A555A4" w:rsidRDefault="00C57AAE" w:rsidP="00C82399">
            <w:pPr>
              <w:pStyle w:val="TAC"/>
              <w:rPr>
                <w:rFonts w:cs="Arial"/>
                <w:sz w:val="16"/>
                <w:szCs w:val="16"/>
                <w:lang w:val="en-US" w:eastAsia="zh-CN"/>
              </w:rPr>
            </w:pPr>
            <w:r w:rsidRPr="00A555A4">
              <w:rPr>
                <w:rFonts w:cs="Arial"/>
                <w:sz w:val="16"/>
                <w:szCs w:val="16"/>
                <w:lang w:val="en-US" w:eastAsia="zh-CN"/>
              </w:rPr>
              <w:t>0.30</w:t>
            </w:r>
          </w:p>
        </w:tc>
      </w:tr>
      <w:tr w:rsidR="00C57AAE" w14:paraId="5A962D2A"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0BF3EF15" w14:textId="77777777" w:rsidR="00C57AAE" w:rsidRDefault="00C57AAE" w:rsidP="00C82399">
            <w:pPr>
              <w:pStyle w:val="TAC"/>
              <w:rPr>
                <w:rFonts w:cs="Arial"/>
                <w:sz w:val="16"/>
                <w:szCs w:val="16"/>
                <w:lang w:val="en-US" w:eastAsia="zh-CN"/>
              </w:rPr>
            </w:pPr>
            <w:r>
              <w:rPr>
                <w:rFonts w:cs="Arial"/>
                <w:sz w:val="16"/>
                <w:szCs w:val="16"/>
                <w:lang w:val="en-US" w:eastAsia="zh-CN"/>
              </w:rPr>
              <w:t>A6-1</w:t>
            </w:r>
          </w:p>
        </w:tc>
        <w:tc>
          <w:tcPr>
            <w:tcW w:w="2410" w:type="dxa"/>
            <w:tcBorders>
              <w:top w:val="nil"/>
              <w:left w:val="nil"/>
              <w:bottom w:val="single" w:sz="4" w:space="0" w:color="auto"/>
              <w:right w:val="single" w:sz="4" w:space="0" w:color="auto"/>
            </w:tcBorders>
            <w:hideMark/>
          </w:tcPr>
          <w:p w14:paraId="2827B386" w14:textId="77777777" w:rsidR="00C57AAE" w:rsidRDefault="00C57AAE" w:rsidP="00C82399">
            <w:pPr>
              <w:pStyle w:val="TAL"/>
              <w:rPr>
                <w:sz w:val="16"/>
                <w:szCs w:val="16"/>
                <w:lang w:val="en-US" w:eastAsia="zh-CN"/>
              </w:rPr>
            </w:pPr>
            <w:r>
              <w:rPr>
                <w:sz w:val="16"/>
                <w:szCs w:val="16"/>
                <w:lang w:val="en-US" w:eastAsia="zh-CN"/>
              </w:rPr>
              <w:t>Impedance mismatch in the receiving chain</w:t>
            </w:r>
          </w:p>
        </w:tc>
        <w:tc>
          <w:tcPr>
            <w:tcW w:w="1414" w:type="dxa"/>
            <w:tcBorders>
              <w:top w:val="nil"/>
              <w:left w:val="nil"/>
              <w:bottom w:val="single" w:sz="4" w:space="0" w:color="auto"/>
              <w:right w:val="single" w:sz="4" w:space="0" w:color="auto"/>
            </w:tcBorders>
            <w:hideMark/>
          </w:tcPr>
          <w:p w14:paraId="161EECAE" w14:textId="77777777" w:rsidR="00C57AAE" w:rsidRDefault="00C57AAE" w:rsidP="00C82399">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3B6A9040" w14:textId="77777777" w:rsidR="00C57AAE" w:rsidRDefault="00C57AAE" w:rsidP="00C82399">
            <w:pPr>
              <w:pStyle w:val="TAC"/>
              <w:rPr>
                <w:rFonts w:cs="Arial"/>
                <w:sz w:val="16"/>
                <w:szCs w:val="16"/>
                <w:lang w:val="en-US" w:eastAsia="zh-CN"/>
              </w:rPr>
            </w:pPr>
            <w:r>
              <w:rPr>
                <w:rFonts w:cs="Arial"/>
                <w:sz w:val="16"/>
                <w:szCs w:val="16"/>
                <w:lang w:val="en-US" w:eastAsia="zh-CN"/>
              </w:rPr>
              <w:t>U-shaped</w:t>
            </w:r>
          </w:p>
        </w:tc>
        <w:tc>
          <w:tcPr>
            <w:tcW w:w="1417" w:type="dxa"/>
            <w:tcBorders>
              <w:top w:val="nil"/>
              <w:left w:val="nil"/>
              <w:bottom w:val="single" w:sz="4" w:space="0" w:color="auto"/>
              <w:right w:val="single" w:sz="4" w:space="0" w:color="auto"/>
            </w:tcBorders>
            <w:hideMark/>
          </w:tcPr>
          <w:p w14:paraId="022CB435" w14:textId="77777777" w:rsidR="00C57AAE" w:rsidRDefault="00C57AAE" w:rsidP="00C82399">
            <w:pPr>
              <w:pStyle w:val="TAC"/>
              <w:rPr>
                <w:rFonts w:cs="Arial"/>
                <w:sz w:val="16"/>
                <w:szCs w:val="16"/>
                <w:lang w:val="en-US" w:eastAsia="zh-CN"/>
              </w:rPr>
            </w:pPr>
            <w:r>
              <w:rPr>
                <w:rFonts w:cs="Arial"/>
                <w:sz w:val="16"/>
                <w:szCs w:val="16"/>
                <w:lang w:val="en-US" w:eastAsia="zh-CN"/>
              </w:rPr>
              <w:t>1.41</w:t>
            </w:r>
          </w:p>
        </w:tc>
        <w:tc>
          <w:tcPr>
            <w:tcW w:w="426" w:type="dxa"/>
            <w:tcBorders>
              <w:top w:val="nil"/>
              <w:left w:val="nil"/>
              <w:bottom w:val="single" w:sz="4" w:space="0" w:color="auto"/>
              <w:right w:val="single" w:sz="4" w:space="0" w:color="auto"/>
            </w:tcBorders>
            <w:hideMark/>
          </w:tcPr>
          <w:p w14:paraId="0809F746"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015FFDBF" w14:textId="77777777" w:rsidR="00C57AAE" w:rsidRDefault="00C57AAE" w:rsidP="00C82399">
            <w:pPr>
              <w:pStyle w:val="TAC"/>
              <w:rPr>
                <w:rFonts w:cs="Arial"/>
                <w:sz w:val="16"/>
                <w:szCs w:val="16"/>
                <w:lang w:val="en-US" w:eastAsia="zh-CN"/>
              </w:rPr>
            </w:pPr>
            <w:r>
              <w:rPr>
                <w:rFonts w:cs="Arial"/>
                <w:sz w:val="16"/>
                <w:szCs w:val="16"/>
                <w:lang w:val="en-US" w:eastAsia="zh-CN"/>
              </w:rPr>
              <w:t>0.14</w:t>
            </w:r>
          </w:p>
        </w:tc>
      </w:tr>
      <w:tr w:rsidR="00C57AAE" w14:paraId="507BC4F7"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4E4F9C52" w14:textId="77777777" w:rsidR="00C57AAE" w:rsidRDefault="00C57AAE" w:rsidP="00C82399">
            <w:pPr>
              <w:pStyle w:val="TAC"/>
              <w:rPr>
                <w:rFonts w:cs="Arial"/>
                <w:sz w:val="16"/>
                <w:szCs w:val="16"/>
                <w:lang w:val="en-US" w:eastAsia="zh-CN"/>
              </w:rPr>
            </w:pPr>
            <w:r>
              <w:rPr>
                <w:rFonts w:cs="Arial"/>
                <w:sz w:val="16"/>
                <w:szCs w:val="16"/>
                <w:lang w:val="en-US" w:eastAsia="zh-CN"/>
              </w:rPr>
              <w:t>A6-2</w:t>
            </w:r>
          </w:p>
        </w:tc>
        <w:tc>
          <w:tcPr>
            <w:tcW w:w="2410" w:type="dxa"/>
            <w:tcBorders>
              <w:top w:val="nil"/>
              <w:left w:val="nil"/>
              <w:bottom w:val="single" w:sz="4" w:space="0" w:color="auto"/>
              <w:right w:val="single" w:sz="4" w:space="0" w:color="auto"/>
            </w:tcBorders>
            <w:hideMark/>
          </w:tcPr>
          <w:p w14:paraId="5F2CE20F" w14:textId="77777777" w:rsidR="00C57AAE" w:rsidRDefault="00C57AAE" w:rsidP="00C82399">
            <w:pPr>
              <w:pStyle w:val="TAL"/>
              <w:rPr>
                <w:sz w:val="16"/>
                <w:szCs w:val="16"/>
                <w:lang w:val="en-US" w:eastAsia="zh-CN"/>
              </w:rPr>
            </w:pPr>
            <w:r>
              <w:rPr>
                <w:sz w:val="16"/>
                <w:szCs w:val="16"/>
                <w:lang w:val="en-US" w:eastAsia="zh-CN"/>
              </w:rPr>
              <w:t>Random uncertainty</w:t>
            </w:r>
          </w:p>
        </w:tc>
        <w:tc>
          <w:tcPr>
            <w:tcW w:w="1414" w:type="dxa"/>
            <w:tcBorders>
              <w:top w:val="nil"/>
              <w:left w:val="nil"/>
              <w:bottom w:val="single" w:sz="4" w:space="0" w:color="auto"/>
              <w:right w:val="single" w:sz="4" w:space="0" w:color="auto"/>
            </w:tcBorders>
            <w:hideMark/>
          </w:tcPr>
          <w:p w14:paraId="57E94558" w14:textId="77777777" w:rsidR="00C57AAE" w:rsidRDefault="00C57AAE" w:rsidP="00C82399">
            <w:pPr>
              <w:pStyle w:val="TAC"/>
              <w:rPr>
                <w:rFonts w:cs="Arial"/>
                <w:sz w:val="16"/>
                <w:szCs w:val="16"/>
                <w:lang w:val="en-US" w:eastAsia="zh-CN"/>
              </w:rPr>
            </w:pPr>
            <w:r>
              <w:rPr>
                <w:rFonts w:cs="Arial"/>
                <w:sz w:val="16"/>
                <w:szCs w:val="16"/>
                <w:lang w:val="en-US" w:eastAsia="zh-CN"/>
              </w:rPr>
              <w:t>0.10</w:t>
            </w:r>
          </w:p>
        </w:tc>
        <w:tc>
          <w:tcPr>
            <w:tcW w:w="1421" w:type="dxa"/>
            <w:tcBorders>
              <w:top w:val="nil"/>
              <w:left w:val="nil"/>
              <w:bottom w:val="single" w:sz="4" w:space="0" w:color="auto"/>
              <w:right w:val="single" w:sz="4" w:space="0" w:color="auto"/>
            </w:tcBorders>
            <w:hideMark/>
          </w:tcPr>
          <w:p w14:paraId="2B163064" w14:textId="77777777" w:rsidR="00C57AAE" w:rsidRDefault="00C57AAE" w:rsidP="00C82399">
            <w:pPr>
              <w:pStyle w:val="TAC"/>
              <w:rPr>
                <w:rFonts w:cs="Arial"/>
                <w:sz w:val="16"/>
                <w:szCs w:val="16"/>
                <w:lang w:val="en-US" w:eastAsia="zh-CN"/>
              </w:rPr>
            </w:pPr>
            <w:r>
              <w:rPr>
                <w:rFonts w:cs="Arial"/>
                <w:sz w:val="16"/>
                <w:szCs w:val="16"/>
                <w:lang w:val="en-US" w:eastAsia="zh-CN"/>
              </w:rPr>
              <w:t>Rectangular</w:t>
            </w:r>
          </w:p>
        </w:tc>
        <w:tc>
          <w:tcPr>
            <w:tcW w:w="1417" w:type="dxa"/>
            <w:tcBorders>
              <w:top w:val="nil"/>
              <w:left w:val="nil"/>
              <w:bottom w:val="single" w:sz="4" w:space="0" w:color="auto"/>
              <w:right w:val="single" w:sz="4" w:space="0" w:color="auto"/>
            </w:tcBorders>
            <w:hideMark/>
          </w:tcPr>
          <w:p w14:paraId="0D4B23A1" w14:textId="77777777" w:rsidR="00C57AAE" w:rsidRDefault="00C57AAE" w:rsidP="00C82399">
            <w:pPr>
              <w:pStyle w:val="TAC"/>
              <w:rPr>
                <w:rFonts w:cs="Arial"/>
                <w:sz w:val="16"/>
                <w:szCs w:val="16"/>
                <w:lang w:val="en-US" w:eastAsia="zh-CN"/>
              </w:rPr>
            </w:pPr>
            <w:r>
              <w:rPr>
                <w:rFonts w:cs="Arial"/>
                <w:sz w:val="16"/>
                <w:szCs w:val="16"/>
                <w:lang w:val="en-US" w:eastAsia="zh-CN"/>
              </w:rPr>
              <w:t>1.73</w:t>
            </w:r>
          </w:p>
        </w:tc>
        <w:tc>
          <w:tcPr>
            <w:tcW w:w="426" w:type="dxa"/>
            <w:tcBorders>
              <w:top w:val="nil"/>
              <w:left w:val="nil"/>
              <w:bottom w:val="single" w:sz="4" w:space="0" w:color="auto"/>
              <w:right w:val="single" w:sz="4" w:space="0" w:color="auto"/>
            </w:tcBorders>
            <w:hideMark/>
          </w:tcPr>
          <w:p w14:paraId="16A28CEA"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504B409" w14:textId="77777777" w:rsidR="00C57AAE" w:rsidRDefault="00C57AAE" w:rsidP="00C82399">
            <w:pPr>
              <w:pStyle w:val="TAC"/>
              <w:rPr>
                <w:rFonts w:cs="Arial"/>
                <w:sz w:val="16"/>
                <w:szCs w:val="16"/>
                <w:lang w:val="en-US" w:eastAsia="zh-CN"/>
              </w:rPr>
            </w:pPr>
            <w:r>
              <w:rPr>
                <w:rFonts w:cs="Arial"/>
                <w:sz w:val="16"/>
                <w:szCs w:val="16"/>
                <w:lang w:val="en-US" w:eastAsia="zh-CN"/>
              </w:rPr>
              <w:t>0.06</w:t>
            </w:r>
          </w:p>
        </w:tc>
      </w:tr>
      <w:tr w:rsidR="00C57AAE" w14:paraId="2FA9E2D1" w14:textId="77777777" w:rsidTr="00C82399">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37400FC6" w14:textId="77777777" w:rsidR="00C57AAE" w:rsidRDefault="00C57AAE" w:rsidP="00C82399">
            <w:pPr>
              <w:pStyle w:val="TAH"/>
              <w:rPr>
                <w:sz w:val="16"/>
                <w:szCs w:val="16"/>
                <w:lang w:val="en-US" w:eastAsia="zh-CN"/>
              </w:rPr>
            </w:pPr>
            <w:r>
              <w:rPr>
                <w:sz w:val="16"/>
                <w:szCs w:val="16"/>
                <w:lang w:val="en-US" w:eastAsia="zh-CN"/>
              </w:rPr>
              <w:t>Stage 1: Calibration measurement</w:t>
            </w:r>
          </w:p>
        </w:tc>
      </w:tr>
      <w:tr w:rsidR="00C57AAE" w14:paraId="4DA144EC"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236F3522" w14:textId="77777777" w:rsidR="00C57AAE" w:rsidRDefault="00C57AAE" w:rsidP="00C82399">
            <w:pPr>
              <w:pStyle w:val="TAC"/>
              <w:rPr>
                <w:rFonts w:cs="Arial"/>
                <w:sz w:val="16"/>
                <w:szCs w:val="16"/>
                <w:lang w:val="en-US" w:eastAsia="zh-CN"/>
              </w:rPr>
            </w:pPr>
            <w:r>
              <w:rPr>
                <w:rFonts w:cs="Arial"/>
                <w:sz w:val="16"/>
                <w:szCs w:val="16"/>
                <w:lang w:val="en-US" w:eastAsia="zh-CN"/>
              </w:rPr>
              <w:t>A6-3</w:t>
            </w:r>
          </w:p>
        </w:tc>
        <w:tc>
          <w:tcPr>
            <w:tcW w:w="2410" w:type="dxa"/>
            <w:tcBorders>
              <w:top w:val="nil"/>
              <w:left w:val="nil"/>
              <w:bottom w:val="single" w:sz="4" w:space="0" w:color="auto"/>
              <w:right w:val="single" w:sz="4" w:space="0" w:color="auto"/>
            </w:tcBorders>
            <w:hideMark/>
          </w:tcPr>
          <w:p w14:paraId="7C561E95" w14:textId="77777777" w:rsidR="00C57AAE" w:rsidRDefault="00C57AAE" w:rsidP="00C82399">
            <w:pPr>
              <w:pStyle w:val="TAL"/>
              <w:rPr>
                <w:sz w:val="16"/>
                <w:szCs w:val="16"/>
                <w:lang w:val="en-US" w:eastAsia="zh-CN"/>
              </w:rPr>
            </w:pPr>
            <w:r>
              <w:rPr>
                <w:sz w:val="16"/>
                <w:szCs w:val="16"/>
                <w:lang w:val="en-US" w:eastAsia="zh-CN"/>
              </w:rPr>
              <w:t>Reference antenna radiation efficiency</w:t>
            </w:r>
          </w:p>
        </w:tc>
        <w:tc>
          <w:tcPr>
            <w:tcW w:w="1414" w:type="dxa"/>
            <w:tcBorders>
              <w:top w:val="nil"/>
              <w:left w:val="nil"/>
              <w:bottom w:val="single" w:sz="4" w:space="0" w:color="auto"/>
              <w:right w:val="single" w:sz="4" w:space="0" w:color="auto"/>
            </w:tcBorders>
            <w:hideMark/>
          </w:tcPr>
          <w:p w14:paraId="0EE0340A" w14:textId="77777777" w:rsidR="00C57AAE" w:rsidRDefault="00C57AAE" w:rsidP="00C82399">
            <w:pPr>
              <w:pStyle w:val="TAC"/>
              <w:rPr>
                <w:rFonts w:cs="Arial"/>
                <w:sz w:val="16"/>
                <w:szCs w:val="16"/>
                <w:lang w:val="en-US" w:eastAsia="zh-CN"/>
              </w:rPr>
            </w:pPr>
            <w:r>
              <w:rPr>
                <w:rFonts w:cs="Arial"/>
                <w:sz w:val="16"/>
                <w:szCs w:val="16"/>
                <w:lang w:val="en-US" w:eastAsia="zh-CN"/>
              </w:rPr>
              <w:t>0.30</w:t>
            </w:r>
          </w:p>
        </w:tc>
        <w:tc>
          <w:tcPr>
            <w:tcW w:w="1421" w:type="dxa"/>
            <w:tcBorders>
              <w:top w:val="nil"/>
              <w:left w:val="nil"/>
              <w:bottom w:val="single" w:sz="4" w:space="0" w:color="auto"/>
              <w:right w:val="single" w:sz="4" w:space="0" w:color="auto"/>
            </w:tcBorders>
            <w:hideMark/>
          </w:tcPr>
          <w:p w14:paraId="4A392B7D" w14:textId="6E09911F"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0E463BAC"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376BE01F"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081C64D" w14:textId="77777777" w:rsidR="00C57AAE" w:rsidRDefault="00C57AAE" w:rsidP="00C82399">
            <w:pPr>
              <w:pStyle w:val="TAC"/>
              <w:rPr>
                <w:rFonts w:cs="Arial"/>
                <w:sz w:val="16"/>
                <w:szCs w:val="16"/>
                <w:lang w:val="en-US" w:eastAsia="zh-CN"/>
              </w:rPr>
            </w:pPr>
            <w:r>
              <w:rPr>
                <w:rFonts w:cs="Arial"/>
                <w:sz w:val="16"/>
                <w:szCs w:val="16"/>
                <w:lang w:val="en-US" w:eastAsia="zh-CN"/>
              </w:rPr>
              <w:t>0.30</w:t>
            </w:r>
          </w:p>
        </w:tc>
      </w:tr>
      <w:tr w:rsidR="00C57AAE" w14:paraId="206F32E2"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3EDE007B" w14:textId="77777777" w:rsidR="00C57AAE" w:rsidRDefault="00C57AAE" w:rsidP="00C82399">
            <w:pPr>
              <w:pStyle w:val="TAC"/>
              <w:rPr>
                <w:rFonts w:cs="Arial"/>
                <w:sz w:val="16"/>
                <w:szCs w:val="16"/>
                <w:lang w:val="en-US" w:eastAsia="zh-CN"/>
              </w:rPr>
            </w:pPr>
            <w:r>
              <w:rPr>
                <w:rFonts w:cs="Arial"/>
                <w:sz w:val="16"/>
                <w:szCs w:val="16"/>
                <w:lang w:val="en-US" w:eastAsia="zh-CN"/>
              </w:rPr>
              <w:t>A6-4</w:t>
            </w:r>
          </w:p>
        </w:tc>
        <w:tc>
          <w:tcPr>
            <w:tcW w:w="2410" w:type="dxa"/>
            <w:tcBorders>
              <w:top w:val="nil"/>
              <w:left w:val="nil"/>
              <w:bottom w:val="single" w:sz="4" w:space="0" w:color="auto"/>
              <w:right w:val="single" w:sz="4" w:space="0" w:color="auto"/>
            </w:tcBorders>
            <w:hideMark/>
          </w:tcPr>
          <w:p w14:paraId="65C533FE" w14:textId="77777777" w:rsidR="00C57AAE" w:rsidRDefault="00C57AAE" w:rsidP="00C82399">
            <w:pPr>
              <w:pStyle w:val="TAL"/>
              <w:rPr>
                <w:sz w:val="16"/>
                <w:szCs w:val="16"/>
                <w:lang w:val="en-US" w:eastAsia="zh-CN"/>
              </w:rPr>
            </w:pPr>
            <w:r>
              <w:rPr>
                <w:sz w:val="16"/>
                <w:szCs w:val="16"/>
                <w:lang w:val="en-US" w:eastAsia="zh-CN"/>
              </w:rPr>
              <w:t>Mean value estimation of reference antenna mismatch efficiency</w:t>
            </w:r>
          </w:p>
        </w:tc>
        <w:tc>
          <w:tcPr>
            <w:tcW w:w="1414" w:type="dxa"/>
            <w:tcBorders>
              <w:top w:val="nil"/>
              <w:left w:val="nil"/>
              <w:bottom w:val="single" w:sz="4" w:space="0" w:color="auto"/>
              <w:right w:val="single" w:sz="4" w:space="0" w:color="auto"/>
            </w:tcBorders>
            <w:hideMark/>
          </w:tcPr>
          <w:p w14:paraId="596871C9" w14:textId="77777777" w:rsidR="00C57AAE" w:rsidRDefault="00C57AAE" w:rsidP="00C82399">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16E2160C" w14:textId="00114295"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7A747EA8"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622BEAFD"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9E2E4C5" w14:textId="77777777" w:rsidR="00C57AAE" w:rsidRDefault="00C57AAE" w:rsidP="00C82399">
            <w:pPr>
              <w:pStyle w:val="TAC"/>
              <w:rPr>
                <w:rFonts w:cs="Arial"/>
                <w:sz w:val="16"/>
                <w:szCs w:val="16"/>
                <w:lang w:val="en-US" w:eastAsia="zh-CN"/>
              </w:rPr>
            </w:pPr>
            <w:r>
              <w:rPr>
                <w:rFonts w:cs="Arial"/>
                <w:sz w:val="16"/>
                <w:szCs w:val="16"/>
                <w:lang w:val="en-US" w:eastAsia="zh-CN"/>
              </w:rPr>
              <w:t>0.27</w:t>
            </w:r>
          </w:p>
        </w:tc>
      </w:tr>
      <w:tr w:rsidR="00C57AAE" w14:paraId="1B02D9CF"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64FFCF5B" w14:textId="77777777" w:rsidR="00C57AAE" w:rsidRDefault="00C57AAE" w:rsidP="00C82399">
            <w:pPr>
              <w:pStyle w:val="TAC"/>
              <w:rPr>
                <w:rFonts w:cs="Arial"/>
                <w:sz w:val="16"/>
                <w:szCs w:val="16"/>
                <w:lang w:val="en-US" w:eastAsia="zh-CN"/>
              </w:rPr>
            </w:pPr>
            <w:r>
              <w:rPr>
                <w:rFonts w:cs="Arial"/>
                <w:sz w:val="16"/>
                <w:szCs w:val="16"/>
                <w:lang w:val="en-US" w:eastAsia="zh-CN"/>
              </w:rPr>
              <w:t>C1-3</w:t>
            </w:r>
          </w:p>
        </w:tc>
        <w:tc>
          <w:tcPr>
            <w:tcW w:w="2410" w:type="dxa"/>
            <w:tcBorders>
              <w:top w:val="nil"/>
              <w:left w:val="nil"/>
              <w:bottom w:val="single" w:sz="4" w:space="0" w:color="auto"/>
              <w:right w:val="single" w:sz="4" w:space="0" w:color="auto"/>
            </w:tcBorders>
            <w:hideMark/>
          </w:tcPr>
          <w:p w14:paraId="44C2CC4C" w14:textId="77777777" w:rsidR="00C57AAE" w:rsidRDefault="00C57AAE" w:rsidP="00C82399">
            <w:pPr>
              <w:pStyle w:val="TAL"/>
              <w:rPr>
                <w:sz w:val="16"/>
                <w:szCs w:val="16"/>
                <w:lang w:val="en-US" w:eastAsia="zh-CN"/>
              </w:rPr>
            </w:pPr>
            <w:r>
              <w:rPr>
                <w:sz w:val="16"/>
                <w:szCs w:val="16"/>
                <w:lang w:val="en-US" w:eastAsia="zh-CN"/>
              </w:rPr>
              <w:t>Uncertainty of the network analyzer</w:t>
            </w:r>
          </w:p>
        </w:tc>
        <w:tc>
          <w:tcPr>
            <w:tcW w:w="1414" w:type="dxa"/>
            <w:tcBorders>
              <w:top w:val="nil"/>
              <w:left w:val="nil"/>
              <w:bottom w:val="single" w:sz="4" w:space="0" w:color="auto"/>
              <w:right w:val="single" w:sz="4" w:space="0" w:color="auto"/>
            </w:tcBorders>
            <w:hideMark/>
          </w:tcPr>
          <w:p w14:paraId="00244B37" w14:textId="77777777" w:rsidR="00C57AAE" w:rsidRDefault="00C57AAE" w:rsidP="00C82399">
            <w:pPr>
              <w:pStyle w:val="TAC"/>
              <w:rPr>
                <w:rFonts w:cs="Arial"/>
                <w:sz w:val="16"/>
                <w:szCs w:val="16"/>
                <w:lang w:val="en-US" w:eastAsia="zh-CN"/>
              </w:rPr>
            </w:pPr>
            <w:r>
              <w:rPr>
                <w:rFonts w:cs="Arial"/>
                <w:sz w:val="16"/>
                <w:szCs w:val="16"/>
                <w:lang w:val="en-US" w:eastAsia="zh-CN"/>
              </w:rPr>
              <w:t>0.40</w:t>
            </w:r>
          </w:p>
        </w:tc>
        <w:tc>
          <w:tcPr>
            <w:tcW w:w="1421" w:type="dxa"/>
            <w:tcBorders>
              <w:top w:val="nil"/>
              <w:left w:val="nil"/>
              <w:bottom w:val="single" w:sz="4" w:space="0" w:color="auto"/>
              <w:right w:val="single" w:sz="4" w:space="0" w:color="auto"/>
            </w:tcBorders>
            <w:hideMark/>
          </w:tcPr>
          <w:p w14:paraId="0B663B06" w14:textId="31340C65"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6BF317F1"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67EA5AB2"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24A64DC9" w14:textId="77777777" w:rsidR="00C57AAE" w:rsidRDefault="00C57AAE" w:rsidP="00C82399">
            <w:pPr>
              <w:pStyle w:val="TAC"/>
              <w:rPr>
                <w:rFonts w:cs="Arial"/>
                <w:sz w:val="16"/>
                <w:szCs w:val="16"/>
                <w:lang w:val="en-US" w:eastAsia="zh-CN"/>
              </w:rPr>
            </w:pPr>
            <w:r>
              <w:rPr>
                <w:rFonts w:cs="Arial"/>
                <w:sz w:val="16"/>
                <w:szCs w:val="16"/>
                <w:lang w:val="en-US" w:eastAsia="zh-CN"/>
              </w:rPr>
              <w:t>0.40</w:t>
            </w:r>
          </w:p>
        </w:tc>
      </w:tr>
      <w:tr w:rsidR="00C57AAE" w14:paraId="13F6688C"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576AA01B" w14:textId="77777777" w:rsidR="00C57AAE" w:rsidRDefault="00C57AAE" w:rsidP="00C82399">
            <w:pPr>
              <w:pStyle w:val="TAC"/>
              <w:rPr>
                <w:rFonts w:cs="Arial"/>
                <w:sz w:val="16"/>
                <w:szCs w:val="16"/>
                <w:lang w:val="en-US" w:eastAsia="zh-CN"/>
              </w:rPr>
            </w:pPr>
            <w:r>
              <w:rPr>
                <w:rFonts w:cs="Arial"/>
                <w:sz w:val="16"/>
                <w:szCs w:val="16"/>
                <w:lang w:val="en-US" w:eastAsia="zh-CN"/>
              </w:rPr>
              <w:t>A6-5</w:t>
            </w:r>
          </w:p>
        </w:tc>
        <w:tc>
          <w:tcPr>
            <w:tcW w:w="2410" w:type="dxa"/>
            <w:tcBorders>
              <w:top w:val="nil"/>
              <w:left w:val="nil"/>
              <w:bottom w:val="single" w:sz="4" w:space="0" w:color="auto"/>
              <w:right w:val="single" w:sz="4" w:space="0" w:color="auto"/>
            </w:tcBorders>
            <w:hideMark/>
          </w:tcPr>
          <w:p w14:paraId="308D17B5" w14:textId="77777777" w:rsidR="00C57AAE" w:rsidRDefault="00C57AAE" w:rsidP="00C82399">
            <w:pPr>
              <w:pStyle w:val="TAL"/>
              <w:rPr>
                <w:sz w:val="16"/>
                <w:szCs w:val="16"/>
                <w:lang w:val="en-US" w:eastAsia="zh-CN"/>
              </w:rPr>
            </w:pPr>
            <w:r>
              <w:rPr>
                <w:sz w:val="16"/>
                <w:szCs w:val="16"/>
                <w:lang w:val="en-US" w:eastAsia="zh-CN"/>
              </w:rPr>
              <w:t>Influence of the reference antenna feed cable</w:t>
            </w:r>
          </w:p>
        </w:tc>
        <w:tc>
          <w:tcPr>
            <w:tcW w:w="1414" w:type="dxa"/>
            <w:tcBorders>
              <w:top w:val="nil"/>
              <w:left w:val="nil"/>
              <w:bottom w:val="single" w:sz="4" w:space="0" w:color="auto"/>
              <w:right w:val="single" w:sz="4" w:space="0" w:color="auto"/>
            </w:tcBorders>
            <w:hideMark/>
          </w:tcPr>
          <w:p w14:paraId="2FD343CF" w14:textId="77777777" w:rsidR="00C57AAE" w:rsidRDefault="00C57AAE" w:rsidP="00C82399">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56DD39DC" w14:textId="34CC565C"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000188B7"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55E67526"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05291424" w14:textId="77777777" w:rsidR="00C57AAE" w:rsidRDefault="00C57AAE" w:rsidP="00C82399">
            <w:pPr>
              <w:pStyle w:val="TAC"/>
              <w:rPr>
                <w:rFonts w:cs="Arial"/>
                <w:sz w:val="16"/>
                <w:szCs w:val="16"/>
                <w:lang w:val="en-US" w:eastAsia="zh-CN"/>
              </w:rPr>
            </w:pPr>
            <w:r>
              <w:rPr>
                <w:rFonts w:cs="Arial"/>
                <w:sz w:val="16"/>
                <w:szCs w:val="16"/>
                <w:lang w:val="en-US" w:eastAsia="zh-CN"/>
              </w:rPr>
              <w:t>0.20</w:t>
            </w:r>
          </w:p>
        </w:tc>
      </w:tr>
      <w:tr w:rsidR="00C57AAE" w14:paraId="3BE6AC5D"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6F157090" w14:textId="77777777" w:rsidR="00C57AAE" w:rsidRDefault="00C57AAE" w:rsidP="00C82399">
            <w:pPr>
              <w:pStyle w:val="TAC"/>
              <w:rPr>
                <w:rFonts w:cs="Arial"/>
                <w:sz w:val="16"/>
                <w:szCs w:val="16"/>
                <w:lang w:val="en-US" w:eastAsia="zh-CN"/>
              </w:rPr>
            </w:pPr>
            <w:r>
              <w:rPr>
                <w:rFonts w:cs="Arial"/>
                <w:sz w:val="16"/>
                <w:szCs w:val="16"/>
                <w:lang w:val="en-US" w:eastAsia="zh-CN"/>
              </w:rPr>
              <w:t>A6-6</w:t>
            </w:r>
          </w:p>
        </w:tc>
        <w:tc>
          <w:tcPr>
            <w:tcW w:w="2410" w:type="dxa"/>
            <w:tcBorders>
              <w:top w:val="nil"/>
              <w:left w:val="nil"/>
              <w:bottom w:val="single" w:sz="4" w:space="0" w:color="auto"/>
              <w:right w:val="single" w:sz="4" w:space="0" w:color="auto"/>
            </w:tcBorders>
            <w:hideMark/>
          </w:tcPr>
          <w:p w14:paraId="248C3CE0" w14:textId="77777777" w:rsidR="00C57AAE" w:rsidRDefault="00C57AAE" w:rsidP="00C82399">
            <w:pPr>
              <w:pStyle w:val="TAL"/>
              <w:rPr>
                <w:sz w:val="16"/>
                <w:szCs w:val="16"/>
                <w:lang w:val="en-US" w:eastAsia="zh-CN"/>
              </w:rPr>
            </w:pPr>
            <w:r>
              <w:rPr>
                <w:sz w:val="16"/>
                <w:szCs w:val="16"/>
                <w:lang w:val="en-US" w:eastAsia="zh-CN"/>
              </w:rPr>
              <w:t>Mean value estimation of transfer function</w:t>
            </w:r>
          </w:p>
        </w:tc>
        <w:tc>
          <w:tcPr>
            <w:tcW w:w="1414" w:type="dxa"/>
            <w:tcBorders>
              <w:top w:val="nil"/>
              <w:left w:val="nil"/>
              <w:bottom w:val="single" w:sz="4" w:space="0" w:color="auto"/>
              <w:right w:val="single" w:sz="4" w:space="0" w:color="auto"/>
            </w:tcBorders>
            <w:hideMark/>
          </w:tcPr>
          <w:p w14:paraId="33081AE4" w14:textId="77777777" w:rsidR="00C57AAE" w:rsidRDefault="00C57AAE" w:rsidP="00C82399">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58FC7B89" w14:textId="1E19DC78"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691C2762"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781FDB07"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922821E" w14:textId="77777777" w:rsidR="00C57AAE" w:rsidRDefault="00C57AAE" w:rsidP="00C82399">
            <w:pPr>
              <w:pStyle w:val="TAC"/>
              <w:rPr>
                <w:rFonts w:cs="Arial"/>
                <w:sz w:val="16"/>
                <w:szCs w:val="16"/>
                <w:lang w:val="en-US" w:eastAsia="zh-CN"/>
              </w:rPr>
            </w:pPr>
            <w:r>
              <w:rPr>
                <w:rFonts w:cs="Arial"/>
                <w:sz w:val="16"/>
                <w:szCs w:val="16"/>
                <w:lang w:val="en-US" w:eastAsia="zh-CN"/>
              </w:rPr>
              <w:t>0.27</w:t>
            </w:r>
          </w:p>
        </w:tc>
      </w:tr>
      <w:tr w:rsidR="00C57AAE" w14:paraId="63BC3124"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1B6F422E" w14:textId="77777777" w:rsidR="00C57AAE" w:rsidRDefault="00C57AAE" w:rsidP="00C82399">
            <w:pPr>
              <w:pStyle w:val="TAC"/>
              <w:rPr>
                <w:rFonts w:cs="Arial"/>
                <w:sz w:val="16"/>
                <w:szCs w:val="16"/>
                <w:lang w:val="en-US" w:eastAsia="zh-CN"/>
              </w:rPr>
            </w:pPr>
            <w:r>
              <w:rPr>
                <w:rFonts w:cs="Arial"/>
                <w:sz w:val="16"/>
                <w:szCs w:val="16"/>
                <w:lang w:val="en-US" w:eastAsia="zh-CN"/>
              </w:rPr>
              <w:t>A6-7</w:t>
            </w:r>
          </w:p>
        </w:tc>
        <w:tc>
          <w:tcPr>
            <w:tcW w:w="2410" w:type="dxa"/>
            <w:tcBorders>
              <w:top w:val="nil"/>
              <w:left w:val="nil"/>
              <w:bottom w:val="single" w:sz="4" w:space="0" w:color="auto"/>
              <w:right w:val="single" w:sz="4" w:space="0" w:color="auto"/>
            </w:tcBorders>
            <w:hideMark/>
          </w:tcPr>
          <w:p w14:paraId="164AA2C0" w14:textId="77777777" w:rsidR="00C57AAE" w:rsidRDefault="00C57AAE" w:rsidP="00C82399">
            <w:pPr>
              <w:pStyle w:val="TAL"/>
              <w:rPr>
                <w:sz w:val="16"/>
                <w:szCs w:val="16"/>
                <w:lang w:val="en-US" w:eastAsia="zh-CN"/>
              </w:rPr>
            </w:pPr>
            <w:r>
              <w:rPr>
                <w:sz w:val="16"/>
                <w:szCs w:val="16"/>
                <w:lang w:val="en-US" w:eastAsia="zh-CN"/>
              </w:rPr>
              <w:t>Uniformity of transfer function</w:t>
            </w:r>
          </w:p>
        </w:tc>
        <w:tc>
          <w:tcPr>
            <w:tcW w:w="1414" w:type="dxa"/>
            <w:tcBorders>
              <w:top w:val="nil"/>
              <w:left w:val="nil"/>
              <w:bottom w:val="single" w:sz="4" w:space="0" w:color="auto"/>
              <w:right w:val="single" w:sz="4" w:space="0" w:color="auto"/>
            </w:tcBorders>
            <w:hideMark/>
          </w:tcPr>
          <w:p w14:paraId="48525087" w14:textId="77777777" w:rsidR="00C57AAE" w:rsidRDefault="00C57AAE" w:rsidP="00C82399">
            <w:pPr>
              <w:pStyle w:val="TAC"/>
              <w:rPr>
                <w:rFonts w:cs="Arial"/>
                <w:sz w:val="16"/>
                <w:szCs w:val="16"/>
                <w:lang w:val="en-US" w:eastAsia="zh-CN"/>
              </w:rPr>
            </w:pPr>
            <w:r>
              <w:rPr>
                <w:rFonts w:cs="Arial"/>
                <w:sz w:val="16"/>
                <w:szCs w:val="16"/>
                <w:lang w:val="en-US" w:eastAsia="zh-CN"/>
              </w:rPr>
              <w:t>0.50</w:t>
            </w:r>
          </w:p>
        </w:tc>
        <w:tc>
          <w:tcPr>
            <w:tcW w:w="1421" w:type="dxa"/>
            <w:tcBorders>
              <w:top w:val="nil"/>
              <w:left w:val="nil"/>
              <w:bottom w:val="single" w:sz="4" w:space="0" w:color="auto"/>
              <w:right w:val="single" w:sz="4" w:space="0" w:color="auto"/>
            </w:tcBorders>
            <w:hideMark/>
          </w:tcPr>
          <w:p w14:paraId="18E82E67" w14:textId="612BA149" w:rsidR="00C57AAE" w:rsidRDefault="00C07F6C" w:rsidP="00C82399">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1E48D35A" w14:textId="77777777" w:rsidR="00C57AAE" w:rsidRDefault="00C57AAE" w:rsidP="00C82399">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6AE0E46E" w14:textId="77777777" w:rsidR="00C57AAE" w:rsidRDefault="00C57AAE" w:rsidP="00C82399">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50A84DC4" w14:textId="77777777" w:rsidR="00C57AAE" w:rsidRDefault="00C57AAE" w:rsidP="00C82399">
            <w:pPr>
              <w:pStyle w:val="TAC"/>
              <w:rPr>
                <w:rFonts w:cs="Arial"/>
                <w:sz w:val="16"/>
                <w:szCs w:val="16"/>
                <w:lang w:val="en-US" w:eastAsia="zh-CN"/>
              </w:rPr>
            </w:pPr>
            <w:r>
              <w:rPr>
                <w:rFonts w:cs="Arial"/>
                <w:sz w:val="16"/>
                <w:szCs w:val="16"/>
                <w:lang w:val="en-US" w:eastAsia="zh-CN"/>
              </w:rPr>
              <w:t>0.50</w:t>
            </w:r>
          </w:p>
        </w:tc>
      </w:tr>
      <w:tr w:rsidR="00C57AAE" w14:paraId="6B700B61" w14:textId="77777777" w:rsidTr="00C82399">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45B62338" w14:textId="77777777" w:rsidR="00C57AAE" w:rsidRDefault="00C57AAE" w:rsidP="00C82399">
            <w:pPr>
              <w:pStyle w:val="TAH"/>
              <w:rPr>
                <w:sz w:val="16"/>
                <w:szCs w:val="16"/>
                <w:lang w:val="en-US" w:eastAsia="zh-CN"/>
              </w:rPr>
            </w:pPr>
            <w:r>
              <w:rPr>
                <w:sz w:val="16"/>
                <w:szCs w:val="16"/>
                <w:lang w:val="en-US" w:eastAsia="zh-CN"/>
              </w:rPr>
              <w:t>Combined standard uncertainty (1σ) (dB)</w:t>
            </w:r>
          </w:p>
        </w:tc>
        <w:tc>
          <w:tcPr>
            <w:tcW w:w="1842" w:type="dxa"/>
            <w:tcBorders>
              <w:top w:val="nil"/>
              <w:left w:val="nil"/>
              <w:bottom w:val="single" w:sz="4" w:space="0" w:color="auto"/>
              <w:right w:val="single" w:sz="4" w:space="0" w:color="auto"/>
            </w:tcBorders>
            <w:hideMark/>
          </w:tcPr>
          <w:p w14:paraId="7771FFD2" w14:textId="77777777" w:rsidR="00C57AAE" w:rsidRPr="00C244BA" w:rsidRDefault="00C57AAE" w:rsidP="00C82399">
            <w:pPr>
              <w:pStyle w:val="TAH"/>
              <w:rPr>
                <w:sz w:val="16"/>
                <w:szCs w:val="16"/>
                <w:lang w:val="en-US" w:eastAsia="zh-CN"/>
              </w:rPr>
            </w:pPr>
            <w:r w:rsidRPr="00C244BA">
              <w:rPr>
                <w:sz w:val="16"/>
                <w:szCs w:val="16"/>
                <w:lang w:val="en-US" w:eastAsia="zh-CN"/>
              </w:rPr>
              <w:t>0.89</w:t>
            </w:r>
          </w:p>
        </w:tc>
      </w:tr>
      <w:tr w:rsidR="00C57AAE" w14:paraId="509DB956" w14:textId="77777777" w:rsidTr="00C82399">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44717E40" w14:textId="77777777" w:rsidR="00C57AAE" w:rsidRDefault="00C57AAE" w:rsidP="00C82399">
            <w:pPr>
              <w:pStyle w:val="TAH"/>
              <w:rPr>
                <w:sz w:val="16"/>
                <w:szCs w:val="16"/>
                <w:lang w:val="en-US" w:eastAsia="zh-CN"/>
              </w:rPr>
            </w:pPr>
            <w:r>
              <w:rPr>
                <w:sz w:val="16"/>
                <w:szCs w:val="16"/>
                <w:lang w:val="en-US" w:eastAsia="zh-CN"/>
              </w:rPr>
              <w:t>Expanded uncertainty (1.96σ - confidence interval of 95 %) (dB)</w:t>
            </w:r>
          </w:p>
        </w:tc>
        <w:tc>
          <w:tcPr>
            <w:tcW w:w="1842" w:type="dxa"/>
            <w:tcBorders>
              <w:top w:val="nil"/>
              <w:left w:val="nil"/>
              <w:bottom w:val="single" w:sz="4" w:space="0" w:color="auto"/>
              <w:right w:val="single" w:sz="4" w:space="0" w:color="auto"/>
            </w:tcBorders>
            <w:hideMark/>
          </w:tcPr>
          <w:p w14:paraId="51053A63" w14:textId="77777777" w:rsidR="00C57AAE" w:rsidRPr="00C244BA" w:rsidRDefault="00C57AAE" w:rsidP="00C82399">
            <w:pPr>
              <w:pStyle w:val="TAH"/>
              <w:rPr>
                <w:sz w:val="16"/>
                <w:szCs w:val="16"/>
                <w:lang w:val="en-US" w:eastAsia="zh-CN"/>
              </w:rPr>
            </w:pPr>
            <w:r w:rsidRPr="00C244BA">
              <w:rPr>
                <w:sz w:val="16"/>
                <w:szCs w:val="16"/>
                <w:lang w:val="en-US" w:eastAsia="zh-CN"/>
              </w:rPr>
              <w:t>1.75</w:t>
            </w:r>
          </w:p>
        </w:tc>
      </w:tr>
    </w:tbl>
    <w:p w14:paraId="4DDBFC1F" w14:textId="77777777" w:rsidR="00C57AAE" w:rsidRDefault="00C57AAE" w:rsidP="00C57AAE">
      <w:pPr>
        <w:pStyle w:val="BodyText"/>
      </w:pPr>
    </w:p>
    <w:p w14:paraId="63A143D1" w14:textId="77777777" w:rsidR="00AB37B3" w:rsidRDefault="00AB37B3" w:rsidP="00C57AAE"/>
    <w:p w14:paraId="5ABB898A" w14:textId="6CA341C8" w:rsidR="00E74FE2" w:rsidRDefault="00E74FE2" w:rsidP="00E74FE2">
      <w:r w:rsidRPr="00405539">
        <w:rPr>
          <w:b/>
          <w:bCs/>
          <w:u w:val="single"/>
        </w:rPr>
        <w:t>Proposal</w:t>
      </w:r>
      <w:r>
        <w:rPr>
          <w:b/>
          <w:bCs/>
          <w:u w:val="single"/>
        </w:rPr>
        <w:t xml:space="preserve"> </w:t>
      </w:r>
      <w:r w:rsidR="005A7BE4">
        <w:rPr>
          <w:b/>
          <w:bCs/>
          <w:u w:val="single"/>
        </w:rPr>
        <w:t>5</w:t>
      </w:r>
      <w:r w:rsidRPr="00405539">
        <w:rPr>
          <w:b/>
          <w:bCs/>
          <w:u w:val="single"/>
        </w:rPr>
        <w:t>:</w:t>
      </w:r>
      <w:r>
        <w:t xml:space="preserve"> For FR2-2 </w:t>
      </w:r>
      <w:r w:rsidR="008D35C5">
        <w:t>TRP OTA BS output power</w:t>
      </w:r>
      <w:r>
        <w:t xml:space="preserve"> measurements in </w:t>
      </w:r>
      <w:r w:rsidR="008D35C5">
        <w:t>RC</w:t>
      </w:r>
      <w:r>
        <w:t xml:space="preserve"> adopt MU evaluation presented in Table 2.</w:t>
      </w:r>
      <w:r w:rsidR="008D35C5">
        <w:t>2</w:t>
      </w:r>
      <w:r>
        <w:t>-1.</w:t>
      </w:r>
    </w:p>
    <w:p w14:paraId="50F6B35E" w14:textId="2D1A3A9A" w:rsidR="00AB37B3" w:rsidRDefault="00E74FE2" w:rsidP="00C57AAE">
      <w:r w:rsidRPr="00E72E1A">
        <w:rPr>
          <w:b/>
          <w:bCs/>
          <w:u w:val="single"/>
        </w:rPr>
        <w:lastRenderedPageBreak/>
        <w:t xml:space="preserve">Proposal </w:t>
      </w:r>
      <w:r w:rsidR="005A7BE4">
        <w:rPr>
          <w:b/>
          <w:bCs/>
          <w:u w:val="single"/>
        </w:rPr>
        <w:t>6</w:t>
      </w:r>
      <w:r w:rsidRPr="00E72E1A">
        <w:rPr>
          <w:b/>
          <w:bCs/>
          <w:u w:val="single"/>
        </w:rPr>
        <w:t>:</w:t>
      </w:r>
      <w:r w:rsidR="0004179F">
        <w:t xml:space="preserve"> For FR2-2 TRP measurements in RC use expanded uncertainty </w:t>
      </w:r>
      <w:r w:rsidR="0004179F" w:rsidRPr="005C68D9">
        <w:t xml:space="preserve">of </w:t>
      </w:r>
      <w:r w:rsidR="00A555A4" w:rsidRPr="005C68D9">
        <w:t xml:space="preserve">1.75 </w:t>
      </w:r>
      <w:r w:rsidR="0004179F" w:rsidRPr="005C68D9">
        <w:t>dB</w:t>
      </w:r>
      <w:r w:rsidR="0004179F">
        <w:t xml:space="preserve"> for OTA BS output power requirement. </w:t>
      </w:r>
    </w:p>
    <w:p w14:paraId="22B3A80C" w14:textId="77777777" w:rsidR="00BD7535" w:rsidRDefault="00BD7535" w:rsidP="00525F8E">
      <w:pPr>
        <w:pStyle w:val="ListParagraph"/>
        <w:rPr>
          <w:rFonts w:ascii="Arial" w:hAnsi="Arial" w:cs="Arial"/>
          <w:sz w:val="24"/>
          <w:szCs w:val="24"/>
        </w:rPr>
      </w:pPr>
    </w:p>
    <w:p w14:paraId="79797835" w14:textId="7017B1A6" w:rsidR="00BD7535" w:rsidRPr="0067176C" w:rsidRDefault="00AB37B3" w:rsidP="00EC5081">
      <w:pPr>
        <w:pStyle w:val="ListParagraph"/>
        <w:numPr>
          <w:ilvl w:val="1"/>
          <w:numId w:val="5"/>
        </w:numPr>
        <w:ind w:hanging="720"/>
        <w:rPr>
          <w:rFonts w:ascii="Arial" w:hAnsi="Arial" w:cs="Arial"/>
          <w:sz w:val="24"/>
          <w:szCs w:val="24"/>
        </w:rPr>
      </w:pPr>
      <w:r>
        <w:rPr>
          <w:rFonts w:ascii="Arial" w:hAnsi="Arial" w:cs="Arial"/>
          <w:sz w:val="24"/>
          <w:szCs w:val="24"/>
        </w:rPr>
        <w:t>ACLR and OBUE</w:t>
      </w:r>
    </w:p>
    <w:p w14:paraId="054656C8" w14:textId="4A95A049" w:rsidR="00861967" w:rsidRDefault="009743C9" w:rsidP="00980D48">
      <w:pPr>
        <w:pStyle w:val="BodyText"/>
      </w:pPr>
      <w:r>
        <w:t xml:space="preserve">For </w:t>
      </w:r>
      <w:r w:rsidR="00491355">
        <w:t>relative ACLR</w:t>
      </w:r>
      <w:r w:rsidR="00892FDC">
        <w:t>,</w:t>
      </w:r>
      <w:r w:rsidR="00491355">
        <w:t xml:space="preserve"> absolute ACLR and OBUE </w:t>
      </w:r>
      <w:r w:rsidR="00FB05B3">
        <w:t>the test procedures are very similar in a</w:t>
      </w:r>
      <w:r w:rsidR="006A358C">
        <w:t>n</w:t>
      </w:r>
      <w:r w:rsidR="00FB05B3">
        <w:t xml:space="preserve"> RC. </w:t>
      </w:r>
      <w:r w:rsidR="002F259A">
        <w:t xml:space="preserve">For FR2-1 a common MU </w:t>
      </w:r>
      <w:r w:rsidR="00704809">
        <w:t>evaluation</w:t>
      </w:r>
      <w:r w:rsidR="002F259A">
        <w:t xml:space="preserve"> was </w:t>
      </w:r>
      <w:r w:rsidR="00704809">
        <w:t>done</w:t>
      </w:r>
      <w:r w:rsidR="002F259A">
        <w:t xml:space="preserve"> for absolute ACLR, relative ACLR and OBUE</w:t>
      </w:r>
      <w:r w:rsidR="00704809">
        <w:t xml:space="preserve"> due to the similarities of the measurements </w:t>
      </w:r>
      <w:r w:rsidR="006B0557">
        <w:t>Therefore,</w:t>
      </w:r>
      <w:r w:rsidR="00FB05B3">
        <w:t xml:space="preserve"> the </w:t>
      </w:r>
      <w:r w:rsidR="00704809">
        <w:t>concept of on</w:t>
      </w:r>
      <w:r w:rsidR="00A668A9">
        <w:t>e</w:t>
      </w:r>
      <w:r w:rsidR="00704809">
        <w:t xml:space="preserve"> common </w:t>
      </w:r>
      <w:r w:rsidR="00FB05B3">
        <w:t>MU</w:t>
      </w:r>
      <w:r w:rsidR="006B0557">
        <w:t xml:space="preserve"> evaluation is</w:t>
      </w:r>
      <w:r w:rsidR="00704809">
        <w:t xml:space="preserve"> also adopted </w:t>
      </w:r>
      <w:r w:rsidR="00A668A9">
        <w:t xml:space="preserve">in </w:t>
      </w:r>
      <w:r w:rsidR="00704809">
        <w:t>FR2-2</w:t>
      </w:r>
      <w:r w:rsidR="006B0557">
        <w:t xml:space="preserve"> for ACLR and OBUE. </w:t>
      </w:r>
    </w:p>
    <w:p w14:paraId="6E6FB68B" w14:textId="2B6A97A4" w:rsidR="00861967" w:rsidRDefault="00861967" w:rsidP="00861967">
      <w:r>
        <w:t xml:space="preserve">In </w:t>
      </w:r>
      <w:r w:rsidR="000266EA">
        <w:t>the</w:t>
      </w:r>
      <w:r>
        <w:t xml:space="preserve"> </w:t>
      </w:r>
      <w:r w:rsidR="000266EA">
        <w:t xml:space="preserve">FR2-2 MU evaluation </w:t>
      </w:r>
      <w:r>
        <w:t>work</w:t>
      </w:r>
      <w:r w:rsidR="000266EA">
        <w:t xml:space="preserve"> </w:t>
      </w:r>
      <w:r>
        <w:t xml:space="preserve">the following assumptions </w:t>
      </w:r>
      <w:r w:rsidR="005D3F50">
        <w:t xml:space="preserve">are </w:t>
      </w:r>
      <w:r>
        <w:t>considered:</w:t>
      </w:r>
    </w:p>
    <w:p w14:paraId="2A743D81" w14:textId="74F57AB9" w:rsidR="00BF1BE4" w:rsidRDefault="00861967" w:rsidP="00861967">
      <w:pPr>
        <w:pStyle w:val="ListParagraph"/>
        <w:numPr>
          <w:ilvl w:val="0"/>
          <w:numId w:val="11"/>
        </w:numPr>
      </w:pPr>
      <w:r>
        <w:t>The MU contributions related to the OTA environment is kept constant from MU evaluation relevant for FR2</w:t>
      </w:r>
      <w:r>
        <w:noBreakHyphen/>
        <w:t xml:space="preserve">1 for TRP measured in RC. The reason is that the physical dimensions </w:t>
      </w:r>
      <w:r w:rsidR="005D3F50">
        <w:t xml:space="preserve">of the chamber </w:t>
      </w:r>
      <w:r>
        <w:t xml:space="preserve">will scale down as function of frequency. </w:t>
      </w:r>
      <w:r w:rsidR="001224AC">
        <w:t>This will result in stricter mechanical tolerances and will maintain reasonable MU values.</w:t>
      </w:r>
    </w:p>
    <w:p w14:paraId="3F4D0127" w14:textId="77777777" w:rsidR="003B691E" w:rsidRDefault="003B691E" w:rsidP="00514B3E">
      <w:pPr>
        <w:pStyle w:val="ListParagraph"/>
      </w:pPr>
    </w:p>
    <w:p w14:paraId="531E90F0" w14:textId="5FBC869D" w:rsidR="003B691E" w:rsidRDefault="003B691E" w:rsidP="00514B3E">
      <w:pPr>
        <w:pStyle w:val="ListParagraph"/>
        <w:numPr>
          <w:ilvl w:val="0"/>
          <w:numId w:val="11"/>
        </w:numPr>
      </w:pPr>
      <w:r>
        <w:t>For the in-band ACLR and OBUE</w:t>
      </w:r>
      <w:r w:rsidR="00FB0E42">
        <w:t xml:space="preserve"> (seen as in-band </w:t>
      </w:r>
      <w:r w:rsidR="00F77765">
        <w:t>even though</w:t>
      </w:r>
      <w:r w:rsidR="00FB0E42">
        <w:t xml:space="preserve"> the requirement </w:t>
      </w:r>
      <w:r w:rsidR="00F77765">
        <w:t xml:space="preserve">is defined </w:t>
      </w:r>
      <w:r w:rsidR="00FE40CA">
        <w:t xml:space="preserve">outside </w:t>
      </w:r>
      <w:r w:rsidR="00F77765">
        <w:t>the band</w:t>
      </w:r>
      <w:r w:rsidR="00FB0E42">
        <w:t>)</w:t>
      </w:r>
      <w:r>
        <w:t xml:space="preserve"> no external down</w:t>
      </w:r>
      <w:r w:rsidR="009019F3">
        <w:t xml:space="preserve"> </w:t>
      </w:r>
      <w:r>
        <w:t>converter is required. Spectrum analysers capable of the complete FR2-2 frequency range</w:t>
      </w:r>
      <w:r w:rsidR="00BF0D2B">
        <w:t xml:space="preserve"> (</w:t>
      </w:r>
      <w:r w:rsidR="00A6085E">
        <w:t xml:space="preserve">+/- </w:t>
      </w:r>
      <w:r w:rsidR="00A6085E" w:rsidRPr="00A6085E">
        <w:rPr>
          <w:rFonts w:ascii="Symbol" w:hAnsi="Symbol"/>
        </w:rPr>
        <w:t>D</w:t>
      </w:r>
      <w:r w:rsidR="00A6085E">
        <w:t>f</w:t>
      </w:r>
      <w:r w:rsidR="00A6085E" w:rsidRPr="00A6085E">
        <w:rPr>
          <w:vertAlign w:val="subscript"/>
        </w:rPr>
        <w:t>OBUE</w:t>
      </w:r>
      <w:r w:rsidR="00BF0D2B">
        <w:t>)</w:t>
      </w:r>
      <w:r>
        <w:t xml:space="preserve"> with required dynamic range </w:t>
      </w:r>
      <w:r w:rsidR="005D3F50">
        <w:t>are</w:t>
      </w:r>
      <w:r>
        <w:t xml:space="preserve"> commercially available.</w:t>
      </w:r>
      <w:r>
        <w:br/>
      </w:r>
    </w:p>
    <w:p w14:paraId="4539BAA0" w14:textId="5E851012" w:rsidR="00E74B1C" w:rsidRDefault="00861967" w:rsidP="00514B3E">
      <w:pPr>
        <w:pStyle w:val="ListParagraph"/>
        <w:numPr>
          <w:ilvl w:val="0"/>
          <w:numId w:val="11"/>
        </w:numPr>
      </w:pPr>
      <w:r>
        <w:t xml:space="preserve">The </w:t>
      </w:r>
      <w:r w:rsidR="00464ABC">
        <w:t>standard uncertainty</w:t>
      </w:r>
      <w:r>
        <w:t xml:space="preserve"> related </w:t>
      </w:r>
      <w:r w:rsidR="00F45B6C">
        <w:t xml:space="preserve">to </w:t>
      </w:r>
      <w:r w:rsidR="00E74B1C">
        <w:t xml:space="preserve">the </w:t>
      </w:r>
      <w:r w:rsidR="00F45B6C">
        <w:t>measurement receiver</w:t>
      </w:r>
      <w:r w:rsidR="00E74B1C">
        <w:t xml:space="preserve"> (C1-8) is set to </w:t>
      </w:r>
      <w:r w:rsidR="00955795">
        <w:t xml:space="preserve">0.90 </w:t>
      </w:r>
      <w:r w:rsidR="00AE1C81">
        <w:t>dB</w:t>
      </w:r>
      <w:r w:rsidR="001C6BF8">
        <w:t xml:space="preserve"> (see Table 2.2-</w:t>
      </w:r>
      <w:r w:rsidR="00ED1C70">
        <w:t xml:space="preserve">3 </w:t>
      </w:r>
      <w:r w:rsidR="001C6BF8">
        <w:t>in [3])</w:t>
      </w:r>
      <w:r w:rsidR="00AE1C81">
        <w:t xml:space="preserve">. </w:t>
      </w:r>
      <w:r w:rsidR="00D63D40">
        <w:br/>
      </w:r>
    </w:p>
    <w:p w14:paraId="3CF87BFB" w14:textId="31C676FB" w:rsidR="00861967" w:rsidRDefault="00D63D40" w:rsidP="00514B3E">
      <w:pPr>
        <w:pStyle w:val="ListParagraph"/>
        <w:numPr>
          <w:ilvl w:val="0"/>
          <w:numId w:val="11"/>
        </w:numPr>
      </w:pPr>
      <w:r>
        <w:t xml:space="preserve">The </w:t>
      </w:r>
      <w:r w:rsidR="00464ABC">
        <w:t>standard uncertainty</w:t>
      </w:r>
      <w:r>
        <w:t xml:space="preserve"> related to the VNA (C1-3) used for test range calibration is set to </w:t>
      </w:r>
      <w:r w:rsidR="00157CCE">
        <w:t>0.</w:t>
      </w:r>
      <w:r w:rsidR="009F1B54">
        <w:t xml:space="preserve">40 </w:t>
      </w:r>
      <w:r>
        <w:t>dB</w:t>
      </w:r>
      <w:r w:rsidR="00157CCE">
        <w:t xml:space="preserve"> (see Table 2.2-2 in [3])</w:t>
      </w:r>
      <w:r>
        <w:t>.</w:t>
      </w:r>
    </w:p>
    <w:p w14:paraId="330B9E94" w14:textId="2F0C34E0" w:rsidR="00864292" w:rsidRDefault="006B0557" w:rsidP="00980D48">
      <w:pPr>
        <w:pStyle w:val="BodyText"/>
      </w:pPr>
      <w:r>
        <w:t>The MU evaluation is captured in Table 2.3-1.</w:t>
      </w:r>
    </w:p>
    <w:p w14:paraId="1A96C824" w14:textId="2660B249" w:rsidR="007D3662" w:rsidRDefault="007D3662" w:rsidP="007D3662">
      <w:pPr>
        <w:pStyle w:val="TH"/>
      </w:pPr>
      <w:r>
        <w:t>Table 2.</w:t>
      </w:r>
      <w:r w:rsidR="00861967">
        <w:t>3</w:t>
      </w:r>
      <w:r>
        <w:t>-</w:t>
      </w:r>
      <w:r w:rsidR="00861967">
        <w:t>1</w:t>
      </w:r>
      <w:r>
        <w:t xml:space="preserve">: </w:t>
      </w:r>
      <w:r w:rsidR="001E74C4">
        <w:t xml:space="preserve">RC </w:t>
      </w:r>
      <w:r>
        <w:t xml:space="preserve">MU evaluation for </w:t>
      </w:r>
      <w:r>
        <w:rPr>
          <w:lang w:val="en-US"/>
        </w:rPr>
        <w:t>relative ACLR, absolute ACLR and OBUE</w:t>
      </w:r>
      <w:r>
        <w:t xml:space="preserve"> measurement</w:t>
      </w:r>
      <w:r w:rsidR="001E74C4">
        <w:t>, FR2-2</w:t>
      </w:r>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3509F2" w14:paraId="47CDDAA5" w14:textId="77777777" w:rsidTr="00C82399">
        <w:trPr>
          <w:cantSplit/>
          <w:jc w:val="center"/>
        </w:trPr>
        <w:tc>
          <w:tcPr>
            <w:tcW w:w="704" w:type="dxa"/>
            <w:tcBorders>
              <w:top w:val="single" w:sz="4" w:space="0" w:color="auto"/>
              <w:left w:val="single" w:sz="4" w:space="0" w:color="auto"/>
              <w:bottom w:val="nil"/>
              <w:right w:val="single" w:sz="4" w:space="0" w:color="auto"/>
            </w:tcBorders>
            <w:hideMark/>
          </w:tcPr>
          <w:p w14:paraId="2588D144"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UID</w:t>
            </w:r>
          </w:p>
        </w:tc>
        <w:tc>
          <w:tcPr>
            <w:tcW w:w="2977" w:type="dxa"/>
            <w:tcBorders>
              <w:top w:val="single" w:sz="4" w:space="0" w:color="auto"/>
              <w:left w:val="single" w:sz="4" w:space="0" w:color="auto"/>
              <w:bottom w:val="nil"/>
              <w:right w:val="single" w:sz="4" w:space="0" w:color="auto"/>
            </w:tcBorders>
            <w:hideMark/>
          </w:tcPr>
          <w:p w14:paraId="0CD0DC6C"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Uncertainty source</w:t>
            </w:r>
          </w:p>
        </w:tc>
        <w:tc>
          <w:tcPr>
            <w:tcW w:w="1417" w:type="dxa"/>
            <w:vMerge w:val="restart"/>
            <w:tcBorders>
              <w:top w:val="single" w:sz="4" w:space="0" w:color="auto"/>
              <w:left w:val="nil"/>
              <w:right w:val="single" w:sz="4" w:space="0" w:color="auto"/>
            </w:tcBorders>
            <w:hideMark/>
          </w:tcPr>
          <w:p w14:paraId="43A4CFFC"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 xml:space="preserve">Uncertainty value </w:t>
            </w:r>
          </w:p>
          <w:p w14:paraId="46D47402" w14:textId="04E3CE8E" w:rsidR="003509F2" w:rsidRPr="00DA3FAF" w:rsidRDefault="003509F2" w:rsidP="00C82399">
            <w:pPr>
              <w:pStyle w:val="TAH"/>
              <w:rPr>
                <w:rFonts w:cs="Arial"/>
                <w:sz w:val="16"/>
                <w:szCs w:val="16"/>
                <w:lang w:val="en-US" w:eastAsia="zh-CN"/>
              </w:rPr>
            </w:pPr>
            <w:r w:rsidRPr="00DA3FAF">
              <w:rPr>
                <w:rFonts w:cs="Arial"/>
                <w:sz w:val="16"/>
                <w:szCs w:val="16"/>
                <w:lang w:val="en-US" w:eastAsia="zh-CN"/>
              </w:rPr>
              <w:t>(dB)</w:t>
            </w:r>
          </w:p>
          <w:p w14:paraId="24CBCB98" w14:textId="672819D2" w:rsidR="003509F2" w:rsidRPr="00DA3FAF" w:rsidRDefault="003509F2" w:rsidP="00C82399">
            <w:pPr>
              <w:pStyle w:val="TAH"/>
              <w:rPr>
                <w:rFonts w:cs="Arial"/>
                <w:sz w:val="16"/>
                <w:szCs w:val="16"/>
                <w:lang w:val="en-US" w:eastAsia="zh-CN"/>
              </w:rPr>
            </w:pPr>
          </w:p>
        </w:tc>
        <w:tc>
          <w:tcPr>
            <w:tcW w:w="1701" w:type="dxa"/>
            <w:tcBorders>
              <w:top w:val="single" w:sz="4" w:space="0" w:color="auto"/>
              <w:left w:val="single" w:sz="4" w:space="0" w:color="auto"/>
              <w:bottom w:val="nil"/>
              <w:right w:val="single" w:sz="4" w:space="0" w:color="auto"/>
            </w:tcBorders>
            <w:hideMark/>
          </w:tcPr>
          <w:p w14:paraId="394E3FEA"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Distribution of the probability</w:t>
            </w:r>
          </w:p>
        </w:tc>
        <w:tc>
          <w:tcPr>
            <w:tcW w:w="1418" w:type="dxa"/>
            <w:tcBorders>
              <w:top w:val="single" w:sz="4" w:space="0" w:color="auto"/>
              <w:left w:val="single" w:sz="4" w:space="0" w:color="auto"/>
              <w:bottom w:val="nil"/>
              <w:right w:val="single" w:sz="4" w:space="0" w:color="auto"/>
            </w:tcBorders>
            <w:hideMark/>
          </w:tcPr>
          <w:p w14:paraId="09F6C89B"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Divisor based on distribution shape</w:t>
            </w:r>
          </w:p>
        </w:tc>
        <w:tc>
          <w:tcPr>
            <w:tcW w:w="425" w:type="dxa"/>
            <w:tcBorders>
              <w:top w:val="single" w:sz="4" w:space="0" w:color="auto"/>
              <w:left w:val="single" w:sz="4" w:space="0" w:color="auto"/>
              <w:bottom w:val="nil"/>
              <w:right w:val="single" w:sz="4" w:space="0" w:color="auto"/>
            </w:tcBorders>
            <w:hideMark/>
          </w:tcPr>
          <w:p w14:paraId="5B7A988E" w14:textId="77777777" w:rsidR="003509F2" w:rsidRPr="00DA3FAF" w:rsidRDefault="003509F2" w:rsidP="00C82399">
            <w:pPr>
              <w:pStyle w:val="TAH"/>
              <w:rPr>
                <w:rFonts w:cs="Arial"/>
                <w:i/>
                <w:iCs/>
                <w:sz w:val="16"/>
                <w:szCs w:val="16"/>
                <w:lang w:val="en-US" w:eastAsia="zh-CN"/>
              </w:rPr>
            </w:pPr>
            <w:r w:rsidRPr="00DA3FAF">
              <w:rPr>
                <w:rFonts w:cs="Arial"/>
                <w:i/>
                <w:iCs/>
                <w:sz w:val="16"/>
                <w:szCs w:val="16"/>
                <w:lang w:val="en-US" w:eastAsia="zh-CN"/>
              </w:rPr>
              <w:t>c</w:t>
            </w:r>
            <w:r w:rsidRPr="00DA3FAF">
              <w:rPr>
                <w:rFonts w:cs="Arial"/>
                <w:i/>
                <w:iCs/>
                <w:sz w:val="16"/>
                <w:szCs w:val="16"/>
                <w:vertAlign w:val="subscript"/>
                <w:lang w:val="en-US" w:eastAsia="zh-CN"/>
              </w:rPr>
              <w:t>i</w:t>
            </w:r>
          </w:p>
        </w:tc>
        <w:tc>
          <w:tcPr>
            <w:tcW w:w="1418" w:type="dxa"/>
            <w:vMerge w:val="restart"/>
            <w:tcBorders>
              <w:top w:val="single" w:sz="4" w:space="0" w:color="auto"/>
              <w:left w:val="nil"/>
              <w:right w:val="single" w:sz="4" w:space="0" w:color="auto"/>
            </w:tcBorders>
            <w:hideMark/>
          </w:tcPr>
          <w:p w14:paraId="574559D0" w14:textId="77777777" w:rsidR="003509F2" w:rsidRPr="00DA3FAF" w:rsidRDefault="003509F2" w:rsidP="00C82399">
            <w:pPr>
              <w:pStyle w:val="TAH"/>
              <w:rPr>
                <w:rFonts w:cs="Arial"/>
                <w:sz w:val="16"/>
                <w:szCs w:val="16"/>
                <w:lang w:val="en-US" w:eastAsia="zh-CN"/>
              </w:rPr>
            </w:pPr>
            <w:r w:rsidRPr="00DA3FAF">
              <w:rPr>
                <w:rFonts w:cs="Arial"/>
                <w:sz w:val="16"/>
                <w:szCs w:val="16"/>
                <w:lang w:val="en-US" w:eastAsia="zh-CN"/>
              </w:rPr>
              <w:t xml:space="preserve">Standard uncertainty </w:t>
            </w:r>
            <w:r w:rsidRPr="00DA3FAF">
              <w:rPr>
                <w:rFonts w:cs="Arial"/>
                <w:i/>
                <w:iCs/>
                <w:sz w:val="16"/>
                <w:szCs w:val="16"/>
                <w:lang w:val="en-US" w:eastAsia="zh-CN"/>
              </w:rPr>
              <w:t>u</w:t>
            </w:r>
            <w:r w:rsidRPr="00DA3FAF">
              <w:rPr>
                <w:rFonts w:cs="Arial"/>
                <w:i/>
                <w:iCs/>
                <w:sz w:val="16"/>
                <w:szCs w:val="16"/>
                <w:vertAlign w:val="subscript"/>
                <w:lang w:val="en-US" w:eastAsia="zh-CN"/>
              </w:rPr>
              <w:t>i</w:t>
            </w:r>
            <w:r w:rsidRPr="00DA3FAF">
              <w:rPr>
                <w:rFonts w:cs="Arial"/>
                <w:sz w:val="16"/>
                <w:szCs w:val="16"/>
                <w:lang w:val="en-US" w:eastAsia="zh-CN"/>
              </w:rPr>
              <w:t xml:space="preserve"> (dB)</w:t>
            </w:r>
          </w:p>
          <w:p w14:paraId="093B6CE9" w14:textId="08738481" w:rsidR="003509F2" w:rsidRPr="00DA3FAF" w:rsidRDefault="003509F2" w:rsidP="00C82399">
            <w:pPr>
              <w:pStyle w:val="TAH"/>
              <w:rPr>
                <w:rFonts w:cs="Arial"/>
                <w:sz w:val="16"/>
                <w:szCs w:val="16"/>
                <w:lang w:val="en-US" w:eastAsia="zh-CN"/>
              </w:rPr>
            </w:pPr>
          </w:p>
        </w:tc>
      </w:tr>
      <w:tr w:rsidR="003509F2" w14:paraId="7522CC65"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3F49C807" w14:textId="77777777" w:rsidR="003509F2" w:rsidRPr="00DA3FAF" w:rsidRDefault="003509F2" w:rsidP="00C82399">
            <w:pPr>
              <w:rPr>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0C8B9774" w14:textId="77777777" w:rsidR="003509F2" w:rsidRPr="00DA3FAF" w:rsidRDefault="003509F2" w:rsidP="00C82399">
            <w:pPr>
              <w:spacing w:after="0"/>
              <w:rPr>
                <w:rFonts w:ascii="Arial" w:hAnsi="Arial" w:cs="Arial"/>
                <w:sz w:val="16"/>
                <w:szCs w:val="16"/>
                <w:lang w:val="sv-SE" w:eastAsia="sv-SE"/>
              </w:rPr>
            </w:pPr>
          </w:p>
        </w:tc>
        <w:tc>
          <w:tcPr>
            <w:tcW w:w="1417" w:type="dxa"/>
            <w:vMerge/>
            <w:tcBorders>
              <w:left w:val="nil"/>
              <w:bottom w:val="nil"/>
              <w:right w:val="single" w:sz="4" w:space="0" w:color="auto"/>
            </w:tcBorders>
            <w:hideMark/>
          </w:tcPr>
          <w:p w14:paraId="623DE7A0" w14:textId="07061BFF" w:rsidR="003509F2" w:rsidRPr="00DA3FAF" w:rsidRDefault="003509F2" w:rsidP="00C82399">
            <w:pPr>
              <w:pStyle w:val="TAH"/>
              <w:rPr>
                <w:rFonts w:cs="Arial"/>
                <w:sz w:val="16"/>
                <w:szCs w:val="16"/>
                <w:lang w:val="en-US" w:eastAsia="zh-CN"/>
              </w:rPr>
            </w:pPr>
          </w:p>
        </w:tc>
        <w:tc>
          <w:tcPr>
            <w:tcW w:w="1701" w:type="dxa"/>
            <w:tcBorders>
              <w:top w:val="nil"/>
              <w:left w:val="single" w:sz="4" w:space="0" w:color="auto"/>
              <w:bottom w:val="single" w:sz="4" w:space="0" w:color="auto"/>
              <w:right w:val="single" w:sz="4" w:space="0" w:color="auto"/>
            </w:tcBorders>
            <w:hideMark/>
          </w:tcPr>
          <w:p w14:paraId="7BEBBE96" w14:textId="77777777" w:rsidR="003509F2" w:rsidRPr="00DA3FAF" w:rsidRDefault="003509F2" w:rsidP="00C82399">
            <w:pPr>
              <w:rPr>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1DFB7C0D" w14:textId="77777777" w:rsidR="003509F2" w:rsidRPr="00DA3FAF" w:rsidRDefault="003509F2" w:rsidP="00C82399">
            <w:pPr>
              <w:spacing w:after="0"/>
              <w:rPr>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53D2C66E" w14:textId="77777777" w:rsidR="003509F2" w:rsidRPr="00DA3FAF" w:rsidRDefault="003509F2" w:rsidP="00C82399">
            <w:pPr>
              <w:spacing w:after="0"/>
              <w:rPr>
                <w:rFonts w:ascii="Arial" w:hAnsi="Arial" w:cs="Arial"/>
                <w:sz w:val="16"/>
                <w:szCs w:val="16"/>
                <w:lang w:val="sv-SE" w:eastAsia="sv-SE"/>
              </w:rPr>
            </w:pPr>
          </w:p>
        </w:tc>
        <w:tc>
          <w:tcPr>
            <w:tcW w:w="1418" w:type="dxa"/>
            <w:vMerge/>
            <w:tcBorders>
              <w:left w:val="nil"/>
              <w:bottom w:val="nil"/>
              <w:right w:val="single" w:sz="4" w:space="0" w:color="auto"/>
            </w:tcBorders>
            <w:hideMark/>
          </w:tcPr>
          <w:p w14:paraId="58133D48" w14:textId="4BC76D57" w:rsidR="003509F2" w:rsidRPr="00DA3FAF" w:rsidRDefault="003509F2" w:rsidP="00C82399">
            <w:pPr>
              <w:pStyle w:val="TAH"/>
              <w:rPr>
                <w:rFonts w:cs="Arial"/>
                <w:sz w:val="16"/>
                <w:szCs w:val="16"/>
                <w:lang w:val="en-US" w:eastAsia="zh-CN"/>
              </w:rPr>
            </w:pPr>
          </w:p>
        </w:tc>
      </w:tr>
      <w:tr w:rsidR="007D3662" w14:paraId="7A8D751C" w14:textId="77777777" w:rsidTr="00C82399">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53082558" w14:textId="77777777" w:rsidR="007D3662" w:rsidRPr="00DA3FAF" w:rsidRDefault="007D3662" w:rsidP="00C82399">
            <w:pPr>
              <w:pStyle w:val="TAH"/>
              <w:rPr>
                <w:rFonts w:cs="Arial"/>
                <w:bCs/>
                <w:sz w:val="16"/>
                <w:szCs w:val="16"/>
                <w:lang w:val="en-US" w:eastAsia="zh-CN"/>
              </w:rPr>
            </w:pPr>
            <w:r w:rsidRPr="00DA3FAF">
              <w:rPr>
                <w:rFonts w:cs="Arial"/>
                <w:bCs/>
                <w:sz w:val="16"/>
                <w:szCs w:val="16"/>
                <w:lang w:val="en-US" w:eastAsia="zh-CN"/>
              </w:rPr>
              <w:t>Stage 2: BS measurement</w:t>
            </w:r>
          </w:p>
        </w:tc>
      </w:tr>
      <w:tr w:rsidR="007D3662" w14:paraId="6B719F04"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1FD2B2B4"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C1-8</w:t>
            </w:r>
          </w:p>
        </w:tc>
        <w:tc>
          <w:tcPr>
            <w:tcW w:w="2977" w:type="dxa"/>
            <w:tcBorders>
              <w:top w:val="nil"/>
              <w:left w:val="nil"/>
              <w:bottom w:val="single" w:sz="4" w:space="0" w:color="auto"/>
              <w:right w:val="single" w:sz="4" w:space="0" w:color="auto"/>
            </w:tcBorders>
            <w:hideMark/>
          </w:tcPr>
          <w:p w14:paraId="711E5CDC" w14:textId="52AEFBF7" w:rsidR="007D3662" w:rsidRPr="00DA3FAF" w:rsidRDefault="007D3662" w:rsidP="00C82399">
            <w:pPr>
              <w:pStyle w:val="TAL"/>
              <w:rPr>
                <w:rFonts w:cs="Arial"/>
                <w:sz w:val="16"/>
                <w:szCs w:val="16"/>
                <w:lang w:val="en-US" w:eastAsia="zh-CN"/>
              </w:rPr>
            </w:pPr>
            <w:r w:rsidRPr="00DA3FAF">
              <w:rPr>
                <w:rFonts w:cs="Arial"/>
                <w:sz w:val="16"/>
                <w:szCs w:val="16"/>
                <w:lang w:val="en-US" w:eastAsia="zh-CN"/>
              </w:rPr>
              <w:t xml:space="preserve">Uncertainty of the RF power measurement equipment (e.g., spectrum analyzer) </w:t>
            </w:r>
          </w:p>
        </w:tc>
        <w:tc>
          <w:tcPr>
            <w:tcW w:w="1417" w:type="dxa"/>
            <w:tcBorders>
              <w:top w:val="nil"/>
              <w:left w:val="nil"/>
              <w:bottom w:val="single" w:sz="4" w:space="0" w:color="auto"/>
              <w:right w:val="single" w:sz="4" w:space="0" w:color="auto"/>
            </w:tcBorders>
            <w:hideMark/>
          </w:tcPr>
          <w:p w14:paraId="34DD49FA" w14:textId="1E0507ED" w:rsidR="007D3662" w:rsidRPr="00DA3FAF" w:rsidRDefault="007D3662" w:rsidP="00C82399">
            <w:pPr>
              <w:pStyle w:val="TAC"/>
              <w:rPr>
                <w:rFonts w:cs="Arial"/>
                <w:sz w:val="16"/>
                <w:szCs w:val="16"/>
                <w:lang w:val="en-US" w:eastAsia="zh-CN"/>
              </w:rPr>
            </w:pPr>
            <w:r w:rsidRPr="00DA3FAF">
              <w:rPr>
                <w:rFonts w:cs="Arial"/>
                <w:sz w:val="16"/>
                <w:szCs w:val="16"/>
                <w:lang w:val="en-US" w:eastAsia="zh-CN"/>
              </w:rPr>
              <w:t>0.</w:t>
            </w:r>
            <w:r w:rsidR="00955795">
              <w:rPr>
                <w:rFonts w:cs="Arial"/>
                <w:sz w:val="16"/>
                <w:szCs w:val="16"/>
                <w:lang w:val="en-US" w:eastAsia="zh-CN"/>
              </w:rPr>
              <w:t>9</w:t>
            </w:r>
            <w:r w:rsidR="00955795" w:rsidRPr="00DA3FAF">
              <w:rPr>
                <w:rFonts w:cs="Arial"/>
                <w:sz w:val="16"/>
                <w:szCs w:val="16"/>
                <w:lang w:val="en-US" w:eastAsia="zh-CN"/>
              </w:rPr>
              <w:t>0</w:t>
            </w:r>
          </w:p>
        </w:tc>
        <w:tc>
          <w:tcPr>
            <w:tcW w:w="1701" w:type="dxa"/>
            <w:tcBorders>
              <w:top w:val="nil"/>
              <w:left w:val="nil"/>
              <w:bottom w:val="single" w:sz="4" w:space="0" w:color="auto"/>
              <w:right w:val="single" w:sz="4" w:space="0" w:color="auto"/>
            </w:tcBorders>
            <w:hideMark/>
          </w:tcPr>
          <w:p w14:paraId="286BBE95" w14:textId="420DD6BB"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487B2DE6"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89CAD3E"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6DAEF172" w14:textId="27F3904A" w:rsidR="007D3662" w:rsidRPr="00D50EA4" w:rsidRDefault="007D3662" w:rsidP="00C82399">
            <w:pPr>
              <w:pStyle w:val="TAC"/>
              <w:rPr>
                <w:rFonts w:cs="Arial"/>
                <w:sz w:val="16"/>
                <w:szCs w:val="16"/>
                <w:lang w:val="en-US" w:eastAsia="zh-CN"/>
              </w:rPr>
            </w:pPr>
            <w:r w:rsidRPr="00D50EA4">
              <w:rPr>
                <w:rFonts w:cs="Arial"/>
                <w:sz w:val="16"/>
                <w:szCs w:val="16"/>
                <w:lang w:val="en-US" w:eastAsia="zh-CN"/>
              </w:rPr>
              <w:t>0.</w:t>
            </w:r>
            <w:r w:rsidR="00955795" w:rsidRPr="00D50EA4">
              <w:rPr>
                <w:rFonts w:cs="Arial"/>
                <w:sz w:val="16"/>
                <w:szCs w:val="16"/>
                <w:lang w:val="en-US" w:eastAsia="zh-CN"/>
              </w:rPr>
              <w:t>90</w:t>
            </w:r>
          </w:p>
        </w:tc>
      </w:tr>
      <w:tr w:rsidR="007D3662" w14:paraId="3E180870"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00EE5F5B"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A6-1</w:t>
            </w:r>
          </w:p>
        </w:tc>
        <w:tc>
          <w:tcPr>
            <w:tcW w:w="2977" w:type="dxa"/>
            <w:tcBorders>
              <w:top w:val="nil"/>
              <w:left w:val="nil"/>
              <w:bottom w:val="single" w:sz="4" w:space="0" w:color="auto"/>
              <w:right w:val="single" w:sz="4" w:space="0" w:color="auto"/>
            </w:tcBorders>
            <w:hideMark/>
          </w:tcPr>
          <w:p w14:paraId="53CCE61F"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Impedance mismatch in the receiving chain</w:t>
            </w:r>
          </w:p>
        </w:tc>
        <w:tc>
          <w:tcPr>
            <w:tcW w:w="1417" w:type="dxa"/>
            <w:tcBorders>
              <w:top w:val="nil"/>
              <w:left w:val="nil"/>
              <w:bottom w:val="single" w:sz="4" w:space="0" w:color="auto"/>
              <w:right w:val="single" w:sz="4" w:space="0" w:color="auto"/>
            </w:tcBorders>
            <w:hideMark/>
          </w:tcPr>
          <w:p w14:paraId="76A518B6"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36B20789"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U-shaped</w:t>
            </w:r>
          </w:p>
        </w:tc>
        <w:tc>
          <w:tcPr>
            <w:tcW w:w="1418" w:type="dxa"/>
            <w:tcBorders>
              <w:top w:val="nil"/>
              <w:left w:val="nil"/>
              <w:bottom w:val="single" w:sz="4" w:space="0" w:color="auto"/>
              <w:right w:val="single" w:sz="4" w:space="0" w:color="auto"/>
            </w:tcBorders>
            <w:hideMark/>
          </w:tcPr>
          <w:p w14:paraId="66D7F1B4"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0560658E"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5E249FEC"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0.14</w:t>
            </w:r>
          </w:p>
        </w:tc>
      </w:tr>
      <w:tr w:rsidR="007D3662" w14:paraId="3BC8738C"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3B087326"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A6-2</w:t>
            </w:r>
          </w:p>
        </w:tc>
        <w:tc>
          <w:tcPr>
            <w:tcW w:w="2977" w:type="dxa"/>
            <w:tcBorders>
              <w:top w:val="nil"/>
              <w:left w:val="nil"/>
              <w:bottom w:val="single" w:sz="4" w:space="0" w:color="auto"/>
              <w:right w:val="single" w:sz="4" w:space="0" w:color="auto"/>
            </w:tcBorders>
            <w:hideMark/>
          </w:tcPr>
          <w:p w14:paraId="4E365710"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Random uncertainty</w:t>
            </w:r>
          </w:p>
        </w:tc>
        <w:tc>
          <w:tcPr>
            <w:tcW w:w="1417" w:type="dxa"/>
            <w:tcBorders>
              <w:top w:val="nil"/>
              <w:left w:val="nil"/>
              <w:bottom w:val="single" w:sz="4" w:space="0" w:color="auto"/>
              <w:right w:val="single" w:sz="4" w:space="0" w:color="auto"/>
            </w:tcBorders>
            <w:hideMark/>
          </w:tcPr>
          <w:p w14:paraId="15B6EDFC"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0.10</w:t>
            </w:r>
          </w:p>
        </w:tc>
        <w:tc>
          <w:tcPr>
            <w:tcW w:w="1701" w:type="dxa"/>
            <w:tcBorders>
              <w:top w:val="nil"/>
              <w:left w:val="nil"/>
              <w:bottom w:val="single" w:sz="4" w:space="0" w:color="auto"/>
              <w:right w:val="single" w:sz="4" w:space="0" w:color="auto"/>
            </w:tcBorders>
            <w:hideMark/>
          </w:tcPr>
          <w:p w14:paraId="25D4A8FA"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Rectangular</w:t>
            </w:r>
          </w:p>
        </w:tc>
        <w:tc>
          <w:tcPr>
            <w:tcW w:w="1418" w:type="dxa"/>
            <w:tcBorders>
              <w:top w:val="nil"/>
              <w:left w:val="nil"/>
              <w:bottom w:val="single" w:sz="4" w:space="0" w:color="auto"/>
              <w:right w:val="single" w:sz="4" w:space="0" w:color="auto"/>
            </w:tcBorders>
            <w:hideMark/>
          </w:tcPr>
          <w:p w14:paraId="6A633CC9"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7C1FCD2C"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6B0F0F3C"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0.06</w:t>
            </w:r>
          </w:p>
        </w:tc>
      </w:tr>
      <w:tr w:rsidR="007D3662" w14:paraId="35FF3607" w14:textId="77777777" w:rsidTr="00C82399">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14059A5A" w14:textId="77777777" w:rsidR="007D3662" w:rsidRPr="00D50EA4" w:rsidRDefault="007D3662" w:rsidP="00C82399">
            <w:pPr>
              <w:pStyle w:val="TAH"/>
              <w:rPr>
                <w:rFonts w:cs="Arial"/>
                <w:sz w:val="16"/>
                <w:szCs w:val="16"/>
                <w:lang w:val="en-US" w:eastAsia="zh-CN"/>
              </w:rPr>
            </w:pPr>
            <w:r w:rsidRPr="00D50EA4">
              <w:rPr>
                <w:rFonts w:cs="Arial"/>
                <w:sz w:val="16"/>
                <w:szCs w:val="16"/>
                <w:lang w:val="en-US" w:eastAsia="zh-CN"/>
              </w:rPr>
              <w:t>Stage 1: Calibration measurement</w:t>
            </w:r>
          </w:p>
        </w:tc>
      </w:tr>
      <w:tr w:rsidR="007D3662" w14:paraId="15CA4299"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1AC88163"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A6-3</w:t>
            </w:r>
          </w:p>
        </w:tc>
        <w:tc>
          <w:tcPr>
            <w:tcW w:w="2977" w:type="dxa"/>
            <w:tcBorders>
              <w:top w:val="nil"/>
              <w:left w:val="nil"/>
              <w:bottom w:val="single" w:sz="4" w:space="0" w:color="auto"/>
              <w:right w:val="single" w:sz="4" w:space="0" w:color="auto"/>
            </w:tcBorders>
            <w:hideMark/>
          </w:tcPr>
          <w:p w14:paraId="19187A73"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Reference antenna radiation efficiency</w:t>
            </w:r>
          </w:p>
        </w:tc>
        <w:tc>
          <w:tcPr>
            <w:tcW w:w="1417" w:type="dxa"/>
            <w:tcBorders>
              <w:top w:val="nil"/>
              <w:left w:val="nil"/>
              <w:bottom w:val="single" w:sz="4" w:space="0" w:color="auto"/>
              <w:right w:val="single" w:sz="4" w:space="0" w:color="auto"/>
            </w:tcBorders>
            <w:hideMark/>
          </w:tcPr>
          <w:p w14:paraId="5B1E4C31"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0.30</w:t>
            </w:r>
          </w:p>
        </w:tc>
        <w:tc>
          <w:tcPr>
            <w:tcW w:w="1701" w:type="dxa"/>
            <w:tcBorders>
              <w:top w:val="nil"/>
              <w:left w:val="nil"/>
              <w:bottom w:val="single" w:sz="4" w:space="0" w:color="auto"/>
              <w:right w:val="single" w:sz="4" w:space="0" w:color="auto"/>
            </w:tcBorders>
            <w:hideMark/>
          </w:tcPr>
          <w:p w14:paraId="345DD968" w14:textId="45F31DE1"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0F6A29F3"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76D80778"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58A38FA3"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0.30</w:t>
            </w:r>
          </w:p>
        </w:tc>
      </w:tr>
      <w:tr w:rsidR="007D3662" w14:paraId="0AB31AEC"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0B69AE05"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A6-4</w:t>
            </w:r>
          </w:p>
        </w:tc>
        <w:tc>
          <w:tcPr>
            <w:tcW w:w="2977" w:type="dxa"/>
            <w:tcBorders>
              <w:top w:val="nil"/>
              <w:left w:val="nil"/>
              <w:bottom w:val="single" w:sz="4" w:space="0" w:color="auto"/>
              <w:right w:val="single" w:sz="4" w:space="0" w:color="auto"/>
            </w:tcBorders>
            <w:hideMark/>
          </w:tcPr>
          <w:p w14:paraId="70459F66"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Mean value estimation of reference antenna mismatch efficiency</w:t>
            </w:r>
          </w:p>
        </w:tc>
        <w:tc>
          <w:tcPr>
            <w:tcW w:w="1417" w:type="dxa"/>
            <w:tcBorders>
              <w:top w:val="nil"/>
              <w:left w:val="nil"/>
              <w:bottom w:val="single" w:sz="4" w:space="0" w:color="auto"/>
              <w:right w:val="single" w:sz="4" w:space="0" w:color="auto"/>
            </w:tcBorders>
            <w:hideMark/>
          </w:tcPr>
          <w:p w14:paraId="3A0104FD"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54293E58" w14:textId="1ACE2705"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4D49870A"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18CE7901"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404E432"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0.27</w:t>
            </w:r>
          </w:p>
        </w:tc>
      </w:tr>
      <w:tr w:rsidR="007D3662" w14:paraId="0E769F27"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141C9186"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C1-3</w:t>
            </w:r>
          </w:p>
        </w:tc>
        <w:tc>
          <w:tcPr>
            <w:tcW w:w="2977" w:type="dxa"/>
            <w:tcBorders>
              <w:top w:val="nil"/>
              <w:left w:val="nil"/>
              <w:bottom w:val="single" w:sz="4" w:space="0" w:color="auto"/>
              <w:right w:val="single" w:sz="4" w:space="0" w:color="auto"/>
            </w:tcBorders>
            <w:hideMark/>
          </w:tcPr>
          <w:p w14:paraId="27078797"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Uncertainty of the network analyzer</w:t>
            </w:r>
          </w:p>
        </w:tc>
        <w:tc>
          <w:tcPr>
            <w:tcW w:w="1417" w:type="dxa"/>
            <w:tcBorders>
              <w:top w:val="nil"/>
              <w:left w:val="nil"/>
              <w:bottom w:val="single" w:sz="4" w:space="0" w:color="auto"/>
              <w:right w:val="single" w:sz="4" w:space="0" w:color="auto"/>
            </w:tcBorders>
            <w:hideMark/>
          </w:tcPr>
          <w:p w14:paraId="66E97163" w14:textId="4D590861" w:rsidR="007D3662" w:rsidRPr="00DA3FAF" w:rsidRDefault="007D3662" w:rsidP="00C82399">
            <w:pPr>
              <w:pStyle w:val="TAC"/>
              <w:rPr>
                <w:rFonts w:cs="Arial"/>
                <w:sz w:val="16"/>
                <w:szCs w:val="16"/>
                <w:lang w:val="en-US" w:eastAsia="zh-CN"/>
              </w:rPr>
            </w:pPr>
            <w:r w:rsidRPr="00DA3FAF">
              <w:rPr>
                <w:rFonts w:cs="Arial"/>
                <w:sz w:val="16"/>
                <w:szCs w:val="16"/>
                <w:lang w:val="en-US" w:eastAsia="zh-CN"/>
              </w:rPr>
              <w:t>0.</w:t>
            </w:r>
            <w:r w:rsidR="00D111BF">
              <w:rPr>
                <w:rFonts w:cs="Arial"/>
                <w:sz w:val="16"/>
                <w:szCs w:val="16"/>
                <w:lang w:val="en-US" w:eastAsia="zh-CN"/>
              </w:rPr>
              <w:t>4</w:t>
            </w:r>
            <w:r w:rsidR="00D111BF" w:rsidRPr="00DA3FAF">
              <w:rPr>
                <w:rFonts w:cs="Arial"/>
                <w:sz w:val="16"/>
                <w:szCs w:val="16"/>
                <w:lang w:val="en-US" w:eastAsia="zh-CN"/>
              </w:rPr>
              <w:t>0</w:t>
            </w:r>
          </w:p>
        </w:tc>
        <w:tc>
          <w:tcPr>
            <w:tcW w:w="1701" w:type="dxa"/>
            <w:tcBorders>
              <w:top w:val="nil"/>
              <w:left w:val="nil"/>
              <w:bottom w:val="single" w:sz="4" w:space="0" w:color="auto"/>
              <w:right w:val="single" w:sz="4" w:space="0" w:color="auto"/>
            </w:tcBorders>
            <w:hideMark/>
          </w:tcPr>
          <w:p w14:paraId="24AFD263" w14:textId="455B58ED"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0826D744"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51D0120"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54C11605" w14:textId="6BA3617B" w:rsidR="007D3662" w:rsidRPr="00D50EA4" w:rsidRDefault="007D3662" w:rsidP="00C82399">
            <w:pPr>
              <w:pStyle w:val="TAC"/>
              <w:rPr>
                <w:rFonts w:cs="Arial"/>
                <w:sz w:val="16"/>
                <w:szCs w:val="16"/>
                <w:lang w:val="en-US" w:eastAsia="zh-CN"/>
              </w:rPr>
            </w:pPr>
            <w:r w:rsidRPr="00D50EA4">
              <w:rPr>
                <w:rFonts w:cs="Arial"/>
                <w:sz w:val="16"/>
                <w:szCs w:val="16"/>
                <w:lang w:val="en-US" w:eastAsia="zh-CN"/>
              </w:rPr>
              <w:t>0.</w:t>
            </w:r>
            <w:r w:rsidR="00D111BF">
              <w:rPr>
                <w:rFonts w:cs="Arial"/>
                <w:sz w:val="16"/>
                <w:szCs w:val="16"/>
                <w:lang w:val="en-US" w:eastAsia="zh-CN"/>
              </w:rPr>
              <w:t>4</w:t>
            </w:r>
            <w:r w:rsidR="00D111BF" w:rsidRPr="00D50EA4">
              <w:rPr>
                <w:rFonts w:cs="Arial"/>
                <w:sz w:val="16"/>
                <w:szCs w:val="16"/>
                <w:lang w:val="en-US" w:eastAsia="zh-CN"/>
              </w:rPr>
              <w:t>0</w:t>
            </w:r>
          </w:p>
        </w:tc>
      </w:tr>
      <w:tr w:rsidR="007D3662" w14:paraId="74ADEBC4"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77C44CC4"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A6-5</w:t>
            </w:r>
          </w:p>
        </w:tc>
        <w:tc>
          <w:tcPr>
            <w:tcW w:w="2977" w:type="dxa"/>
            <w:tcBorders>
              <w:top w:val="nil"/>
              <w:left w:val="nil"/>
              <w:bottom w:val="single" w:sz="4" w:space="0" w:color="auto"/>
              <w:right w:val="single" w:sz="4" w:space="0" w:color="auto"/>
            </w:tcBorders>
            <w:hideMark/>
          </w:tcPr>
          <w:p w14:paraId="40C204D9"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Influence of the reference antenna feed cable</w:t>
            </w:r>
          </w:p>
        </w:tc>
        <w:tc>
          <w:tcPr>
            <w:tcW w:w="1417" w:type="dxa"/>
            <w:tcBorders>
              <w:top w:val="nil"/>
              <w:left w:val="nil"/>
              <w:bottom w:val="single" w:sz="4" w:space="0" w:color="auto"/>
              <w:right w:val="single" w:sz="4" w:space="0" w:color="auto"/>
            </w:tcBorders>
            <w:hideMark/>
          </w:tcPr>
          <w:p w14:paraId="6E40C63B"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4601B7A0" w14:textId="381814A7"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4AEE4812"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24FB74D"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3737D9DE"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0.20</w:t>
            </w:r>
          </w:p>
        </w:tc>
      </w:tr>
      <w:tr w:rsidR="007D3662" w14:paraId="0C0BA905"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4F3AC167"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A6-6</w:t>
            </w:r>
          </w:p>
        </w:tc>
        <w:tc>
          <w:tcPr>
            <w:tcW w:w="2977" w:type="dxa"/>
            <w:tcBorders>
              <w:top w:val="nil"/>
              <w:left w:val="nil"/>
              <w:bottom w:val="single" w:sz="4" w:space="0" w:color="auto"/>
              <w:right w:val="single" w:sz="4" w:space="0" w:color="auto"/>
            </w:tcBorders>
            <w:hideMark/>
          </w:tcPr>
          <w:p w14:paraId="1C1A685C" w14:textId="77777777" w:rsidR="007D3662" w:rsidRPr="00DA3FAF" w:rsidRDefault="007D3662" w:rsidP="00C82399">
            <w:pPr>
              <w:pStyle w:val="TAL"/>
              <w:rPr>
                <w:rFonts w:cs="Arial"/>
                <w:sz w:val="16"/>
                <w:szCs w:val="16"/>
                <w:lang w:val="en-US" w:eastAsia="zh-CN"/>
              </w:rPr>
            </w:pPr>
            <w:r w:rsidRPr="00DA3FAF">
              <w:rPr>
                <w:rFonts w:cs="Arial"/>
                <w:sz w:val="16"/>
                <w:szCs w:val="16"/>
                <w:lang w:val="en-US" w:eastAsia="zh-CN"/>
              </w:rPr>
              <w:t>Mean value estimation of transfer function</w:t>
            </w:r>
          </w:p>
        </w:tc>
        <w:tc>
          <w:tcPr>
            <w:tcW w:w="1417" w:type="dxa"/>
            <w:tcBorders>
              <w:top w:val="nil"/>
              <w:left w:val="nil"/>
              <w:bottom w:val="single" w:sz="4" w:space="0" w:color="auto"/>
              <w:right w:val="single" w:sz="4" w:space="0" w:color="auto"/>
            </w:tcBorders>
            <w:hideMark/>
          </w:tcPr>
          <w:p w14:paraId="3C224007"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08FF25A3" w14:textId="0EDD0C62" w:rsidR="007D3662" w:rsidRPr="00DA3FAF" w:rsidRDefault="00C07F6C" w:rsidP="00C82399">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3F539091"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03DDE6EB" w14:textId="77777777" w:rsidR="007D3662" w:rsidRPr="00DA3FAF" w:rsidRDefault="007D3662" w:rsidP="00C82399">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72F0697C" w14:textId="77777777" w:rsidR="007D3662" w:rsidRPr="00D50EA4" w:rsidRDefault="007D3662" w:rsidP="00C82399">
            <w:pPr>
              <w:pStyle w:val="TAC"/>
              <w:rPr>
                <w:rFonts w:cs="Arial"/>
                <w:sz w:val="16"/>
                <w:szCs w:val="16"/>
                <w:lang w:val="en-US" w:eastAsia="zh-CN"/>
              </w:rPr>
            </w:pPr>
            <w:r w:rsidRPr="00D50EA4">
              <w:rPr>
                <w:rFonts w:cs="Arial"/>
                <w:sz w:val="16"/>
                <w:szCs w:val="16"/>
                <w:lang w:val="en-US" w:eastAsia="zh-CN"/>
              </w:rPr>
              <w:t>0.27</w:t>
            </w:r>
          </w:p>
        </w:tc>
      </w:tr>
      <w:tr w:rsidR="007D3662" w:rsidRPr="000250C2" w14:paraId="4E6A1E19" w14:textId="77777777" w:rsidTr="00C82399">
        <w:trPr>
          <w:cantSplit/>
          <w:jc w:val="center"/>
        </w:trPr>
        <w:tc>
          <w:tcPr>
            <w:tcW w:w="704" w:type="dxa"/>
            <w:tcBorders>
              <w:top w:val="nil"/>
              <w:left w:val="single" w:sz="4" w:space="0" w:color="auto"/>
              <w:bottom w:val="single" w:sz="4" w:space="0" w:color="auto"/>
              <w:right w:val="single" w:sz="4" w:space="0" w:color="auto"/>
            </w:tcBorders>
            <w:hideMark/>
          </w:tcPr>
          <w:p w14:paraId="365FD8BE" w14:textId="77777777" w:rsidR="007D3662" w:rsidRPr="00BF2FA8" w:rsidRDefault="007D3662" w:rsidP="00C82399">
            <w:pPr>
              <w:pStyle w:val="TAC"/>
              <w:rPr>
                <w:rFonts w:cs="Arial"/>
                <w:sz w:val="16"/>
                <w:szCs w:val="16"/>
                <w:lang w:val="en-US" w:eastAsia="zh-CN"/>
              </w:rPr>
            </w:pPr>
            <w:r w:rsidRPr="00BF2FA8">
              <w:rPr>
                <w:rFonts w:cs="Arial"/>
                <w:sz w:val="16"/>
                <w:szCs w:val="16"/>
                <w:lang w:val="en-US" w:eastAsia="zh-CN"/>
              </w:rPr>
              <w:t>A6-7</w:t>
            </w:r>
          </w:p>
        </w:tc>
        <w:tc>
          <w:tcPr>
            <w:tcW w:w="2977" w:type="dxa"/>
            <w:tcBorders>
              <w:top w:val="nil"/>
              <w:left w:val="nil"/>
              <w:bottom w:val="single" w:sz="4" w:space="0" w:color="auto"/>
              <w:right w:val="single" w:sz="4" w:space="0" w:color="auto"/>
            </w:tcBorders>
            <w:hideMark/>
          </w:tcPr>
          <w:p w14:paraId="160AC625" w14:textId="77777777" w:rsidR="007D3662" w:rsidRPr="00BF2FA8" w:rsidRDefault="007D3662" w:rsidP="00C82399">
            <w:pPr>
              <w:pStyle w:val="TAL"/>
              <w:rPr>
                <w:rFonts w:cs="Arial"/>
                <w:sz w:val="16"/>
                <w:szCs w:val="16"/>
                <w:lang w:val="en-US" w:eastAsia="zh-CN"/>
              </w:rPr>
            </w:pPr>
            <w:r w:rsidRPr="00BF2FA8">
              <w:rPr>
                <w:rFonts w:cs="Arial"/>
                <w:sz w:val="16"/>
                <w:szCs w:val="16"/>
                <w:lang w:val="en-US" w:eastAsia="zh-CN"/>
              </w:rPr>
              <w:t>Uniformity of transfer function</w:t>
            </w:r>
          </w:p>
        </w:tc>
        <w:tc>
          <w:tcPr>
            <w:tcW w:w="1417" w:type="dxa"/>
            <w:tcBorders>
              <w:top w:val="nil"/>
              <w:left w:val="nil"/>
              <w:bottom w:val="single" w:sz="4" w:space="0" w:color="auto"/>
              <w:right w:val="single" w:sz="4" w:space="0" w:color="auto"/>
            </w:tcBorders>
            <w:hideMark/>
          </w:tcPr>
          <w:p w14:paraId="36603A1B" w14:textId="77777777" w:rsidR="007D3662" w:rsidRPr="00BF2FA8" w:rsidRDefault="007D3662" w:rsidP="00C82399">
            <w:pPr>
              <w:pStyle w:val="TAC"/>
              <w:rPr>
                <w:rFonts w:cs="Arial"/>
                <w:sz w:val="16"/>
                <w:szCs w:val="16"/>
                <w:lang w:val="en-US" w:eastAsia="zh-CN"/>
              </w:rPr>
            </w:pPr>
            <w:r w:rsidRPr="00BF2FA8">
              <w:rPr>
                <w:rFonts w:cs="Arial"/>
                <w:sz w:val="16"/>
                <w:szCs w:val="16"/>
                <w:lang w:val="en-US" w:eastAsia="zh-CN"/>
              </w:rPr>
              <w:t>0.50</w:t>
            </w:r>
          </w:p>
        </w:tc>
        <w:tc>
          <w:tcPr>
            <w:tcW w:w="1701" w:type="dxa"/>
            <w:tcBorders>
              <w:top w:val="nil"/>
              <w:left w:val="nil"/>
              <w:bottom w:val="single" w:sz="4" w:space="0" w:color="auto"/>
              <w:right w:val="single" w:sz="4" w:space="0" w:color="auto"/>
            </w:tcBorders>
            <w:hideMark/>
          </w:tcPr>
          <w:p w14:paraId="24A1EE49" w14:textId="5130CA8A" w:rsidR="007D3662" w:rsidRPr="00BF2FA8" w:rsidRDefault="00C07F6C" w:rsidP="00C82399">
            <w:pPr>
              <w:pStyle w:val="TAC"/>
              <w:rPr>
                <w:rFonts w:cs="Arial"/>
                <w:sz w:val="16"/>
                <w:szCs w:val="16"/>
                <w:lang w:val="en-US" w:eastAsia="zh-CN"/>
              </w:rPr>
            </w:pPr>
            <w:r w:rsidRPr="00BF2FA8">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733F1D24" w14:textId="77777777" w:rsidR="007D3662" w:rsidRPr="00BF2FA8" w:rsidRDefault="007D3662" w:rsidP="00C82399">
            <w:pPr>
              <w:pStyle w:val="TAC"/>
              <w:rPr>
                <w:rFonts w:cs="Arial"/>
                <w:sz w:val="16"/>
                <w:szCs w:val="16"/>
                <w:lang w:val="en-US" w:eastAsia="zh-CN"/>
              </w:rPr>
            </w:pPr>
            <w:r w:rsidRPr="00BF2FA8">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74DD7E0" w14:textId="77777777" w:rsidR="007D3662" w:rsidRPr="00BF2FA8" w:rsidRDefault="007D3662" w:rsidP="00C82399">
            <w:pPr>
              <w:pStyle w:val="TAC"/>
              <w:rPr>
                <w:rFonts w:cs="Arial"/>
                <w:sz w:val="16"/>
                <w:szCs w:val="16"/>
                <w:lang w:val="en-US" w:eastAsia="zh-CN"/>
              </w:rPr>
            </w:pPr>
            <w:r w:rsidRPr="00BF2FA8">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605F987F" w14:textId="77777777" w:rsidR="007D3662" w:rsidRPr="000250C2" w:rsidRDefault="007D3662" w:rsidP="00C82399">
            <w:pPr>
              <w:pStyle w:val="TAC"/>
              <w:rPr>
                <w:rFonts w:cs="Arial"/>
                <w:sz w:val="16"/>
                <w:szCs w:val="16"/>
                <w:lang w:val="en-US" w:eastAsia="zh-CN"/>
              </w:rPr>
            </w:pPr>
            <w:r w:rsidRPr="00BF2FA8">
              <w:rPr>
                <w:rFonts w:cs="Arial"/>
                <w:sz w:val="16"/>
                <w:szCs w:val="16"/>
                <w:lang w:val="en-US" w:eastAsia="zh-CN"/>
              </w:rPr>
              <w:t>0.50</w:t>
            </w:r>
          </w:p>
        </w:tc>
      </w:tr>
      <w:tr w:rsidR="007D3662" w:rsidRPr="00BF2FA8" w14:paraId="18FE48A3" w14:textId="77777777" w:rsidTr="00D6414D">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58117661" w14:textId="77777777" w:rsidR="007D3662" w:rsidRPr="00BF2FA8" w:rsidRDefault="007D3662" w:rsidP="00C82399">
            <w:pPr>
              <w:pStyle w:val="TAH"/>
              <w:rPr>
                <w:rFonts w:cs="Arial"/>
                <w:sz w:val="16"/>
                <w:szCs w:val="16"/>
                <w:lang w:val="en-US" w:eastAsia="zh-CN"/>
              </w:rPr>
            </w:pPr>
            <w:r w:rsidRPr="00BF2FA8">
              <w:rPr>
                <w:rFonts w:cs="Arial"/>
                <w:sz w:val="16"/>
                <w:szCs w:val="16"/>
                <w:lang w:val="en-US" w:eastAsia="zh-CN"/>
              </w:rPr>
              <w:t>Combined standard uncertainty (1σ) (dB)</w:t>
            </w:r>
          </w:p>
        </w:tc>
        <w:tc>
          <w:tcPr>
            <w:tcW w:w="1418" w:type="dxa"/>
            <w:tcBorders>
              <w:top w:val="nil"/>
              <w:left w:val="nil"/>
              <w:bottom w:val="single" w:sz="4" w:space="0" w:color="auto"/>
              <w:right w:val="single" w:sz="4" w:space="0" w:color="auto"/>
            </w:tcBorders>
            <w:hideMark/>
          </w:tcPr>
          <w:p w14:paraId="30F74427" w14:textId="39228DB9" w:rsidR="007D3662" w:rsidRPr="00BF2FA8" w:rsidRDefault="00BF2FA8" w:rsidP="00C82399">
            <w:pPr>
              <w:pStyle w:val="TAH"/>
              <w:rPr>
                <w:rFonts w:cs="Arial"/>
                <w:sz w:val="16"/>
                <w:szCs w:val="16"/>
                <w:lang w:val="en-US" w:eastAsia="zh-CN"/>
              </w:rPr>
            </w:pPr>
            <w:r w:rsidRPr="00BF2FA8">
              <w:rPr>
                <w:rFonts w:cs="Arial"/>
                <w:sz w:val="16"/>
                <w:szCs w:val="16"/>
                <w:lang w:val="en-US" w:eastAsia="zh-CN"/>
              </w:rPr>
              <w:t>1.23</w:t>
            </w:r>
          </w:p>
        </w:tc>
      </w:tr>
      <w:tr w:rsidR="007D3662" w:rsidRPr="00BF2FA8" w14:paraId="31A1FA3B" w14:textId="77777777" w:rsidTr="00D6414D">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6E355F17" w14:textId="77777777" w:rsidR="007D3662" w:rsidRPr="00BF2FA8" w:rsidRDefault="007D3662" w:rsidP="00C82399">
            <w:pPr>
              <w:pStyle w:val="TAH"/>
              <w:rPr>
                <w:rFonts w:cs="Arial"/>
                <w:sz w:val="16"/>
                <w:szCs w:val="16"/>
                <w:lang w:val="en-US" w:eastAsia="zh-CN"/>
              </w:rPr>
            </w:pPr>
            <w:r w:rsidRPr="00BF2FA8">
              <w:rPr>
                <w:rFonts w:cs="Arial"/>
                <w:sz w:val="16"/>
                <w:szCs w:val="16"/>
                <w:lang w:val="en-US" w:eastAsia="zh-CN"/>
              </w:rPr>
              <w:t>Expanded uncertainty (1.96σ - confidence interval of 95 %) (dB)</w:t>
            </w:r>
          </w:p>
        </w:tc>
        <w:tc>
          <w:tcPr>
            <w:tcW w:w="1418" w:type="dxa"/>
            <w:tcBorders>
              <w:top w:val="single" w:sz="4" w:space="0" w:color="auto"/>
              <w:left w:val="nil"/>
              <w:bottom w:val="single" w:sz="4" w:space="0" w:color="auto"/>
              <w:right w:val="single" w:sz="4" w:space="0" w:color="auto"/>
            </w:tcBorders>
            <w:hideMark/>
          </w:tcPr>
          <w:p w14:paraId="108DF94F" w14:textId="0C98FF69" w:rsidR="007D3662" w:rsidRPr="00BF2FA8" w:rsidRDefault="00BF2FA8" w:rsidP="00C82399">
            <w:pPr>
              <w:pStyle w:val="TAH"/>
              <w:rPr>
                <w:rFonts w:cs="Arial"/>
                <w:sz w:val="16"/>
                <w:szCs w:val="16"/>
                <w:lang w:val="en-US" w:eastAsia="zh-CN"/>
              </w:rPr>
            </w:pPr>
            <w:r w:rsidRPr="00BF2FA8">
              <w:rPr>
                <w:rFonts w:cs="Arial"/>
                <w:sz w:val="16"/>
                <w:szCs w:val="16"/>
                <w:lang w:val="en-US" w:eastAsia="zh-CN"/>
              </w:rPr>
              <w:t>2.42</w:t>
            </w:r>
          </w:p>
        </w:tc>
      </w:tr>
    </w:tbl>
    <w:p w14:paraId="2E097B8E" w14:textId="77777777" w:rsidR="007D3662" w:rsidRPr="00BF2FA8" w:rsidRDefault="007D3662" w:rsidP="007D3662">
      <w:pPr>
        <w:pStyle w:val="BodyText"/>
      </w:pPr>
    </w:p>
    <w:p w14:paraId="058D27E4" w14:textId="32DD932E" w:rsidR="00A62106" w:rsidRPr="00BF2FA8" w:rsidRDefault="007D3662" w:rsidP="007D3662">
      <w:pPr>
        <w:pStyle w:val="BodyText"/>
      </w:pPr>
      <w:r w:rsidRPr="00BF2FA8">
        <w:t xml:space="preserve">For ACLR, the MU evaluation is divided into two parts: Absolute ACLR MU and Relative ACLR MU. </w:t>
      </w:r>
      <w:r w:rsidR="00AE3C90" w:rsidRPr="00BF2FA8">
        <w:t xml:space="preserve">The background for the </w:t>
      </w:r>
      <w:r w:rsidR="00EB7511" w:rsidRPr="00BF2FA8">
        <w:t xml:space="preserve">division was to analyze </w:t>
      </w:r>
      <w:r w:rsidR="00E66B19" w:rsidRPr="00BF2FA8">
        <w:t xml:space="preserve">MU for the case where ACLR is defined as a power ratio and where </w:t>
      </w:r>
      <w:r w:rsidR="007A4363" w:rsidRPr="00BF2FA8">
        <w:t xml:space="preserve">the </w:t>
      </w:r>
      <w:r w:rsidR="00E66B19" w:rsidRPr="00BF2FA8">
        <w:t>ACLR is defined as a</w:t>
      </w:r>
      <w:r w:rsidR="007A4363" w:rsidRPr="00BF2FA8">
        <w:t>n</w:t>
      </w:r>
      <w:r w:rsidR="00E66B19" w:rsidRPr="00BF2FA8">
        <w:t xml:space="preserve"> absolute power limit. </w:t>
      </w:r>
      <w:r w:rsidR="00154B24" w:rsidRPr="00BF2FA8">
        <w:t xml:space="preserve">For the case where ACLR is defined as a power ratio many MU </w:t>
      </w:r>
      <w:r w:rsidR="007A4363" w:rsidRPr="00BF2FA8">
        <w:t>contributions</w:t>
      </w:r>
      <w:r w:rsidR="00154B24" w:rsidRPr="00BF2FA8">
        <w:t xml:space="preserve"> </w:t>
      </w:r>
      <w:r w:rsidR="00A62106" w:rsidRPr="00BF2FA8">
        <w:t>may</w:t>
      </w:r>
      <w:r w:rsidR="00154B24" w:rsidRPr="00BF2FA8">
        <w:t xml:space="preserve"> cancel out</w:t>
      </w:r>
      <w:r w:rsidR="007A4363" w:rsidRPr="00BF2FA8">
        <w:t xml:space="preserve">. </w:t>
      </w:r>
      <w:r w:rsidR="003C0BDD" w:rsidRPr="00BF2FA8">
        <w:t>For absolute ACLR the requirement level is</w:t>
      </w:r>
      <w:r w:rsidR="00A20032" w:rsidRPr="00BF2FA8">
        <w:t xml:space="preserve"> </w:t>
      </w:r>
      <w:r w:rsidR="008208A9" w:rsidRPr="00BF2FA8">
        <w:t xml:space="preserve">in the range -13 to -20 dBm/MHz TRP. </w:t>
      </w:r>
      <w:r w:rsidR="00623995" w:rsidRPr="00BF2FA8">
        <w:t>For FR2-1</w:t>
      </w:r>
      <w:r w:rsidR="00793AD0" w:rsidRPr="00BF2FA8">
        <w:t xml:space="preserve"> MU </w:t>
      </w:r>
      <w:r w:rsidR="00026884" w:rsidRPr="00BF2FA8">
        <w:t>evaluation</w:t>
      </w:r>
      <w:r w:rsidR="00793AD0" w:rsidRPr="00BF2FA8">
        <w:t xml:space="preserve"> it was decided to use a common approach to </w:t>
      </w:r>
      <w:r w:rsidR="00026884" w:rsidRPr="00BF2FA8">
        <w:t>relative</w:t>
      </w:r>
      <w:r w:rsidR="00793AD0" w:rsidRPr="00BF2FA8">
        <w:t xml:space="preserve"> and absolute ACLR. </w:t>
      </w:r>
      <w:r w:rsidR="00DE1BA1" w:rsidRPr="00BF2FA8">
        <w:t>Therefore,</w:t>
      </w:r>
      <w:r w:rsidR="00026884" w:rsidRPr="00BF2FA8">
        <w:t xml:space="preserve"> it would be reasonable </w:t>
      </w:r>
      <w:r w:rsidRPr="00BF2FA8">
        <w:t xml:space="preserve">to just have </w:t>
      </w:r>
      <w:r w:rsidR="00026884" w:rsidRPr="00BF2FA8">
        <w:t>a common table for FR2-2 also.</w:t>
      </w:r>
      <w:r w:rsidRPr="00BF2FA8">
        <w:t xml:space="preserve"> </w:t>
      </w:r>
    </w:p>
    <w:p w14:paraId="3CD5D36C" w14:textId="092FB05A" w:rsidR="007D3662" w:rsidRPr="00BF2FA8" w:rsidRDefault="007D3662" w:rsidP="007D3662">
      <w:pPr>
        <w:pStyle w:val="BodyText"/>
      </w:pPr>
      <w:r w:rsidRPr="00BF2FA8">
        <w:t xml:space="preserve">The MU value for C1-8 account for measuring emission levels much lower than the wanted signal power. </w:t>
      </w:r>
    </w:p>
    <w:p w14:paraId="51E93715" w14:textId="77777777" w:rsidR="007D3662" w:rsidRPr="00BF2FA8" w:rsidRDefault="007D3662" w:rsidP="007D3662">
      <w:r w:rsidRPr="00BF2FA8">
        <w:rPr>
          <w:b/>
          <w:bCs/>
          <w:u w:val="single"/>
        </w:rPr>
        <w:t>Observation:</w:t>
      </w:r>
      <w:r w:rsidRPr="00BF2FA8">
        <w:t xml:space="preserve"> For FR2-2, a common MU evaluation for absolute ACLR, Relative ACLR and OBUE can be adopted. </w:t>
      </w:r>
    </w:p>
    <w:p w14:paraId="0CAC53EB" w14:textId="52852A0A" w:rsidR="00F71727" w:rsidRPr="00BF2FA8" w:rsidRDefault="00F71727" w:rsidP="00F71727">
      <w:r w:rsidRPr="00BF2FA8">
        <w:rPr>
          <w:b/>
          <w:bCs/>
          <w:u w:val="single"/>
        </w:rPr>
        <w:t xml:space="preserve">Proposal </w:t>
      </w:r>
      <w:r w:rsidR="005A7BE4">
        <w:rPr>
          <w:b/>
          <w:bCs/>
          <w:u w:val="single"/>
        </w:rPr>
        <w:t>7</w:t>
      </w:r>
      <w:r w:rsidRPr="00BF2FA8">
        <w:rPr>
          <w:b/>
          <w:bCs/>
          <w:u w:val="single"/>
        </w:rPr>
        <w:t>:</w:t>
      </w:r>
      <w:r w:rsidRPr="00BF2FA8">
        <w:t xml:space="preserve"> For FR2-2 TRP ACLR and OBUE measurements in RC adopt MU evaluation presented in Table 2.3-1.</w:t>
      </w:r>
    </w:p>
    <w:p w14:paraId="4A1C0496" w14:textId="59AAB399" w:rsidR="00F71727" w:rsidRDefault="00F71727" w:rsidP="00F71727">
      <w:r w:rsidRPr="00BF2FA8">
        <w:rPr>
          <w:b/>
          <w:bCs/>
          <w:u w:val="single"/>
        </w:rPr>
        <w:t xml:space="preserve">Proposal </w:t>
      </w:r>
      <w:r w:rsidR="005A7BE4">
        <w:rPr>
          <w:b/>
          <w:bCs/>
          <w:u w:val="single"/>
        </w:rPr>
        <w:t>8</w:t>
      </w:r>
      <w:r w:rsidRPr="00BF2FA8">
        <w:rPr>
          <w:b/>
          <w:bCs/>
          <w:u w:val="single"/>
        </w:rPr>
        <w:t>:</w:t>
      </w:r>
      <w:r w:rsidRPr="00BF2FA8">
        <w:t xml:space="preserve"> For FR2-2 TRP measurements in RC use expanded uncertainty of </w:t>
      </w:r>
      <w:r w:rsidR="00D50EA4" w:rsidRPr="00BF2FA8">
        <w:t>2.</w:t>
      </w:r>
      <w:r w:rsidR="00BF2FA8" w:rsidRPr="00BF2FA8">
        <w:t xml:space="preserve">42 </w:t>
      </w:r>
      <w:r w:rsidRPr="00BF2FA8">
        <w:t xml:space="preserve">dB for ACLR </w:t>
      </w:r>
      <w:r w:rsidR="005E5386" w:rsidRPr="00BF2FA8">
        <w:t xml:space="preserve">requirement </w:t>
      </w:r>
      <w:r w:rsidRPr="00BF2FA8">
        <w:t>and</w:t>
      </w:r>
      <w:r>
        <w:t xml:space="preserve"> OBUE requirement. </w:t>
      </w:r>
    </w:p>
    <w:p w14:paraId="633A754D" w14:textId="77777777" w:rsidR="00595E8B" w:rsidRDefault="00595E8B" w:rsidP="007D3662"/>
    <w:p w14:paraId="3ABBEFB0" w14:textId="2C4AEB2C" w:rsidR="00595E8B" w:rsidRPr="00E06F6D" w:rsidRDefault="00595E8B" w:rsidP="00595E8B">
      <w:pPr>
        <w:pStyle w:val="ListParagraph"/>
        <w:numPr>
          <w:ilvl w:val="1"/>
          <w:numId w:val="5"/>
        </w:numPr>
        <w:ind w:hanging="720"/>
        <w:rPr>
          <w:rFonts w:ascii="Arial" w:hAnsi="Arial" w:cs="Arial"/>
          <w:sz w:val="24"/>
          <w:szCs w:val="24"/>
        </w:rPr>
      </w:pPr>
      <w:r>
        <w:rPr>
          <w:rFonts w:ascii="Arial" w:hAnsi="Arial" w:cs="Arial"/>
          <w:sz w:val="24"/>
          <w:szCs w:val="24"/>
        </w:rPr>
        <w:t>Spurious emissions</w:t>
      </w:r>
    </w:p>
    <w:p w14:paraId="3A19C595" w14:textId="720874EF" w:rsidR="00595E8B" w:rsidRDefault="005F6487" w:rsidP="007D3662">
      <w:r>
        <w:t xml:space="preserve">The spurious emission region for FR2-2 </w:t>
      </w:r>
      <w:r w:rsidR="00A7321F">
        <w:t xml:space="preserve">band n263 </w:t>
      </w:r>
      <w:r>
        <w:t xml:space="preserve">is defined between 30 MHz </w:t>
      </w:r>
      <w:r w:rsidR="00C60A75">
        <w:t>and</w:t>
      </w:r>
      <w:r>
        <w:t xml:space="preserve"> 142 GHz</w:t>
      </w:r>
      <w:r w:rsidR="00A7321F">
        <w:t xml:space="preserve">. </w:t>
      </w:r>
      <w:r w:rsidR="00006A0A">
        <w:t xml:space="preserve">The spurious emission requirement for transmitter and receiver is defined based on TRP. </w:t>
      </w:r>
      <w:r w:rsidR="000D6859">
        <w:t>For RC</w:t>
      </w:r>
      <w:r w:rsidR="006C7D4E">
        <w:t>,</w:t>
      </w:r>
      <w:r w:rsidR="000D6859">
        <w:t xml:space="preserve"> the ME </w:t>
      </w:r>
      <w:r w:rsidR="007C66C3">
        <w:t>evaluation</w:t>
      </w:r>
      <w:r w:rsidR="000D6859">
        <w:t xml:space="preserve"> </w:t>
      </w:r>
      <w:r w:rsidR="007C66C3">
        <w:t xml:space="preserve">from FR2-1 needs to be extended to cover up to 142 GHz. </w:t>
      </w:r>
    </w:p>
    <w:p w14:paraId="33A01E61" w14:textId="6A727A87" w:rsidR="00F8656C" w:rsidRDefault="00481FAD" w:rsidP="007D3662">
      <w:r>
        <w:t>To cover the complete spurious region</w:t>
      </w:r>
      <w:r w:rsidR="0093607D">
        <w:t>,</w:t>
      </w:r>
      <w:r>
        <w:t xml:space="preserve"> the MU evaluation needs to be divided into sub-ranges</w:t>
      </w:r>
      <w:r w:rsidR="00853A45">
        <w:t xml:space="preserve"> as described in Table 2.4-1. For </w:t>
      </w:r>
      <w:r w:rsidR="00362289">
        <w:t>frequency</w:t>
      </w:r>
      <w:r w:rsidR="00853A45">
        <w:t xml:space="preserve"> ranges below FR2-2</w:t>
      </w:r>
      <w:r w:rsidR="00362289">
        <w:t xml:space="preserve">, MU evaluation results from FR2-1 can be re-used. </w:t>
      </w:r>
    </w:p>
    <w:p w14:paraId="5A1A61E1" w14:textId="559FBA29" w:rsidR="006D7F5E" w:rsidRPr="003C0B2F" w:rsidRDefault="006D7F5E" w:rsidP="006D7F5E">
      <w:pPr>
        <w:keepNext/>
        <w:keepLines/>
        <w:spacing w:after="0"/>
        <w:jc w:val="center"/>
        <w:rPr>
          <w:rFonts w:ascii="Arial" w:eastAsia="SimSun" w:hAnsi="Arial"/>
          <w:b/>
        </w:rPr>
      </w:pPr>
      <w:r w:rsidRPr="003C0B2F">
        <w:rPr>
          <w:rFonts w:ascii="Arial" w:eastAsia="SimSun" w:hAnsi="Arial"/>
          <w:b/>
        </w:rPr>
        <w:t>Table 2</w:t>
      </w:r>
      <w:r w:rsidR="002509E1">
        <w:rPr>
          <w:rFonts w:ascii="Arial" w:eastAsia="SimSun" w:hAnsi="Arial"/>
          <w:b/>
        </w:rPr>
        <w:t>.4</w:t>
      </w:r>
      <w:r w:rsidRPr="003C0B2F">
        <w:rPr>
          <w:rFonts w:ascii="Arial" w:eastAsia="SimSun" w:hAnsi="Arial"/>
          <w:b/>
        </w:rPr>
        <w:t xml:space="preserve">-1: </w:t>
      </w:r>
      <w:r w:rsidR="00F8656C">
        <w:rPr>
          <w:rFonts w:ascii="Arial" w:eastAsia="SimSun" w:hAnsi="Arial"/>
          <w:b/>
        </w:rPr>
        <w:t>MU evaluation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8"/>
        <w:gridCol w:w="3323"/>
        <w:gridCol w:w="4900"/>
      </w:tblGrid>
      <w:tr w:rsidR="0048218B" w:rsidRPr="000C0827" w14:paraId="24294542" w14:textId="68D888B0" w:rsidTr="00395D19">
        <w:trPr>
          <w:tblHeader/>
          <w:jc w:val="center"/>
        </w:trPr>
        <w:tc>
          <w:tcPr>
            <w:tcW w:w="0" w:type="auto"/>
          </w:tcPr>
          <w:p w14:paraId="4129CD27" w14:textId="77777777" w:rsidR="00395D19" w:rsidRDefault="00395D19" w:rsidP="00514B3E">
            <w:pPr>
              <w:keepNext/>
              <w:keepLines/>
              <w:spacing w:after="0"/>
              <w:jc w:val="center"/>
              <w:rPr>
                <w:rFonts w:ascii="Arial" w:hAnsi="Arial"/>
                <w:b/>
                <w:sz w:val="18"/>
              </w:rPr>
            </w:pPr>
            <w:r>
              <w:rPr>
                <w:rFonts w:ascii="Arial" w:hAnsi="Arial"/>
                <w:b/>
                <w:sz w:val="18"/>
              </w:rPr>
              <w:t>Frequency range</w:t>
            </w:r>
          </w:p>
          <w:p w14:paraId="7BB037E4" w14:textId="77777777" w:rsidR="00395D19" w:rsidRDefault="00395D19" w:rsidP="00514B3E">
            <w:pPr>
              <w:keepNext/>
              <w:keepLines/>
              <w:spacing w:after="0"/>
              <w:jc w:val="center"/>
              <w:rPr>
                <w:rFonts w:ascii="Arial" w:hAnsi="Arial"/>
                <w:b/>
                <w:sz w:val="18"/>
              </w:rPr>
            </w:pPr>
            <w:r>
              <w:rPr>
                <w:rFonts w:ascii="Arial" w:hAnsi="Arial"/>
                <w:b/>
                <w:sz w:val="18"/>
              </w:rPr>
              <w:t>(GHz)</w:t>
            </w:r>
          </w:p>
        </w:tc>
        <w:tc>
          <w:tcPr>
            <w:tcW w:w="0" w:type="auto"/>
          </w:tcPr>
          <w:p w14:paraId="3AB3F0CA" w14:textId="77777777" w:rsidR="00395D19" w:rsidRDefault="00395D19" w:rsidP="00514B3E">
            <w:pPr>
              <w:keepNext/>
              <w:keepLines/>
              <w:spacing w:after="0"/>
              <w:jc w:val="center"/>
              <w:rPr>
                <w:rFonts w:ascii="Arial" w:hAnsi="Arial"/>
                <w:b/>
                <w:sz w:val="18"/>
              </w:rPr>
            </w:pPr>
            <w:r>
              <w:rPr>
                <w:rFonts w:ascii="Arial" w:hAnsi="Arial"/>
                <w:b/>
                <w:sz w:val="18"/>
              </w:rPr>
              <w:t>Description</w:t>
            </w:r>
          </w:p>
        </w:tc>
        <w:tc>
          <w:tcPr>
            <w:tcW w:w="0" w:type="auto"/>
          </w:tcPr>
          <w:p w14:paraId="5600C12C" w14:textId="0AFF78AB" w:rsidR="00395D19" w:rsidRDefault="00395D19" w:rsidP="00514B3E">
            <w:pPr>
              <w:keepNext/>
              <w:keepLines/>
              <w:spacing w:after="0"/>
              <w:jc w:val="center"/>
              <w:rPr>
                <w:rFonts w:ascii="Arial" w:hAnsi="Arial"/>
                <w:b/>
                <w:sz w:val="18"/>
              </w:rPr>
            </w:pPr>
            <w:r>
              <w:rPr>
                <w:rFonts w:ascii="Arial" w:hAnsi="Arial"/>
                <w:b/>
                <w:sz w:val="18"/>
              </w:rPr>
              <w:t>Action required for FR2-2</w:t>
            </w:r>
          </w:p>
        </w:tc>
      </w:tr>
      <w:tr w:rsidR="0048218B" w:rsidRPr="000C0827" w14:paraId="25AA9136" w14:textId="358FF2C6" w:rsidTr="00395D19">
        <w:trPr>
          <w:jc w:val="center"/>
        </w:trPr>
        <w:tc>
          <w:tcPr>
            <w:tcW w:w="0" w:type="auto"/>
          </w:tcPr>
          <w:p w14:paraId="45E77BAF" w14:textId="003F1160" w:rsidR="00395D19" w:rsidRDefault="00395D19" w:rsidP="00514B3E">
            <w:pPr>
              <w:keepNext/>
              <w:keepLines/>
              <w:spacing w:after="0"/>
              <w:jc w:val="center"/>
              <w:rPr>
                <w:rFonts w:ascii="Arial" w:hAnsi="Arial"/>
                <w:sz w:val="18"/>
                <w:lang w:eastAsia="x-none"/>
              </w:rPr>
            </w:pPr>
            <w:r>
              <w:rPr>
                <w:rFonts w:ascii="Arial" w:hAnsi="Arial"/>
                <w:sz w:val="18"/>
                <w:lang w:eastAsia="x-none"/>
              </w:rPr>
              <w:t>0.38 to 26</w:t>
            </w:r>
          </w:p>
        </w:tc>
        <w:tc>
          <w:tcPr>
            <w:tcW w:w="0" w:type="auto"/>
          </w:tcPr>
          <w:p w14:paraId="51F45696" w14:textId="45F73F31" w:rsidR="00395D19" w:rsidRPr="00931128" w:rsidRDefault="00395D19" w:rsidP="00514B3E">
            <w:pPr>
              <w:keepNext/>
              <w:keepLines/>
              <w:spacing w:after="0"/>
              <w:jc w:val="center"/>
              <w:rPr>
                <w:rFonts w:ascii="Arial" w:hAnsi="Arial"/>
                <w:sz w:val="18"/>
                <w:lang w:eastAsia="x-none"/>
              </w:rPr>
            </w:pPr>
            <w:r w:rsidRPr="00361D27">
              <w:rPr>
                <w:rFonts w:ascii="Arial" w:hAnsi="Arial"/>
                <w:sz w:val="18"/>
                <w:lang w:eastAsia="x-none"/>
              </w:rPr>
              <w:t>The lower spurious region below FR2-1.</w:t>
            </w:r>
          </w:p>
        </w:tc>
        <w:tc>
          <w:tcPr>
            <w:tcW w:w="0" w:type="auto"/>
          </w:tcPr>
          <w:p w14:paraId="6E616008" w14:textId="1EEDEA01" w:rsidR="00395D19" w:rsidRPr="00361D27" w:rsidRDefault="00395D19" w:rsidP="00514B3E">
            <w:pPr>
              <w:keepNext/>
              <w:keepLines/>
              <w:spacing w:after="0"/>
              <w:jc w:val="center"/>
              <w:rPr>
                <w:rFonts w:ascii="Arial" w:hAnsi="Arial"/>
                <w:sz w:val="18"/>
                <w:lang w:eastAsia="x-none"/>
              </w:rPr>
            </w:pPr>
            <w:r w:rsidRPr="00361D27">
              <w:rPr>
                <w:rFonts w:ascii="Arial" w:hAnsi="Arial"/>
                <w:sz w:val="18"/>
                <w:lang w:eastAsia="x-none"/>
              </w:rPr>
              <w:t xml:space="preserve">For this sub-range </w:t>
            </w:r>
            <w:r>
              <w:rPr>
                <w:rFonts w:ascii="Arial" w:hAnsi="Arial"/>
                <w:sz w:val="18"/>
                <w:lang w:eastAsia="x-none"/>
              </w:rPr>
              <w:t xml:space="preserve">the </w:t>
            </w:r>
            <w:r w:rsidRPr="00361D27">
              <w:rPr>
                <w:rFonts w:ascii="Arial" w:hAnsi="Arial"/>
                <w:sz w:val="18"/>
                <w:lang w:eastAsia="x-none"/>
              </w:rPr>
              <w:t xml:space="preserve">MU evaluation from FR2-1 </w:t>
            </w:r>
            <w:r w:rsidR="0048218B">
              <w:rPr>
                <w:rFonts w:ascii="Arial" w:hAnsi="Arial"/>
                <w:sz w:val="18"/>
                <w:lang w:eastAsia="x-none"/>
              </w:rPr>
              <w:t xml:space="preserve">spurious emission </w:t>
            </w:r>
            <w:r w:rsidRPr="00361D27">
              <w:rPr>
                <w:rFonts w:ascii="Arial" w:hAnsi="Arial"/>
                <w:sz w:val="18"/>
                <w:lang w:eastAsia="x-none"/>
              </w:rPr>
              <w:t>can be re-used.</w:t>
            </w:r>
          </w:p>
        </w:tc>
      </w:tr>
      <w:tr w:rsidR="0048218B" w:rsidRPr="000C0827" w14:paraId="0B5FEF83" w14:textId="5508260A" w:rsidTr="00395D19">
        <w:trPr>
          <w:jc w:val="center"/>
        </w:trPr>
        <w:tc>
          <w:tcPr>
            <w:tcW w:w="0" w:type="auto"/>
          </w:tcPr>
          <w:p w14:paraId="6C4BEBE2" w14:textId="77777777" w:rsidR="00395D19" w:rsidRDefault="00395D19" w:rsidP="00514B3E">
            <w:pPr>
              <w:keepNext/>
              <w:keepLines/>
              <w:spacing w:after="0"/>
              <w:jc w:val="center"/>
              <w:rPr>
                <w:rFonts w:ascii="Arial" w:hAnsi="Arial"/>
                <w:sz w:val="18"/>
                <w:lang w:eastAsia="x-none"/>
              </w:rPr>
            </w:pPr>
            <w:r>
              <w:rPr>
                <w:rFonts w:ascii="Arial" w:hAnsi="Arial"/>
                <w:sz w:val="18"/>
                <w:lang w:eastAsia="x-none"/>
              </w:rPr>
              <w:t>26 to 43.5</w:t>
            </w:r>
          </w:p>
        </w:tc>
        <w:tc>
          <w:tcPr>
            <w:tcW w:w="0" w:type="auto"/>
          </w:tcPr>
          <w:p w14:paraId="56DD85B9" w14:textId="214F1155" w:rsidR="00395D19" w:rsidRDefault="00395D19" w:rsidP="00514B3E">
            <w:pPr>
              <w:keepNext/>
              <w:keepLines/>
              <w:spacing w:after="0"/>
              <w:jc w:val="center"/>
              <w:rPr>
                <w:rFonts w:ascii="Arial" w:hAnsi="Arial"/>
                <w:sz w:val="18"/>
                <w:lang w:eastAsia="x-none"/>
              </w:rPr>
            </w:pPr>
            <w:r w:rsidRPr="00395D19">
              <w:rPr>
                <w:rFonts w:ascii="Arial" w:hAnsi="Arial"/>
                <w:sz w:val="18"/>
                <w:lang w:eastAsia="x-none"/>
              </w:rPr>
              <w:t xml:space="preserve">The FR2-1 </w:t>
            </w:r>
            <w:r w:rsidR="00E7377E">
              <w:rPr>
                <w:rFonts w:ascii="Arial" w:hAnsi="Arial"/>
                <w:sz w:val="18"/>
                <w:lang w:eastAsia="x-none"/>
              </w:rPr>
              <w:t xml:space="preserve">in-band </w:t>
            </w:r>
            <w:r w:rsidRPr="00395D19">
              <w:rPr>
                <w:rFonts w:ascii="Arial" w:hAnsi="Arial"/>
                <w:sz w:val="18"/>
                <w:lang w:eastAsia="x-none"/>
              </w:rPr>
              <w:t>region</w:t>
            </w:r>
            <w:r w:rsidR="00E7377E">
              <w:rPr>
                <w:rFonts w:ascii="Arial" w:hAnsi="Arial"/>
                <w:sz w:val="18"/>
                <w:lang w:eastAsia="x-none"/>
              </w:rPr>
              <w:t>.</w:t>
            </w:r>
          </w:p>
        </w:tc>
        <w:tc>
          <w:tcPr>
            <w:tcW w:w="0" w:type="auto"/>
          </w:tcPr>
          <w:p w14:paraId="34A83808" w14:textId="6B7EEB94" w:rsidR="00395D19" w:rsidRPr="00931128" w:rsidRDefault="00395D19" w:rsidP="00514B3E">
            <w:pPr>
              <w:keepNext/>
              <w:keepLines/>
              <w:spacing w:after="0"/>
              <w:jc w:val="center"/>
              <w:rPr>
                <w:rFonts w:ascii="Arial" w:hAnsi="Arial"/>
                <w:sz w:val="18"/>
                <w:lang w:eastAsia="x-none"/>
              </w:rPr>
            </w:pPr>
            <w:r w:rsidRPr="00395D19">
              <w:rPr>
                <w:rFonts w:ascii="Arial" w:hAnsi="Arial"/>
                <w:sz w:val="18"/>
                <w:lang w:eastAsia="x-none"/>
              </w:rPr>
              <w:t xml:space="preserve">For this sub-range </w:t>
            </w:r>
            <w:r w:rsidR="0048218B">
              <w:rPr>
                <w:rFonts w:ascii="Arial" w:hAnsi="Arial"/>
                <w:sz w:val="18"/>
                <w:lang w:eastAsia="x-none"/>
              </w:rPr>
              <w:t xml:space="preserve">the </w:t>
            </w:r>
            <w:r w:rsidRPr="00395D19">
              <w:rPr>
                <w:rFonts w:ascii="Arial" w:hAnsi="Arial"/>
                <w:sz w:val="18"/>
                <w:lang w:eastAsia="x-none"/>
              </w:rPr>
              <w:t xml:space="preserve">MU </w:t>
            </w:r>
            <w:r w:rsidR="0048218B">
              <w:rPr>
                <w:rFonts w:ascii="Arial" w:hAnsi="Arial"/>
                <w:sz w:val="18"/>
                <w:lang w:eastAsia="x-none"/>
              </w:rPr>
              <w:t>evaluation for</w:t>
            </w:r>
            <w:r w:rsidR="006A7FC7">
              <w:rPr>
                <w:rFonts w:ascii="Arial" w:hAnsi="Arial"/>
                <w:sz w:val="18"/>
                <w:lang w:eastAsia="x-none"/>
              </w:rPr>
              <w:t xml:space="preserve"> in-band </w:t>
            </w:r>
            <w:r w:rsidR="00536545">
              <w:rPr>
                <w:rFonts w:ascii="Arial" w:hAnsi="Arial"/>
                <w:sz w:val="18"/>
                <w:lang w:eastAsia="x-none"/>
              </w:rPr>
              <w:t>F</w:t>
            </w:r>
            <w:r w:rsidRPr="00395D19">
              <w:rPr>
                <w:rFonts w:ascii="Arial" w:hAnsi="Arial"/>
                <w:sz w:val="18"/>
                <w:lang w:eastAsia="x-none"/>
              </w:rPr>
              <w:t>R2-1 can be re-used.</w:t>
            </w:r>
          </w:p>
        </w:tc>
      </w:tr>
      <w:tr w:rsidR="0048218B" w:rsidRPr="000C0827" w14:paraId="1C04C7B2" w14:textId="01F82409" w:rsidTr="00395D19">
        <w:trPr>
          <w:jc w:val="center"/>
        </w:trPr>
        <w:tc>
          <w:tcPr>
            <w:tcW w:w="0" w:type="auto"/>
          </w:tcPr>
          <w:p w14:paraId="7A743E3E" w14:textId="20ADC41A" w:rsidR="00395D19" w:rsidRDefault="00395D19" w:rsidP="00514B3E">
            <w:pPr>
              <w:keepNext/>
              <w:keepLines/>
              <w:spacing w:after="0"/>
              <w:jc w:val="center"/>
              <w:rPr>
                <w:rFonts w:ascii="Arial" w:hAnsi="Arial"/>
                <w:sz w:val="18"/>
                <w:lang w:eastAsia="x-none"/>
              </w:rPr>
            </w:pPr>
            <w:r>
              <w:rPr>
                <w:rFonts w:ascii="Arial" w:hAnsi="Arial"/>
                <w:sz w:val="18"/>
                <w:lang w:eastAsia="x-none"/>
              </w:rPr>
              <w:t xml:space="preserve">43.5 to </w:t>
            </w:r>
            <w:r w:rsidR="00ED5E24">
              <w:rPr>
                <w:rFonts w:ascii="Arial" w:hAnsi="Arial"/>
                <w:sz w:val="18"/>
                <w:lang w:eastAsia="x-none"/>
              </w:rPr>
              <w:t>52.6</w:t>
            </w:r>
          </w:p>
        </w:tc>
        <w:tc>
          <w:tcPr>
            <w:tcW w:w="0" w:type="auto"/>
          </w:tcPr>
          <w:p w14:paraId="77B5FF01" w14:textId="39402307" w:rsidR="00395D19" w:rsidRDefault="00E7377E" w:rsidP="00514B3E">
            <w:pPr>
              <w:keepNext/>
              <w:keepLines/>
              <w:spacing w:after="0"/>
              <w:jc w:val="center"/>
              <w:rPr>
                <w:rFonts w:ascii="Arial" w:hAnsi="Arial"/>
                <w:sz w:val="18"/>
                <w:lang w:eastAsia="x-none"/>
              </w:rPr>
            </w:pPr>
            <w:r w:rsidRPr="00E7377E">
              <w:rPr>
                <w:rFonts w:ascii="Arial" w:hAnsi="Arial"/>
                <w:sz w:val="18"/>
                <w:lang w:eastAsia="x-none"/>
              </w:rPr>
              <w:t>The region between FR2-1 defined bands and FR2-2.</w:t>
            </w:r>
          </w:p>
        </w:tc>
        <w:tc>
          <w:tcPr>
            <w:tcW w:w="0" w:type="auto"/>
          </w:tcPr>
          <w:p w14:paraId="278B1E59" w14:textId="08D73220" w:rsidR="00395D19" w:rsidRDefault="00E7377E" w:rsidP="00514B3E">
            <w:pPr>
              <w:keepNext/>
              <w:keepLines/>
              <w:spacing w:after="0"/>
              <w:jc w:val="center"/>
              <w:rPr>
                <w:rFonts w:ascii="Arial" w:hAnsi="Arial"/>
                <w:sz w:val="18"/>
                <w:lang w:eastAsia="x-none"/>
              </w:rPr>
            </w:pPr>
            <w:r w:rsidRPr="00E7377E">
              <w:rPr>
                <w:rFonts w:ascii="Arial" w:hAnsi="Arial"/>
                <w:sz w:val="18"/>
                <w:lang w:eastAsia="x-none"/>
              </w:rPr>
              <w:t xml:space="preserve">For this sub-range MU evaluation from FR2-1 </w:t>
            </w:r>
            <w:r w:rsidR="006A7FC7">
              <w:rPr>
                <w:rFonts w:ascii="Arial" w:hAnsi="Arial"/>
                <w:sz w:val="18"/>
                <w:lang w:eastAsia="x-none"/>
              </w:rPr>
              <w:t xml:space="preserve">spurious emission </w:t>
            </w:r>
            <w:r w:rsidRPr="00E7377E">
              <w:rPr>
                <w:rFonts w:ascii="Arial" w:hAnsi="Arial"/>
                <w:sz w:val="18"/>
                <w:lang w:eastAsia="x-none"/>
              </w:rPr>
              <w:t>can be re-used.</w:t>
            </w:r>
          </w:p>
        </w:tc>
      </w:tr>
      <w:tr w:rsidR="0048218B" w:rsidRPr="000C0827" w14:paraId="60DF8CFF" w14:textId="2CCCF455" w:rsidTr="00395D19">
        <w:trPr>
          <w:jc w:val="center"/>
        </w:trPr>
        <w:tc>
          <w:tcPr>
            <w:tcW w:w="0" w:type="auto"/>
          </w:tcPr>
          <w:p w14:paraId="7E6DB4BA" w14:textId="488074A6" w:rsidR="00395D19" w:rsidRDefault="00ED5E24" w:rsidP="00514B3E">
            <w:pPr>
              <w:keepNext/>
              <w:keepLines/>
              <w:spacing w:after="0"/>
              <w:jc w:val="center"/>
              <w:rPr>
                <w:rFonts w:ascii="Arial" w:hAnsi="Arial"/>
                <w:sz w:val="18"/>
                <w:lang w:eastAsia="x-none"/>
              </w:rPr>
            </w:pPr>
            <w:r>
              <w:rPr>
                <w:rFonts w:ascii="Arial" w:hAnsi="Arial"/>
                <w:sz w:val="18"/>
                <w:lang w:eastAsia="x-none"/>
              </w:rPr>
              <w:t>7</w:t>
            </w:r>
            <w:r w:rsidR="00362289">
              <w:rPr>
                <w:rFonts w:ascii="Arial" w:hAnsi="Arial"/>
                <w:sz w:val="18"/>
                <w:lang w:eastAsia="x-none"/>
              </w:rPr>
              <w:t xml:space="preserve">1 </w:t>
            </w:r>
            <w:r w:rsidR="00395D19">
              <w:rPr>
                <w:rFonts w:ascii="Arial" w:hAnsi="Arial"/>
                <w:sz w:val="18"/>
                <w:lang w:eastAsia="x-none"/>
              </w:rPr>
              <w:t>to 110</w:t>
            </w:r>
          </w:p>
        </w:tc>
        <w:tc>
          <w:tcPr>
            <w:tcW w:w="0" w:type="auto"/>
          </w:tcPr>
          <w:p w14:paraId="185A724C" w14:textId="1FC1F458" w:rsidR="00395D19" w:rsidRDefault="00ED5E24" w:rsidP="00514B3E">
            <w:pPr>
              <w:keepNext/>
              <w:keepLines/>
              <w:spacing w:after="0"/>
              <w:jc w:val="center"/>
              <w:rPr>
                <w:rFonts w:ascii="Arial" w:hAnsi="Arial"/>
                <w:sz w:val="18"/>
                <w:lang w:eastAsia="x-none"/>
              </w:rPr>
            </w:pPr>
            <w:r w:rsidRPr="00ED5E24">
              <w:rPr>
                <w:rFonts w:ascii="Arial" w:hAnsi="Arial"/>
                <w:sz w:val="18"/>
                <w:lang w:eastAsia="x-none"/>
              </w:rPr>
              <w:t>The lower part of upper spurious region</w:t>
            </w:r>
          </w:p>
        </w:tc>
        <w:tc>
          <w:tcPr>
            <w:tcW w:w="0" w:type="auto"/>
          </w:tcPr>
          <w:p w14:paraId="4DC63AF1" w14:textId="5CBB8638" w:rsidR="00395D19" w:rsidRDefault="0021672D" w:rsidP="00514B3E">
            <w:pPr>
              <w:keepNext/>
              <w:keepLines/>
              <w:spacing w:after="0"/>
              <w:jc w:val="center"/>
              <w:rPr>
                <w:rFonts w:ascii="Arial" w:hAnsi="Arial"/>
                <w:sz w:val="18"/>
                <w:lang w:eastAsia="x-none"/>
              </w:rPr>
            </w:pPr>
            <w:r>
              <w:rPr>
                <w:rFonts w:ascii="Arial" w:hAnsi="Arial"/>
                <w:sz w:val="18"/>
                <w:lang w:eastAsia="x-none"/>
              </w:rPr>
              <w:t>New MU evaluation is required.</w:t>
            </w:r>
          </w:p>
        </w:tc>
      </w:tr>
      <w:tr w:rsidR="0048218B" w:rsidRPr="000C0827" w14:paraId="7F624F53" w14:textId="67ACCD19" w:rsidTr="00395D19">
        <w:trPr>
          <w:jc w:val="center"/>
        </w:trPr>
        <w:tc>
          <w:tcPr>
            <w:tcW w:w="0" w:type="auto"/>
          </w:tcPr>
          <w:p w14:paraId="7B310619" w14:textId="77777777" w:rsidR="00395D19" w:rsidRDefault="00395D19" w:rsidP="00514B3E">
            <w:pPr>
              <w:keepNext/>
              <w:keepLines/>
              <w:spacing w:after="0"/>
              <w:jc w:val="center"/>
              <w:rPr>
                <w:rFonts w:ascii="Arial" w:hAnsi="Arial"/>
                <w:sz w:val="18"/>
                <w:lang w:eastAsia="x-none"/>
              </w:rPr>
            </w:pPr>
            <w:r>
              <w:rPr>
                <w:rFonts w:ascii="Arial" w:hAnsi="Arial"/>
                <w:sz w:val="18"/>
                <w:lang w:eastAsia="x-none"/>
              </w:rPr>
              <w:t>110 to 142</w:t>
            </w:r>
          </w:p>
        </w:tc>
        <w:tc>
          <w:tcPr>
            <w:tcW w:w="0" w:type="auto"/>
          </w:tcPr>
          <w:p w14:paraId="50EBC145" w14:textId="063BFA20" w:rsidR="00395D19" w:rsidRDefault="002509E1" w:rsidP="00514B3E">
            <w:pPr>
              <w:keepNext/>
              <w:keepLines/>
              <w:spacing w:after="0"/>
              <w:jc w:val="center"/>
              <w:rPr>
                <w:rFonts w:ascii="Arial" w:hAnsi="Arial"/>
                <w:sz w:val="18"/>
                <w:lang w:eastAsia="x-none"/>
              </w:rPr>
            </w:pPr>
            <w:r w:rsidRPr="002509E1">
              <w:rPr>
                <w:rFonts w:ascii="Arial" w:hAnsi="Arial"/>
                <w:sz w:val="18"/>
                <w:lang w:eastAsia="x-none"/>
              </w:rPr>
              <w:t>The upper part of upper spurious region</w:t>
            </w:r>
          </w:p>
        </w:tc>
        <w:tc>
          <w:tcPr>
            <w:tcW w:w="0" w:type="auto"/>
          </w:tcPr>
          <w:p w14:paraId="6B4519F0" w14:textId="452F356F" w:rsidR="00395D19" w:rsidRDefault="0021672D" w:rsidP="00514B3E">
            <w:pPr>
              <w:keepNext/>
              <w:keepLines/>
              <w:spacing w:after="0"/>
              <w:jc w:val="center"/>
              <w:rPr>
                <w:rFonts w:ascii="Arial" w:hAnsi="Arial"/>
                <w:sz w:val="18"/>
                <w:lang w:eastAsia="x-none"/>
              </w:rPr>
            </w:pPr>
            <w:r>
              <w:rPr>
                <w:rFonts w:ascii="Arial" w:hAnsi="Arial"/>
                <w:sz w:val="18"/>
                <w:lang w:eastAsia="x-none"/>
              </w:rPr>
              <w:t>New MU evaluation is required.</w:t>
            </w:r>
          </w:p>
        </w:tc>
      </w:tr>
    </w:tbl>
    <w:p w14:paraId="45A30689" w14:textId="77777777" w:rsidR="006D7F5E" w:rsidRDefault="006D7F5E" w:rsidP="007D3662"/>
    <w:p w14:paraId="06695202" w14:textId="7A71085A" w:rsidR="00BB6880" w:rsidRDefault="00BB6880" w:rsidP="00595E8B">
      <w:r>
        <w:t>Observe that the RC test method needs to be used in conjunction with another test method to cover</w:t>
      </w:r>
      <w:r w:rsidR="00B27C21">
        <w:t xml:space="preserve"> the frequency range 30 MHz to 380 MHz. As an </w:t>
      </w:r>
      <w:r w:rsidR="009F1653">
        <w:t>example,</w:t>
      </w:r>
      <w:r w:rsidR="00062741">
        <w:t xml:space="preserve"> the general chamber can be used for the low frequency </w:t>
      </w:r>
      <w:r w:rsidR="00BA0188">
        <w:t>region</w:t>
      </w:r>
      <w:r w:rsidR="00062741">
        <w:t xml:space="preserve">, while RC is used for the </w:t>
      </w:r>
      <w:r w:rsidR="00BA0188">
        <w:t>frequencies above 380 MHz.</w:t>
      </w:r>
      <w:r w:rsidR="00EC51BD">
        <w:t xml:space="preserve"> In [3] Table 2.3-1 an example of </w:t>
      </w:r>
      <w:r w:rsidR="00447152">
        <w:t xml:space="preserve">a </w:t>
      </w:r>
      <w:r w:rsidR="00EC51BD">
        <w:t xml:space="preserve">minimum set </w:t>
      </w:r>
      <w:r w:rsidR="006150C0">
        <w:t>of</w:t>
      </w:r>
      <w:r w:rsidR="00EC51BD">
        <w:t xml:space="preserve"> test chambers</w:t>
      </w:r>
      <w:r w:rsidR="00825F2F">
        <w:t>,</w:t>
      </w:r>
      <w:r w:rsidR="003223B8">
        <w:t xml:space="preserve"> required to test all FR2-2 requirements</w:t>
      </w:r>
      <w:r w:rsidR="00825F2F">
        <w:t>,</w:t>
      </w:r>
      <w:r w:rsidR="003223B8">
        <w:t xml:space="preserve"> </w:t>
      </w:r>
      <w:r w:rsidR="006150C0">
        <w:t xml:space="preserve">is </w:t>
      </w:r>
      <w:r w:rsidR="003223B8">
        <w:t xml:space="preserve">presented. </w:t>
      </w:r>
    </w:p>
    <w:p w14:paraId="3183D6CA" w14:textId="73F872A1" w:rsidR="00595E8B" w:rsidRDefault="00595E8B" w:rsidP="00595E8B">
      <w:r>
        <w:t xml:space="preserve">In the FR2-2 MU evaluation work the following assumptions </w:t>
      </w:r>
      <w:r w:rsidR="00C50B6E">
        <w:t>are</w:t>
      </w:r>
      <w:r>
        <w:t xml:space="preserve"> considered:</w:t>
      </w:r>
    </w:p>
    <w:p w14:paraId="29D3E278" w14:textId="222485DA" w:rsidR="00595E8B" w:rsidRDefault="00595E8B" w:rsidP="00595E8B">
      <w:pPr>
        <w:pStyle w:val="ListParagraph"/>
        <w:numPr>
          <w:ilvl w:val="0"/>
          <w:numId w:val="12"/>
        </w:numPr>
      </w:pPr>
      <w:r>
        <w:t>The MU contributions related to the OTA environment is kept constant from MU evaluation relevant for FR2</w:t>
      </w:r>
      <w:r>
        <w:noBreakHyphen/>
        <w:t xml:space="preserve">1 for TRP measured in RC. </w:t>
      </w:r>
    </w:p>
    <w:p w14:paraId="40A3DC54" w14:textId="77777777" w:rsidR="00595E8B" w:rsidRDefault="00595E8B" w:rsidP="00595E8B">
      <w:pPr>
        <w:pStyle w:val="ListParagraph"/>
      </w:pPr>
    </w:p>
    <w:p w14:paraId="694847F9" w14:textId="4B7347A5" w:rsidR="00595E8B" w:rsidRDefault="00055698" w:rsidP="00514B3E">
      <w:pPr>
        <w:pStyle w:val="ListParagraph"/>
        <w:numPr>
          <w:ilvl w:val="0"/>
          <w:numId w:val="12"/>
        </w:numPr>
      </w:pPr>
      <w:r>
        <w:t>For the upper spurious region above the band a</w:t>
      </w:r>
      <w:r w:rsidR="00406F8E">
        <w:t>n external</w:t>
      </w:r>
      <w:r>
        <w:t xml:space="preserve"> down</w:t>
      </w:r>
      <w:r w:rsidR="00C60A75">
        <w:t xml:space="preserve"> </w:t>
      </w:r>
      <w:r>
        <w:t xml:space="preserve">converter </w:t>
      </w:r>
      <w:r w:rsidR="00406F8E">
        <w:t xml:space="preserve">and amplifier </w:t>
      </w:r>
      <w:r>
        <w:t>is required</w:t>
      </w:r>
      <w:r w:rsidR="00406F8E">
        <w:t>.</w:t>
      </w:r>
      <w:r w:rsidR="00595E8B">
        <w:br/>
      </w:r>
    </w:p>
    <w:p w14:paraId="14FE03E9" w14:textId="1D527E8E" w:rsidR="00595E8B" w:rsidRDefault="00595E8B" w:rsidP="00595E8B">
      <w:pPr>
        <w:pStyle w:val="ListParagraph"/>
        <w:numPr>
          <w:ilvl w:val="0"/>
          <w:numId w:val="12"/>
        </w:numPr>
      </w:pPr>
      <w:r>
        <w:t xml:space="preserve">The </w:t>
      </w:r>
      <w:r w:rsidR="001C056D">
        <w:t>standard uncertainty</w:t>
      </w:r>
      <w:r>
        <w:t xml:space="preserve"> related to the measurement receiver (C1-</w:t>
      </w:r>
      <w:r w:rsidR="00D575C8">
        <w:t>7</w:t>
      </w:r>
      <w:r>
        <w:t xml:space="preserve">) is set to </w:t>
      </w:r>
      <w:r w:rsidR="008B44A4">
        <w:t>1.50</w:t>
      </w:r>
      <w:r w:rsidR="00C50B6E">
        <w:t xml:space="preserve"> </w:t>
      </w:r>
      <w:r>
        <w:t>dB</w:t>
      </w:r>
      <w:r w:rsidR="00362289">
        <w:t xml:space="preserve"> for the range 71 to 110 GHz and </w:t>
      </w:r>
      <w:r w:rsidR="008B44A4">
        <w:t>2.30</w:t>
      </w:r>
      <w:r w:rsidR="00A709FF">
        <w:t xml:space="preserve"> </w:t>
      </w:r>
      <w:r w:rsidR="00362289">
        <w:t>dB for the range 110 to 142 GHz</w:t>
      </w:r>
      <w:r w:rsidR="004D3076">
        <w:t xml:space="preserve"> (see Table 2.2-</w:t>
      </w:r>
      <w:r w:rsidR="008B44A4">
        <w:t xml:space="preserve">4 </w:t>
      </w:r>
      <w:r w:rsidR="004D3076">
        <w:t>in [3])</w:t>
      </w:r>
      <w:r>
        <w:t xml:space="preserve">. </w:t>
      </w:r>
      <w:r>
        <w:br/>
      </w:r>
    </w:p>
    <w:p w14:paraId="6FE8BD0F" w14:textId="00CDCF01" w:rsidR="00595E8B" w:rsidRDefault="00595E8B" w:rsidP="00595E8B">
      <w:pPr>
        <w:pStyle w:val="ListParagraph"/>
        <w:numPr>
          <w:ilvl w:val="0"/>
          <w:numId w:val="12"/>
        </w:numPr>
      </w:pPr>
      <w:r>
        <w:t xml:space="preserve">The </w:t>
      </w:r>
      <w:r w:rsidR="001C056D">
        <w:t>standard uncertainty</w:t>
      </w:r>
      <w:r>
        <w:t xml:space="preserve"> related to the VNA (C1-3) used for test range calibration is set to </w:t>
      </w:r>
      <w:r w:rsidR="00975CD4">
        <w:t xml:space="preserve">0.80 </w:t>
      </w:r>
      <w:r>
        <w:t>dB</w:t>
      </w:r>
      <w:r w:rsidR="00362289">
        <w:t xml:space="preserve"> for the </w:t>
      </w:r>
      <w:r w:rsidR="008C3C81">
        <w:t xml:space="preserve">range 71 to 110 GHz and </w:t>
      </w:r>
      <w:r w:rsidR="00975CD4">
        <w:t xml:space="preserve">1.00 </w:t>
      </w:r>
      <w:r w:rsidR="008C3C81">
        <w:t>dB for the range 110 to 142 GHz</w:t>
      </w:r>
      <w:r w:rsidR="004D3076">
        <w:t xml:space="preserve"> (see Table 2.2-</w:t>
      </w:r>
      <w:r w:rsidR="002503DF">
        <w:t xml:space="preserve">4 </w:t>
      </w:r>
      <w:r w:rsidR="004D3076">
        <w:t>in [3])</w:t>
      </w:r>
      <w:r>
        <w:t>.</w:t>
      </w:r>
    </w:p>
    <w:p w14:paraId="4DCFF339" w14:textId="2E4DB28C" w:rsidR="00595E8B" w:rsidRDefault="00595E8B" w:rsidP="00595E8B">
      <w:r>
        <w:t xml:space="preserve">The MU evaluation is captured </w:t>
      </w:r>
      <w:r w:rsidR="00710CBA">
        <w:t xml:space="preserve">for 71 to 110 GHz </w:t>
      </w:r>
      <w:r>
        <w:t>in Table 2.</w:t>
      </w:r>
      <w:r w:rsidR="00266B1D">
        <w:t>4</w:t>
      </w:r>
      <w:r>
        <w:t>-</w:t>
      </w:r>
      <w:r w:rsidR="00906131">
        <w:t>2</w:t>
      </w:r>
      <w:r w:rsidR="00710CBA">
        <w:t xml:space="preserve"> and for 110 to 142 GHz in Table </w:t>
      </w:r>
      <w:r w:rsidR="00A91DAC">
        <w:t>2.4-</w:t>
      </w:r>
      <w:r w:rsidR="00906131">
        <w:t>3</w:t>
      </w:r>
      <w:r>
        <w:t>.</w:t>
      </w:r>
    </w:p>
    <w:p w14:paraId="0D3D6B13" w14:textId="5A49CBD9" w:rsidR="00595E8B" w:rsidRPr="00514B3E" w:rsidRDefault="00A91DAC" w:rsidP="00514B3E">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.4</w:t>
      </w:r>
      <w:r w:rsidRPr="003C0B2F">
        <w:rPr>
          <w:rFonts w:ascii="Arial" w:eastAsia="SimSun" w:hAnsi="Arial"/>
          <w:b/>
        </w:rPr>
        <w:t>-</w:t>
      </w:r>
      <w:r w:rsidR="00906131">
        <w:rPr>
          <w:rFonts w:ascii="Arial" w:eastAsia="SimSun" w:hAnsi="Arial"/>
          <w:b/>
        </w:rPr>
        <w:t>2</w:t>
      </w:r>
      <w:r w:rsidRPr="003C0B2F">
        <w:rPr>
          <w:rFonts w:ascii="Arial" w:eastAsia="SimSun" w:hAnsi="Arial"/>
          <w:b/>
        </w:rPr>
        <w:t xml:space="preserve">: </w:t>
      </w:r>
      <w:r w:rsidR="001E74C4">
        <w:rPr>
          <w:rFonts w:ascii="Arial" w:eastAsia="SimSun" w:hAnsi="Arial"/>
          <w:b/>
        </w:rPr>
        <w:t xml:space="preserve">RC </w:t>
      </w:r>
      <w:r w:rsidR="005457D2">
        <w:rPr>
          <w:rFonts w:ascii="Arial" w:eastAsia="SimSun" w:hAnsi="Arial"/>
          <w:b/>
        </w:rPr>
        <w:t>MU ev</w:t>
      </w:r>
      <w:r w:rsidR="005A482A">
        <w:rPr>
          <w:rFonts w:ascii="Arial" w:eastAsia="SimSun" w:hAnsi="Arial"/>
          <w:b/>
        </w:rPr>
        <w:t>aluation</w:t>
      </w:r>
      <w:r w:rsidR="005457D2" w:rsidRPr="005457D2">
        <w:rPr>
          <w:rFonts w:ascii="Arial" w:eastAsia="SimSun" w:hAnsi="Arial"/>
          <w:b/>
        </w:rPr>
        <w:t xml:space="preserve"> for spurious emissions, </w:t>
      </w:r>
      <w:r w:rsidR="005A482A">
        <w:rPr>
          <w:rFonts w:ascii="Arial" w:eastAsia="SimSun" w:hAnsi="Arial"/>
          <w:b/>
        </w:rPr>
        <w:t>71</w:t>
      </w:r>
      <w:r w:rsidR="005457D2" w:rsidRPr="005457D2">
        <w:rPr>
          <w:rFonts w:ascii="Arial" w:eastAsia="SimSun" w:hAnsi="Arial"/>
          <w:b/>
        </w:rPr>
        <w:t xml:space="preserve"> </w:t>
      </w:r>
      <w:r w:rsidR="005A482A">
        <w:rPr>
          <w:rFonts w:ascii="Arial" w:eastAsia="SimSun" w:hAnsi="Arial"/>
          <w:b/>
        </w:rPr>
        <w:t>to</w:t>
      </w:r>
      <w:r w:rsidR="005457D2" w:rsidRPr="005457D2">
        <w:rPr>
          <w:rFonts w:ascii="Arial" w:eastAsia="SimSun" w:hAnsi="Arial"/>
          <w:b/>
        </w:rPr>
        <w:t xml:space="preserve"> </w:t>
      </w:r>
      <w:r w:rsidR="005A482A">
        <w:rPr>
          <w:rFonts w:ascii="Arial" w:eastAsia="SimSun" w:hAnsi="Arial"/>
          <w:b/>
        </w:rPr>
        <w:t>110</w:t>
      </w:r>
      <w:r w:rsidR="005457D2" w:rsidRPr="005457D2">
        <w:rPr>
          <w:rFonts w:ascii="Arial" w:eastAsia="SimSun" w:hAnsi="Arial"/>
          <w:b/>
        </w:rPr>
        <w:t xml:space="preserve"> GHz</w:t>
      </w:r>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710CBA" w:rsidRPr="00D34758" w14:paraId="5236A42E" w14:textId="77777777" w:rsidTr="00C82399">
        <w:trPr>
          <w:cantSplit/>
          <w:jc w:val="center"/>
        </w:trPr>
        <w:tc>
          <w:tcPr>
            <w:tcW w:w="513" w:type="dxa"/>
            <w:tcBorders>
              <w:top w:val="single" w:sz="4" w:space="0" w:color="auto"/>
              <w:left w:val="single" w:sz="4" w:space="0" w:color="auto"/>
              <w:right w:val="single" w:sz="4" w:space="0" w:color="auto"/>
            </w:tcBorders>
            <w:shd w:val="clear" w:color="auto" w:fill="auto"/>
            <w:hideMark/>
          </w:tcPr>
          <w:p w14:paraId="245FD294" w14:textId="77777777" w:rsidR="00710CBA" w:rsidRPr="00D34758" w:rsidRDefault="00710CBA" w:rsidP="00C82399">
            <w:pPr>
              <w:pStyle w:val="TAH"/>
              <w:rPr>
                <w:sz w:val="16"/>
                <w:szCs w:val="16"/>
                <w:lang w:val="en-US" w:eastAsia="zh-CN"/>
              </w:rPr>
            </w:pPr>
            <w:r w:rsidRPr="00D34758">
              <w:rPr>
                <w:sz w:val="16"/>
                <w:szCs w:val="16"/>
                <w:lang w:val="en-US" w:eastAsia="zh-CN"/>
              </w:rPr>
              <w:t>UID</w:t>
            </w:r>
          </w:p>
        </w:tc>
        <w:tc>
          <w:tcPr>
            <w:tcW w:w="2831" w:type="dxa"/>
            <w:tcBorders>
              <w:top w:val="single" w:sz="4" w:space="0" w:color="auto"/>
              <w:left w:val="single" w:sz="4" w:space="0" w:color="auto"/>
              <w:right w:val="single" w:sz="4" w:space="0" w:color="auto"/>
            </w:tcBorders>
            <w:shd w:val="clear" w:color="auto" w:fill="auto"/>
            <w:hideMark/>
          </w:tcPr>
          <w:p w14:paraId="0B1E4BB0" w14:textId="77777777" w:rsidR="00710CBA" w:rsidRPr="00D34758" w:rsidRDefault="00710CBA" w:rsidP="00C82399">
            <w:pPr>
              <w:pStyle w:val="TAH"/>
              <w:rPr>
                <w:sz w:val="16"/>
                <w:szCs w:val="16"/>
                <w:lang w:val="en-US" w:eastAsia="zh-CN"/>
              </w:rPr>
            </w:pPr>
            <w:r w:rsidRPr="00D34758">
              <w:rPr>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shd w:val="clear" w:color="auto" w:fill="auto"/>
            <w:hideMark/>
          </w:tcPr>
          <w:p w14:paraId="244A6333" w14:textId="77777777" w:rsidR="00710CBA" w:rsidRPr="00D34758" w:rsidRDefault="00710CBA" w:rsidP="00C82399">
            <w:pPr>
              <w:pStyle w:val="TAH"/>
              <w:rPr>
                <w:sz w:val="16"/>
                <w:szCs w:val="16"/>
                <w:lang w:val="en-US" w:eastAsia="zh-CN"/>
              </w:rPr>
            </w:pPr>
            <w:r w:rsidRPr="00D34758">
              <w:rPr>
                <w:sz w:val="16"/>
                <w:szCs w:val="16"/>
                <w:lang w:val="en-US" w:eastAsia="zh-CN"/>
              </w:rPr>
              <w:t xml:space="preserve">　Uncertainty value (dB)</w:t>
            </w:r>
          </w:p>
        </w:tc>
        <w:tc>
          <w:tcPr>
            <w:tcW w:w="1503" w:type="dxa"/>
            <w:tcBorders>
              <w:top w:val="single" w:sz="4" w:space="0" w:color="auto"/>
              <w:left w:val="nil"/>
              <w:right w:val="single" w:sz="4" w:space="0" w:color="auto"/>
            </w:tcBorders>
            <w:shd w:val="clear" w:color="auto" w:fill="auto"/>
            <w:hideMark/>
          </w:tcPr>
          <w:p w14:paraId="54CC6136" w14:textId="77777777" w:rsidR="00710CBA" w:rsidRPr="00D34758" w:rsidRDefault="00710CBA" w:rsidP="00C82399">
            <w:pPr>
              <w:pStyle w:val="TAH"/>
              <w:rPr>
                <w:sz w:val="16"/>
                <w:szCs w:val="16"/>
                <w:lang w:val="en-US" w:eastAsia="zh-CN"/>
              </w:rPr>
            </w:pPr>
            <w:r w:rsidRPr="00D34758">
              <w:rPr>
                <w:sz w:val="16"/>
                <w:szCs w:val="16"/>
                <w:lang w:val="en-US" w:eastAsia="zh-CN"/>
              </w:rPr>
              <w:t>Distribution of the probability</w:t>
            </w:r>
          </w:p>
        </w:tc>
        <w:tc>
          <w:tcPr>
            <w:tcW w:w="1629" w:type="dxa"/>
            <w:tcBorders>
              <w:top w:val="single" w:sz="4" w:space="0" w:color="auto"/>
              <w:left w:val="single" w:sz="4" w:space="0" w:color="auto"/>
              <w:right w:val="single" w:sz="4" w:space="0" w:color="auto"/>
            </w:tcBorders>
            <w:shd w:val="clear" w:color="auto" w:fill="auto"/>
            <w:hideMark/>
          </w:tcPr>
          <w:p w14:paraId="3FBA2B9C" w14:textId="77777777" w:rsidR="00710CBA" w:rsidRPr="00D34758" w:rsidRDefault="00710CBA" w:rsidP="00C82399">
            <w:pPr>
              <w:pStyle w:val="TAH"/>
              <w:rPr>
                <w:sz w:val="16"/>
                <w:szCs w:val="16"/>
                <w:lang w:val="en-US" w:eastAsia="zh-CN"/>
              </w:rPr>
            </w:pPr>
            <w:r w:rsidRPr="00D34758">
              <w:rPr>
                <w:sz w:val="16"/>
                <w:szCs w:val="16"/>
                <w:lang w:val="en-US" w:eastAsia="zh-CN"/>
              </w:rPr>
              <w:t>Divisor based on distribution shape</w:t>
            </w:r>
          </w:p>
        </w:tc>
        <w:tc>
          <w:tcPr>
            <w:tcW w:w="333" w:type="dxa"/>
            <w:tcBorders>
              <w:top w:val="single" w:sz="4" w:space="0" w:color="auto"/>
              <w:left w:val="single" w:sz="4" w:space="0" w:color="auto"/>
              <w:right w:val="single" w:sz="4" w:space="0" w:color="auto"/>
            </w:tcBorders>
            <w:shd w:val="clear" w:color="auto" w:fill="auto"/>
            <w:hideMark/>
          </w:tcPr>
          <w:p w14:paraId="6427D517" w14:textId="77777777" w:rsidR="00710CBA" w:rsidRPr="00D34758" w:rsidRDefault="00710CBA" w:rsidP="00C82399">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shd w:val="clear" w:color="auto" w:fill="auto"/>
            <w:hideMark/>
          </w:tcPr>
          <w:p w14:paraId="6726AFE4" w14:textId="77777777" w:rsidR="00710CBA" w:rsidRPr="00D34758" w:rsidRDefault="00710CBA" w:rsidP="00C82399">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　</w:t>
            </w:r>
          </w:p>
        </w:tc>
      </w:tr>
      <w:tr w:rsidR="00710CBA" w:rsidRPr="00D34758" w14:paraId="06655735" w14:textId="77777777" w:rsidTr="00C82399">
        <w:trPr>
          <w:cantSplit/>
          <w:jc w:val="center"/>
        </w:trPr>
        <w:tc>
          <w:tcPr>
            <w:tcW w:w="513" w:type="dxa"/>
            <w:tcBorders>
              <w:left w:val="single" w:sz="4" w:space="0" w:color="auto"/>
              <w:bottom w:val="single" w:sz="4" w:space="0" w:color="auto"/>
              <w:right w:val="single" w:sz="4" w:space="0" w:color="auto"/>
            </w:tcBorders>
            <w:shd w:val="clear" w:color="auto" w:fill="auto"/>
            <w:hideMark/>
          </w:tcPr>
          <w:p w14:paraId="15455733" w14:textId="77777777" w:rsidR="00710CBA" w:rsidRPr="00D34758" w:rsidRDefault="00710CBA" w:rsidP="00C82399">
            <w:pPr>
              <w:pStyle w:val="TAH"/>
              <w:rPr>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202EF4E1" w14:textId="77777777" w:rsidR="00710CBA" w:rsidRPr="00D34758" w:rsidRDefault="00710CBA" w:rsidP="00C82399">
            <w:pPr>
              <w:pStyle w:val="TAH"/>
              <w:rPr>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44751BCD" w14:textId="669DF5F2" w:rsidR="00710CBA" w:rsidRPr="00D34758" w:rsidRDefault="008771F4" w:rsidP="00C82399">
            <w:pPr>
              <w:pStyle w:val="TAH"/>
              <w:rPr>
                <w:sz w:val="16"/>
                <w:szCs w:val="16"/>
                <w:lang w:val="en-US" w:eastAsia="zh-CN"/>
              </w:rPr>
            </w:pPr>
            <w:r>
              <w:rPr>
                <w:sz w:val="16"/>
                <w:szCs w:val="16"/>
                <w:lang w:val="en-US" w:eastAsia="zh-CN"/>
              </w:rPr>
              <w:t>71</w:t>
            </w:r>
            <w:r w:rsidR="00710CBA">
              <w:rPr>
                <w:sz w:val="16"/>
                <w:szCs w:val="16"/>
                <w:lang w:val="en-US" w:eastAsia="zh-CN"/>
              </w:rPr>
              <w:t xml:space="preserve"> GHz</w:t>
            </w:r>
            <w:r w:rsidR="00710CBA" w:rsidRPr="00D34758">
              <w:rPr>
                <w:sz w:val="16"/>
                <w:szCs w:val="16"/>
                <w:lang w:val="en-US" w:eastAsia="zh-CN"/>
              </w:rPr>
              <w:t>&lt;</w:t>
            </w:r>
            <w:r w:rsidR="00710CBA">
              <w:rPr>
                <w:sz w:val="16"/>
                <w:szCs w:val="16"/>
                <w:lang w:val="en-US" w:eastAsia="zh-CN"/>
              </w:rPr>
              <w:t xml:space="preserve"> </w:t>
            </w:r>
            <w:r w:rsidR="00710CBA" w:rsidRPr="00D34758">
              <w:rPr>
                <w:sz w:val="16"/>
                <w:szCs w:val="16"/>
                <w:lang w:val="en-US" w:eastAsia="zh-CN"/>
              </w:rPr>
              <w:t xml:space="preserve">f </w:t>
            </w:r>
            <w:r w:rsidR="00710CBA" w:rsidRPr="00D34758">
              <w:rPr>
                <w:rFonts w:eastAsia="NSimSun"/>
                <w:sz w:val="16"/>
                <w:szCs w:val="16"/>
                <w:lang w:val="en-US" w:eastAsia="zh-CN"/>
              </w:rPr>
              <w:t>≤</w:t>
            </w:r>
            <w:r w:rsidR="00710CBA">
              <w:rPr>
                <w:rFonts w:eastAsia="NSimSun"/>
                <w:sz w:val="16"/>
                <w:szCs w:val="16"/>
                <w:lang w:val="en-US" w:eastAsia="zh-CN"/>
              </w:rPr>
              <w:t xml:space="preserve"> </w:t>
            </w:r>
            <w:r>
              <w:rPr>
                <w:sz w:val="16"/>
                <w:szCs w:val="16"/>
                <w:lang w:val="en-US" w:eastAsia="zh-CN"/>
              </w:rPr>
              <w:t>110</w:t>
            </w:r>
            <w:r w:rsidR="00710CBA">
              <w:rPr>
                <w:sz w:val="16"/>
                <w:szCs w:val="16"/>
                <w:lang w:val="en-US" w:eastAsia="zh-CN"/>
              </w:rPr>
              <w:t> </w:t>
            </w:r>
            <w:r w:rsidR="00710CBA" w:rsidRPr="00D34758">
              <w:rPr>
                <w:sz w:val="16"/>
                <w:szCs w:val="16"/>
                <w:lang w:val="en-US" w:eastAsia="zh-CN"/>
              </w:rPr>
              <w:t>GHz</w:t>
            </w:r>
          </w:p>
        </w:tc>
        <w:tc>
          <w:tcPr>
            <w:tcW w:w="1503" w:type="dxa"/>
            <w:tcBorders>
              <w:left w:val="single" w:sz="4" w:space="0" w:color="auto"/>
              <w:bottom w:val="single" w:sz="4" w:space="0" w:color="auto"/>
              <w:right w:val="single" w:sz="4" w:space="0" w:color="auto"/>
            </w:tcBorders>
            <w:shd w:val="clear" w:color="auto" w:fill="auto"/>
            <w:hideMark/>
          </w:tcPr>
          <w:p w14:paraId="5BB86CED" w14:textId="77777777" w:rsidR="00710CBA" w:rsidRPr="00D34758" w:rsidRDefault="00710CBA" w:rsidP="00C82399">
            <w:pPr>
              <w:pStyle w:val="TAH"/>
              <w:rPr>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4D3797B0" w14:textId="77777777" w:rsidR="00710CBA" w:rsidRPr="00D34758" w:rsidRDefault="00710CBA" w:rsidP="00C82399">
            <w:pPr>
              <w:pStyle w:val="TAH"/>
              <w:rPr>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68C321BD" w14:textId="77777777" w:rsidR="00710CBA" w:rsidRPr="00D34758" w:rsidRDefault="00710CBA" w:rsidP="00C82399">
            <w:pPr>
              <w:pStyle w:val="TAH"/>
              <w:rPr>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20F23198" w14:textId="4F8267EB" w:rsidR="00710CBA" w:rsidRPr="00D34758" w:rsidRDefault="008771F4" w:rsidP="00C82399">
            <w:pPr>
              <w:pStyle w:val="TAH"/>
              <w:rPr>
                <w:sz w:val="16"/>
                <w:szCs w:val="16"/>
                <w:lang w:val="en-US" w:eastAsia="zh-CN"/>
              </w:rPr>
            </w:pPr>
            <w:r>
              <w:rPr>
                <w:sz w:val="16"/>
                <w:szCs w:val="16"/>
                <w:lang w:val="en-US" w:eastAsia="zh-CN"/>
              </w:rPr>
              <w:t>71</w:t>
            </w:r>
            <w:r w:rsidR="00710CBA">
              <w:rPr>
                <w:sz w:val="16"/>
                <w:szCs w:val="16"/>
                <w:lang w:val="en-US" w:eastAsia="zh-CN"/>
              </w:rPr>
              <w:t xml:space="preserve"> GHz</w:t>
            </w:r>
            <w:r w:rsidR="00710CBA" w:rsidRPr="00D34758">
              <w:rPr>
                <w:sz w:val="16"/>
                <w:szCs w:val="16"/>
                <w:lang w:val="en-US" w:eastAsia="zh-CN"/>
              </w:rPr>
              <w:t>&lt;</w:t>
            </w:r>
            <w:r w:rsidR="00710CBA">
              <w:rPr>
                <w:sz w:val="16"/>
                <w:szCs w:val="16"/>
                <w:lang w:val="en-US" w:eastAsia="zh-CN"/>
              </w:rPr>
              <w:t xml:space="preserve"> </w:t>
            </w:r>
            <w:r w:rsidR="00710CBA" w:rsidRPr="00D34758">
              <w:rPr>
                <w:sz w:val="16"/>
                <w:szCs w:val="16"/>
                <w:lang w:val="en-US" w:eastAsia="zh-CN"/>
              </w:rPr>
              <w:t xml:space="preserve">f </w:t>
            </w:r>
            <w:r w:rsidR="00710CBA" w:rsidRPr="00D34758">
              <w:rPr>
                <w:rFonts w:eastAsia="NSimSun"/>
                <w:sz w:val="16"/>
                <w:szCs w:val="16"/>
                <w:lang w:val="en-US" w:eastAsia="zh-CN"/>
              </w:rPr>
              <w:t>≤</w:t>
            </w:r>
            <w:r w:rsidR="00710CBA">
              <w:rPr>
                <w:rFonts w:eastAsia="NSimSun"/>
                <w:sz w:val="16"/>
                <w:szCs w:val="16"/>
                <w:lang w:val="en-US" w:eastAsia="zh-CN"/>
              </w:rPr>
              <w:t xml:space="preserve"> </w:t>
            </w:r>
            <w:r>
              <w:rPr>
                <w:sz w:val="16"/>
                <w:szCs w:val="16"/>
                <w:lang w:val="en-US" w:eastAsia="zh-CN"/>
              </w:rPr>
              <w:t>110</w:t>
            </w:r>
            <w:r w:rsidR="00710CBA">
              <w:rPr>
                <w:sz w:val="16"/>
                <w:szCs w:val="16"/>
                <w:lang w:val="en-US" w:eastAsia="zh-CN"/>
              </w:rPr>
              <w:t> </w:t>
            </w:r>
            <w:r w:rsidR="00710CBA" w:rsidRPr="00D34758">
              <w:rPr>
                <w:sz w:val="16"/>
                <w:szCs w:val="16"/>
                <w:lang w:val="en-US" w:eastAsia="zh-CN"/>
              </w:rPr>
              <w:t>GHz</w:t>
            </w:r>
          </w:p>
        </w:tc>
      </w:tr>
      <w:tr w:rsidR="00710CBA" w:rsidRPr="00D34758" w14:paraId="4405E100" w14:textId="77777777" w:rsidTr="00C82399">
        <w:trPr>
          <w:cantSplit/>
          <w:jc w:val="center"/>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78CF4E90" w14:textId="77777777" w:rsidR="00710CBA" w:rsidRPr="00D34758" w:rsidRDefault="00710CBA" w:rsidP="00C82399">
            <w:pPr>
              <w:pStyle w:val="TAH"/>
              <w:rPr>
                <w:rFonts w:eastAsia="SimSun" w:cs="Arial"/>
                <w:bCs/>
                <w:sz w:val="16"/>
                <w:szCs w:val="16"/>
                <w:lang w:val="en-US" w:eastAsia="zh-CN"/>
              </w:rPr>
            </w:pPr>
            <w:r w:rsidRPr="00D34758">
              <w:rPr>
                <w:rFonts w:eastAsia="SimSun" w:cs="Arial"/>
                <w:bCs/>
                <w:sz w:val="16"/>
                <w:szCs w:val="16"/>
                <w:lang w:val="en-US" w:eastAsia="zh-CN"/>
              </w:rPr>
              <w:t>Stage 2: BS measurement</w:t>
            </w:r>
          </w:p>
        </w:tc>
      </w:tr>
      <w:tr w:rsidR="00710CBA" w:rsidRPr="00D34758" w14:paraId="2811787D"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0958C0D"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C1-7</w:t>
            </w:r>
          </w:p>
        </w:tc>
        <w:tc>
          <w:tcPr>
            <w:tcW w:w="2831" w:type="dxa"/>
            <w:tcBorders>
              <w:top w:val="nil"/>
              <w:left w:val="nil"/>
              <w:bottom w:val="single" w:sz="4" w:space="0" w:color="auto"/>
              <w:right w:val="single" w:sz="4" w:space="0" w:color="auto"/>
            </w:tcBorders>
            <w:shd w:val="clear" w:color="auto" w:fill="auto"/>
            <w:hideMark/>
          </w:tcPr>
          <w:p w14:paraId="742A9A66" w14:textId="49783041" w:rsidR="00710CBA" w:rsidRPr="00D34758" w:rsidRDefault="00710CBA" w:rsidP="00C82399">
            <w:pPr>
              <w:pStyle w:val="TAC"/>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r w:rsidR="00910707" w:rsidRPr="00D34758">
              <w:rPr>
                <w:rFonts w:eastAsia="SimSun"/>
                <w:sz w:val="16"/>
                <w:szCs w:val="16"/>
                <w:lang w:val="en-US" w:eastAsia="zh-CN"/>
              </w:rPr>
              <w:t>e.g.,</w:t>
            </w:r>
            <w:r w:rsidRPr="00D34758">
              <w:rPr>
                <w:rFonts w:eastAsia="SimSun"/>
                <w:sz w:val="16"/>
                <w:szCs w:val="16"/>
                <w:lang w:val="en-US" w:eastAsia="zh-CN"/>
              </w:rPr>
              <w:t xml:space="preserve"> spectrum analyzer) - low power</w:t>
            </w:r>
          </w:p>
        </w:tc>
        <w:tc>
          <w:tcPr>
            <w:tcW w:w="1380" w:type="dxa"/>
            <w:tcBorders>
              <w:top w:val="nil"/>
              <w:left w:val="nil"/>
              <w:bottom w:val="single" w:sz="4" w:space="0" w:color="auto"/>
              <w:right w:val="single" w:sz="4" w:space="0" w:color="auto"/>
            </w:tcBorders>
            <w:shd w:val="clear" w:color="auto" w:fill="auto"/>
            <w:hideMark/>
          </w:tcPr>
          <w:p w14:paraId="2172266E" w14:textId="79DF43C8" w:rsidR="00710CBA" w:rsidRPr="00D34758" w:rsidRDefault="0003182E" w:rsidP="00C82399">
            <w:pPr>
              <w:pStyle w:val="TAC"/>
              <w:rPr>
                <w:rFonts w:eastAsia="SimSun" w:cs="Arial"/>
                <w:sz w:val="16"/>
                <w:szCs w:val="16"/>
                <w:lang w:val="en-US" w:eastAsia="zh-CN"/>
              </w:rPr>
            </w:pPr>
            <w:r>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333908AD" w14:textId="05A214CD" w:rsidR="00710CBA" w:rsidRPr="00D34758" w:rsidRDefault="002E3444" w:rsidP="00C82399">
            <w:pPr>
              <w:pStyle w:val="TAC"/>
              <w:rPr>
                <w:rFonts w:eastAsia="SimSun" w:cs="Arial"/>
                <w:sz w:val="16"/>
                <w:szCs w:val="16"/>
                <w:lang w:val="en-US" w:eastAsia="zh-CN"/>
              </w:rPr>
            </w:pPr>
            <w:r>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E0EAFF6"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481456A"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E50AD33" w14:textId="49F18338" w:rsidR="00710CBA" w:rsidRPr="00D34758" w:rsidRDefault="0003182E" w:rsidP="00C82399">
            <w:pPr>
              <w:pStyle w:val="TAC"/>
              <w:rPr>
                <w:rFonts w:eastAsia="SimSun" w:cs="Arial"/>
                <w:sz w:val="16"/>
                <w:szCs w:val="16"/>
                <w:lang w:val="en-US" w:eastAsia="zh-CN"/>
              </w:rPr>
            </w:pPr>
            <w:r>
              <w:rPr>
                <w:rFonts w:eastAsia="SimSun" w:cs="Arial"/>
                <w:sz w:val="16"/>
                <w:szCs w:val="16"/>
                <w:lang w:val="en-US" w:eastAsia="zh-CN"/>
              </w:rPr>
              <w:t>1.50</w:t>
            </w:r>
          </w:p>
        </w:tc>
      </w:tr>
      <w:tr w:rsidR="00710CBA" w:rsidRPr="00D34758" w14:paraId="5FCC761A"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414809BC"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A6-1</w:t>
            </w:r>
          </w:p>
        </w:tc>
        <w:tc>
          <w:tcPr>
            <w:tcW w:w="2831" w:type="dxa"/>
            <w:tcBorders>
              <w:top w:val="nil"/>
              <w:left w:val="nil"/>
              <w:bottom w:val="single" w:sz="4" w:space="0" w:color="auto"/>
              <w:right w:val="single" w:sz="4" w:space="0" w:color="auto"/>
            </w:tcBorders>
            <w:shd w:val="clear" w:color="auto" w:fill="auto"/>
            <w:hideMark/>
          </w:tcPr>
          <w:p w14:paraId="03AA3F3A"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shd w:val="clear" w:color="auto" w:fill="auto"/>
            <w:hideMark/>
          </w:tcPr>
          <w:p w14:paraId="354843F3"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0.45</w:t>
            </w:r>
          </w:p>
        </w:tc>
        <w:tc>
          <w:tcPr>
            <w:tcW w:w="1503" w:type="dxa"/>
            <w:tcBorders>
              <w:top w:val="nil"/>
              <w:left w:val="nil"/>
              <w:bottom w:val="single" w:sz="4" w:space="0" w:color="auto"/>
              <w:right w:val="single" w:sz="4" w:space="0" w:color="auto"/>
            </w:tcBorders>
            <w:shd w:val="clear" w:color="auto" w:fill="auto"/>
            <w:hideMark/>
          </w:tcPr>
          <w:p w14:paraId="30639DBD"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U-shaped</w:t>
            </w:r>
          </w:p>
        </w:tc>
        <w:tc>
          <w:tcPr>
            <w:tcW w:w="1629" w:type="dxa"/>
            <w:tcBorders>
              <w:top w:val="nil"/>
              <w:left w:val="nil"/>
              <w:bottom w:val="single" w:sz="4" w:space="0" w:color="auto"/>
              <w:right w:val="single" w:sz="4" w:space="0" w:color="auto"/>
            </w:tcBorders>
            <w:shd w:val="clear" w:color="auto" w:fill="auto"/>
            <w:hideMark/>
          </w:tcPr>
          <w:p w14:paraId="78A73B0A"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4290F79A"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4E77AA48"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0.32</w:t>
            </w:r>
          </w:p>
        </w:tc>
      </w:tr>
      <w:tr w:rsidR="00710CBA" w:rsidRPr="00D34758" w14:paraId="70521053"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41DBBD81"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A6-2</w:t>
            </w:r>
          </w:p>
        </w:tc>
        <w:tc>
          <w:tcPr>
            <w:tcW w:w="2831" w:type="dxa"/>
            <w:tcBorders>
              <w:top w:val="nil"/>
              <w:left w:val="nil"/>
              <w:bottom w:val="single" w:sz="4" w:space="0" w:color="auto"/>
              <w:right w:val="single" w:sz="4" w:space="0" w:color="auto"/>
            </w:tcBorders>
            <w:shd w:val="clear" w:color="auto" w:fill="auto"/>
            <w:hideMark/>
          </w:tcPr>
          <w:p w14:paraId="2601D395"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Random uncertainty</w:t>
            </w:r>
          </w:p>
        </w:tc>
        <w:tc>
          <w:tcPr>
            <w:tcW w:w="1380" w:type="dxa"/>
            <w:tcBorders>
              <w:top w:val="nil"/>
              <w:left w:val="nil"/>
              <w:bottom w:val="single" w:sz="4" w:space="0" w:color="auto"/>
              <w:right w:val="single" w:sz="4" w:space="0" w:color="auto"/>
            </w:tcBorders>
            <w:shd w:val="clear" w:color="auto" w:fill="auto"/>
            <w:hideMark/>
          </w:tcPr>
          <w:p w14:paraId="2F1ECD2D"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0.10</w:t>
            </w:r>
          </w:p>
        </w:tc>
        <w:tc>
          <w:tcPr>
            <w:tcW w:w="1503" w:type="dxa"/>
            <w:tcBorders>
              <w:top w:val="nil"/>
              <w:left w:val="nil"/>
              <w:bottom w:val="single" w:sz="4" w:space="0" w:color="auto"/>
              <w:right w:val="single" w:sz="4" w:space="0" w:color="auto"/>
            </w:tcBorders>
            <w:shd w:val="clear" w:color="auto" w:fill="auto"/>
            <w:hideMark/>
          </w:tcPr>
          <w:p w14:paraId="4BB20D37"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629" w:type="dxa"/>
            <w:tcBorders>
              <w:top w:val="nil"/>
              <w:left w:val="nil"/>
              <w:bottom w:val="single" w:sz="4" w:space="0" w:color="auto"/>
              <w:right w:val="single" w:sz="4" w:space="0" w:color="auto"/>
            </w:tcBorders>
            <w:shd w:val="clear" w:color="auto" w:fill="auto"/>
            <w:hideMark/>
          </w:tcPr>
          <w:p w14:paraId="08B1D6F8"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9908F5C"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29D876CB"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0.06</w:t>
            </w:r>
          </w:p>
        </w:tc>
      </w:tr>
      <w:tr w:rsidR="00710CBA" w:rsidRPr="00D34758" w14:paraId="70D1EDD2" w14:textId="77777777" w:rsidTr="00C82399">
        <w:trPr>
          <w:cantSplit/>
          <w:jc w:val="center"/>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17494467" w14:textId="77777777" w:rsidR="00710CBA" w:rsidRPr="00D34758" w:rsidRDefault="00710CBA" w:rsidP="00C82399">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710CBA" w:rsidRPr="00D34758" w14:paraId="0C3D7F52"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409D794A"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A6-3</w:t>
            </w:r>
          </w:p>
        </w:tc>
        <w:tc>
          <w:tcPr>
            <w:tcW w:w="2831" w:type="dxa"/>
            <w:tcBorders>
              <w:top w:val="nil"/>
              <w:left w:val="nil"/>
              <w:bottom w:val="single" w:sz="4" w:space="0" w:color="auto"/>
              <w:right w:val="single" w:sz="4" w:space="0" w:color="auto"/>
            </w:tcBorders>
            <w:shd w:val="clear" w:color="auto" w:fill="auto"/>
            <w:hideMark/>
          </w:tcPr>
          <w:p w14:paraId="7442EA37"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Reference antenna radiation efficiency</w:t>
            </w:r>
          </w:p>
        </w:tc>
        <w:tc>
          <w:tcPr>
            <w:tcW w:w="1380" w:type="dxa"/>
            <w:tcBorders>
              <w:top w:val="nil"/>
              <w:left w:val="nil"/>
              <w:bottom w:val="single" w:sz="4" w:space="0" w:color="auto"/>
              <w:right w:val="single" w:sz="4" w:space="0" w:color="auto"/>
            </w:tcBorders>
            <w:shd w:val="clear" w:color="auto" w:fill="auto"/>
            <w:hideMark/>
          </w:tcPr>
          <w:p w14:paraId="4620341F"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0.50</w:t>
            </w:r>
          </w:p>
        </w:tc>
        <w:tc>
          <w:tcPr>
            <w:tcW w:w="1503" w:type="dxa"/>
            <w:tcBorders>
              <w:top w:val="nil"/>
              <w:left w:val="nil"/>
              <w:bottom w:val="single" w:sz="4" w:space="0" w:color="auto"/>
              <w:right w:val="single" w:sz="4" w:space="0" w:color="auto"/>
            </w:tcBorders>
            <w:shd w:val="clear" w:color="auto" w:fill="auto"/>
            <w:hideMark/>
          </w:tcPr>
          <w:p w14:paraId="5C7C51B7"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857CC1F"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B3E97A7"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3B4CCC11"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0.50</w:t>
            </w:r>
          </w:p>
        </w:tc>
      </w:tr>
      <w:tr w:rsidR="00710CBA" w:rsidRPr="00D34758" w14:paraId="48C09838"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2E4A29C8"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A6-4</w:t>
            </w:r>
          </w:p>
        </w:tc>
        <w:tc>
          <w:tcPr>
            <w:tcW w:w="2831" w:type="dxa"/>
            <w:tcBorders>
              <w:top w:val="nil"/>
              <w:left w:val="nil"/>
              <w:bottom w:val="single" w:sz="4" w:space="0" w:color="auto"/>
              <w:right w:val="single" w:sz="4" w:space="0" w:color="auto"/>
            </w:tcBorders>
            <w:shd w:val="clear" w:color="auto" w:fill="auto"/>
            <w:hideMark/>
          </w:tcPr>
          <w:p w14:paraId="6E31B1F3"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1380" w:type="dxa"/>
            <w:tcBorders>
              <w:top w:val="nil"/>
              <w:left w:val="nil"/>
              <w:bottom w:val="single" w:sz="4" w:space="0" w:color="auto"/>
              <w:right w:val="single" w:sz="4" w:space="0" w:color="auto"/>
            </w:tcBorders>
            <w:shd w:val="clear" w:color="auto" w:fill="auto"/>
            <w:hideMark/>
          </w:tcPr>
          <w:p w14:paraId="03849E62"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11BCC6AF"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121EDA14"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4A0F513"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DE6C280"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0.27</w:t>
            </w:r>
          </w:p>
        </w:tc>
      </w:tr>
      <w:tr w:rsidR="00710CBA" w:rsidRPr="00D34758" w14:paraId="0B5AEF08"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F9C6F97"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C1-3</w:t>
            </w:r>
          </w:p>
        </w:tc>
        <w:tc>
          <w:tcPr>
            <w:tcW w:w="2831" w:type="dxa"/>
            <w:tcBorders>
              <w:top w:val="nil"/>
              <w:left w:val="nil"/>
              <w:bottom w:val="single" w:sz="4" w:space="0" w:color="auto"/>
              <w:right w:val="single" w:sz="4" w:space="0" w:color="auto"/>
            </w:tcBorders>
            <w:shd w:val="clear" w:color="auto" w:fill="auto"/>
            <w:hideMark/>
          </w:tcPr>
          <w:p w14:paraId="4F71C620" w14:textId="77777777" w:rsidR="00710CBA" w:rsidRPr="00D34758" w:rsidRDefault="00710CBA" w:rsidP="00C82399">
            <w:pPr>
              <w:pStyle w:val="TAC"/>
              <w:rPr>
                <w:rFonts w:eastAsia="SimSun"/>
                <w:sz w:val="16"/>
                <w:szCs w:val="16"/>
                <w:lang w:val="en-US" w:eastAsia="zh-CN"/>
              </w:rPr>
            </w:pPr>
            <w:r>
              <w:rPr>
                <w:rFonts w:eastAsia="SimSun"/>
                <w:sz w:val="16"/>
                <w:szCs w:val="16"/>
                <w:lang w:val="en-US" w:eastAsia="zh-CN"/>
              </w:rPr>
              <w:t>Uncertainty of the network analyzer</w:t>
            </w:r>
          </w:p>
        </w:tc>
        <w:tc>
          <w:tcPr>
            <w:tcW w:w="1380" w:type="dxa"/>
            <w:tcBorders>
              <w:top w:val="nil"/>
              <w:left w:val="nil"/>
              <w:bottom w:val="single" w:sz="4" w:space="0" w:color="auto"/>
              <w:right w:val="single" w:sz="4" w:space="0" w:color="auto"/>
            </w:tcBorders>
            <w:shd w:val="clear" w:color="auto" w:fill="auto"/>
            <w:hideMark/>
          </w:tcPr>
          <w:p w14:paraId="5ACAA466" w14:textId="6E4EBE65"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w:t>
            </w:r>
            <w:r w:rsidR="00DF3A98">
              <w:rPr>
                <w:rFonts w:eastAsia="SimSun" w:cs="Arial"/>
                <w:sz w:val="16"/>
                <w:szCs w:val="16"/>
                <w:lang w:val="en-US" w:eastAsia="zh-CN"/>
              </w:rPr>
              <w:t>8</w:t>
            </w:r>
            <w:r w:rsidR="00DF3A98" w:rsidRPr="00D34758">
              <w:rPr>
                <w:rFonts w:eastAsia="SimSun" w:cs="Arial"/>
                <w:sz w:val="16"/>
                <w:szCs w:val="16"/>
                <w:lang w:val="en-US" w:eastAsia="zh-CN"/>
              </w:rPr>
              <w:t>0</w:t>
            </w:r>
          </w:p>
        </w:tc>
        <w:tc>
          <w:tcPr>
            <w:tcW w:w="1503" w:type="dxa"/>
            <w:tcBorders>
              <w:top w:val="nil"/>
              <w:left w:val="nil"/>
              <w:bottom w:val="single" w:sz="4" w:space="0" w:color="auto"/>
              <w:right w:val="single" w:sz="4" w:space="0" w:color="auto"/>
            </w:tcBorders>
            <w:shd w:val="clear" w:color="auto" w:fill="auto"/>
            <w:hideMark/>
          </w:tcPr>
          <w:p w14:paraId="2B11B0AD" w14:textId="5DEB0BAC" w:rsidR="00710CBA" w:rsidRPr="00D34758" w:rsidRDefault="002E3444" w:rsidP="00C82399">
            <w:pPr>
              <w:pStyle w:val="TAC"/>
              <w:rPr>
                <w:rFonts w:eastAsia="SimSun" w:cs="Arial"/>
                <w:sz w:val="16"/>
                <w:szCs w:val="16"/>
                <w:lang w:val="en-US" w:eastAsia="zh-CN"/>
              </w:rPr>
            </w:pPr>
            <w:r>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60B3AB98"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7CAE2BF"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D69B53E" w14:textId="1D2B9D61"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w:t>
            </w:r>
            <w:r w:rsidR="00DF3A98">
              <w:rPr>
                <w:rFonts w:eastAsia="SimSun" w:cs="Arial"/>
                <w:sz w:val="16"/>
                <w:szCs w:val="16"/>
                <w:lang w:val="en-US" w:eastAsia="zh-CN"/>
              </w:rPr>
              <w:t>8</w:t>
            </w:r>
            <w:r w:rsidR="00DF3A98" w:rsidRPr="00D34758">
              <w:rPr>
                <w:rFonts w:eastAsia="SimSun" w:cs="Arial"/>
                <w:sz w:val="16"/>
                <w:szCs w:val="16"/>
                <w:lang w:val="en-US" w:eastAsia="zh-CN"/>
              </w:rPr>
              <w:t>0</w:t>
            </w:r>
          </w:p>
        </w:tc>
      </w:tr>
      <w:tr w:rsidR="00710CBA" w:rsidRPr="00D34758" w14:paraId="0AE047E9"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A90C1C6"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A6-5</w:t>
            </w:r>
          </w:p>
        </w:tc>
        <w:tc>
          <w:tcPr>
            <w:tcW w:w="2831" w:type="dxa"/>
            <w:tcBorders>
              <w:top w:val="nil"/>
              <w:left w:val="nil"/>
              <w:bottom w:val="single" w:sz="4" w:space="0" w:color="auto"/>
              <w:right w:val="single" w:sz="4" w:space="0" w:color="auto"/>
            </w:tcBorders>
            <w:shd w:val="clear" w:color="auto" w:fill="auto"/>
            <w:hideMark/>
          </w:tcPr>
          <w:p w14:paraId="5E66A7CA"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shd w:val="clear" w:color="auto" w:fill="auto"/>
            <w:hideMark/>
          </w:tcPr>
          <w:p w14:paraId="233FC893"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0.20</w:t>
            </w:r>
          </w:p>
        </w:tc>
        <w:tc>
          <w:tcPr>
            <w:tcW w:w="1503" w:type="dxa"/>
            <w:tcBorders>
              <w:top w:val="nil"/>
              <w:left w:val="nil"/>
              <w:bottom w:val="single" w:sz="4" w:space="0" w:color="auto"/>
              <w:right w:val="single" w:sz="4" w:space="0" w:color="auto"/>
            </w:tcBorders>
            <w:shd w:val="clear" w:color="auto" w:fill="auto"/>
            <w:hideMark/>
          </w:tcPr>
          <w:p w14:paraId="60FE8139"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1EB04F09"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CD4D240"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3B92D41E"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0.20</w:t>
            </w:r>
          </w:p>
        </w:tc>
      </w:tr>
      <w:tr w:rsidR="00710CBA" w:rsidRPr="00D34758" w14:paraId="3F38037E"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59337449"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A6-6</w:t>
            </w:r>
          </w:p>
        </w:tc>
        <w:tc>
          <w:tcPr>
            <w:tcW w:w="2831" w:type="dxa"/>
            <w:tcBorders>
              <w:top w:val="nil"/>
              <w:left w:val="nil"/>
              <w:bottom w:val="single" w:sz="4" w:space="0" w:color="auto"/>
              <w:right w:val="single" w:sz="4" w:space="0" w:color="auto"/>
            </w:tcBorders>
            <w:shd w:val="clear" w:color="auto" w:fill="auto"/>
            <w:hideMark/>
          </w:tcPr>
          <w:p w14:paraId="2600E8AA" w14:textId="77777777" w:rsidR="00710CBA" w:rsidRPr="00D34758" w:rsidRDefault="00710CBA" w:rsidP="00C82399">
            <w:pPr>
              <w:pStyle w:val="TAC"/>
              <w:rPr>
                <w:rFonts w:eastAsia="SimSun"/>
                <w:sz w:val="16"/>
                <w:szCs w:val="16"/>
                <w:lang w:val="en-US" w:eastAsia="zh-CN"/>
              </w:rPr>
            </w:pPr>
            <w:r w:rsidRPr="00D34758">
              <w:rPr>
                <w:rFonts w:eastAsia="SimSun"/>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shd w:val="clear" w:color="auto" w:fill="auto"/>
            <w:hideMark/>
          </w:tcPr>
          <w:p w14:paraId="0BEA9AED"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42462F6B"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1995F3FD"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8BDFBC4"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B70534A" w14:textId="77777777" w:rsidR="00710CBA" w:rsidRPr="00D34758" w:rsidRDefault="00710CBA" w:rsidP="00C82399">
            <w:pPr>
              <w:pStyle w:val="TAC"/>
              <w:rPr>
                <w:rFonts w:eastAsia="SimSun" w:cs="Arial"/>
                <w:sz w:val="16"/>
                <w:szCs w:val="16"/>
                <w:lang w:val="en-US" w:eastAsia="zh-CN"/>
              </w:rPr>
            </w:pPr>
            <w:r w:rsidRPr="00D34758">
              <w:rPr>
                <w:rFonts w:eastAsia="SimSun" w:cs="Arial"/>
                <w:sz w:val="16"/>
                <w:szCs w:val="16"/>
                <w:lang w:val="en-US" w:eastAsia="zh-CN"/>
              </w:rPr>
              <w:t>0.27</w:t>
            </w:r>
          </w:p>
        </w:tc>
      </w:tr>
      <w:tr w:rsidR="00710CBA" w:rsidRPr="00032D43" w14:paraId="78AC6A5B"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62EAC8CC" w14:textId="77777777" w:rsidR="00710CBA" w:rsidRPr="00FC401D" w:rsidRDefault="00710CBA" w:rsidP="00C82399">
            <w:pPr>
              <w:pStyle w:val="TAC"/>
              <w:rPr>
                <w:rFonts w:eastAsia="SimSun" w:cs="Arial"/>
                <w:sz w:val="16"/>
                <w:szCs w:val="16"/>
                <w:lang w:val="en-US" w:eastAsia="zh-CN"/>
              </w:rPr>
            </w:pPr>
            <w:r w:rsidRPr="00FC401D">
              <w:rPr>
                <w:rFonts w:eastAsia="SimSun" w:cs="Arial"/>
                <w:sz w:val="16"/>
                <w:szCs w:val="16"/>
                <w:lang w:val="en-US" w:eastAsia="zh-CN"/>
              </w:rPr>
              <w:t>A6-7</w:t>
            </w:r>
          </w:p>
        </w:tc>
        <w:tc>
          <w:tcPr>
            <w:tcW w:w="2831" w:type="dxa"/>
            <w:tcBorders>
              <w:top w:val="nil"/>
              <w:left w:val="nil"/>
              <w:bottom w:val="single" w:sz="4" w:space="0" w:color="auto"/>
              <w:right w:val="single" w:sz="4" w:space="0" w:color="auto"/>
            </w:tcBorders>
            <w:shd w:val="clear" w:color="auto" w:fill="auto"/>
            <w:hideMark/>
          </w:tcPr>
          <w:p w14:paraId="642613A6" w14:textId="77777777" w:rsidR="00710CBA" w:rsidRPr="00FC401D" w:rsidRDefault="00710CBA" w:rsidP="00C82399">
            <w:pPr>
              <w:pStyle w:val="TAC"/>
              <w:rPr>
                <w:rFonts w:eastAsia="SimSun"/>
                <w:sz w:val="16"/>
                <w:szCs w:val="16"/>
                <w:lang w:val="en-US" w:eastAsia="zh-CN"/>
              </w:rPr>
            </w:pPr>
            <w:r w:rsidRPr="00FC401D">
              <w:rPr>
                <w:rFonts w:eastAsia="SimSun"/>
                <w:sz w:val="16"/>
                <w:szCs w:val="16"/>
                <w:lang w:val="en-US" w:eastAsia="zh-CN"/>
              </w:rPr>
              <w:t>Uniformity of transfer function</w:t>
            </w:r>
          </w:p>
        </w:tc>
        <w:tc>
          <w:tcPr>
            <w:tcW w:w="1380" w:type="dxa"/>
            <w:tcBorders>
              <w:top w:val="nil"/>
              <w:left w:val="nil"/>
              <w:bottom w:val="single" w:sz="4" w:space="0" w:color="auto"/>
              <w:right w:val="single" w:sz="4" w:space="0" w:color="auto"/>
            </w:tcBorders>
            <w:shd w:val="clear" w:color="auto" w:fill="auto"/>
            <w:hideMark/>
          </w:tcPr>
          <w:p w14:paraId="23CCA378" w14:textId="77777777" w:rsidR="00710CBA" w:rsidRPr="00FC401D" w:rsidRDefault="00710CBA" w:rsidP="00C82399">
            <w:pPr>
              <w:pStyle w:val="TAC"/>
              <w:rPr>
                <w:rFonts w:eastAsia="SimSun" w:cs="Arial"/>
                <w:sz w:val="16"/>
                <w:szCs w:val="16"/>
                <w:lang w:val="en-US" w:eastAsia="zh-CN"/>
              </w:rPr>
            </w:pPr>
            <w:r w:rsidRPr="00FC401D">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7CA7F61A" w14:textId="77777777" w:rsidR="00710CBA" w:rsidRPr="00FC401D" w:rsidRDefault="00710CBA" w:rsidP="00C82399">
            <w:pPr>
              <w:pStyle w:val="TAC"/>
              <w:rPr>
                <w:rFonts w:eastAsia="SimSun" w:cs="Arial"/>
                <w:sz w:val="16"/>
                <w:szCs w:val="16"/>
                <w:lang w:val="en-US" w:eastAsia="zh-CN"/>
              </w:rPr>
            </w:pPr>
            <w:r w:rsidRPr="00FC401D">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52993689" w14:textId="77777777" w:rsidR="00710CBA" w:rsidRPr="00FC401D" w:rsidRDefault="00710CBA" w:rsidP="00C82399">
            <w:pPr>
              <w:pStyle w:val="TAC"/>
              <w:rPr>
                <w:rFonts w:eastAsia="SimSun" w:cs="Arial"/>
                <w:sz w:val="16"/>
                <w:szCs w:val="16"/>
                <w:lang w:val="en-US" w:eastAsia="zh-CN"/>
              </w:rPr>
            </w:pPr>
            <w:r w:rsidRPr="00FC401D">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ACDFF9B" w14:textId="77777777" w:rsidR="00710CBA" w:rsidRPr="00FC401D" w:rsidRDefault="00710CBA" w:rsidP="00C82399">
            <w:pPr>
              <w:pStyle w:val="TAC"/>
              <w:rPr>
                <w:rFonts w:eastAsia="SimSun" w:cs="Arial"/>
                <w:sz w:val="16"/>
                <w:szCs w:val="16"/>
                <w:lang w:val="en-US" w:eastAsia="zh-CN"/>
              </w:rPr>
            </w:pPr>
            <w:r w:rsidRPr="00FC401D">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2BD3D558" w14:textId="77777777" w:rsidR="00710CBA" w:rsidRPr="00032D43" w:rsidRDefault="00710CBA" w:rsidP="00C82399">
            <w:pPr>
              <w:pStyle w:val="TAC"/>
              <w:rPr>
                <w:rFonts w:eastAsia="SimSun" w:cs="Arial"/>
                <w:sz w:val="16"/>
                <w:szCs w:val="16"/>
                <w:lang w:val="en-US" w:eastAsia="zh-CN"/>
              </w:rPr>
            </w:pPr>
            <w:r w:rsidRPr="00032D43">
              <w:rPr>
                <w:rFonts w:eastAsia="SimSun" w:cs="Arial"/>
                <w:sz w:val="16"/>
                <w:szCs w:val="16"/>
                <w:lang w:val="en-US" w:eastAsia="zh-CN"/>
              </w:rPr>
              <w:t>1.50</w:t>
            </w:r>
          </w:p>
        </w:tc>
      </w:tr>
      <w:tr w:rsidR="00710CBA" w:rsidRPr="00032D43" w14:paraId="0DD0286E" w14:textId="77777777" w:rsidTr="00C82399">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97919A7" w14:textId="77777777" w:rsidR="00710CBA" w:rsidRPr="00032D43" w:rsidRDefault="00710CBA" w:rsidP="00C82399">
            <w:pPr>
              <w:pStyle w:val="TAH"/>
              <w:rPr>
                <w:rFonts w:eastAsia="SimSun"/>
                <w:sz w:val="16"/>
                <w:szCs w:val="16"/>
                <w:lang w:val="en-US" w:eastAsia="zh-CN"/>
              </w:rPr>
            </w:pPr>
            <w:r w:rsidRPr="00032D43">
              <w:rPr>
                <w:rFonts w:eastAsia="SimSun"/>
                <w:sz w:val="16"/>
                <w:szCs w:val="16"/>
                <w:lang w:val="en-US" w:eastAsia="zh-CN"/>
              </w:rPr>
              <w:t>Combined standard uncertainty (1σ) (dB)</w:t>
            </w:r>
          </w:p>
        </w:tc>
        <w:tc>
          <w:tcPr>
            <w:tcW w:w="1447" w:type="dxa"/>
            <w:tcBorders>
              <w:top w:val="nil"/>
              <w:left w:val="nil"/>
              <w:bottom w:val="single" w:sz="4" w:space="0" w:color="auto"/>
              <w:right w:val="single" w:sz="4" w:space="0" w:color="auto"/>
            </w:tcBorders>
            <w:shd w:val="clear" w:color="auto" w:fill="auto"/>
            <w:hideMark/>
          </w:tcPr>
          <w:p w14:paraId="05D9C110" w14:textId="75EFF2C7" w:rsidR="00710CBA" w:rsidRPr="00032D43" w:rsidRDefault="00A64D6E" w:rsidP="00C82399">
            <w:pPr>
              <w:pStyle w:val="TAH"/>
              <w:rPr>
                <w:rFonts w:eastAsia="SimSun"/>
                <w:sz w:val="16"/>
                <w:szCs w:val="16"/>
                <w:lang w:val="en-US" w:eastAsia="zh-CN"/>
              </w:rPr>
            </w:pPr>
            <w:r w:rsidRPr="00032D43">
              <w:rPr>
                <w:rFonts w:eastAsia="SimSun"/>
                <w:sz w:val="16"/>
                <w:szCs w:val="16"/>
                <w:lang w:val="en-US" w:eastAsia="zh-CN"/>
              </w:rPr>
              <w:t>2.38</w:t>
            </w:r>
          </w:p>
        </w:tc>
      </w:tr>
      <w:tr w:rsidR="00710CBA" w:rsidRPr="00032D43" w14:paraId="1A802589" w14:textId="77777777" w:rsidTr="00C82399">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5ABBE7C" w14:textId="77777777" w:rsidR="00710CBA" w:rsidRPr="00032D43" w:rsidRDefault="00710CBA" w:rsidP="00C82399">
            <w:pPr>
              <w:pStyle w:val="TAH"/>
              <w:rPr>
                <w:rFonts w:eastAsia="SimSun"/>
                <w:sz w:val="16"/>
                <w:szCs w:val="16"/>
                <w:lang w:val="en-US" w:eastAsia="zh-CN"/>
              </w:rPr>
            </w:pPr>
            <w:r w:rsidRPr="00032D43">
              <w:rPr>
                <w:rFonts w:eastAsia="SimSun"/>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shd w:val="clear" w:color="auto" w:fill="auto"/>
            <w:hideMark/>
          </w:tcPr>
          <w:p w14:paraId="28B74934" w14:textId="1141ADF6" w:rsidR="00710CBA" w:rsidRPr="00032D43" w:rsidRDefault="00A64D6E" w:rsidP="00C82399">
            <w:pPr>
              <w:pStyle w:val="TAH"/>
              <w:rPr>
                <w:rFonts w:eastAsia="SimSun"/>
                <w:sz w:val="16"/>
                <w:szCs w:val="16"/>
                <w:lang w:val="en-US" w:eastAsia="zh-CN"/>
              </w:rPr>
            </w:pPr>
            <w:r w:rsidRPr="00032D43">
              <w:rPr>
                <w:rFonts w:eastAsia="SimSun"/>
                <w:sz w:val="16"/>
                <w:szCs w:val="16"/>
                <w:lang w:val="en-US" w:eastAsia="zh-CN"/>
              </w:rPr>
              <w:t>4.67</w:t>
            </w:r>
          </w:p>
        </w:tc>
      </w:tr>
    </w:tbl>
    <w:p w14:paraId="0841B142" w14:textId="77777777" w:rsidR="00266B1D" w:rsidRPr="00032D43" w:rsidRDefault="00266B1D" w:rsidP="007D3662"/>
    <w:p w14:paraId="58DE1237" w14:textId="77777777" w:rsidR="00266B1D" w:rsidRPr="00032D43" w:rsidRDefault="00266B1D" w:rsidP="007D3662"/>
    <w:p w14:paraId="6614B848" w14:textId="4880E1A3" w:rsidR="00906131" w:rsidRPr="00032D43" w:rsidRDefault="00906131" w:rsidP="00906131">
      <w:pPr>
        <w:keepNext/>
        <w:keepLines/>
        <w:spacing w:after="0"/>
        <w:jc w:val="center"/>
        <w:rPr>
          <w:rFonts w:ascii="Arial" w:eastAsia="SimSun" w:hAnsi="Arial"/>
          <w:b/>
        </w:rPr>
      </w:pPr>
      <w:r w:rsidRPr="00032D43">
        <w:rPr>
          <w:rFonts w:ascii="Arial" w:eastAsia="SimSun" w:hAnsi="Arial"/>
          <w:b/>
        </w:rPr>
        <w:t xml:space="preserve">Table 2.4-3: </w:t>
      </w:r>
      <w:r w:rsidR="001E74C4">
        <w:rPr>
          <w:rFonts w:ascii="Arial" w:eastAsia="SimSun" w:hAnsi="Arial"/>
          <w:b/>
        </w:rPr>
        <w:t xml:space="preserve">RC </w:t>
      </w:r>
      <w:r w:rsidRPr="00032D43">
        <w:rPr>
          <w:rFonts w:ascii="Arial" w:eastAsia="SimSun" w:hAnsi="Arial"/>
          <w:b/>
        </w:rPr>
        <w:t>MU evaluation for spurious emissions, 110 to 142 GHz</w:t>
      </w:r>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906131" w:rsidRPr="00032D43" w14:paraId="01D6E742" w14:textId="77777777" w:rsidTr="00C82399">
        <w:trPr>
          <w:cantSplit/>
          <w:jc w:val="center"/>
        </w:trPr>
        <w:tc>
          <w:tcPr>
            <w:tcW w:w="513" w:type="dxa"/>
            <w:tcBorders>
              <w:top w:val="single" w:sz="4" w:space="0" w:color="auto"/>
              <w:left w:val="single" w:sz="4" w:space="0" w:color="auto"/>
              <w:right w:val="single" w:sz="4" w:space="0" w:color="auto"/>
            </w:tcBorders>
            <w:shd w:val="clear" w:color="auto" w:fill="auto"/>
            <w:hideMark/>
          </w:tcPr>
          <w:p w14:paraId="43EE9180" w14:textId="77777777" w:rsidR="00906131" w:rsidRPr="00032D43" w:rsidRDefault="00906131" w:rsidP="00C82399">
            <w:pPr>
              <w:pStyle w:val="TAH"/>
              <w:rPr>
                <w:sz w:val="16"/>
                <w:szCs w:val="16"/>
                <w:lang w:val="en-US" w:eastAsia="zh-CN"/>
              </w:rPr>
            </w:pPr>
            <w:r w:rsidRPr="00032D43">
              <w:rPr>
                <w:sz w:val="16"/>
                <w:szCs w:val="16"/>
                <w:lang w:val="en-US" w:eastAsia="zh-CN"/>
              </w:rPr>
              <w:t>UID</w:t>
            </w:r>
          </w:p>
        </w:tc>
        <w:tc>
          <w:tcPr>
            <w:tcW w:w="2831" w:type="dxa"/>
            <w:tcBorders>
              <w:top w:val="single" w:sz="4" w:space="0" w:color="auto"/>
              <w:left w:val="single" w:sz="4" w:space="0" w:color="auto"/>
              <w:right w:val="single" w:sz="4" w:space="0" w:color="auto"/>
            </w:tcBorders>
            <w:shd w:val="clear" w:color="auto" w:fill="auto"/>
            <w:hideMark/>
          </w:tcPr>
          <w:p w14:paraId="3250B231" w14:textId="77777777" w:rsidR="00906131" w:rsidRPr="00032D43" w:rsidRDefault="00906131" w:rsidP="00C82399">
            <w:pPr>
              <w:pStyle w:val="TAH"/>
              <w:rPr>
                <w:sz w:val="16"/>
                <w:szCs w:val="16"/>
                <w:lang w:val="en-US" w:eastAsia="zh-CN"/>
              </w:rPr>
            </w:pPr>
            <w:r w:rsidRPr="00032D43">
              <w:rPr>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shd w:val="clear" w:color="auto" w:fill="auto"/>
            <w:hideMark/>
          </w:tcPr>
          <w:p w14:paraId="5CD0E1B5" w14:textId="77777777" w:rsidR="00906131" w:rsidRPr="00032D43" w:rsidRDefault="00906131" w:rsidP="00C82399">
            <w:pPr>
              <w:pStyle w:val="TAH"/>
              <w:rPr>
                <w:sz w:val="16"/>
                <w:szCs w:val="16"/>
                <w:lang w:val="en-US" w:eastAsia="zh-CN"/>
              </w:rPr>
            </w:pPr>
            <w:r w:rsidRPr="00032D43">
              <w:rPr>
                <w:sz w:val="16"/>
                <w:szCs w:val="16"/>
                <w:lang w:val="en-US" w:eastAsia="zh-CN"/>
              </w:rPr>
              <w:t xml:space="preserve">　Uncertainty value (dB)</w:t>
            </w:r>
          </w:p>
        </w:tc>
        <w:tc>
          <w:tcPr>
            <w:tcW w:w="1503" w:type="dxa"/>
            <w:tcBorders>
              <w:top w:val="single" w:sz="4" w:space="0" w:color="auto"/>
              <w:left w:val="nil"/>
              <w:right w:val="single" w:sz="4" w:space="0" w:color="auto"/>
            </w:tcBorders>
            <w:shd w:val="clear" w:color="auto" w:fill="auto"/>
            <w:hideMark/>
          </w:tcPr>
          <w:p w14:paraId="546FC9C6" w14:textId="77777777" w:rsidR="00906131" w:rsidRPr="00032D43" w:rsidRDefault="00906131" w:rsidP="00C82399">
            <w:pPr>
              <w:pStyle w:val="TAH"/>
              <w:rPr>
                <w:sz w:val="16"/>
                <w:szCs w:val="16"/>
                <w:lang w:val="en-US" w:eastAsia="zh-CN"/>
              </w:rPr>
            </w:pPr>
            <w:r w:rsidRPr="00032D43">
              <w:rPr>
                <w:sz w:val="16"/>
                <w:szCs w:val="16"/>
                <w:lang w:val="en-US" w:eastAsia="zh-CN"/>
              </w:rPr>
              <w:t>Distribution of the probability</w:t>
            </w:r>
          </w:p>
        </w:tc>
        <w:tc>
          <w:tcPr>
            <w:tcW w:w="1629" w:type="dxa"/>
            <w:tcBorders>
              <w:top w:val="single" w:sz="4" w:space="0" w:color="auto"/>
              <w:left w:val="single" w:sz="4" w:space="0" w:color="auto"/>
              <w:right w:val="single" w:sz="4" w:space="0" w:color="auto"/>
            </w:tcBorders>
            <w:shd w:val="clear" w:color="auto" w:fill="auto"/>
            <w:hideMark/>
          </w:tcPr>
          <w:p w14:paraId="5F9C95C8" w14:textId="77777777" w:rsidR="00906131" w:rsidRPr="00032D43" w:rsidRDefault="00906131" w:rsidP="00C82399">
            <w:pPr>
              <w:pStyle w:val="TAH"/>
              <w:rPr>
                <w:sz w:val="16"/>
                <w:szCs w:val="16"/>
                <w:lang w:val="en-US" w:eastAsia="zh-CN"/>
              </w:rPr>
            </w:pPr>
            <w:r w:rsidRPr="00032D43">
              <w:rPr>
                <w:sz w:val="16"/>
                <w:szCs w:val="16"/>
                <w:lang w:val="en-US" w:eastAsia="zh-CN"/>
              </w:rPr>
              <w:t>Divisor based on distribution shape</w:t>
            </w:r>
          </w:p>
        </w:tc>
        <w:tc>
          <w:tcPr>
            <w:tcW w:w="333" w:type="dxa"/>
            <w:tcBorders>
              <w:top w:val="single" w:sz="4" w:space="0" w:color="auto"/>
              <w:left w:val="single" w:sz="4" w:space="0" w:color="auto"/>
              <w:right w:val="single" w:sz="4" w:space="0" w:color="auto"/>
            </w:tcBorders>
            <w:shd w:val="clear" w:color="auto" w:fill="auto"/>
            <w:hideMark/>
          </w:tcPr>
          <w:p w14:paraId="152B063B" w14:textId="77777777" w:rsidR="00906131" w:rsidRPr="00032D43" w:rsidRDefault="00906131" w:rsidP="00C82399">
            <w:pPr>
              <w:pStyle w:val="TAH"/>
              <w:rPr>
                <w:i/>
                <w:iCs/>
                <w:sz w:val="16"/>
                <w:szCs w:val="16"/>
                <w:lang w:val="en-US" w:eastAsia="zh-CN"/>
              </w:rPr>
            </w:pPr>
            <w:r w:rsidRPr="00032D43">
              <w:rPr>
                <w:i/>
                <w:iCs/>
                <w:sz w:val="16"/>
                <w:szCs w:val="16"/>
                <w:lang w:val="en-US" w:eastAsia="zh-CN"/>
              </w:rPr>
              <w:t>c</w:t>
            </w:r>
            <w:r w:rsidRPr="00032D43">
              <w:rPr>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shd w:val="clear" w:color="auto" w:fill="auto"/>
            <w:hideMark/>
          </w:tcPr>
          <w:p w14:paraId="2E9AC07A" w14:textId="77777777" w:rsidR="00906131" w:rsidRPr="00032D43" w:rsidRDefault="00906131" w:rsidP="00C82399">
            <w:pPr>
              <w:pStyle w:val="TAH"/>
              <w:rPr>
                <w:sz w:val="16"/>
                <w:szCs w:val="16"/>
                <w:lang w:val="en-US" w:eastAsia="zh-CN"/>
              </w:rPr>
            </w:pPr>
            <w:r w:rsidRPr="00032D43">
              <w:rPr>
                <w:sz w:val="16"/>
                <w:szCs w:val="16"/>
                <w:lang w:val="en-US" w:eastAsia="zh-CN"/>
              </w:rPr>
              <w:t xml:space="preserve">Standard uncertainty </w:t>
            </w:r>
            <w:r w:rsidRPr="00032D43">
              <w:rPr>
                <w:i/>
                <w:iCs/>
                <w:sz w:val="16"/>
                <w:szCs w:val="16"/>
                <w:lang w:val="en-US" w:eastAsia="zh-CN"/>
              </w:rPr>
              <w:t>u</w:t>
            </w:r>
            <w:r w:rsidRPr="00032D43">
              <w:rPr>
                <w:i/>
                <w:iCs/>
                <w:sz w:val="16"/>
                <w:szCs w:val="16"/>
                <w:vertAlign w:val="subscript"/>
                <w:lang w:val="en-US" w:eastAsia="zh-CN"/>
              </w:rPr>
              <w:t>i</w:t>
            </w:r>
            <w:r w:rsidRPr="00032D43">
              <w:rPr>
                <w:sz w:val="16"/>
                <w:szCs w:val="16"/>
                <w:lang w:val="en-US" w:eastAsia="zh-CN"/>
              </w:rPr>
              <w:t xml:space="preserve"> (dB)　</w:t>
            </w:r>
          </w:p>
        </w:tc>
      </w:tr>
      <w:tr w:rsidR="00906131" w:rsidRPr="00032D43" w14:paraId="4E303EE3" w14:textId="77777777" w:rsidTr="00C82399">
        <w:trPr>
          <w:cantSplit/>
          <w:jc w:val="center"/>
        </w:trPr>
        <w:tc>
          <w:tcPr>
            <w:tcW w:w="513" w:type="dxa"/>
            <w:tcBorders>
              <w:left w:val="single" w:sz="4" w:space="0" w:color="auto"/>
              <w:bottom w:val="single" w:sz="4" w:space="0" w:color="auto"/>
              <w:right w:val="single" w:sz="4" w:space="0" w:color="auto"/>
            </w:tcBorders>
            <w:shd w:val="clear" w:color="auto" w:fill="auto"/>
            <w:hideMark/>
          </w:tcPr>
          <w:p w14:paraId="2C7287C6" w14:textId="77777777" w:rsidR="00906131" w:rsidRPr="00032D43" w:rsidRDefault="00906131" w:rsidP="00C82399">
            <w:pPr>
              <w:pStyle w:val="TAH"/>
              <w:rPr>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40CF84A2" w14:textId="77777777" w:rsidR="00906131" w:rsidRPr="00032D43" w:rsidRDefault="00906131" w:rsidP="00C82399">
            <w:pPr>
              <w:pStyle w:val="TAH"/>
              <w:rPr>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74201330" w14:textId="6DF2C854" w:rsidR="00906131" w:rsidRPr="00032D43" w:rsidRDefault="00906131" w:rsidP="00C82399">
            <w:pPr>
              <w:pStyle w:val="TAH"/>
              <w:rPr>
                <w:sz w:val="16"/>
                <w:szCs w:val="16"/>
                <w:lang w:val="en-US" w:eastAsia="zh-CN"/>
              </w:rPr>
            </w:pPr>
            <w:r w:rsidRPr="00032D43">
              <w:rPr>
                <w:sz w:val="16"/>
                <w:szCs w:val="16"/>
                <w:lang w:val="en-US" w:eastAsia="zh-CN"/>
              </w:rPr>
              <w:t xml:space="preserve">110 GHz&lt; f </w:t>
            </w:r>
            <w:r w:rsidRPr="00032D43">
              <w:rPr>
                <w:rFonts w:eastAsia="NSimSun"/>
                <w:sz w:val="16"/>
                <w:szCs w:val="16"/>
                <w:lang w:val="en-US" w:eastAsia="zh-CN"/>
              </w:rPr>
              <w:t xml:space="preserve">≤ </w:t>
            </w:r>
            <w:r w:rsidRPr="00032D43">
              <w:rPr>
                <w:sz w:val="16"/>
                <w:szCs w:val="16"/>
                <w:lang w:val="en-US" w:eastAsia="zh-CN"/>
              </w:rPr>
              <w:t>142 GHz</w:t>
            </w:r>
          </w:p>
        </w:tc>
        <w:tc>
          <w:tcPr>
            <w:tcW w:w="1503" w:type="dxa"/>
            <w:tcBorders>
              <w:left w:val="single" w:sz="4" w:space="0" w:color="auto"/>
              <w:bottom w:val="single" w:sz="4" w:space="0" w:color="auto"/>
              <w:right w:val="single" w:sz="4" w:space="0" w:color="auto"/>
            </w:tcBorders>
            <w:shd w:val="clear" w:color="auto" w:fill="auto"/>
            <w:hideMark/>
          </w:tcPr>
          <w:p w14:paraId="0D8D1E90" w14:textId="77777777" w:rsidR="00906131" w:rsidRPr="00032D43" w:rsidRDefault="00906131" w:rsidP="00C82399">
            <w:pPr>
              <w:pStyle w:val="TAH"/>
              <w:rPr>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79DA332E" w14:textId="77777777" w:rsidR="00906131" w:rsidRPr="00032D43" w:rsidRDefault="00906131" w:rsidP="00C82399">
            <w:pPr>
              <w:pStyle w:val="TAH"/>
              <w:rPr>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42EA66BE" w14:textId="77777777" w:rsidR="00906131" w:rsidRPr="00032D43" w:rsidRDefault="00906131" w:rsidP="00C82399">
            <w:pPr>
              <w:pStyle w:val="TAH"/>
              <w:rPr>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35746AC1" w14:textId="0A128D05" w:rsidR="00906131" w:rsidRPr="00032D43" w:rsidRDefault="00906131" w:rsidP="00C82399">
            <w:pPr>
              <w:pStyle w:val="TAH"/>
              <w:rPr>
                <w:sz w:val="16"/>
                <w:szCs w:val="16"/>
                <w:lang w:val="en-US" w:eastAsia="zh-CN"/>
              </w:rPr>
            </w:pPr>
            <w:r w:rsidRPr="00032D43">
              <w:rPr>
                <w:sz w:val="16"/>
                <w:szCs w:val="16"/>
                <w:lang w:val="en-US" w:eastAsia="zh-CN"/>
              </w:rPr>
              <w:t xml:space="preserve">110 GHz&lt; f </w:t>
            </w:r>
            <w:r w:rsidRPr="00032D43">
              <w:rPr>
                <w:rFonts w:eastAsia="NSimSun"/>
                <w:sz w:val="16"/>
                <w:szCs w:val="16"/>
                <w:lang w:val="en-US" w:eastAsia="zh-CN"/>
              </w:rPr>
              <w:t xml:space="preserve">≤ </w:t>
            </w:r>
            <w:r w:rsidRPr="00032D43">
              <w:rPr>
                <w:sz w:val="16"/>
                <w:szCs w:val="16"/>
                <w:lang w:val="en-US" w:eastAsia="zh-CN"/>
              </w:rPr>
              <w:t>142 GHz</w:t>
            </w:r>
          </w:p>
        </w:tc>
      </w:tr>
      <w:tr w:rsidR="00906131" w:rsidRPr="00032D43" w14:paraId="32A022AF" w14:textId="77777777" w:rsidTr="00C82399">
        <w:trPr>
          <w:cantSplit/>
          <w:jc w:val="center"/>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2BE95CF6" w14:textId="77777777" w:rsidR="00906131" w:rsidRPr="00032D43" w:rsidRDefault="00906131" w:rsidP="00C82399">
            <w:pPr>
              <w:pStyle w:val="TAH"/>
              <w:rPr>
                <w:rFonts w:eastAsia="SimSun" w:cs="Arial"/>
                <w:bCs/>
                <w:sz w:val="16"/>
                <w:szCs w:val="16"/>
                <w:lang w:val="en-US" w:eastAsia="zh-CN"/>
              </w:rPr>
            </w:pPr>
            <w:r w:rsidRPr="00032D43">
              <w:rPr>
                <w:rFonts w:eastAsia="SimSun" w:cs="Arial"/>
                <w:bCs/>
                <w:sz w:val="16"/>
                <w:szCs w:val="16"/>
                <w:lang w:val="en-US" w:eastAsia="zh-CN"/>
              </w:rPr>
              <w:t>Stage 2: BS measurement</w:t>
            </w:r>
          </w:p>
        </w:tc>
      </w:tr>
      <w:tr w:rsidR="00906131" w:rsidRPr="00032D43" w14:paraId="6058582B"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445F5AD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C1-7</w:t>
            </w:r>
          </w:p>
        </w:tc>
        <w:tc>
          <w:tcPr>
            <w:tcW w:w="2831" w:type="dxa"/>
            <w:tcBorders>
              <w:top w:val="nil"/>
              <w:left w:val="nil"/>
              <w:bottom w:val="single" w:sz="4" w:space="0" w:color="auto"/>
              <w:right w:val="single" w:sz="4" w:space="0" w:color="auto"/>
            </w:tcBorders>
            <w:shd w:val="clear" w:color="auto" w:fill="auto"/>
            <w:hideMark/>
          </w:tcPr>
          <w:p w14:paraId="192C6D41" w14:textId="608C8355"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Uncertainty of the RF power measurement equipment (</w:t>
            </w:r>
            <w:r w:rsidR="00910707" w:rsidRPr="00032D43">
              <w:rPr>
                <w:rFonts w:eastAsia="SimSun"/>
                <w:sz w:val="16"/>
                <w:szCs w:val="16"/>
                <w:lang w:val="en-US" w:eastAsia="zh-CN"/>
              </w:rPr>
              <w:t>e.g.,</w:t>
            </w:r>
            <w:r w:rsidRPr="00032D43">
              <w:rPr>
                <w:rFonts w:eastAsia="SimSun"/>
                <w:sz w:val="16"/>
                <w:szCs w:val="16"/>
                <w:lang w:val="en-US" w:eastAsia="zh-CN"/>
              </w:rPr>
              <w:t xml:space="preserve"> spectrum analyzer) - low powe</w:t>
            </w:r>
            <w:r w:rsidR="001E1C52" w:rsidRPr="00032D43">
              <w:rPr>
                <w:rFonts w:eastAsia="SimSun"/>
                <w:sz w:val="16"/>
                <w:szCs w:val="16"/>
                <w:lang w:val="en-US" w:eastAsia="zh-CN"/>
              </w:rPr>
              <w:t>r</w:t>
            </w:r>
          </w:p>
        </w:tc>
        <w:tc>
          <w:tcPr>
            <w:tcW w:w="1380" w:type="dxa"/>
            <w:tcBorders>
              <w:top w:val="nil"/>
              <w:left w:val="nil"/>
              <w:bottom w:val="single" w:sz="4" w:space="0" w:color="auto"/>
              <w:right w:val="single" w:sz="4" w:space="0" w:color="auto"/>
            </w:tcBorders>
            <w:shd w:val="clear" w:color="auto" w:fill="auto"/>
            <w:hideMark/>
          </w:tcPr>
          <w:p w14:paraId="58682237" w14:textId="040BB783" w:rsidR="00906131" w:rsidRPr="00032D43" w:rsidRDefault="00AA25B8" w:rsidP="00C82399">
            <w:pPr>
              <w:pStyle w:val="TAC"/>
              <w:rPr>
                <w:rFonts w:eastAsia="SimSun" w:cs="Arial"/>
                <w:sz w:val="16"/>
                <w:szCs w:val="16"/>
                <w:lang w:val="en-US" w:eastAsia="zh-CN"/>
              </w:rPr>
            </w:pPr>
            <w:r w:rsidRPr="00032D43">
              <w:rPr>
                <w:rFonts w:eastAsia="SimSun" w:cs="Arial"/>
                <w:sz w:val="16"/>
                <w:szCs w:val="16"/>
                <w:lang w:val="en-US" w:eastAsia="zh-CN"/>
              </w:rPr>
              <w:t>2.30</w:t>
            </w:r>
          </w:p>
        </w:tc>
        <w:tc>
          <w:tcPr>
            <w:tcW w:w="1503" w:type="dxa"/>
            <w:tcBorders>
              <w:top w:val="nil"/>
              <w:left w:val="nil"/>
              <w:bottom w:val="single" w:sz="4" w:space="0" w:color="auto"/>
              <w:right w:val="single" w:sz="4" w:space="0" w:color="auto"/>
            </w:tcBorders>
            <w:shd w:val="clear" w:color="auto" w:fill="auto"/>
            <w:hideMark/>
          </w:tcPr>
          <w:p w14:paraId="2DF57C63" w14:textId="6EC90DBB" w:rsidR="00906131" w:rsidRPr="00032D43" w:rsidRDefault="006744A6"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3DB1A4BA"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3094757"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7602B14A" w14:textId="6D4D5B44" w:rsidR="00906131" w:rsidRPr="00032D43" w:rsidRDefault="00AA25B8" w:rsidP="00C82399">
            <w:pPr>
              <w:pStyle w:val="TAC"/>
              <w:rPr>
                <w:rFonts w:eastAsia="SimSun" w:cs="Arial"/>
                <w:sz w:val="16"/>
                <w:szCs w:val="16"/>
                <w:lang w:val="en-US" w:eastAsia="zh-CN"/>
              </w:rPr>
            </w:pPr>
            <w:r w:rsidRPr="00032D43">
              <w:rPr>
                <w:rFonts w:eastAsia="SimSun" w:cs="Arial"/>
                <w:sz w:val="16"/>
                <w:szCs w:val="16"/>
                <w:lang w:val="en-US" w:eastAsia="zh-CN"/>
              </w:rPr>
              <w:t>2.30</w:t>
            </w:r>
          </w:p>
        </w:tc>
      </w:tr>
      <w:tr w:rsidR="00906131" w:rsidRPr="00032D43" w14:paraId="6E078C7A"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83B663A"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A6-1</w:t>
            </w:r>
          </w:p>
        </w:tc>
        <w:tc>
          <w:tcPr>
            <w:tcW w:w="2831" w:type="dxa"/>
            <w:tcBorders>
              <w:top w:val="nil"/>
              <w:left w:val="nil"/>
              <w:bottom w:val="single" w:sz="4" w:space="0" w:color="auto"/>
              <w:right w:val="single" w:sz="4" w:space="0" w:color="auto"/>
            </w:tcBorders>
            <w:shd w:val="clear" w:color="auto" w:fill="auto"/>
            <w:hideMark/>
          </w:tcPr>
          <w:p w14:paraId="59CD9B88"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shd w:val="clear" w:color="auto" w:fill="auto"/>
            <w:hideMark/>
          </w:tcPr>
          <w:p w14:paraId="3FD48FCA"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0.45</w:t>
            </w:r>
          </w:p>
        </w:tc>
        <w:tc>
          <w:tcPr>
            <w:tcW w:w="1503" w:type="dxa"/>
            <w:tcBorders>
              <w:top w:val="nil"/>
              <w:left w:val="nil"/>
              <w:bottom w:val="single" w:sz="4" w:space="0" w:color="auto"/>
              <w:right w:val="single" w:sz="4" w:space="0" w:color="auto"/>
            </w:tcBorders>
            <w:shd w:val="clear" w:color="auto" w:fill="auto"/>
            <w:hideMark/>
          </w:tcPr>
          <w:p w14:paraId="589D1AFD"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U-shaped</w:t>
            </w:r>
          </w:p>
        </w:tc>
        <w:tc>
          <w:tcPr>
            <w:tcW w:w="1629" w:type="dxa"/>
            <w:tcBorders>
              <w:top w:val="nil"/>
              <w:left w:val="nil"/>
              <w:bottom w:val="single" w:sz="4" w:space="0" w:color="auto"/>
              <w:right w:val="single" w:sz="4" w:space="0" w:color="auto"/>
            </w:tcBorders>
            <w:shd w:val="clear" w:color="auto" w:fill="auto"/>
            <w:hideMark/>
          </w:tcPr>
          <w:p w14:paraId="1E213740"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B5155D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7A56C66F"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0.32</w:t>
            </w:r>
          </w:p>
        </w:tc>
      </w:tr>
      <w:tr w:rsidR="00906131" w:rsidRPr="00032D43" w14:paraId="3D398552"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2A523C6"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A6-2</w:t>
            </w:r>
          </w:p>
        </w:tc>
        <w:tc>
          <w:tcPr>
            <w:tcW w:w="2831" w:type="dxa"/>
            <w:tcBorders>
              <w:top w:val="nil"/>
              <w:left w:val="nil"/>
              <w:bottom w:val="single" w:sz="4" w:space="0" w:color="auto"/>
              <w:right w:val="single" w:sz="4" w:space="0" w:color="auto"/>
            </w:tcBorders>
            <w:shd w:val="clear" w:color="auto" w:fill="auto"/>
            <w:hideMark/>
          </w:tcPr>
          <w:p w14:paraId="045A3BB9"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Random uncertainty</w:t>
            </w:r>
          </w:p>
        </w:tc>
        <w:tc>
          <w:tcPr>
            <w:tcW w:w="1380" w:type="dxa"/>
            <w:tcBorders>
              <w:top w:val="nil"/>
              <w:left w:val="nil"/>
              <w:bottom w:val="single" w:sz="4" w:space="0" w:color="auto"/>
              <w:right w:val="single" w:sz="4" w:space="0" w:color="auto"/>
            </w:tcBorders>
            <w:shd w:val="clear" w:color="auto" w:fill="auto"/>
            <w:hideMark/>
          </w:tcPr>
          <w:p w14:paraId="14B1E50D"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0.10</w:t>
            </w:r>
          </w:p>
        </w:tc>
        <w:tc>
          <w:tcPr>
            <w:tcW w:w="1503" w:type="dxa"/>
            <w:tcBorders>
              <w:top w:val="nil"/>
              <w:left w:val="nil"/>
              <w:bottom w:val="single" w:sz="4" w:space="0" w:color="auto"/>
              <w:right w:val="single" w:sz="4" w:space="0" w:color="auto"/>
            </w:tcBorders>
            <w:shd w:val="clear" w:color="auto" w:fill="auto"/>
            <w:hideMark/>
          </w:tcPr>
          <w:p w14:paraId="07ACEA16"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Rectangular</w:t>
            </w:r>
          </w:p>
        </w:tc>
        <w:tc>
          <w:tcPr>
            <w:tcW w:w="1629" w:type="dxa"/>
            <w:tcBorders>
              <w:top w:val="nil"/>
              <w:left w:val="nil"/>
              <w:bottom w:val="single" w:sz="4" w:space="0" w:color="auto"/>
              <w:right w:val="single" w:sz="4" w:space="0" w:color="auto"/>
            </w:tcBorders>
            <w:shd w:val="clear" w:color="auto" w:fill="auto"/>
            <w:hideMark/>
          </w:tcPr>
          <w:p w14:paraId="0F9CF09D"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2C7675E"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6D53AB2"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0.06</w:t>
            </w:r>
          </w:p>
        </w:tc>
      </w:tr>
      <w:tr w:rsidR="00906131" w:rsidRPr="00032D43" w14:paraId="7479A325" w14:textId="77777777" w:rsidTr="00C82399">
        <w:trPr>
          <w:cantSplit/>
          <w:jc w:val="center"/>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2BC7FA4" w14:textId="77777777" w:rsidR="00906131" w:rsidRPr="00032D43" w:rsidRDefault="00906131" w:rsidP="00C82399">
            <w:pPr>
              <w:pStyle w:val="TAH"/>
              <w:rPr>
                <w:rFonts w:eastAsia="SimSun"/>
                <w:sz w:val="16"/>
                <w:szCs w:val="16"/>
                <w:lang w:val="en-US" w:eastAsia="zh-CN"/>
              </w:rPr>
            </w:pPr>
            <w:r w:rsidRPr="00032D43">
              <w:rPr>
                <w:rFonts w:eastAsia="SimSun"/>
                <w:sz w:val="16"/>
                <w:szCs w:val="16"/>
                <w:lang w:val="en-US" w:eastAsia="zh-CN"/>
              </w:rPr>
              <w:t>Stage 1: Calibration measurement</w:t>
            </w:r>
          </w:p>
        </w:tc>
      </w:tr>
      <w:tr w:rsidR="00906131" w:rsidRPr="00032D43" w14:paraId="7DAA8C14"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7974CA3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A6-3</w:t>
            </w:r>
          </w:p>
        </w:tc>
        <w:tc>
          <w:tcPr>
            <w:tcW w:w="2831" w:type="dxa"/>
            <w:tcBorders>
              <w:top w:val="nil"/>
              <w:left w:val="nil"/>
              <w:bottom w:val="single" w:sz="4" w:space="0" w:color="auto"/>
              <w:right w:val="single" w:sz="4" w:space="0" w:color="auto"/>
            </w:tcBorders>
            <w:shd w:val="clear" w:color="auto" w:fill="auto"/>
            <w:hideMark/>
          </w:tcPr>
          <w:p w14:paraId="107E588E"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Reference antenna radiation efficiency</w:t>
            </w:r>
          </w:p>
        </w:tc>
        <w:tc>
          <w:tcPr>
            <w:tcW w:w="1380" w:type="dxa"/>
            <w:tcBorders>
              <w:top w:val="nil"/>
              <w:left w:val="nil"/>
              <w:bottom w:val="single" w:sz="4" w:space="0" w:color="auto"/>
              <w:right w:val="single" w:sz="4" w:space="0" w:color="auto"/>
            </w:tcBorders>
            <w:shd w:val="clear" w:color="auto" w:fill="auto"/>
            <w:hideMark/>
          </w:tcPr>
          <w:p w14:paraId="5A17F87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0.50</w:t>
            </w:r>
          </w:p>
        </w:tc>
        <w:tc>
          <w:tcPr>
            <w:tcW w:w="1503" w:type="dxa"/>
            <w:tcBorders>
              <w:top w:val="nil"/>
              <w:left w:val="nil"/>
              <w:bottom w:val="single" w:sz="4" w:space="0" w:color="auto"/>
              <w:right w:val="single" w:sz="4" w:space="0" w:color="auto"/>
            </w:tcBorders>
            <w:shd w:val="clear" w:color="auto" w:fill="auto"/>
            <w:hideMark/>
          </w:tcPr>
          <w:p w14:paraId="64A3752C"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6DD2FC90"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2300983"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7E9C15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0.50</w:t>
            </w:r>
          </w:p>
        </w:tc>
      </w:tr>
      <w:tr w:rsidR="00906131" w:rsidRPr="00032D43" w14:paraId="641EF03F"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2CCCFEF"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A6-4</w:t>
            </w:r>
          </w:p>
        </w:tc>
        <w:tc>
          <w:tcPr>
            <w:tcW w:w="2831" w:type="dxa"/>
            <w:tcBorders>
              <w:top w:val="nil"/>
              <w:left w:val="nil"/>
              <w:bottom w:val="single" w:sz="4" w:space="0" w:color="auto"/>
              <w:right w:val="single" w:sz="4" w:space="0" w:color="auto"/>
            </w:tcBorders>
            <w:shd w:val="clear" w:color="auto" w:fill="auto"/>
            <w:hideMark/>
          </w:tcPr>
          <w:p w14:paraId="5651B041"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Mean value estimation of reference antenna mismatch efficiency</w:t>
            </w:r>
          </w:p>
        </w:tc>
        <w:tc>
          <w:tcPr>
            <w:tcW w:w="1380" w:type="dxa"/>
            <w:tcBorders>
              <w:top w:val="nil"/>
              <w:left w:val="nil"/>
              <w:bottom w:val="single" w:sz="4" w:space="0" w:color="auto"/>
              <w:right w:val="single" w:sz="4" w:space="0" w:color="auto"/>
            </w:tcBorders>
            <w:shd w:val="clear" w:color="auto" w:fill="auto"/>
            <w:hideMark/>
          </w:tcPr>
          <w:p w14:paraId="16E3A2CE"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35E96F9C"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576B850B"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2DBDAE0"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768A21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0.27</w:t>
            </w:r>
          </w:p>
        </w:tc>
      </w:tr>
      <w:tr w:rsidR="00906131" w:rsidRPr="00032D43" w14:paraId="7DFA8B4D"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1F37AF4"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C1-3</w:t>
            </w:r>
          </w:p>
        </w:tc>
        <w:tc>
          <w:tcPr>
            <w:tcW w:w="2831" w:type="dxa"/>
            <w:tcBorders>
              <w:top w:val="nil"/>
              <w:left w:val="nil"/>
              <w:bottom w:val="single" w:sz="4" w:space="0" w:color="auto"/>
              <w:right w:val="single" w:sz="4" w:space="0" w:color="auto"/>
            </w:tcBorders>
            <w:shd w:val="clear" w:color="auto" w:fill="auto"/>
            <w:hideMark/>
          </w:tcPr>
          <w:p w14:paraId="44C0A2DB"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Uncertainty of the network analyzer</w:t>
            </w:r>
          </w:p>
        </w:tc>
        <w:tc>
          <w:tcPr>
            <w:tcW w:w="1380" w:type="dxa"/>
            <w:tcBorders>
              <w:top w:val="nil"/>
              <w:left w:val="nil"/>
              <w:bottom w:val="single" w:sz="4" w:space="0" w:color="auto"/>
              <w:right w:val="single" w:sz="4" w:space="0" w:color="auto"/>
            </w:tcBorders>
            <w:shd w:val="clear" w:color="auto" w:fill="auto"/>
            <w:hideMark/>
          </w:tcPr>
          <w:p w14:paraId="2D347896" w14:textId="7A663E3B" w:rsidR="00906131" w:rsidRPr="00032D43" w:rsidRDefault="0027179A" w:rsidP="00C82399">
            <w:pPr>
              <w:pStyle w:val="TAC"/>
              <w:rPr>
                <w:rFonts w:eastAsia="SimSun" w:cs="Arial"/>
                <w:sz w:val="16"/>
                <w:szCs w:val="16"/>
                <w:lang w:val="en-US" w:eastAsia="zh-CN"/>
              </w:rPr>
            </w:pPr>
            <w:r w:rsidRPr="00032D43">
              <w:rPr>
                <w:rFonts w:eastAsia="SimSun" w:cs="Arial"/>
                <w:sz w:val="16"/>
                <w:szCs w:val="16"/>
                <w:lang w:val="en-US" w:eastAsia="zh-CN"/>
              </w:rPr>
              <w:t>1</w:t>
            </w:r>
            <w:r w:rsidR="00906131" w:rsidRPr="00032D43">
              <w:rPr>
                <w:rFonts w:eastAsia="SimSun" w:cs="Arial"/>
                <w:sz w:val="16"/>
                <w:szCs w:val="16"/>
                <w:lang w:val="en-US" w:eastAsia="zh-CN"/>
              </w:rPr>
              <w:t>.</w:t>
            </w:r>
            <w:r w:rsidRPr="00032D43">
              <w:rPr>
                <w:rFonts w:eastAsia="SimSun" w:cs="Arial"/>
                <w:sz w:val="16"/>
                <w:szCs w:val="16"/>
                <w:lang w:val="en-US" w:eastAsia="zh-CN"/>
              </w:rPr>
              <w:t>0</w:t>
            </w:r>
            <w:r w:rsidR="00906131" w:rsidRPr="00032D43">
              <w:rPr>
                <w:rFonts w:eastAsia="SimSun" w:cs="Arial"/>
                <w:sz w:val="16"/>
                <w:szCs w:val="16"/>
                <w:lang w:val="en-US" w:eastAsia="zh-CN"/>
              </w:rPr>
              <w:t>0</w:t>
            </w:r>
          </w:p>
        </w:tc>
        <w:tc>
          <w:tcPr>
            <w:tcW w:w="1503" w:type="dxa"/>
            <w:tcBorders>
              <w:top w:val="nil"/>
              <w:left w:val="nil"/>
              <w:bottom w:val="single" w:sz="4" w:space="0" w:color="auto"/>
              <w:right w:val="single" w:sz="4" w:space="0" w:color="auto"/>
            </w:tcBorders>
            <w:shd w:val="clear" w:color="auto" w:fill="auto"/>
            <w:hideMark/>
          </w:tcPr>
          <w:p w14:paraId="5102E1D7" w14:textId="3F6E4E33" w:rsidR="00906131" w:rsidRPr="00032D43" w:rsidRDefault="006744A6"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769EDCA7"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783F3EB"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2C3164F3" w14:textId="6D94133F" w:rsidR="00906131" w:rsidRPr="00032D43" w:rsidRDefault="0027179A" w:rsidP="00C82399">
            <w:pPr>
              <w:pStyle w:val="TAC"/>
              <w:rPr>
                <w:rFonts w:eastAsia="SimSun" w:cs="Arial"/>
                <w:sz w:val="16"/>
                <w:szCs w:val="16"/>
                <w:lang w:val="en-US" w:eastAsia="zh-CN"/>
              </w:rPr>
            </w:pPr>
            <w:r w:rsidRPr="00032D43">
              <w:rPr>
                <w:rFonts w:eastAsia="SimSun" w:cs="Arial"/>
                <w:sz w:val="16"/>
                <w:szCs w:val="16"/>
                <w:lang w:val="en-US" w:eastAsia="zh-CN"/>
              </w:rPr>
              <w:t>1</w:t>
            </w:r>
            <w:r w:rsidR="00906131" w:rsidRPr="00032D43">
              <w:rPr>
                <w:rFonts w:eastAsia="SimSun" w:cs="Arial"/>
                <w:sz w:val="16"/>
                <w:szCs w:val="16"/>
                <w:lang w:val="en-US" w:eastAsia="zh-CN"/>
              </w:rPr>
              <w:t>.</w:t>
            </w:r>
            <w:r w:rsidRPr="00032D43">
              <w:rPr>
                <w:rFonts w:eastAsia="SimSun" w:cs="Arial"/>
                <w:sz w:val="16"/>
                <w:szCs w:val="16"/>
                <w:lang w:val="en-US" w:eastAsia="zh-CN"/>
              </w:rPr>
              <w:t>0</w:t>
            </w:r>
            <w:r w:rsidR="00906131" w:rsidRPr="00032D43">
              <w:rPr>
                <w:rFonts w:eastAsia="SimSun" w:cs="Arial"/>
                <w:sz w:val="16"/>
                <w:szCs w:val="16"/>
                <w:lang w:val="en-US" w:eastAsia="zh-CN"/>
              </w:rPr>
              <w:t>0</w:t>
            </w:r>
          </w:p>
        </w:tc>
      </w:tr>
      <w:tr w:rsidR="00906131" w:rsidRPr="00032D43" w14:paraId="52730004"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FBEFEB0"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A6-5</w:t>
            </w:r>
          </w:p>
        </w:tc>
        <w:tc>
          <w:tcPr>
            <w:tcW w:w="2831" w:type="dxa"/>
            <w:tcBorders>
              <w:top w:val="nil"/>
              <w:left w:val="nil"/>
              <w:bottom w:val="single" w:sz="4" w:space="0" w:color="auto"/>
              <w:right w:val="single" w:sz="4" w:space="0" w:color="auto"/>
            </w:tcBorders>
            <w:shd w:val="clear" w:color="auto" w:fill="auto"/>
            <w:hideMark/>
          </w:tcPr>
          <w:p w14:paraId="2D3D6734"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shd w:val="clear" w:color="auto" w:fill="auto"/>
            <w:hideMark/>
          </w:tcPr>
          <w:p w14:paraId="27ACF163"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0.20</w:t>
            </w:r>
          </w:p>
        </w:tc>
        <w:tc>
          <w:tcPr>
            <w:tcW w:w="1503" w:type="dxa"/>
            <w:tcBorders>
              <w:top w:val="nil"/>
              <w:left w:val="nil"/>
              <w:bottom w:val="single" w:sz="4" w:space="0" w:color="auto"/>
              <w:right w:val="single" w:sz="4" w:space="0" w:color="auto"/>
            </w:tcBorders>
            <w:shd w:val="clear" w:color="auto" w:fill="auto"/>
            <w:hideMark/>
          </w:tcPr>
          <w:p w14:paraId="30B51EFC"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F726FFB"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43EC022"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65DAAED"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0.20</w:t>
            </w:r>
          </w:p>
        </w:tc>
      </w:tr>
      <w:tr w:rsidR="00906131" w:rsidRPr="00032D43" w14:paraId="0E8A44B1"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20D482F4"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A6-6</w:t>
            </w:r>
          </w:p>
        </w:tc>
        <w:tc>
          <w:tcPr>
            <w:tcW w:w="2831" w:type="dxa"/>
            <w:tcBorders>
              <w:top w:val="nil"/>
              <w:left w:val="nil"/>
              <w:bottom w:val="single" w:sz="4" w:space="0" w:color="auto"/>
              <w:right w:val="single" w:sz="4" w:space="0" w:color="auto"/>
            </w:tcBorders>
            <w:shd w:val="clear" w:color="auto" w:fill="auto"/>
            <w:hideMark/>
          </w:tcPr>
          <w:p w14:paraId="13B09AE4"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shd w:val="clear" w:color="auto" w:fill="auto"/>
            <w:hideMark/>
          </w:tcPr>
          <w:p w14:paraId="7932E4E8"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30848E72"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6859701F"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A2F44C1"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26D84BF"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0.27</w:t>
            </w:r>
          </w:p>
        </w:tc>
      </w:tr>
      <w:tr w:rsidR="00906131" w:rsidRPr="00032D43" w14:paraId="621AC559" w14:textId="77777777" w:rsidTr="00C82399">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697A01B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A6-7</w:t>
            </w:r>
          </w:p>
        </w:tc>
        <w:tc>
          <w:tcPr>
            <w:tcW w:w="2831" w:type="dxa"/>
            <w:tcBorders>
              <w:top w:val="nil"/>
              <w:left w:val="nil"/>
              <w:bottom w:val="single" w:sz="4" w:space="0" w:color="auto"/>
              <w:right w:val="single" w:sz="4" w:space="0" w:color="auto"/>
            </w:tcBorders>
            <w:shd w:val="clear" w:color="auto" w:fill="auto"/>
            <w:hideMark/>
          </w:tcPr>
          <w:p w14:paraId="08A05A91" w14:textId="77777777" w:rsidR="00906131" w:rsidRPr="00032D43" w:rsidRDefault="00906131" w:rsidP="00C82399">
            <w:pPr>
              <w:pStyle w:val="TAC"/>
              <w:rPr>
                <w:rFonts w:eastAsia="SimSun"/>
                <w:sz w:val="16"/>
                <w:szCs w:val="16"/>
                <w:lang w:val="en-US" w:eastAsia="zh-CN"/>
              </w:rPr>
            </w:pPr>
            <w:r w:rsidRPr="00032D43">
              <w:rPr>
                <w:rFonts w:eastAsia="SimSun"/>
                <w:sz w:val="16"/>
                <w:szCs w:val="16"/>
                <w:lang w:val="en-US" w:eastAsia="zh-CN"/>
              </w:rPr>
              <w:t>Uniformity of transfer function</w:t>
            </w:r>
          </w:p>
        </w:tc>
        <w:tc>
          <w:tcPr>
            <w:tcW w:w="1380" w:type="dxa"/>
            <w:tcBorders>
              <w:top w:val="nil"/>
              <w:left w:val="nil"/>
              <w:bottom w:val="single" w:sz="4" w:space="0" w:color="auto"/>
              <w:right w:val="single" w:sz="4" w:space="0" w:color="auto"/>
            </w:tcBorders>
            <w:shd w:val="clear" w:color="auto" w:fill="auto"/>
            <w:hideMark/>
          </w:tcPr>
          <w:p w14:paraId="0ABF300A"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63A2AE6C"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730A4750"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C5EBF59"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9DF99C5" w14:textId="77777777" w:rsidR="00906131" w:rsidRPr="00032D43" w:rsidRDefault="00906131" w:rsidP="00C82399">
            <w:pPr>
              <w:pStyle w:val="TAC"/>
              <w:rPr>
                <w:rFonts w:eastAsia="SimSun" w:cs="Arial"/>
                <w:sz w:val="16"/>
                <w:szCs w:val="16"/>
                <w:lang w:val="en-US" w:eastAsia="zh-CN"/>
              </w:rPr>
            </w:pPr>
            <w:r w:rsidRPr="00032D43">
              <w:rPr>
                <w:rFonts w:eastAsia="SimSun" w:cs="Arial"/>
                <w:sz w:val="16"/>
                <w:szCs w:val="16"/>
                <w:lang w:val="en-US" w:eastAsia="zh-CN"/>
              </w:rPr>
              <w:t>1.50</w:t>
            </w:r>
          </w:p>
        </w:tc>
      </w:tr>
      <w:tr w:rsidR="00906131" w:rsidRPr="00032D43" w14:paraId="0A28824C" w14:textId="77777777" w:rsidTr="00C82399">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811DCAC" w14:textId="77777777" w:rsidR="00906131" w:rsidRPr="00032D43" w:rsidRDefault="00906131" w:rsidP="00C82399">
            <w:pPr>
              <w:pStyle w:val="TAH"/>
              <w:rPr>
                <w:rFonts w:eastAsia="SimSun"/>
                <w:sz w:val="16"/>
                <w:szCs w:val="16"/>
                <w:lang w:val="en-US" w:eastAsia="zh-CN"/>
              </w:rPr>
            </w:pPr>
            <w:r w:rsidRPr="00032D43">
              <w:rPr>
                <w:rFonts w:eastAsia="SimSun"/>
                <w:sz w:val="16"/>
                <w:szCs w:val="16"/>
                <w:lang w:val="en-US" w:eastAsia="zh-CN"/>
              </w:rPr>
              <w:t>Combined standard uncertainty (1σ) (dB)</w:t>
            </w:r>
          </w:p>
        </w:tc>
        <w:tc>
          <w:tcPr>
            <w:tcW w:w="1447" w:type="dxa"/>
            <w:tcBorders>
              <w:top w:val="nil"/>
              <w:left w:val="nil"/>
              <w:bottom w:val="single" w:sz="4" w:space="0" w:color="auto"/>
              <w:right w:val="single" w:sz="4" w:space="0" w:color="auto"/>
            </w:tcBorders>
            <w:shd w:val="clear" w:color="auto" w:fill="auto"/>
            <w:hideMark/>
          </w:tcPr>
          <w:p w14:paraId="204B7732" w14:textId="1FBB7EFA" w:rsidR="00906131" w:rsidRPr="00032D43" w:rsidRDefault="00FC401D" w:rsidP="00C82399">
            <w:pPr>
              <w:pStyle w:val="TAH"/>
              <w:rPr>
                <w:rFonts w:eastAsia="SimSun"/>
                <w:sz w:val="16"/>
                <w:szCs w:val="16"/>
                <w:lang w:val="en-US" w:eastAsia="zh-CN"/>
              </w:rPr>
            </w:pPr>
            <w:r w:rsidRPr="00032D43">
              <w:rPr>
                <w:rFonts w:eastAsia="SimSun"/>
                <w:sz w:val="16"/>
                <w:szCs w:val="16"/>
                <w:lang w:val="en-US" w:eastAsia="zh-CN"/>
              </w:rPr>
              <w:t>3.01</w:t>
            </w:r>
          </w:p>
        </w:tc>
      </w:tr>
      <w:tr w:rsidR="00906131" w:rsidRPr="00032D43" w14:paraId="122A0568" w14:textId="77777777" w:rsidTr="00C82399">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F1B5BE0" w14:textId="77777777" w:rsidR="00906131" w:rsidRPr="00032D43" w:rsidRDefault="00906131" w:rsidP="00C82399">
            <w:pPr>
              <w:pStyle w:val="TAH"/>
              <w:rPr>
                <w:rFonts w:eastAsia="SimSun"/>
                <w:sz w:val="16"/>
                <w:szCs w:val="16"/>
                <w:lang w:val="en-US" w:eastAsia="zh-CN"/>
              </w:rPr>
            </w:pPr>
            <w:r w:rsidRPr="00032D43">
              <w:rPr>
                <w:rFonts w:eastAsia="SimSun"/>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shd w:val="clear" w:color="auto" w:fill="auto"/>
            <w:hideMark/>
          </w:tcPr>
          <w:p w14:paraId="67A0780A" w14:textId="7702F0AB" w:rsidR="00906131" w:rsidRPr="00032D43" w:rsidRDefault="00FC401D" w:rsidP="00C82399">
            <w:pPr>
              <w:pStyle w:val="TAH"/>
              <w:rPr>
                <w:rFonts w:eastAsia="SimSun"/>
                <w:sz w:val="16"/>
                <w:szCs w:val="16"/>
                <w:lang w:val="en-US" w:eastAsia="zh-CN"/>
              </w:rPr>
            </w:pPr>
            <w:r w:rsidRPr="00032D43">
              <w:rPr>
                <w:rFonts w:eastAsia="SimSun"/>
                <w:sz w:val="16"/>
                <w:szCs w:val="16"/>
                <w:lang w:val="en-US" w:eastAsia="zh-CN"/>
              </w:rPr>
              <w:t>5.91</w:t>
            </w:r>
          </w:p>
        </w:tc>
      </w:tr>
    </w:tbl>
    <w:p w14:paraId="3B2DA3BA" w14:textId="77777777" w:rsidR="00266B1D" w:rsidRPr="00032D43" w:rsidRDefault="00266B1D" w:rsidP="007D3662"/>
    <w:p w14:paraId="50E6983A" w14:textId="77777777" w:rsidR="00595E8B" w:rsidRPr="00032D43" w:rsidRDefault="00595E8B" w:rsidP="007D3662"/>
    <w:p w14:paraId="4D3D58D7" w14:textId="04B8D8FD" w:rsidR="003F3ADD" w:rsidRPr="00032D43" w:rsidRDefault="00D02366" w:rsidP="00D02366">
      <w:r w:rsidRPr="00032D43">
        <w:rPr>
          <w:b/>
          <w:bCs/>
          <w:u w:val="single"/>
        </w:rPr>
        <w:t xml:space="preserve">Proposal </w:t>
      </w:r>
      <w:r w:rsidR="005A7BE4">
        <w:rPr>
          <w:b/>
          <w:bCs/>
          <w:u w:val="single"/>
        </w:rPr>
        <w:t>9</w:t>
      </w:r>
      <w:r w:rsidRPr="00032D43">
        <w:rPr>
          <w:b/>
          <w:bCs/>
          <w:u w:val="single"/>
        </w:rPr>
        <w:t>:</w:t>
      </w:r>
      <w:r w:rsidRPr="00032D43">
        <w:t xml:space="preserve"> For FR2-2 TRP spurious emission measurements in RC adopt MU evaluation presented in Table 2.4-2</w:t>
      </w:r>
      <w:r w:rsidR="001651DF" w:rsidRPr="00032D43">
        <w:t xml:space="preserve"> for 71 to 110 GHz and Table 2.4-3 for 110 to 142 GHz</w:t>
      </w:r>
      <w:r w:rsidRPr="00032D43">
        <w:t>.</w:t>
      </w:r>
    </w:p>
    <w:p w14:paraId="7343C158" w14:textId="426924AC" w:rsidR="007D3662" w:rsidRDefault="00D02366" w:rsidP="002D1D65">
      <w:r w:rsidRPr="00032D43">
        <w:rPr>
          <w:b/>
          <w:bCs/>
          <w:u w:val="single"/>
        </w:rPr>
        <w:t xml:space="preserve">Proposal </w:t>
      </w:r>
      <w:r w:rsidR="005A7BE4">
        <w:rPr>
          <w:b/>
          <w:bCs/>
          <w:u w:val="single"/>
        </w:rPr>
        <w:t>10</w:t>
      </w:r>
      <w:r w:rsidRPr="00032D43">
        <w:rPr>
          <w:b/>
          <w:bCs/>
          <w:u w:val="single"/>
        </w:rPr>
        <w:t>:</w:t>
      </w:r>
      <w:r w:rsidRPr="00032D43">
        <w:t xml:space="preserve"> For FR2-2 TRP measurements in RC</w:t>
      </w:r>
      <w:r w:rsidR="009E5E55">
        <w:t>,</w:t>
      </w:r>
      <w:r w:rsidRPr="00032D43">
        <w:t xml:space="preserve"> use expanded uncertainty of </w:t>
      </w:r>
      <w:r w:rsidR="00A64D6E" w:rsidRPr="00032D43">
        <w:t>4.67</w:t>
      </w:r>
      <w:r w:rsidR="000A3DFF">
        <w:t xml:space="preserve"> </w:t>
      </w:r>
      <w:r w:rsidRPr="00032D43">
        <w:t xml:space="preserve">dB for </w:t>
      </w:r>
      <w:r w:rsidR="00B41FB9" w:rsidRPr="00032D43">
        <w:t>spurious emission</w:t>
      </w:r>
      <w:r w:rsidRPr="00032D43">
        <w:t xml:space="preserve"> requirement</w:t>
      </w:r>
      <w:r w:rsidR="00B41FB9" w:rsidRPr="00032D43">
        <w:t>s defined within 71 to 110 GHz</w:t>
      </w:r>
      <w:r w:rsidR="009E5E55">
        <w:t>,</w:t>
      </w:r>
      <w:r w:rsidR="00B41FB9" w:rsidRPr="00032D43">
        <w:t xml:space="preserve"> and </w:t>
      </w:r>
      <w:r w:rsidR="00FC401D" w:rsidRPr="00032D43">
        <w:t>5.91</w:t>
      </w:r>
      <w:r w:rsidR="00F26938" w:rsidRPr="00032D43">
        <w:t xml:space="preserve"> </w:t>
      </w:r>
      <w:r w:rsidR="00B41FB9" w:rsidRPr="00032D43">
        <w:t xml:space="preserve">dB for </w:t>
      </w:r>
      <w:r w:rsidR="009C0520" w:rsidRPr="00032D43">
        <w:t>spurious emission requirements defined within 110 to 142 GHz</w:t>
      </w:r>
      <w:r w:rsidRPr="00032D43">
        <w:t>.</w:t>
      </w:r>
      <w: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8BBC198" w14:textId="31E42FBC" w:rsidR="003E1763" w:rsidRDefault="00F02DE9" w:rsidP="00F02DE9">
      <w:r>
        <w:t xml:space="preserve">In this contribution we present </w:t>
      </w:r>
      <w:r w:rsidR="00B07DF3">
        <w:t xml:space="preserve">information relevant for </w:t>
      </w:r>
      <w:r w:rsidR="003E1763">
        <w:t xml:space="preserve">FR2-2 </w:t>
      </w:r>
      <w:r w:rsidR="00B07DF3">
        <w:t xml:space="preserve">MU evaluation for measuring </w:t>
      </w:r>
      <w:r w:rsidR="003E1763">
        <w:t xml:space="preserve">wanted signal </w:t>
      </w:r>
      <w:r w:rsidR="00B07DF3">
        <w:t xml:space="preserve">EIRP in CATR, </w:t>
      </w:r>
      <w:r w:rsidR="003E1763">
        <w:t>measuring wanted signal TRP in RC and measuring unwanted emission TRP in RC.</w:t>
      </w:r>
    </w:p>
    <w:p w14:paraId="33FFA804" w14:textId="3AFE13CB" w:rsidR="003E1763" w:rsidRDefault="003E1763" w:rsidP="00F02DE9">
      <w:r>
        <w:t>To further progress the work following proposals are presented for approval:</w:t>
      </w:r>
    </w:p>
    <w:p w14:paraId="38343B25" w14:textId="77777777" w:rsidR="00097020" w:rsidRDefault="00097020" w:rsidP="00097020">
      <w:r w:rsidRPr="00405539">
        <w:rPr>
          <w:b/>
          <w:bCs/>
          <w:u w:val="single"/>
        </w:rPr>
        <w:t>Proposal</w:t>
      </w:r>
      <w:r>
        <w:rPr>
          <w:b/>
          <w:bCs/>
          <w:u w:val="single"/>
        </w:rPr>
        <w:t xml:space="preserve"> 1</w:t>
      </w:r>
      <w:r w:rsidRPr="00405539">
        <w:rPr>
          <w:b/>
          <w:bCs/>
          <w:u w:val="single"/>
        </w:rPr>
        <w:t>:</w:t>
      </w:r>
      <w:r>
        <w:t xml:space="preserve"> For FR2-2 EIRP measurements in CATR in normal condition adopt MU evaluation presented in Table 2.1-1.</w:t>
      </w:r>
    </w:p>
    <w:p w14:paraId="46CDBB67" w14:textId="77777777" w:rsidR="00097020" w:rsidRDefault="00097020" w:rsidP="00097020">
      <w:r w:rsidRPr="00E72E1A">
        <w:rPr>
          <w:b/>
          <w:bCs/>
          <w:u w:val="single"/>
        </w:rPr>
        <w:t xml:space="preserve">Proposal </w:t>
      </w:r>
      <w:r>
        <w:rPr>
          <w:b/>
          <w:bCs/>
          <w:u w:val="single"/>
        </w:rPr>
        <w:t>2</w:t>
      </w:r>
      <w:r w:rsidRPr="00E72E1A">
        <w:rPr>
          <w:b/>
          <w:bCs/>
          <w:u w:val="single"/>
        </w:rPr>
        <w:t>:</w:t>
      </w:r>
      <w:r>
        <w:t xml:space="preserve"> For FR2-2 EIRP measurements in CATR in normal condition use expanded uncertainty of </w:t>
      </w:r>
      <w:r w:rsidRPr="00867CEB">
        <w:t>1.74 dB</w:t>
      </w:r>
      <w:r>
        <w:t xml:space="preserve"> for radiated transmit power requirement in normal condition. </w:t>
      </w:r>
    </w:p>
    <w:p w14:paraId="7B77DE67" w14:textId="77777777" w:rsidR="00097020" w:rsidRDefault="00097020" w:rsidP="00097020">
      <w:r w:rsidRPr="00405539">
        <w:rPr>
          <w:b/>
          <w:bCs/>
          <w:u w:val="single"/>
        </w:rPr>
        <w:t>Proposal</w:t>
      </w:r>
      <w:r>
        <w:rPr>
          <w:b/>
          <w:bCs/>
          <w:u w:val="single"/>
        </w:rPr>
        <w:t xml:space="preserve"> 3</w:t>
      </w:r>
      <w:r w:rsidRPr="00405539">
        <w:rPr>
          <w:b/>
          <w:bCs/>
          <w:u w:val="single"/>
        </w:rPr>
        <w:t>:</w:t>
      </w:r>
      <w:r>
        <w:t xml:space="preserve"> For FR2-2 EIRP measurements in CATR in extreme condition adopt MU evaluation presented in Table 2.1-1.</w:t>
      </w:r>
    </w:p>
    <w:p w14:paraId="0128209D" w14:textId="538BB0E5" w:rsidR="00097020" w:rsidRDefault="00097020" w:rsidP="003E1763">
      <w:r w:rsidRPr="00E72E1A">
        <w:rPr>
          <w:b/>
          <w:bCs/>
          <w:u w:val="single"/>
        </w:rPr>
        <w:t xml:space="preserve">Proposal </w:t>
      </w:r>
      <w:r>
        <w:rPr>
          <w:b/>
          <w:bCs/>
          <w:u w:val="single"/>
        </w:rPr>
        <w:t>4</w:t>
      </w:r>
      <w:r w:rsidRPr="00E72E1A">
        <w:rPr>
          <w:b/>
          <w:bCs/>
          <w:u w:val="single"/>
        </w:rPr>
        <w:t>:</w:t>
      </w:r>
      <w:r>
        <w:t xml:space="preserve"> For FR2-2 EIRP measurements in CATR in extreme condition use expanded uncertainty of 3.05</w:t>
      </w:r>
      <w:r w:rsidRPr="00867CEB">
        <w:t xml:space="preserve"> dB</w:t>
      </w:r>
      <w:r>
        <w:t xml:space="preserve"> for radiated transmit power requirement in normal condition. </w:t>
      </w:r>
    </w:p>
    <w:p w14:paraId="01805EA6" w14:textId="1F607DB9" w:rsidR="003E1763" w:rsidRDefault="003E1763" w:rsidP="003E1763">
      <w:r w:rsidRPr="00405539">
        <w:rPr>
          <w:b/>
          <w:bCs/>
          <w:u w:val="single"/>
        </w:rPr>
        <w:t>Proposal</w:t>
      </w:r>
      <w:r>
        <w:rPr>
          <w:b/>
          <w:bCs/>
          <w:u w:val="single"/>
        </w:rPr>
        <w:t xml:space="preserve"> </w:t>
      </w:r>
      <w:r w:rsidR="00097020">
        <w:rPr>
          <w:b/>
          <w:bCs/>
          <w:u w:val="single"/>
        </w:rPr>
        <w:t>5</w:t>
      </w:r>
      <w:r w:rsidRPr="00405539">
        <w:rPr>
          <w:b/>
          <w:bCs/>
          <w:u w:val="single"/>
        </w:rPr>
        <w:t>:</w:t>
      </w:r>
      <w:r>
        <w:t xml:space="preserve"> For FR2-2 TRP OTA BS output power measurements in RC adopt MU evaluation presented in Table 2.2-1.</w:t>
      </w:r>
    </w:p>
    <w:p w14:paraId="34BBBADE" w14:textId="53C3DC93" w:rsidR="003E1763" w:rsidRDefault="003E1763" w:rsidP="003E1763">
      <w:r w:rsidRPr="00E72E1A">
        <w:rPr>
          <w:b/>
          <w:bCs/>
          <w:u w:val="single"/>
        </w:rPr>
        <w:t xml:space="preserve">Proposal </w:t>
      </w:r>
      <w:r w:rsidR="00B96E43">
        <w:rPr>
          <w:b/>
          <w:bCs/>
          <w:u w:val="single"/>
        </w:rPr>
        <w:t>6</w:t>
      </w:r>
      <w:r w:rsidRPr="00E72E1A">
        <w:rPr>
          <w:b/>
          <w:bCs/>
          <w:u w:val="single"/>
        </w:rPr>
        <w:t>:</w:t>
      </w:r>
      <w:r>
        <w:t xml:space="preserve"> For FR2-2 TRP measurements in RC use expanded uncertainty of </w:t>
      </w:r>
      <w:r w:rsidRPr="005C68D9">
        <w:t>1.75 dB</w:t>
      </w:r>
      <w:r>
        <w:t xml:space="preserve"> for OTA BS output power requirement. </w:t>
      </w:r>
    </w:p>
    <w:p w14:paraId="30239207" w14:textId="1BF1E05A" w:rsidR="003E1763" w:rsidRDefault="003E1763" w:rsidP="003E1763">
      <w:r w:rsidRPr="00405539">
        <w:rPr>
          <w:b/>
          <w:bCs/>
          <w:u w:val="single"/>
        </w:rPr>
        <w:t>Proposal</w:t>
      </w:r>
      <w:r>
        <w:rPr>
          <w:b/>
          <w:bCs/>
          <w:u w:val="single"/>
        </w:rPr>
        <w:t xml:space="preserve"> </w:t>
      </w:r>
      <w:r w:rsidR="00B96E43">
        <w:rPr>
          <w:b/>
          <w:bCs/>
          <w:u w:val="single"/>
        </w:rPr>
        <w:t>7</w:t>
      </w:r>
      <w:r w:rsidRPr="00405539">
        <w:rPr>
          <w:b/>
          <w:bCs/>
          <w:u w:val="single"/>
        </w:rPr>
        <w:t>:</w:t>
      </w:r>
      <w:r>
        <w:t xml:space="preserve"> For FR2-2 TRP ACLR and OBUE measurements in RC adopt MU evaluation presented in Table 2.3-1.</w:t>
      </w:r>
    </w:p>
    <w:p w14:paraId="5FA5F660" w14:textId="29389438" w:rsidR="003E1763" w:rsidRDefault="003E1763" w:rsidP="003E1763">
      <w:r w:rsidRPr="00E72E1A">
        <w:rPr>
          <w:b/>
          <w:bCs/>
          <w:u w:val="single"/>
        </w:rPr>
        <w:t xml:space="preserve">Proposal </w:t>
      </w:r>
      <w:r w:rsidR="00B96E43">
        <w:rPr>
          <w:b/>
          <w:bCs/>
          <w:u w:val="single"/>
        </w:rPr>
        <w:t>8</w:t>
      </w:r>
      <w:r w:rsidRPr="00E72E1A">
        <w:rPr>
          <w:b/>
          <w:bCs/>
          <w:u w:val="single"/>
        </w:rPr>
        <w:t>:</w:t>
      </w:r>
      <w:r>
        <w:t xml:space="preserve"> For FR2-2 TRP measurements in RC use expanded uncertainty </w:t>
      </w:r>
      <w:r w:rsidRPr="00D50EA4">
        <w:t xml:space="preserve">of </w:t>
      </w:r>
      <w:r w:rsidR="00D50EA4" w:rsidRPr="00D50EA4">
        <w:t>2.</w:t>
      </w:r>
      <w:r w:rsidR="000250C2">
        <w:t>42</w:t>
      </w:r>
      <w:r w:rsidR="000250C2" w:rsidRPr="00D50EA4">
        <w:t xml:space="preserve"> </w:t>
      </w:r>
      <w:r w:rsidRPr="00D50EA4">
        <w:t>dB</w:t>
      </w:r>
      <w:r>
        <w:t xml:space="preserve"> for ACLR requirement and OBUE requirement. </w:t>
      </w:r>
    </w:p>
    <w:p w14:paraId="4B097E73" w14:textId="7A9AF2AB" w:rsidR="003E1763" w:rsidRDefault="003E1763" w:rsidP="003E1763">
      <w:r w:rsidRPr="00405539">
        <w:rPr>
          <w:b/>
          <w:bCs/>
          <w:u w:val="single"/>
        </w:rPr>
        <w:t>Proposal</w:t>
      </w:r>
      <w:r>
        <w:rPr>
          <w:b/>
          <w:bCs/>
          <w:u w:val="single"/>
        </w:rPr>
        <w:t xml:space="preserve"> </w:t>
      </w:r>
      <w:r w:rsidR="00B96E43">
        <w:rPr>
          <w:b/>
          <w:bCs/>
          <w:u w:val="single"/>
        </w:rPr>
        <w:t>9</w:t>
      </w:r>
      <w:r w:rsidRPr="00405539">
        <w:rPr>
          <w:b/>
          <w:bCs/>
          <w:u w:val="single"/>
        </w:rPr>
        <w:t>:</w:t>
      </w:r>
      <w:r>
        <w:t xml:space="preserve"> For FR2-2 TRP spurious emission measurements in RC adopt MU evaluation presented in Table 2.4-2 for 71 to 110 GHz and Table 2.4-3 for 110 to 142 GHz.</w:t>
      </w:r>
    </w:p>
    <w:p w14:paraId="760CE265" w14:textId="255C9185" w:rsidR="00032D43" w:rsidRDefault="00032D43" w:rsidP="00032D43">
      <w:r w:rsidRPr="00032D43">
        <w:rPr>
          <w:b/>
          <w:bCs/>
          <w:u w:val="single"/>
        </w:rPr>
        <w:t xml:space="preserve">Proposal </w:t>
      </w:r>
      <w:r w:rsidR="00B96E43">
        <w:rPr>
          <w:b/>
          <w:bCs/>
          <w:u w:val="single"/>
        </w:rPr>
        <w:t>10</w:t>
      </w:r>
      <w:r w:rsidRPr="00032D43">
        <w:rPr>
          <w:b/>
          <w:bCs/>
          <w:u w:val="single"/>
        </w:rPr>
        <w:t>:</w:t>
      </w:r>
      <w:r w:rsidRPr="00032D43">
        <w:t xml:space="preserve"> For FR2-2 TRP measurements in RC use expanded uncertainty of 4.67dB for spurious emission requirements defined within 71 to 110 GHz and 5.91 dB for spurious emission requirements defined within 110 to 142 GHz.</w:t>
      </w:r>
      <w:r>
        <w:t xml:space="preserve"> </w:t>
      </w:r>
    </w:p>
    <w:p w14:paraId="188A849B" w14:textId="351D31A2" w:rsidR="003B61A8" w:rsidRDefault="00644553" w:rsidP="00F02DE9">
      <w:r>
        <w:t xml:space="preserve">In companion contributions [4, 5] draft CRs to TR 37.941 is provided for </w:t>
      </w:r>
      <w:r w:rsidR="006155AE">
        <w:t xml:space="preserve">measuring EIRP in CATR and measuring TRP in RC. </w:t>
      </w:r>
    </w:p>
    <w:p w14:paraId="02110647" w14:textId="77777777" w:rsidR="006155AE" w:rsidRDefault="006155AE" w:rsidP="006155AE"/>
    <w:p w14:paraId="62954196" w14:textId="77777777" w:rsidR="0096350B" w:rsidRDefault="0096350B" w:rsidP="006155AE"/>
    <w:p w14:paraId="4ED191CA" w14:textId="77777777" w:rsidR="0096350B" w:rsidRDefault="0096350B" w:rsidP="006155AE"/>
    <w:p w14:paraId="27EC0FA9" w14:textId="77777777" w:rsidR="0096350B" w:rsidRDefault="0096350B" w:rsidP="006155AE"/>
    <w:p w14:paraId="6F2A5C37" w14:textId="77777777" w:rsidR="0096350B" w:rsidRDefault="0096350B" w:rsidP="006155AE"/>
    <w:p w14:paraId="4653D6B1" w14:textId="77777777" w:rsidR="0096350B" w:rsidRDefault="0096350B" w:rsidP="006155AE"/>
    <w:p w14:paraId="150158D1" w14:textId="77777777" w:rsidR="0096350B" w:rsidRDefault="0096350B" w:rsidP="006155AE"/>
    <w:p w14:paraId="2895F64E" w14:textId="77777777" w:rsidR="0096350B" w:rsidRDefault="0096350B" w:rsidP="006155AE"/>
    <w:p w14:paraId="4B93DD99" w14:textId="77777777" w:rsidR="008B3991" w:rsidRDefault="008B3991" w:rsidP="006155AE"/>
    <w:p w14:paraId="2AD3B1D0" w14:textId="77777777" w:rsidR="008B3991" w:rsidRDefault="008B3991" w:rsidP="006155AE"/>
    <w:p w14:paraId="33467582" w14:textId="77777777" w:rsidR="0096350B" w:rsidRDefault="0096350B" w:rsidP="006155AE"/>
    <w:p w14:paraId="51227E3F" w14:textId="77777777" w:rsidR="0096350B" w:rsidRDefault="0096350B" w:rsidP="006155AE"/>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E6D6F86" w14:textId="55B443C1" w:rsidR="005C2B86" w:rsidRPr="00E1503B" w:rsidRDefault="003B61A8" w:rsidP="00475D1C">
      <w:pPr>
        <w:ind w:left="709" w:hanging="709"/>
      </w:pPr>
      <w:r>
        <w:t>[1]</w:t>
      </w:r>
      <w:r>
        <w:tab/>
      </w:r>
      <w:r w:rsidR="00475D1C">
        <w:t>R4-</w:t>
      </w:r>
      <w:r w:rsidR="00475D1C" w:rsidRPr="00E1503B">
        <w:t>2220280, “WF on MU budget calculations for FR2-2 BS RF”</w:t>
      </w:r>
      <w:r w:rsidR="003B7B3B" w:rsidRPr="00E1503B">
        <w:t>,</w:t>
      </w:r>
      <w:r w:rsidR="00475D1C" w:rsidRPr="00E1503B">
        <w:t xml:space="preserve"> Huawei</w:t>
      </w:r>
    </w:p>
    <w:p w14:paraId="1C9284D5" w14:textId="0E2B314F" w:rsidR="005C2B86" w:rsidRPr="00E1503B" w:rsidRDefault="00150BCF" w:rsidP="005C2B86">
      <w:pPr>
        <w:ind w:left="709" w:hanging="709"/>
      </w:pPr>
      <w:r w:rsidRPr="00E1503B">
        <w:t>[2]</w:t>
      </w:r>
      <w:r w:rsidR="00475D1C" w:rsidRPr="00E1503B">
        <w:tab/>
        <w:t>R4-2218835, “On aspects related to FR2-2 transmitter conformance testing”, Ericsson</w:t>
      </w:r>
    </w:p>
    <w:p w14:paraId="7D185501" w14:textId="44E3A3AF" w:rsidR="00C2441C" w:rsidRPr="00E1503B" w:rsidRDefault="00C2441C" w:rsidP="005C2B86">
      <w:pPr>
        <w:ind w:left="709" w:hanging="709"/>
      </w:pPr>
      <w:r w:rsidRPr="00E1503B">
        <w:t>[3]</w:t>
      </w:r>
      <w:r w:rsidRPr="00E1503B">
        <w:tab/>
        <w:t>R4-</w:t>
      </w:r>
      <w:r w:rsidR="008642AE" w:rsidRPr="00E1503B">
        <w:t>23022</w:t>
      </w:r>
      <w:r w:rsidR="00F91B91" w:rsidRPr="00E1503B">
        <w:t>33</w:t>
      </w:r>
      <w:r w:rsidRPr="00E1503B">
        <w:t>, “</w:t>
      </w:r>
      <w:r w:rsidR="00061A1F" w:rsidRPr="00E1503B">
        <w:t>On general aspects relevant for FR2-2 conformance testing</w:t>
      </w:r>
      <w:r w:rsidRPr="00E1503B">
        <w:t>”, Ericsson</w:t>
      </w:r>
    </w:p>
    <w:p w14:paraId="28E63F83" w14:textId="6C0B3FFF" w:rsidR="0088556C" w:rsidRPr="00E1503B" w:rsidRDefault="0088556C" w:rsidP="005C2B86">
      <w:pPr>
        <w:ind w:left="709" w:hanging="709"/>
      </w:pPr>
      <w:r w:rsidRPr="00E1503B">
        <w:t>[</w:t>
      </w:r>
      <w:r w:rsidR="00061A1F" w:rsidRPr="00E1503B">
        <w:t>4</w:t>
      </w:r>
      <w:r w:rsidRPr="00E1503B">
        <w:t>]</w:t>
      </w:r>
      <w:r w:rsidRPr="00E1503B">
        <w:tab/>
        <w:t>R4-</w:t>
      </w:r>
      <w:r w:rsidR="00F91B91" w:rsidRPr="00E1503B">
        <w:t>2302226</w:t>
      </w:r>
      <w:r w:rsidRPr="00E1503B">
        <w:t>, “</w:t>
      </w:r>
      <w:r w:rsidR="00887BC0" w:rsidRPr="00E1503B">
        <w:t>Draft CR to TR 37.941: Addition of aspects related to EIRP measurement in CATR relevant for FR2-2 in sub-clause 7.3, 8.3, 9.2.3 and 9.2.7</w:t>
      </w:r>
      <w:r w:rsidRPr="00E1503B">
        <w:t>”, Ericsson</w:t>
      </w:r>
    </w:p>
    <w:p w14:paraId="1301EF63" w14:textId="06A30829" w:rsidR="0088556C" w:rsidRDefault="0088556C" w:rsidP="005C2B86">
      <w:pPr>
        <w:ind w:left="709" w:hanging="709"/>
      </w:pPr>
      <w:r w:rsidRPr="00E1503B">
        <w:t>[</w:t>
      </w:r>
      <w:r w:rsidR="00061A1F" w:rsidRPr="00E1503B">
        <w:t>5</w:t>
      </w:r>
      <w:r w:rsidRPr="00E1503B">
        <w:t>]</w:t>
      </w:r>
      <w:r w:rsidRPr="00E1503B">
        <w:tab/>
        <w:t>R4-</w:t>
      </w:r>
      <w:r w:rsidR="00F91B91" w:rsidRPr="00E1503B">
        <w:t>23022</w:t>
      </w:r>
      <w:r w:rsidR="00DD3143" w:rsidRPr="00E1503B">
        <w:t>28</w:t>
      </w:r>
      <w:r w:rsidRPr="00E1503B">
        <w:t>, “</w:t>
      </w:r>
      <w:r w:rsidR="00191C9C" w:rsidRPr="00E1503B">
        <w:t>Draft TR 37.941: Addition of aspects related to TRP measurement in RC relevant for FR2-2 in subclause 11</w:t>
      </w:r>
      <w:r w:rsidR="00191C9C" w:rsidRPr="00191C9C">
        <w:t>.2.5, 11.3.5, 11.4.5 and 12.2.</w:t>
      </w:r>
      <w:r w:rsidR="00191C9C">
        <w:t>4</w:t>
      </w:r>
      <w:r>
        <w:t>”, Ericsson</w:t>
      </w:r>
    </w:p>
    <w:p w14:paraId="23F9D805" w14:textId="77777777" w:rsidR="005C2B86" w:rsidRDefault="005C2B86" w:rsidP="005C2B86">
      <w:pPr>
        <w:ind w:left="709" w:hanging="709"/>
      </w:pPr>
    </w:p>
    <w:p w14:paraId="4A6485C5" w14:textId="77777777" w:rsidR="005C2B86" w:rsidRDefault="005C2B86" w:rsidP="005C2B86">
      <w:pPr>
        <w:ind w:left="709" w:hanging="709"/>
      </w:pPr>
    </w:p>
    <w:bookmarkEnd w:id="0"/>
    <w:p w14:paraId="7185828F" w14:textId="77777777" w:rsidR="005C7173" w:rsidRDefault="005C7173" w:rsidP="005C2B86">
      <w:pPr>
        <w:ind w:left="709" w:hanging="709"/>
      </w:pPr>
    </w:p>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EC106" w14:textId="77777777" w:rsidR="003C1203" w:rsidRDefault="003C1203">
      <w:r>
        <w:separator/>
      </w:r>
    </w:p>
  </w:endnote>
  <w:endnote w:type="continuationSeparator" w:id="0">
    <w:p w14:paraId="6F3D3FFD" w14:textId="77777777" w:rsidR="003C1203" w:rsidRDefault="003C1203">
      <w:r>
        <w:continuationSeparator/>
      </w:r>
    </w:p>
  </w:endnote>
  <w:endnote w:type="continuationNotice" w:id="1">
    <w:p w14:paraId="1BB499F9" w14:textId="77777777" w:rsidR="003C1203" w:rsidRDefault="003C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BE9EC" w14:textId="77777777" w:rsidR="003C1203" w:rsidRDefault="003C1203">
      <w:r>
        <w:separator/>
      </w:r>
    </w:p>
  </w:footnote>
  <w:footnote w:type="continuationSeparator" w:id="0">
    <w:p w14:paraId="0EFFF6BD" w14:textId="77777777" w:rsidR="003C1203" w:rsidRDefault="003C1203">
      <w:r>
        <w:continuationSeparator/>
      </w:r>
    </w:p>
  </w:footnote>
  <w:footnote w:type="continuationNotice" w:id="1">
    <w:p w14:paraId="5AD2149C" w14:textId="77777777" w:rsidR="003C1203" w:rsidRDefault="003C1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216"/>
    <w:multiLevelType w:val="hybridMultilevel"/>
    <w:tmpl w:val="2A0ED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073408"/>
    <w:multiLevelType w:val="hybridMultilevel"/>
    <w:tmpl w:val="3FA89EB4"/>
    <w:lvl w:ilvl="0" w:tplc="2A8EFB1E">
      <w:start w:val="2"/>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EF2CEF"/>
    <w:multiLevelType w:val="hybridMultilevel"/>
    <w:tmpl w:val="2A0ED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D10BF"/>
    <w:multiLevelType w:val="hybridMultilevel"/>
    <w:tmpl w:val="2A0ED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B209C6"/>
    <w:multiLevelType w:val="multilevel"/>
    <w:tmpl w:val="C2FA89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5A2479"/>
    <w:multiLevelType w:val="hybridMultilevel"/>
    <w:tmpl w:val="17B620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78A6D5E"/>
    <w:multiLevelType w:val="hybridMultilevel"/>
    <w:tmpl w:val="2A0EDB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E21D38"/>
    <w:multiLevelType w:val="hybridMultilevel"/>
    <w:tmpl w:val="2A0EDB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7"/>
  </w:num>
  <w:num w:numId="6">
    <w:abstractNumId w:val="8"/>
  </w:num>
  <w:num w:numId="7">
    <w:abstractNumId w:val="11"/>
  </w:num>
  <w:num w:numId="8">
    <w:abstractNumId w:val="9"/>
  </w:num>
  <w:num w:numId="9">
    <w:abstractNumId w:val="3"/>
  </w:num>
  <w:num w:numId="10">
    <w:abstractNumId w:val="5"/>
  </w:num>
  <w:num w:numId="11">
    <w:abstractNumId w:val="1"/>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0A"/>
    <w:rsid w:val="00011C1E"/>
    <w:rsid w:val="00013933"/>
    <w:rsid w:val="000167D3"/>
    <w:rsid w:val="00024335"/>
    <w:rsid w:val="000250C2"/>
    <w:rsid w:val="000266EA"/>
    <w:rsid w:val="00026884"/>
    <w:rsid w:val="0003182E"/>
    <w:rsid w:val="00032D43"/>
    <w:rsid w:val="00033397"/>
    <w:rsid w:val="00040095"/>
    <w:rsid w:val="000401D2"/>
    <w:rsid w:val="0004179F"/>
    <w:rsid w:val="00041DC9"/>
    <w:rsid w:val="0004545E"/>
    <w:rsid w:val="00045583"/>
    <w:rsid w:val="00050F71"/>
    <w:rsid w:val="00051834"/>
    <w:rsid w:val="00054A22"/>
    <w:rsid w:val="00055698"/>
    <w:rsid w:val="000560CC"/>
    <w:rsid w:val="00057AAE"/>
    <w:rsid w:val="000614BA"/>
    <w:rsid w:val="00061A1F"/>
    <w:rsid w:val="00062741"/>
    <w:rsid w:val="0006331B"/>
    <w:rsid w:val="000655A6"/>
    <w:rsid w:val="00070795"/>
    <w:rsid w:val="0007344B"/>
    <w:rsid w:val="000737CD"/>
    <w:rsid w:val="00075A11"/>
    <w:rsid w:val="00080512"/>
    <w:rsid w:val="00084A1F"/>
    <w:rsid w:val="00084FE6"/>
    <w:rsid w:val="00087ED9"/>
    <w:rsid w:val="00091EA0"/>
    <w:rsid w:val="00093F80"/>
    <w:rsid w:val="00094D53"/>
    <w:rsid w:val="00096009"/>
    <w:rsid w:val="00096E20"/>
    <w:rsid w:val="00097020"/>
    <w:rsid w:val="000A0AE6"/>
    <w:rsid w:val="000A3DFF"/>
    <w:rsid w:val="000A4773"/>
    <w:rsid w:val="000A48CF"/>
    <w:rsid w:val="000B2111"/>
    <w:rsid w:val="000B43EF"/>
    <w:rsid w:val="000C2A10"/>
    <w:rsid w:val="000D0302"/>
    <w:rsid w:val="000D58AB"/>
    <w:rsid w:val="000D6859"/>
    <w:rsid w:val="000D696C"/>
    <w:rsid w:val="000E1DEA"/>
    <w:rsid w:val="000E555B"/>
    <w:rsid w:val="000E632F"/>
    <w:rsid w:val="000E6E37"/>
    <w:rsid w:val="000F0718"/>
    <w:rsid w:val="000F0805"/>
    <w:rsid w:val="000F2179"/>
    <w:rsid w:val="000F334A"/>
    <w:rsid w:val="000F4A54"/>
    <w:rsid w:val="001023FE"/>
    <w:rsid w:val="00106F91"/>
    <w:rsid w:val="00120648"/>
    <w:rsid w:val="001224AC"/>
    <w:rsid w:val="00122E52"/>
    <w:rsid w:val="00126107"/>
    <w:rsid w:val="00126457"/>
    <w:rsid w:val="0013207E"/>
    <w:rsid w:val="00134AB3"/>
    <w:rsid w:val="00137C8D"/>
    <w:rsid w:val="001417A0"/>
    <w:rsid w:val="00142BE9"/>
    <w:rsid w:val="00143012"/>
    <w:rsid w:val="001441E9"/>
    <w:rsid w:val="00150BCF"/>
    <w:rsid w:val="00153F16"/>
    <w:rsid w:val="00154B24"/>
    <w:rsid w:val="00155B44"/>
    <w:rsid w:val="00157803"/>
    <w:rsid w:val="00157CCE"/>
    <w:rsid w:val="00164476"/>
    <w:rsid w:val="001651DF"/>
    <w:rsid w:val="00174094"/>
    <w:rsid w:val="001763AF"/>
    <w:rsid w:val="00176C71"/>
    <w:rsid w:val="00176E78"/>
    <w:rsid w:val="00177380"/>
    <w:rsid w:val="00185769"/>
    <w:rsid w:val="001862BC"/>
    <w:rsid w:val="001872C0"/>
    <w:rsid w:val="00187DFF"/>
    <w:rsid w:val="00187F06"/>
    <w:rsid w:val="00191C9C"/>
    <w:rsid w:val="00191E6B"/>
    <w:rsid w:val="001930C6"/>
    <w:rsid w:val="00196273"/>
    <w:rsid w:val="001A121E"/>
    <w:rsid w:val="001A2322"/>
    <w:rsid w:val="001A334A"/>
    <w:rsid w:val="001A5535"/>
    <w:rsid w:val="001A5C52"/>
    <w:rsid w:val="001B0597"/>
    <w:rsid w:val="001B3326"/>
    <w:rsid w:val="001B3783"/>
    <w:rsid w:val="001B4A76"/>
    <w:rsid w:val="001C056D"/>
    <w:rsid w:val="001C1DF4"/>
    <w:rsid w:val="001C6BF8"/>
    <w:rsid w:val="001C7B01"/>
    <w:rsid w:val="001D02C2"/>
    <w:rsid w:val="001D35AF"/>
    <w:rsid w:val="001E1C52"/>
    <w:rsid w:val="001E3D59"/>
    <w:rsid w:val="001E62AA"/>
    <w:rsid w:val="001E74C4"/>
    <w:rsid w:val="001E7A64"/>
    <w:rsid w:val="001F168B"/>
    <w:rsid w:val="001F19CB"/>
    <w:rsid w:val="001F33FD"/>
    <w:rsid w:val="001F7182"/>
    <w:rsid w:val="002018BB"/>
    <w:rsid w:val="00203B81"/>
    <w:rsid w:val="002045B9"/>
    <w:rsid w:val="00214458"/>
    <w:rsid w:val="0021672D"/>
    <w:rsid w:val="00216EE7"/>
    <w:rsid w:val="0021749A"/>
    <w:rsid w:val="002267BA"/>
    <w:rsid w:val="00231DE5"/>
    <w:rsid w:val="0023254C"/>
    <w:rsid w:val="002347A2"/>
    <w:rsid w:val="00241D8F"/>
    <w:rsid w:val="00243290"/>
    <w:rsid w:val="00243AAE"/>
    <w:rsid w:val="002503DF"/>
    <w:rsid w:val="002509E1"/>
    <w:rsid w:val="0025134C"/>
    <w:rsid w:val="00253CA2"/>
    <w:rsid w:val="00255091"/>
    <w:rsid w:val="00262012"/>
    <w:rsid w:val="0026572D"/>
    <w:rsid w:val="0026579D"/>
    <w:rsid w:val="00265B68"/>
    <w:rsid w:val="002662EC"/>
    <w:rsid w:val="00266B1D"/>
    <w:rsid w:val="0027179A"/>
    <w:rsid w:val="0027479A"/>
    <w:rsid w:val="002769DF"/>
    <w:rsid w:val="0027787D"/>
    <w:rsid w:val="00280CDB"/>
    <w:rsid w:val="002916DB"/>
    <w:rsid w:val="00296B6A"/>
    <w:rsid w:val="00296BB9"/>
    <w:rsid w:val="002A0978"/>
    <w:rsid w:val="002A2E66"/>
    <w:rsid w:val="002A682D"/>
    <w:rsid w:val="002B067D"/>
    <w:rsid w:val="002B0AA9"/>
    <w:rsid w:val="002B0B48"/>
    <w:rsid w:val="002B2337"/>
    <w:rsid w:val="002B25EE"/>
    <w:rsid w:val="002B48F8"/>
    <w:rsid w:val="002B5F9A"/>
    <w:rsid w:val="002B7AA5"/>
    <w:rsid w:val="002D1D65"/>
    <w:rsid w:val="002D3AD0"/>
    <w:rsid w:val="002D4428"/>
    <w:rsid w:val="002D6041"/>
    <w:rsid w:val="002D79A4"/>
    <w:rsid w:val="002E0620"/>
    <w:rsid w:val="002E1835"/>
    <w:rsid w:val="002E1DAE"/>
    <w:rsid w:val="002E2D39"/>
    <w:rsid w:val="002E3444"/>
    <w:rsid w:val="002E3F82"/>
    <w:rsid w:val="002F0AF3"/>
    <w:rsid w:val="002F1E03"/>
    <w:rsid w:val="002F259A"/>
    <w:rsid w:val="002F3373"/>
    <w:rsid w:val="002F73AA"/>
    <w:rsid w:val="00303D53"/>
    <w:rsid w:val="00304739"/>
    <w:rsid w:val="00314471"/>
    <w:rsid w:val="003172DC"/>
    <w:rsid w:val="00321087"/>
    <w:rsid w:val="003223B8"/>
    <w:rsid w:val="0032433C"/>
    <w:rsid w:val="0032694D"/>
    <w:rsid w:val="0033011E"/>
    <w:rsid w:val="00333E53"/>
    <w:rsid w:val="003348D7"/>
    <w:rsid w:val="00334F19"/>
    <w:rsid w:val="0033530D"/>
    <w:rsid w:val="003354B0"/>
    <w:rsid w:val="0033756B"/>
    <w:rsid w:val="00344597"/>
    <w:rsid w:val="0034502F"/>
    <w:rsid w:val="00345B5A"/>
    <w:rsid w:val="003509F2"/>
    <w:rsid w:val="0035462D"/>
    <w:rsid w:val="00361D27"/>
    <w:rsid w:val="00361E87"/>
    <w:rsid w:val="00362289"/>
    <w:rsid w:val="00367B5A"/>
    <w:rsid w:val="00367EA4"/>
    <w:rsid w:val="003743A7"/>
    <w:rsid w:val="003750CF"/>
    <w:rsid w:val="00377D77"/>
    <w:rsid w:val="00381FE4"/>
    <w:rsid w:val="00386B02"/>
    <w:rsid w:val="00386DD7"/>
    <w:rsid w:val="00390358"/>
    <w:rsid w:val="003938E5"/>
    <w:rsid w:val="00394DB0"/>
    <w:rsid w:val="003952B4"/>
    <w:rsid w:val="00395D19"/>
    <w:rsid w:val="003977CA"/>
    <w:rsid w:val="003A2576"/>
    <w:rsid w:val="003A2691"/>
    <w:rsid w:val="003A27EA"/>
    <w:rsid w:val="003B01A7"/>
    <w:rsid w:val="003B1D4A"/>
    <w:rsid w:val="003B61A8"/>
    <w:rsid w:val="003B64FD"/>
    <w:rsid w:val="003B691E"/>
    <w:rsid w:val="003B7B3B"/>
    <w:rsid w:val="003C08C5"/>
    <w:rsid w:val="003C0B2F"/>
    <w:rsid w:val="003C0BDD"/>
    <w:rsid w:val="003C1203"/>
    <w:rsid w:val="003C3971"/>
    <w:rsid w:val="003C4E3F"/>
    <w:rsid w:val="003C53AE"/>
    <w:rsid w:val="003C6D80"/>
    <w:rsid w:val="003D52E3"/>
    <w:rsid w:val="003D761F"/>
    <w:rsid w:val="003E1763"/>
    <w:rsid w:val="003F17A2"/>
    <w:rsid w:val="003F299C"/>
    <w:rsid w:val="003F3818"/>
    <w:rsid w:val="003F3ADD"/>
    <w:rsid w:val="003F426B"/>
    <w:rsid w:val="003F4922"/>
    <w:rsid w:val="00400EB5"/>
    <w:rsid w:val="00406F8E"/>
    <w:rsid w:val="00407E35"/>
    <w:rsid w:val="00423391"/>
    <w:rsid w:val="004239C7"/>
    <w:rsid w:val="00424BFB"/>
    <w:rsid w:val="004258F5"/>
    <w:rsid w:val="00434DEC"/>
    <w:rsid w:val="00437ECA"/>
    <w:rsid w:val="004418D5"/>
    <w:rsid w:val="00441BD7"/>
    <w:rsid w:val="00442786"/>
    <w:rsid w:val="00443017"/>
    <w:rsid w:val="00444565"/>
    <w:rsid w:val="00445813"/>
    <w:rsid w:val="00446573"/>
    <w:rsid w:val="00447152"/>
    <w:rsid w:val="00460245"/>
    <w:rsid w:val="00460E9A"/>
    <w:rsid w:val="00462C23"/>
    <w:rsid w:val="004647A2"/>
    <w:rsid w:val="00464A6C"/>
    <w:rsid w:val="00464ABC"/>
    <w:rsid w:val="0046795A"/>
    <w:rsid w:val="00475D1C"/>
    <w:rsid w:val="00475F1D"/>
    <w:rsid w:val="004806BA"/>
    <w:rsid w:val="00481FAD"/>
    <w:rsid w:val="0048218B"/>
    <w:rsid w:val="00484D79"/>
    <w:rsid w:val="00490BC5"/>
    <w:rsid w:val="00491314"/>
    <w:rsid w:val="00491355"/>
    <w:rsid w:val="0049136F"/>
    <w:rsid w:val="00492CF3"/>
    <w:rsid w:val="0049478B"/>
    <w:rsid w:val="004956CB"/>
    <w:rsid w:val="00495709"/>
    <w:rsid w:val="00496604"/>
    <w:rsid w:val="004A3C4A"/>
    <w:rsid w:val="004A4210"/>
    <w:rsid w:val="004B372C"/>
    <w:rsid w:val="004B4530"/>
    <w:rsid w:val="004B5078"/>
    <w:rsid w:val="004C138C"/>
    <w:rsid w:val="004C35B2"/>
    <w:rsid w:val="004C43A9"/>
    <w:rsid w:val="004C5551"/>
    <w:rsid w:val="004C69DB"/>
    <w:rsid w:val="004C75AB"/>
    <w:rsid w:val="004D3076"/>
    <w:rsid w:val="004D3578"/>
    <w:rsid w:val="004D3EEE"/>
    <w:rsid w:val="004D3F38"/>
    <w:rsid w:val="004D63F0"/>
    <w:rsid w:val="004D74A4"/>
    <w:rsid w:val="004E0C1D"/>
    <w:rsid w:val="004E213A"/>
    <w:rsid w:val="004E29CC"/>
    <w:rsid w:val="004E40DC"/>
    <w:rsid w:val="004E53D7"/>
    <w:rsid w:val="004F3713"/>
    <w:rsid w:val="004F47A0"/>
    <w:rsid w:val="004F4D5A"/>
    <w:rsid w:val="004F72C1"/>
    <w:rsid w:val="005046B9"/>
    <w:rsid w:val="00506316"/>
    <w:rsid w:val="00510ECD"/>
    <w:rsid w:val="0051222D"/>
    <w:rsid w:val="00512CB4"/>
    <w:rsid w:val="00512E26"/>
    <w:rsid w:val="00514452"/>
    <w:rsid w:val="00514B3E"/>
    <w:rsid w:val="00525F8E"/>
    <w:rsid w:val="00527742"/>
    <w:rsid w:val="0053044A"/>
    <w:rsid w:val="00533BBC"/>
    <w:rsid w:val="00536545"/>
    <w:rsid w:val="0054209F"/>
    <w:rsid w:val="0054283D"/>
    <w:rsid w:val="00543E6C"/>
    <w:rsid w:val="005451FF"/>
    <w:rsid w:val="005457D2"/>
    <w:rsid w:val="00547700"/>
    <w:rsid w:val="00550566"/>
    <w:rsid w:val="00555165"/>
    <w:rsid w:val="00555666"/>
    <w:rsid w:val="00557EB8"/>
    <w:rsid w:val="00562810"/>
    <w:rsid w:val="00565087"/>
    <w:rsid w:val="00565409"/>
    <w:rsid w:val="00567D27"/>
    <w:rsid w:val="00570D5C"/>
    <w:rsid w:val="00571FA3"/>
    <w:rsid w:val="00572907"/>
    <w:rsid w:val="00580F4A"/>
    <w:rsid w:val="00582FC5"/>
    <w:rsid w:val="005847DD"/>
    <w:rsid w:val="005910A3"/>
    <w:rsid w:val="00592A9D"/>
    <w:rsid w:val="00594E26"/>
    <w:rsid w:val="00595E8B"/>
    <w:rsid w:val="0059688A"/>
    <w:rsid w:val="005A201E"/>
    <w:rsid w:val="005A33F0"/>
    <w:rsid w:val="005A482A"/>
    <w:rsid w:val="005A4A0A"/>
    <w:rsid w:val="005A4E2D"/>
    <w:rsid w:val="005A7BE4"/>
    <w:rsid w:val="005B3C08"/>
    <w:rsid w:val="005B3C73"/>
    <w:rsid w:val="005B4A0A"/>
    <w:rsid w:val="005B53B5"/>
    <w:rsid w:val="005B717A"/>
    <w:rsid w:val="005C2897"/>
    <w:rsid w:val="005C2B86"/>
    <w:rsid w:val="005C2B92"/>
    <w:rsid w:val="005C53CC"/>
    <w:rsid w:val="005C68D9"/>
    <w:rsid w:val="005C7173"/>
    <w:rsid w:val="005D2D50"/>
    <w:rsid w:val="005D2E01"/>
    <w:rsid w:val="005D3579"/>
    <w:rsid w:val="005D3EE8"/>
    <w:rsid w:val="005D3F50"/>
    <w:rsid w:val="005E52F0"/>
    <w:rsid w:val="005E5386"/>
    <w:rsid w:val="005F0BD3"/>
    <w:rsid w:val="005F3772"/>
    <w:rsid w:val="005F3DD5"/>
    <w:rsid w:val="005F520D"/>
    <w:rsid w:val="005F6487"/>
    <w:rsid w:val="00603D5A"/>
    <w:rsid w:val="00605442"/>
    <w:rsid w:val="00607E47"/>
    <w:rsid w:val="00612061"/>
    <w:rsid w:val="00613253"/>
    <w:rsid w:val="00614FDF"/>
    <w:rsid w:val="006150C0"/>
    <w:rsid w:val="006155AE"/>
    <w:rsid w:val="00620B89"/>
    <w:rsid w:val="006238B6"/>
    <w:rsid w:val="00623995"/>
    <w:rsid w:val="00624C04"/>
    <w:rsid w:val="00625621"/>
    <w:rsid w:val="0062741D"/>
    <w:rsid w:val="0062745C"/>
    <w:rsid w:val="00631E96"/>
    <w:rsid w:val="00642B7D"/>
    <w:rsid w:val="006437A9"/>
    <w:rsid w:val="00644553"/>
    <w:rsid w:val="00646836"/>
    <w:rsid w:val="00647309"/>
    <w:rsid w:val="00652641"/>
    <w:rsid w:val="00653486"/>
    <w:rsid w:val="00653FA8"/>
    <w:rsid w:val="006544DD"/>
    <w:rsid w:val="006579B0"/>
    <w:rsid w:val="00663998"/>
    <w:rsid w:val="006639DB"/>
    <w:rsid w:val="006744A6"/>
    <w:rsid w:val="00674E7D"/>
    <w:rsid w:val="00680EF6"/>
    <w:rsid w:val="00682EB2"/>
    <w:rsid w:val="006857F5"/>
    <w:rsid w:val="006904E6"/>
    <w:rsid w:val="006912A6"/>
    <w:rsid w:val="0069296C"/>
    <w:rsid w:val="00694BFD"/>
    <w:rsid w:val="00695E0C"/>
    <w:rsid w:val="006A0FC3"/>
    <w:rsid w:val="006A358C"/>
    <w:rsid w:val="006A53C9"/>
    <w:rsid w:val="006A7A56"/>
    <w:rsid w:val="006A7FC7"/>
    <w:rsid w:val="006B0557"/>
    <w:rsid w:val="006C0457"/>
    <w:rsid w:val="006C5127"/>
    <w:rsid w:val="006C7D4E"/>
    <w:rsid w:val="006D1100"/>
    <w:rsid w:val="006D4650"/>
    <w:rsid w:val="006D7F5E"/>
    <w:rsid w:val="006E5C86"/>
    <w:rsid w:val="006F1EC6"/>
    <w:rsid w:val="00700BFC"/>
    <w:rsid w:val="00704809"/>
    <w:rsid w:val="00710CBA"/>
    <w:rsid w:val="00712421"/>
    <w:rsid w:val="007148E4"/>
    <w:rsid w:val="00714AEA"/>
    <w:rsid w:val="007170B2"/>
    <w:rsid w:val="00723507"/>
    <w:rsid w:val="00725618"/>
    <w:rsid w:val="00726428"/>
    <w:rsid w:val="00734A5B"/>
    <w:rsid w:val="00737DB9"/>
    <w:rsid w:val="00742526"/>
    <w:rsid w:val="00742B8A"/>
    <w:rsid w:val="00743E5B"/>
    <w:rsid w:val="00744CD4"/>
    <w:rsid w:val="00744E76"/>
    <w:rsid w:val="007458AD"/>
    <w:rsid w:val="00750902"/>
    <w:rsid w:val="007535D6"/>
    <w:rsid w:val="00756B8A"/>
    <w:rsid w:val="007577CB"/>
    <w:rsid w:val="00761610"/>
    <w:rsid w:val="0076161B"/>
    <w:rsid w:val="007709BC"/>
    <w:rsid w:val="00771315"/>
    <w:rsid w:val="00773838"/>
    <w:rsid w:val="00773ADD"/>
    <w:rsid w:val="00773E95"/>
    <w:rsid w:val="00774453"/>
    <w:rsid w:val="0078167B"/>
    <w:rsid w:val="00781F0F"/>
    <w:rsid w:val="00783E51"/>
    <w:rsid w:val="00786EB9"/>
    <w:rsid w:val="00787591"/>
    <w:rsid w:val="00791305"/>
    <w:rsid w:val="00792663"/>
    <w:rsid w:val="00793AD0"/>
    <w:rsid w:val="007977B5"/>
    <w:rsid w:val="007A0F21"/>
    <w:rsid w:val="007A173B"/>
    <w:rsid w:val="007A2E78"/>
    <w:rsid w:val="007A33F5"/>
    <w:rsid w:val="007A4363"/>
    <w:rsid w:val="007A485A"/>
    <w:rsid w:val="007A48DB"/>
    <w:rsid w:val="007B4A73"/>
    <w:rsid w:val="007B75DE"/>
    <w:rsid w:val="007C1193"/>
    <w:rsid w:val="007C26D1"/>
    <w:rsid w:val="007C4C45"/>
    <w:rsid w:val="007C66C3"/>
    <w:rsid w:val="007C7858"/>
    <w:rsid w:val="007D0BFF"/>
    <w:rsid w:val="007D12D7"/>
    <w:rsid w:val="007D3485"/>
    <w:rsid w:val="007D3662"/>
    <w:rsid w:val="007D6840"/>
    <w:rsid w:val="007E1862"/>
    <w:rsid w:val="007E632A"/>
    <w:rsid w:val="007E7D51"/>
    <w:rsid w:val="007F16E6"/>
    <w:rsid w:val="007F207F"/>
    <w:rsid w:val="007F52D4"/>
    <w:rsid w:val="008028A4"/>
    <w:rsid w:val="00805820"/>
    <w:rsid w:val="0080688E"/>
    <w:rsid w:val="00812B1D"/>
    <w:rsid w:val="008208A9"/>
    <w:rsid w:val="00820DE8"/>
    <w:rsid w:val="00820F8C"/>
    <w:rsid w:val="00825F2F"/>
    <w:rsid w:val="008264FD"/>
    <w:rsid w:val="00826F97"/>
    <w:rsid w:val="008332DA"/>
    <w:rsid w:val="00836A14"/>
    <w:rsid w:val="00837F9F"/>
    <w:rsid w:val="00843454"/>
    <w:rsid w:val="008459A6"/>
    <w:rsid w:val="00853A45"/>
    <w:rsid w:val="00861967"/>
    <w:rsid w:val="00864292"/>
    <w:rsid w:val="008642AE"/>
    <w:rsid w:val="00867CEB"/>
    <w:rsid w:val="008711AB"/>
    <w:rsid w:val="00871CCA"/>
    <w:rsid w:val="00872E34"/>
    <w:rsid w:val="008768CA"/>
    <w:rsid w:val="008771F4"/>
    <w:rsid w:val="00880CE4"/>
    <w:rsid w:val="00881757"/>
    <w:rsid w:val="00881EAD"/>
    <w:rsid w:val="0088556C"/>
    <w:rsid w:val="008877E6"/>
    <w:rsid w:val="00887BC0"/>
    <w:rsid w:val="00891D82"/>
    <w:rsid w:val="00892FDC"/>
    <w:rsid w:val="008947E2"/>
    <w:rsid w:val="008A079F"/>
    <w:rsid w:val="008A2703"/>
    <w:rsid w:val="008A27E7"/>
    <w:rsid w:val="008A39C8"/>
    <w:rsid w:val="008B19D8"/>
    <w:rsid w:val="008B3991"/>
    <w:rsid w:val="008B44A4"/>
    <w:rsid w:val="008B4B80"/>
    <w:rsid w:val="008B735F"/>
    <w:rsid w:val="008C0085"/>
    <w:rsid w:val="008C2529"/>
    <w:rsid w:val="008C3C81"/>
    <w:rsid w:val="008D15EF"/>
    <w:rsid w:val="008D35C5"/>
    <w:rsid w:val="008D3ACB"/>
    <w:rsid w:val="008D3D66"/>
    <w:rsid w:val="008E72D0"/>
    <w:rsid w:val="008F2274"/>
    <w:rsid w:val="008F341D"/>
    <w:rsid w:val="008F4E15"/>
    <w:rsid w:val="008F6912"/>
    <w:rsid w:val="008F7EBE"/>
    <w:rsid w:val="009019F3"/>
    <w:rsid w:val="0090271F"/>
    <w:rsid w:val="00902E23"/>
    <w:rsid w:val="0090598A"/>
    <w:rsid w:val="00906131"/>
    <w:rsid w:val="00907978"/>
    <w:rsid w:val="00910707"/>
    <w:rsid w:val="0091348E"/>
    <w:rsid w:val="00913B8D"/>
    <w:rsid w:val="00917CCB"/>
    <w:rsid w:val="0092020C"/>
    <w:rsid w:val="0092061C"/>
    <w:rsid w:val="009219BB"/>
    <w:rsid w:val="009228DF"/>
    <w:rsid w:val="00926970"/>
    <w:rsid w:val="0092774C"/>
    <w:rsid w:val="00931128"/>
    <w:rsid w:val="00931C91"/>
    <w:rsid w:val="009328AB"/>
    <w:rsid w:val="0093607D"/>
    <w:rsid w:val="009361CB"/>
    <w:rsid w:val="00937B72"/>
    <w:rsid w:val="00942EC2"/>
    <w:rsid w:val="00944C13"/>
    <w:rsid w:val="00944D3A"/>
    <w:rsid w:val="00945380"/>
    <w:rsid w:val="00955795"/>
    <w:rsid w:val="00957BEE"/>
    <w:rsid w:val="00960591"/>
    <w:rsid w:val="00962D96"/>
    <w:rsid w:val="0096350B"/>
    <w:rsid w:val="00966144"/>
    <w:rsid w:val="00966A3C"/>
    <w:rsid w:val="009672E7"/>
    <w:rsid w:val="00973502"/>
    <w:rsid w:val="00974355"/>
    <w:rsid w:val="009743C9"/>
    <w:rsid w:val="00975CD4"/>
    <w:rsid w:val="00975EAF"/>
    <w:rsid w:val="00976AAE"/>
    <w:rsid w:val="009800DD"/>
    <w:rsid w:val="00980D48"/>
    <w:rsid w:val="009810FC"/>
    <w:rsid w:val="00981A54"/>
    <w:rsid w:val="009850CD"/>
    <w:rsid w:val="0099411D"/>
    <w:rsid w:val="009A0A2A"/>
    <w:rsid w:val="009A191C"/>
    <w:rsid w:val="009A290E"/>
    <w:rsid w:val="009A2D2D"/>
    <w:rsid w:val="009B13F6"/>
    <w:rsid w:val="009B1C58"/>
    <w:rsid w:val="009B5100"/>
    <w:rsid w:val="009C0520"/>
    <w:rsid w:val="009C28C7"/>
    <w:rsid w:val="009E08BB"/>
    <w:rsid w:val="009E37BC"/>
    <w:rsid w:val="009E4E71"/>
    <w:rsid w:val="009E5635"/>
    <w:rsid w:val="009E5E55"/>
    <w:rsid w:val="009F1653"/>
    <w:rsid w:val="009F1B54"/>
    <w:rsid w:val="009F37B7"/>
    <w:rsid w:val="009F6E27"/>
    <w:rsid w:val="00A004A0"/>
    <w:rsid w:val="00A01E09"/>
    <w:rsid w:val="00A02C2A"/>
    <w:rsid w:val="00A0358F"/>
    <w:rsid w:val="00A06A9A"/>
    <w:rsid w:val="00A10F02"/>
    <w:rsid w:val="00A123E9"/>
    <w:rsid w:val="00A164B4"/>
    <w:rsid w:val="00A1696C"/>
    <w:rsid w:val="00A20032"/>
    <w:rsid w:val="00A2172E"/>
    <w:rsid w:val="00A23F47"/>
    <w:rsid w:val="00A25E31"/>
    <w:rsid w:val="00A271F4"/>
    <w:rsid w:val="00A32FD9"/>
    <w:rsid w:val="00A352EA"/>
    <w:rsid w:val="00A36D89"/>
    <w:rsid w:val="00A378F7"/>
    <w:rsid w:val="00A37D70"/>
    <w:rsid w:val="00A44F05"/>
    <w:rsid w:val="00A47715"/>
    <w:rsid w:val="00A50741"/>
    <w:rsid w:val="00A53724"/>
    <w:rsid w:val="00A555A4"/>
    <w:rsid w:val="00A6085E"/>
    <w:rsid w:val="00A61C84"/>
    <w:rsid w:val="00A62106"/>
    <w:rsid w:val="00A62B0C"/>
    <w:rsid w:val="00A6396C"/>
    <w:rsid w:val="00A6421D"/>
    <w:rsid w:val="00A648F1"/>
    <w:rsid w:val="00A64D6E"/>
    <w:rsid w:val="00A66512"/>
    <w:rsid w:val="00A668A9"/>
    <w:rsid w:val="00A677BE"/>
    <w:rsid w:val="00A709FF"/>
    <w:rsid w:val="00A727C4"/>
    <w:rsid w:val="00A7321F"/>
    <w:rsid w:val="00A77800"/>
    <w:rsid w:val="00A80FB8"/>
    <w:rsid w:val="00A81D3C"/>
    <w:rsid w:val="00A82346"/>
    <w:rsid w:val="00A913D6"/>
    <w:rsid w:val="00A91DAC"/>
    <w:rsid w:val="00A91E23"/>
    <w:rsid w:val="00AA25B8"/>
    <w:rsid w:val="00AA297A"/>
    <w:rsid w:val="00AB0B6C"/>
    <w:rsid w:val="00AB37B3"/>
    <w:rsid w:val="00AB6172"/>
    <w:rsid w:val="00AC0670"/>
    <w:rsid w:val="00AC0FF4"/>
    <w:rsid w:val="00AC17A1"/>
    <w:rsid w:val="00AC18AE"/>
    <w:rsid w:val="00AD3600"/>
    <w:rsid w:val="00AD565E"/>
    <w:rsid w:val="00AD593C"/>
    <w:rsid w:val="00AD5D43"/>
    <w:rsid w:val="00AD704F"/>
    <w:rsid w:val="00AE09BB"/>
    <w:rsid w:val="00AE1C81"/>
    <w:rsid w:val="00AE3C90"/>
    <w:rsid w:val="00AE3DC2"/>
    <w:rsid w:val="00AE705C"/>
    <w:rsid w:val="00AF09C5"/>
    <w:rsid w:val="00B009BC"/>
    <w:rsid w:val="00B0340D"/>
    <w:rsid w:val="00B04997"/>
    <w:rsid w:val="00B05FF9"/>
    <w:rsid w:val="00B06CF4"/>
    <w:rsid w:val="00B07DF3"/>
    <w:rsid w:val="00B1176F"/>
    <w:rsid w:val="00B1355D"/>
    <w:rsid w:val="00B13769"/>
    <w:rsid w:val="00B14246"/>
    <w:rsid w:val="00B14A3D"/>
    <w:rsid w:val="00B15449"/>
    <w:rsid w:val="00B24321"/>
    <w:rsid w:val="00B24E0B"/>
    <w:rsid w:val="00B27C21"/>
    <w:rsid w:val="00B41FB9"/>
    <w:rsid w:val="00B476B7"/>
    <w:rsid w:val="00B56D5F"/>
    <w:rsid w:val="00B57386"/>
    <w:rsid w:val="00B67296"/>
    <w:rsid w:val="00B828B7"/>
    <w:rsid w:val="00B83A70"/>
    <w:rsid w:val="00B9225B"/>
    <w:rsid w:val="00B95CAD"/>
    <w:rsid w:val="00B96C0C"/>
    <w:rsid w:val="00B96E43"/>
    <w:rsid w:val="00BA0188"/>
    <w:rsid w:val="00BA7409"/>
    <w:rsid w:val="00BB2241"/>
    <w:rsid w:val="00BB49D1"/>
    <w:rsid w:val="00BB5200"/>
    <w:rsid w:val="00BB6880"/>
    <w:rsid w:val="00BC0F7D"/>
    <w:rsid w:val="00BC5D7D"/>
    <w:rsid w:val="00BD0671"/>
    <w:rsid w:val="00BD5C61"/>
    <w:rsid w:val="00BD6A80"/>
    <w:rsid w:val="00BD7535"/>
    <w:rsid w:val="00BE139A"/>
    <w:rsid w:val="00BF0D2B"/>
    <w:rsid w:val="00BF1095"/>
    <w:rsid w:val="00BF13E1"/>
    <w:rsid w:val="00BF1BE4"/>
    <w:rsid w:val="00BF1C81"/>
    <w:rsid w:val="00BF2FA8"/>
    <w:rsid w:val="00BF48F2"/>
    <w:rsid w:val="00C0073F"/>
    <w:rsid w:val="00C03AC1"/>
    <w:rsid w:val="00C04BAE"/>
    <w:rsid w:val="00C07A3E"/>
    <w:rsid w:val="00C07F6C"/>
    <w:rsid w:val="00C119FA"/>
    <w:rsid w:val="00C17A60"/>
    <w:rsid w:val="00C229D0"/>
    <w:rsid w:val="00C2441C"/>
    <w:rsid w:val="00C27EFA"/>
    <w:rsid w:val="00C316CA"/>
    <w:rsid w:val="00C33079"/>
    <w:rsid w:val="00C371B3"/>
    <w:rsid w:val="00C40B19"/>
    <w:rsid w:val="00C42197"/>
    <w:rsid w:val="00C42538"/>
    <w:rsid w:val="00C44371"/>
    <w:rsid w:val="00C451D6"/>
    <w:rsid w:val="00C45231"/>
    <w:rsid w:val="00C46145"/>
    <w:rsid w:val="00C4705D"/>
    <w:rsid w:val="00C50020"/>
    <w:rsid w:val="00C50900"/>
    <w:rsid w:val="00C50B6E"/>
    <w:rsid w:val="00C50BA9"/>
    <w:rsid w:val="00C551DE"/>
    <w:rsid w:val="00C56E9F"/>
    <w:rsid w:val="00C57AAE"/>
    <w:rsid w:val="00C57BB4"/>
    <w:rsid w:val="00C6035E"/>
    <w:rsid w:val="00C60A75"/>
    <w:rsid w:val="00C60C59"/>
    <w:rsid w:val="00C628DE"/>
    <w:rsid w:val="00C709FF"/>
    <w:rsid w:val="00C72833"/>
    <w:rsid w:val="00C745B2"/>
    <w:rsid w:val="00C82399"/>
    <w:rsid w:val="00C8525F"/>
    <w:rsid w:val="00C872FF"/>
    <w:rsid w:val="00C92C8B"/>
    <w:rsid w:val="00C93F40"/>
    <w:rsid w:val="00C949FA"/>
    <w:rsid w:val="00C95EDE"/>
    <w:rsid w:val="00CA3B1D"/>
    <w:rsid w:val="00CA3D0C"/>
    <w:rsid w:val="00CA3D41"/>
    <w:rsid w:val="00CA4192"/>
    <w:rsid w:val="00CA47BF"/>
    <w:rsid w:val="00CA698A"/>
    <w:rsid w:val="00CA7ED1"/>
    <w:rsid w:val="00CB380A"/>
    <w:rsid w:val="00CB56EA"/>
    <w:rsid w:val="00CC033F"/>
    <w:rsid w:val="00CC3F7F"/>
    <w:rsid w:val="00CC5768"/>
    <w:rsid w:val="00CC7D21"/>
    <w:rsid w:val="00CD110C"/>
    <w:rsid w:val="00CD2E52"/>
    <w:rsid w:val="00CD5805"/>
    <w:rsid w:val="00CE5AE6"/>
    <w:rsid w:val="00CF1D74"/>
    <w:rsid w:val="00CF1E07"/>
    <w:rsid w:val="00CF3078"/>
    <w:rsid w:val="00D02366"/>
    <w:rsid w:val="00D03499"/>
    <w:rsid w:val="00D04675"/>
    <w:rsid w:val="00D0752E"/>
    <w:rsid w:val="00D078E2"/>
    <w:rsid w:val="00D111BF"/>
    <w:rsid w:val="00D118B4"/>
    <w:rsid w:val="00D11B3A"/>
    <w:rsid w:val="00D15384"/>
    <w:rsid w:val="00D209A0"/>
    <w:rsid w:val="00D25323"/>
    <w:rsid w:val="00D2544C"/>
    <w:rsid w:val="00D32848"/>
    <w:rsid w:val="00D3471C"/>
    <w:rsid w:val="00D37AE8"/>
    <w:rsid w:val="00D44B34"/>
    <w:rsid w:val="00D467CB"/>
    <w:rsid w:val="00D4682F"/>
    <w:rsid w:val="00D47764"/>
    <w:rsid w:val="00D47D54"/>
    <w:rsid w:val="00D50EA4"/>
    <w:rsid w:val="00D53A5A"/>
    <w:rsid w:val="00D56778"/>
    <w:rsid w:val="00D575C8"/>
    <w:rsid w:val="00D62D9C"/>
    <w:rsid w:val="00D63D40"/>
    <w:rsid w:val="00D6414D"/>
    <w:rsid w:val="00D642AF"/>
    <w:rsid w:val="00D66866"/>
    <w:rsid w:val="00D671BC"/>
    <w:rsid w:val="00D67674"/>
    <w:rsid w:val="00D704ED"/>
    <w:rsid w:val="00D738D6"/>
    <w:rsid w:val="00D755EB"/>
    <w:rsid w:val="00D80D63"/>
    <w:rsid w:val="00D85949"/>
    <w:rsid w:val="00D86CE8"/>
    <w:rsid w:val="00D878CB"/>
    <w:rsid w:val="00D87E00"/>
    <w:rsid w:val="00D9134D"/>
    <w:rsid w:val="00D9237F"/>
    <w:rsid w:val="00D94855"/>
    <w:rsid w:val="00D94E6A"/>
    <w:rsid w:val="00D9546E"/>
    <w:rsid w:val="00D96451"/>
    <w:rsid w:val="00D970B5"/>
    <w:rsid w:val="00DA2DBA"/>
    <w:rsid w:val="00DA62C4"/>
    <w:rsid w:val="00DA7A03"/>
    <w:rsid w:val="00DB1818"/>
    <w:rsid w:val="00DB19F5"/>
    <w:rsid w:val="00DB258D"/>
    <w:rsid w:val="00DC0224"/>
    <w:rsid w:val="00DC2416"/>
    <w:rsid w:val="00DC309B"/>
    <w:rsid w:val="00DC32C9"/>
    <w:rsid w:val="00DC4DA2"/>
    <w:rsid w:val="00DD3143"/>
    <w:rsid w:val="00DD5036"/>
    <w:rsid w:val="00DE1BA1"/>
    <w:rsid w:val="00DE24AA"/>
    <w:rsid w:val="00DE4D3B"/>
    <w:rsid w:val="00DE712D"/>
    <w:rsid w:val="00DE71A4"/>
    <w:rsid w:val="00DF16BB"/>
    <w:rsid w:val="00DF2B1F"/>
    <w:rsid w:val="00DF3A98"/>
    <w:rsid w:val="00DF4AD9"/>
    <w:rsid w:val="00DF62CD"/>
    <w:rsid w:val="00DF7EF4"/>
    <w:rsid w:val="00E03BF3"/>
    <w:rsid w:val="00E05878"/>
    <w:rsid w:val="00E063E2"/>
    <w:rsid w:val="00E06E46"/>
    <w:rsid w:val="00E06F6D"/>
    <w:rsid w:val="00E13370"/>
    <w:rsid w:val="00E134B1"/>
    <w:rsid w:val="00E14015"/>
    <w:rsid w:val="00E1503B"/>
    <w:rsid w:val="00E20B05"/>
    <w:rsid w:val="00E24049"/>
    <w:rsid w:val="00E31BC5"/>
    <w:rsid w:val="00E3229D"/>
    <w:rsid w:val="00E3271D"/>
    <w:rsid w:val="00E35EB1"/>
    <w:rsid w:val="00E3622A"/>
    <w:rsid w:val="00E41062"/>
    <w:rsid w:val="00E41C4A"/>
    <w:rsid w:val="00E448DE"/>
    <w:rsid w:val="00E47BCF"/>
    <w:rsid w:val="00E6609D"/>
    <w:rsid w:val="00E66B19"/>
    <w:rsid w:val="00E72121"/>
    <w:rsid w:val="00E7377E"/>
    <w:rsid w:val="00E73B2D"/>
    <w:rsid w:val="00E73B83"/>
    <w:rsid w:val="00E74B1C"/>
    <w:rsid w:val="00E74FE2"/>
    <w:rsid w:val="00E7582D"/>
    <w:rsid w:val="00E77645"/>
    <w:rsid w:val="00E82D16"/>
    <w:rsid w:val="00E91BF5"/>
    <w:rsid w:val="00E95F22"/>
    <w:rsid w:val="00EA254C"/>
    <w:rsid w:val="00EA786C"/>
    <w:rsid w:val="00EA7C61"/>
    <w:rsid w:val="00EB1ADD"/>
    <w:rsid w:val="00EB3661"/>
    <w:rsid w:val="00EB7511"/>
    <w:rsid w:val="00EC1129"/>
    <w:rsid w:val="00EC4A25"/>
    <w:rsid w:val="00EC5081"/>
    <w:rsid w:val="00EC51BD"/>
    <w:rsid w:val="00EC6C89"/>
    <w:rsid w:val="00ED1C70"/>
    <w:rsid w:val="00ED2DDC"/>
    <w:rsid w:val="00ED5B29"/>
    <w:rsid w:val="00ED5E24"/>
    <w:rsid w:val="00EE2AB6"/>
    <w:rsid w:val="00EE306C"/>
    <w:rsid w:val="00EE5C57"/>
    <w:rsid w:val="00EE6604"/>
    <w:rsid w:val="00EE6897"/>
    <w:rsid w:val="00EF1994"/>
    <w:rsid w:val="00EF1FC5"/>
    <w:rsid w:val="00EF7E3D"/>
    <w:rsid w:val="00F004CF"/>
    <w:rsid w:val="00F025A2"/>
    <w:rsid w:val="00F02DE9"/>
    <w:rsid w:val="00F03195"/>
    <w:rsid w:val="00F04712"/>
    <w:rsid w:val="00F05D8F"/>
    <w:rsid w:val="00F10E85"/>
    <w:rsid w:val="00F13E6C"/>
    <w:rsid w:val="00F14DF2"/>
    <w:rsid w:val="00F2100D"/>
    <w:rsid w:val="00F229FF"/>
    <w:rsid w:val="00F22EC7"/>
    <w:rsid w:val="00F264EF"/>
    <w:rsid w:val="00F26938"/>
    <w:rsid w:val="00F26CEE"/>
    <w:rsid w:val="00F30D15"/>
    <w:rsid w:val="00F35D0B"/>
    <w:rsid w:val="00F42E30"/>
    <w:rsid w:val="00F45B6C"/>
    <w:rsid w:val="00F51378"/>
    <w:rsid w:val="00F653B8"/>
    <w:rsid w:val="00F6592D"/>
    <w:rsid w:val="00F67851"/>
    <w:rsid w:val="00F71727"/>
    <w:rsid w:val="00F72C81"/>
    <w:rsid w:val="00F7335C"/>
    <w:rsid w:val="00F77765"/>
    <w:rsid w:val="00F82A19"/>
    <w:rsid w:val="00F830D1"/>
    <w:rsid w:val="00F8656C"/>
    <w:rsid w:val="00F91B91"/>
    <w:rsid w:val="00F920CB"/>
    <w:rsid w:val="00F9489A"/>
    <w:rsid w:val="00FA1266"/>
    <w:rsid w:val="00FA215D"/>
    <w:rsid w:val="00FA5947"/>
    <w:rsid w:val="00FA7AE5"/>
    <w:rsid w:val="00FB05B3"/>
    <w:rsid w:val="00FB0E42"/>
    <w:rsid w:val="00FB5D16"/>
    <w:rsid w:val="00FC1192"/>
    <w:rsid w:val="00FC401D"/>
    <w:rsid w:val="00FC4D0C"/>
    <w:rsid w:val="00FE11B9"/>
    <w:rsid w:val="00FE181B"/>
    <w:rsid w:val="00FE40CA"/>
    <w:rsid w:val="00FE4339"/>
    <w:rsid w:val="00FE484A"/>
    <w:rsid w:val="00FE6F70"/>
    <w:rsid w:val="00FE7CF2"/>
    <w:rsid w:val="00FF19CC"/>
    <w:rsid w:val="00FF1F5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6516535C-A9D8-4B4B-861F-1AA99BD7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E2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CommentReference">
    <w:name w:val="annotation reference"/>
    <w:basedOn w:val="DefaultParagraphFont"/>
    <w:rsid w:val="00663998"/>
    <w:rPr>
      <w:sz w:val="16"/>
      <w:szCs w:val="16"/>
    </w:rPr>
  </w:style>
  <w:style w:type="paragraph" w:styleId="CommentText">
    <w:name w:val="annotation text"/>
    <w:basedOn w:val="Normal"/>
    <w:link w:val="CommentTextChar"/>
    <w:rsid w:val="00663998"/>
  </w:style>
  <w:style w:type="character" w:customStyle="1" w:styleId="CommentTextChar">
    <w:name w:val="Comment Text Char"/>
    <w:basedOn w:val="DefaultParagraphFont"/>
    <w:link w:val="CommentText"/>
    <w:rsid w:val="00663998"/>
    <w:rPr>
      <w:lang w:val="en-GB" w:eastAsia="en-US"/>
    </w:rPr>
  </w:style>
  <w:style w:type="paragraph" w:styleId="CommentSubject">
    <w:name w:val="annotation subject"/>
    <w:basedOn w:val="CommentText"/>
    <w:next w:val="CommentText"/>
    <w:link w:val="CommentSubjectChar"/>
    <w:rsid w:val="00663998"/>
    <w:rPr>
      <w:b/>
      <w:bCs/>
    </w:rPr>
  </w:style>
  <w:style w:type="character" w:customStyle="1" w:styleId="CommentSubjectChar">
    <w:name w:val="Comment Subject Char"/>
    <w:basedOn w:val="CommentTextChar"/>
    <w:link w:val="CommentSubject"/>
    <w:rsid w:val="00663998"/>
    <w:rPr>
      <w:b/>
      <w:bCs/>
      <w:lang w:val="en-GB" w:eastAsia="en-US"/>
    </w:rPr>
  </w:style>
  <w:style w:type="paragraph" w:styleId="ListParagraph">
    <w:name w:val="List Paragraph"/>
    <w:basedOn w:val="Normal"/>
    <w:uiPriority w:val="34"/>
    <w:qFormat/>
    <w:rsid w:val="00185769"/>
    <w:pPr>
      <w:ind w:left="720"/>
      <w:contextualSpacing/>
    </w:pPr>
  </w:style>
  <w:style w:type="paragraph" w:styleId="Revision">
    <w:name w:val="Revision"/>
    <w:hidden/>
    <w:uiPriority w:val="99"/>
    <w:semiHidden/>
    <w:rsid w:val="002174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5NUHHDQN7SK2-1476151046-532060</_dlc_DocId>
    <_dlc_DocIdUrl xmlns="f166a696-7b5b-4ccd-9f0c-ffde0cceec81">
      <Url>https://ericsson.sharepoint.com/sites/star/_layouts/15/DocIdRedir.aspx?ID=5NUHHDQN7SK2-1476151046-532060</Url>
      <Description>5NUHHDQN7SK2-1476151046-532060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D8E69-87DA-4E79-B928-DA5AB123A2C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73A770-668B-45BC-89D1-4B4E9F1CE900}">
  <ds:schemaRefs>
    <ds:schemaRef ds:uri="http://schemas.microsoft.com/sharepoint/events"/>
  </ds:schemaRefs>
</ds:datastoreItem>
</file>

<file path=customXml/itemProps3.xml><?xml version="1.0" encoding="utf-8"?>
<ds:datastoreItem xmlns:ds="http://schemas.openxmlformats.org/officeDocument/2006/customXml" ds:itemID="{ED8FA47D-6B43-4A15-8893-52BADF5BA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29D0D-775C-4A48-ABC7-CCF975B05B0F}">
  <ds:schemaRefs>
    <ds:schemaRef ds:uri="http://schemas.microsoft.com/sharepoint/v3/contenttype/forms"/>
  </ds:schemaRefs>
</ds:datastoreItem>
</file>

<file path=customXml/itemProps5.xml><?xml version="1.0" encoding="utf-8"?>
<ds:datastoreItem xmlns:ds="http://schemas.openxmlformats.org/officeDocument/2006/customXml" ds:itemID="{5404A452-89AE-4FAF-9FFB-CB150C236EA2}">
  <ds:schemaRefs>
    <ds:schemaRef ds:uri="Microsoft.SharePoint.Taxonomy.ContentTypeSync"/>
  </ds:schemaRefs>
</ds:datastoreItem>
</file>

<file path=customXml/itemProps6.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4368</Words>
  <Characters>22549</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11</cp:revision>
  <cp:lastPrinted>2023-01-10T04:12:00Z</cp:lastPrinted>
  <dcterms:created xsi:type="dcterms:W3CDTF">2023-02-10T07:23:00Z</dcterms:created>
  <dcterms:modified xsi:type="dcterms:W3CDTF">2023-02-17T18:33:00Z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7cef75db-89ee-4ced-bcc8-7665a3c165b5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