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631F0050" w:rsidR="00BF744E" w:rsidRPr="004E0E7E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4E0E7E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4E0E7E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B908EE" w:rsidRPr="004E0E7E">
        <w:rPr>
          <w:rFonts w:ascii="Arial" w:eastAsia="SimSun" w:hAnsi="Arial"/>
          <w:b/>
          <w:noProof/>
          <w:sz w:val="28"/>
          <w:lang w:eastAsia="zh-CN"/>
        </w:rPr>
        <w:t>6</w:t>
      </w:r>
      <w:r w:rsidRPr="004E0E7E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4E0E7E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</w:t>
      </w:r>
      <w:r w:rsidR="00E9198E" w:rsidRPr="004E0E7E">
        <w:rPr>
          <w:rFonts w:ascii="Arial" w:eastAsia="SimSun" w:hAnsi="Arial"/>
          <w:b/>
          <w:noProof/>
          <w:sz w:val="28"/>
          <w:lang w:eastAsia="zh-CN"/>
        </w:rPr>
        <w:t>R4-2</w:t>
      </w:r>
      <w:r w:rsidR="00570031" w:rsidRPr="004E0E7E">
        <w:rPr>
          <w:rFonts w:ascii="Arial" w:eastAsia="SimSun" w:hAnsi="Arial"/>
          <w:b/>
          <w:noProof/>
          <w:sz w:val="28"/>
          <w:lang w:eastAsia="zh-CN"/>
        </w:rPr>
        <w:t>300730</w:t>
      </w:r>
    </w:p>
    <w:p w14:paraId="61593B9E" w14:textId="5A674347" w:rsidR="00BF744E" w:rsidRPr="004E0E7E" w:rsidRDefault="00B908EE" w:rsidP="004F5A7A">
      <w:pPr>
        <w:pStyle w:val="CRCoverPage"/>
        <w:outlineLvl w:val="0"/>
        <w:rPr>
          <w:rFonts w:eastAsia="SimSun"/>
          <w:b/>
          <w:noProof/>
          <w:sz w:val="28"/>
          <w:lang w:eastAsia="zh-CN"/>
        </w:rPr>
      </w:pPr>
      <w:r w:rsidRPr="004E0E7E">
        <w:rPr>
          <w:rFonts w:eastAsia="SimSun"/>
          <w:b/>
          <w:noProof/>
          <w:sz w:val="28"/>
          <w:lang w:eastAsia="zh-CN"/>
        </w:rPr>
        <w:t xml:space="preserve">Athens, Greece, </w:t>
      </w:r>
      <w:r w:rsidR="004F5A7A" w:rsidRPr="004E0E7E">
        <w:rPr>
          <w:rFonts w:eastAsia="SimSun"/>
          <w:b/>
          <w:noProof/>
          <w:sz w:val="28"/>
          <w:lang w:eastAsia="zh-CN"/>
        </w:rPr>
        <w:fldChar w:fldCharType="begin"/>
      </w:r>
      <w:r w:rsidR="004F5A7A" w:rsidRPr="004E0E7E">
        <w:rPr>
          <w:rFonts w:eastAsia="SimSun"/>
          <w:b/>
          <w:noProof/>
          <w:sz w:val="28"/>
          <w:lang w:eastAsia="zh-CN"/>
        </w:rPr>
        <w:instrText xml:space="preserve"> DOCPROPERTY  StartDate  \* MERGEFORMAT </w:instrText>
      </w:r>
      <w:r w:rsidR="004F5A7A" w:rsidRPr="004E0E7E">
        <w:rPr>
          <w:rFonts w:eastAsia="SimSun"/>
          <w:b/>
          <w:noProof/>
          <w:sz w:val="28"/>
          <w:lang w:eastAsia="zh-CN"/>
        </w:rPr>
        <w:fldChar w:fldCharType="separate"/>
      </w:r>
      <w:r w:rsidR="004F5A7A" w:rsidRPr="004E0E7E">
        <w:rPr>
          <w:rFonts w:eastAsia="SimSun"/>
          <w:b/>
          <w:noProof/>
          <w:sz w:val="28"/>
          <w:lang w:eastAsia="zh-CN"/>
        </w:rPr>
        <w:t>27th Feb 2023</w:t>
      </w:r>
      <w:r w:rsidR="004F5A7A" w:rsidRPr="004E0E7E">
        <w:rPr>
          <w:rFonts w:eastAsia="SimSun"/>
          <w:b/>
          <w:noProof/>
          <w:sz w:val="28"/>
          <w:lang w:eastAsia="zh-CN"/>
        </w:rPr>
        <w:fldChar w:fldCharType="end"/>
      </w:r>
      <w:r w:rsidR="004F5A7A" w:rsidRPr="004E0E7E">
        <w:rPr>
          <w:rFonts w:eastAsia="SimSun"/>
          <w:b/>
          <w:noProof/>
          <w:sz w:val="28"/>
          <w:lang w:eastAsia="zh-CN"/>
        </w:rPr>
        <w:t xml:space="preserve"> - </w:t>
      </w:r>
      <w:r w:rsidR="004F5A7A" w:rsidRPr="004E0E7E">
        <w:rPr>
          <w:rFonts w:eastAsia="SimSun"/>
          <w:b/>
          <w:noProof/>
          <w:sz w:val="28"/>
          <w:lang w:eastAsia="zh-CN"/>
        </w:rPr>
        <w:fldChar w:fldCharType="begin"/>
      </w:r>
      <w:r w:rsidR="004F5A7A" w:rsidRPr="004E0E7E">
        <w:rPr>
          <w:rFonts w:eastAsia="SimSun"/>
          <w:b/>
          <w:noProof/>
          <w:sz w:val="28"/>
          <w:lang w:eastAsia="zh-CN"/>
        </w:rPr>
        <w:instrText xml:space="preserve"> DOCPROPERTY  EndDate  \* MERGEFORMAT </w:instrText>
      </w:r>
      <w:r w:rsidR="004F5A7A" w:rsidRPr="004E0E7E">
        <w:rPr>
          <w:rFonts w:eastAsia="SimSun"/>
          <w:b/>
          <w:noProof/>
          <w:sz w:val="28"/>
          <w:lang w:eastAsia="zh-CN"/>
        </w:rPr>
        <w:fldChar w:fldCharType="separate"/>
      </w:r>
      <w:r w:rsidR="004F5A7A" w:rsidRPr="004E0E7E">
        <w:rPr>
          <w:rFonts w:eastAsia="SimSun"/>
          <w:b/>
          <w:noProof/>
          <w:sz w:val="28"/>
          <w:lang w:eastAsia="zh-CN"/>
        </w:rPr>
        <w:t>3rd Mar 2023</w:t>
      </w:r>
      <w:r w:rsidR="004F5A7A" w:rsidRPr="004E0E7E">
        <w:rPr>
          <w:rFonts w:eastAsia="SimSun"/>
          <w:b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79DD71C5" w:rsidR="00C703D1" w:rsidRPr="00702E34" w:rsidRDefault="0057003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begin"/>
            </w: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separate"/>
            </w: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t>38.101-3</w:t>
            </w: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7D639D51" w:rsidR="00C703D1" w:rsidRPr="00702E34" w:rsidRDefault="00570031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begin"/>
            </w: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separate"/>
            </w: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t>0823</w:t>
            </w: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77777777" w:rsidR="00C703D1" w:rsidRPr="00702E34" w:rsidRDefault="001F10C4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6662E734" w:rsidR="00C703D1" w:rsidRPr="00702E34" w:rsidRDefault="00C703D1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  <w:r w:rsidR="00BA195D">
              <w:rPr>
                <w:rFonts w:ascii="Arial" w:eastAsia="SimSun" w:hAnsi="Arial"/>
                <w:b/>
                <w:noProof/>
                <w:sz w:val="28"/>
                <w:lang w:eastAsia="zh-CN"/>
              </w:rPr>
              <w:t>8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BA195D">
              <w:rPr>
                <w:rFonts w:ascii="Arial" w:eastAsia="SimSun" w:hAnsi="Arial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12872EF4" w:rsidR="00C703D1" w:rsidRPr="00702E34" w:rsidRDefault="00610435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0435">
              <w:rPr>
                <w:rFonts w:ascii="Arial" w:eastAsia="SimSun" w:hAnsi="Arial"/>
                <w:lang w:eastAsia="zh-CN"/>
              </w:rPr>
              <w:t xml:space="preserve">CR </w:t>
            </w:r>
            <w:r w:rsidR="00775FB8">
              <w:rPr>
                <w:rFonts w:ascii="Arial" w:eastAsia="SimSun" w:hAnsi="Arial"/>
                <w:lang w:eastAsia="zh-CN"/>
              </w:rPr>
              <w:t>to i</w:t>
            </w:r>
            <w:r w:rsidRPr="00610435">
              <w:rPr>
                <w:rFonts w:ascii="Arial" w:eastAsia="SimSun" w:hAnsi="Arial"/>
                <w:lang w:eastAsia="zh-CN"/>
              </w:rPr>
              <w:t xml:space="preserve">ntroduce </w:t>
            </w:r>
            <w:r w:rsidR="00DF3AD6">
              <w:rPr>
                <w:rFonts w:ascii="Arial" w:eastAsia="SimSun" w:hAnsi="Arial"/>
                <w:lang w:eastAsia="zh-CN"/>
              </w:rPr>
              <w:t>emissions specifications for certain band combinations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77777777" w:rsidR="00C703D1" w:rsidRPr="00702E34" w:rsidRDefault="004C6A44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C6A44">
              <w:rPr>
                <w:rFonts w:ascii="Arial" w:eastAsia="SimSun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0FA155FB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02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14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728D31A1" w:rsidR="00C703D1" w:rsidRPr="004E0E7E" w:rsidRDefault="00BA195D" w:rsidP="00BF4CE5">
            <w:pPr>
              <w:spacing w:after="0"/>
              <w:ind w:left="100" w:right="-609"/>
              <w:rPr>
                <w:rFonts w:ascii="Arial" w:eastAsia="SimSun" w:hAnsi="Arial"/>
                <w:b/>
                <w:bCs/>
                <w:noProof/>
                <w:lang w:eastAsia="zh-CN"/>
              </w:rPr>
            </w:pPr>
            <w:r w:rsidRPr="004E0E7E">
              <w:rPr>
                <w:rFonts w:ascii="Arial" w:eastAsia="SimSun" w:hAnsi="Arial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F62F89">
              <w:rPr>
                <w:rFonts w:ascii="Arial" w:eastAsia="SimSun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05D8DBF3" w:rsidR="003643EC" w:rsidRPr="00E544EF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Some band combinations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have 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>in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 xml:space="preserve">complete </w:t>
            </w:r>
            <w:r>
              <w:rPr>
                <w:rFonts w:ascii="Arial" w:eastAsia="SimSun" w:hAnsi="Arial"/>
                <w:noProof/>
                <w:lang w:eastAsia="zh-CN"/>
              </w:rPr>
              <w:t>emissions specifications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77777777" w:rsidR="007918D0" w:rsidRPr="008B1391" w:rsidRDefault="007214F2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SimSun" w:hAnsi="Arial" w:hint="eastAsia"/>
                <w:noProof/>
                <w:lang w:eastAsia="zh-CN"/>
              </w:rPr>
              <w:t>6.5E.3.2.2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-1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clause 6.5E.3.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2.2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3125B5BC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certain band combinations the spurious emissions specifications would be 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>in</w:t>
            </w:r>
            <w:r>
              <w:rPr>
                <w:rFonts w:ascii="Arial" w:eastAsia="SimSun" w:hAnsi="Arial"/>
                <w:noProof/>
                <w:lang w:eastAsia="zh-CN"/>
              </w:rPr>
              <w:t>complete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1CFBE70D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6.5E.3.2.2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77777777" w:rsidR="004C4DE3" w:rsidRDefault="004C4DE3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5D534A21" w14:textId="77777777" w:rsidR="0090167E" w:rsidRDefault="00CF6B43" w:rsidP="007F1383">
      <w:pPr>
        <w:pStyle w:val="Heading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7F1383">
        <w:rPr>
          <w:i/>
          <w:color w:val="FF0000"/>
        </w:rPr>
        <w:t>&lt;Start of Change 1&gt;</w:t>
      </w:r>
    </w:p>
    <w:bookmarkEnd w:id="2"/>
    <w:bookmarkEnd w:id="4"/>
    <w:bookmarkEnd w:id="5"/>
    <w:p w14:paraId="772CBB7F" w14:textId="35B97E4B" w:rsidR="002A626B" w:rsidRDefault="002A626B" w:rsidP="002A626B">
      <w:pPr>
        <w:rPr>
          <w:lang w:eastAsia="zh-CN"/>
        </w:rPr>
      </w:pPr>
    </w:p>
    <w:p w14:paraId="24086B7C" w14:textId="77777777" w:rsidR="00E36906" w:rsidRPr="00EF5447" w:rsidRDefault="00E36906" w:rsidP="00E36906">
      <w:pPr>
        <w:pStyle w:val="Heading5"/>
      </w:pPr>
      <w:r w:rsidRPr="00EF5447">
        <w:lastRenderedPageBreak/>
        <w:t>6.5E.3.2.2</w:t>
      </w:r>
      <w:r w:rsidRPr="00EF5447">
        <w:tab/>
        <w:t>Spurious emission band UE co-existence</w:t>
      </w:r>
    </w:p>
    <w:p w14:paraId="72102785" w14:textId="77777777" w:rsidR="00E36906" w:rsidRPr="00EF5447" w:rsidRDefault="00E36906" w:rsidP="00E36906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 xml:space="preserve">con-current operation with transmission assigned to both E-UTRA uplink in licensed band and </w:t>
      </w:r>
      <w:proofErr w:type="spellStart"/>
      <w:r w:rsidRPr="00EF5447">
        <w:t>sidelink</w:t>
      </w:r>
      <w:proofErr w:type="spellEnd"/>
      <w:r w:rsidRPr="00EF5447">
        <w:t xml:space="preserve"> in NR Band n47</w:t>
      </w:r>
      <w:r w:rsidRPr="00EF5447">
        <w:rPr>
          <w:rFonts w:cs="v5.0.0"/>
        </w:rPr>
        <w:t>.</w:t>
      </w:r>
    </w:p>
    <w:p w14:paraId="70C91159" w14:textId="77777777" w:rsidR="00E36906" w:rsidRDefault="00E36906" w:rsidP="00E36906">
      <w:pPr>
        <w:pStyle w:val="TH"/>
      </w:pPr>
      <w:r w:rsidRPr="00EF5447">
        <w:t>Table 6.5E.3.2.2-1: Requirements for inter-band con-current V2X operation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E36906" w:rsidRPr="001A4B0A" w14:paraId="5FBB30D2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AB833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 xml:space="preserve">V2X con-current operating band 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cofiguration</w:t>
            </w:r>
            <w:proofErr w:type="spellEnd"/>
          </w:p>
        </w:tc>
        <w:tc>
          <w:tcPr>
            <w:tcW w:w="8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10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Spurious emission</w:t>
            </w:r>
          </w:p>
        </w:tc>
      </w:tr>
      <w:tr w:rsidR="00E36906" w:rsidRPr="001A4B0A" w14:paraId="36974777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DE3A" w14:textId="77777777" w:rsidR="00E36906" w:rsidRPr="001A4B0A" w:rsidRDefault="00E36906" w:rsidP="00B75F81">
            <w:pPr>
              <w:spacing w:after="0"/>
              <w:rPr>
                <w:rFonts w:ascii="CG Times (WN)" w:hAnsi="CG Times (WN)" w:cs="SimSun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2D2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72C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Frequency range (MHz)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4A4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Maximum Level (dBm)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8E0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MBW (MHz)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5EB7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NOTE</w:t>
            </w:r>
          </w:p>
        </w:tc>
      </w:tr>
      <w:tr w:rsidR="00DF3AD6" w:rsidRPr="001A4B0A" w14:paraId="274A58CC" w14:textId="77777777" w:rsidTr="00F70F61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9D772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lastRenderedPageBreak/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BB42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14:paraId="394C8D4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760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6601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FE5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4DF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366E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EB7B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39AF67E7" w14:textId="77777777" w:rsidTr="00AD5236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3D4CDE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DAC8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14:paraId="3768075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, n78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88E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8F6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71C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0B6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5510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22E84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1F8BBE6C" w14:textId="77777777" w:rsidTr="00B5318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31DC9E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48C1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</w:t>
            </w:r>
            <w:r w:rsidRPr="001A4B0A">
              <w:rPr>
                <w:rFonts w:ascii="Arial" w:eastAsia="Malgun Gothic" w:hAnsi="Arial" w:hint="eastAsia"/>
                <w:sz w:val="18"/>
                <w:lang w:val="sv-SE" w:eastAsia="zh-CN"/>
              </w:rPr>
              <w:t xml:space="preserve">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26, 28, 34, 40, 41, 42, 45, 65, 73</w:t>
            </w:r>
          </w:p>
          <w:p w14:paraId="1898E62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88C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80D4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EC4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408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C41A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E750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31565349" w14:textId="77777777" w:rsidTr="00624CEE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14EFE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535F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3, 5, 7, 8, 26, 28, 34, 40, 42, 45, 65, 73</w:t>
            </w:r>
          </w:p>
          <w:p w14:paraId="653F574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0AB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289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8E6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010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91E5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D1E7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13C815C3" w14:textId="77777777" w:rsidTr="00584266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C5D6C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B601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3, 7, 8, 22, 28, 34, 39, 40, 41, 42, 45, 65, 68, 72, 73</w:t>
            </w:r>
          </w:p>
          <w:p w14:paraId="576F22E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9A6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B6D1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2F6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E36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B926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5C44C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151C7298" w14:textId="77777777" w:rsidTr="00695791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F7908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C88A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3, 7, 8, 28, 34, 39, 40, 45, 65, 68, 72, 73</w:t>
            </w:r>
          </w:p>
          <w:p w14:paraId="0ACA17D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9EC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DB9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D22D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C32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312A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CF55D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6F3DD250" w14:textId="77777777" w:rsidTr="00994FFC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64FD1E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V2X_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3_</w:t>
            </w: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682D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5, 7, 8, 26, 28, 34, 39, 40, 41, 44, 45, 65, 68, 72, 73</w:t>
            </w:r>
          </w:p>
          <w:p w14:paraId="615C5EF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E52E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E44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994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AFF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012F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36A9D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549A12CD" w14:textId="77777777" w:rsidTr="00994FFC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A39A1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A4FD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E-UTRA Band 42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4D0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24E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0C4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30D1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CB0E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B1B7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DF3AD6" w:rsidRPr="001A4B0A" w14:paraId="257E0F28" w14:textId="77777777" w:rsidTr="00994FFC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0298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E3F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A47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1884.5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6CD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ACF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1915.7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EA9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AE73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6127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2021234C" w14:textId="77777777" w:rsidTr="00F97558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183B6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08B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C2D4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113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286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8EF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3DB3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ACE6D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6CBCB744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53D5E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0173F2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 w:rsidRPr="000173F2">
              <w:rPr>
                <w:rFonts w:ascii="Arial" w:eastAsia="Malgun Gothic" w:hAnsi="Arial" w:hint="eastAsia"/>
                <w:sz w:val="18"/>
                <w:lang w:eastAsia="ko-KR"/>
              </w:rPr>
              <w:t>n</w:t>
            </w:r>
            <w:r w:rsidRPr="000173F2">
              <w:rPr>
                <w:rFonts w:ascii="Arial" w:eastAsia="Malgun Gothic" w:hAnsi="Arial"/>
                <w:sz w:val="18"/>
                <w:lang w:eastAsia="ko-KR"/>
              </w:rPr>
              <w:t>3_47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E637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 xml:space="preserve">E-UTRA Band 1, </w:t>
            </w:r>
            <w:r w:rsidRPr="000173F2">
              <w:rPr>
                <w:rFonts w:ascii="Arial" w:eastAsia="Malgun Gothic" w:hAnsi="Arial" w:hint="eastAsia"/>
                <w:sz w:val="18"/>
                <w:lang w:eastAsia="ja-JP"/>
              </w:rPr>
              <w:t xml:space="preserve">3, </w:t>
            </w:r>
            <w:r w:rsidRPr="000173F2">
              <w:rPr>
                <w:rFonts w:ascii="Arial" w:eastAsia="Malgun Gothic" w:hAnsi="Arial"/>
                <w:sz w:val="18"/>
                <w:lang w:eastAsia="ja-JP"/>
              </w:rPr>
              <w:t>5, 7, 8, 26, 28, 34, 39, 40, 41, 42, 44, 45, 65, 68, 72, 73</w:t>
            </w:r>
          </w:p>
          <w:p w14:paraId="35CC9EC7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NR band n77, n78, n7</w:t>
            </w:r>
            <w:r w:rsidRPr="000173F2">
              <w:rPr>
                <w:rFonts w:ascii="Arial" w:eastAsia="Malgun Gothic" w:hAnsi="Arial" w:hint="eastAsia"/>
                <w:sz w:val="18"/>
                <w:lang w:eastAsia="ja-JP"/>
              </w:rPr>
              <w:t>9</w:t>
            </w:r>
            <w:r w:rsidRPr="000173F2">
              <w:rPr>
                <w:rFonts w:ascii="Arial" w:eastAsia="Malgun Gothic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071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E70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15A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189B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CDEF4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921F0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3031EE67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CF8B3D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6D6B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559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A89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826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5EF2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E5177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81D1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3, 4</w:t>
            </w:r>
          </w:p>
        </w:tc>
      </w:tr>
      <w:tr w:rsidR="00E36906" w:rsidRPr="001A4B0A" w14:paraId="167AC24F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3AB7B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3ACA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3E8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D25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E82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7DCF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A2CEA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E9E81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36906" w:rsidRPr="001A4B0A" w14:paraId="6BA60F07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7D0A64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0173F2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 w:rsidRPr="000173F2">
              <w:rPr>
                <w:rFonts w:ascii="Arial" w:eastAsia="Malgun Gothic" w:hAnsi="Arial" w:hint="eastAsia"/>
                <w:sz w:val="18"/>
                <w:lang w:eastAsia="ko-KR"/>
              </w:rPr>
              <w:t>n</w:t>
            </w:r>
            <w:r w:rsidRPr="000173F2">
              <w:rPr>
                <w:rFonts w:ascii="Arial" w:eastAsia="Malgun Gothic" w:hAnsi="Arial"/>
                <w:sz w:val="18"/>
                <w:lang w:eastAsia="ko-KR"/>
              </w:rPr>
              <w:t>34_47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994A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E-UTRA Band 1, 3, 7, 8, 26, 28, 39, 40, 41, 42, 44, 45, 65, 72,</w:t>
            </w:r>
          </w:p>
          <w:p w14:paraId="3179623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NR band n</w:t>
            </w:r>
            <w:proofErr w:type="gramStart"/>
            <w:r w:rsidRPr="000173F2">
              <w:rPr>
                <w:rFonts w:ascii="Arial" w:eastAsia="Malgun Gothic" w:hAnsi="Arial"/>
                <w:sz w:val="18"/>
                <w:lang w:eastAsia="ja-JP"/>
              </w:rPr>
              <w:t>77,n</w:t>
            </w:r>
            <w:proofErr w:type="gramEnd"/>
            <w:r w:rsidRPr="000173F2">
              <w:rPr>
                <w:rFonts w:ascii="Arial" w:eastAsia="Malgun Gothic" w:hAnsi="Arial"/>
                <w:sz w:val="18"/>
                <w:lang w:eastAsia="ja-JP"/>
              </w:rPr>
              <w:t>78,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592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0FF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E01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24D5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6BB9F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089E1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559D9EE2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9B799A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DEB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D1A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AB9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C69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E5DE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96836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AFD57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3, 4</w:t>
            </w:r>
          </w:p>
        </w:tc>
      </w:tr>
      <w:tr w:rsidR="00E36906" w:rsidRPr="001A4B0A" w14:paraId="665EA97C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1DB8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D89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BE6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28B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315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E066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7D8465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4CDA4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DF3AD6" w:rsidRPr="001A4B0A" w14:paraId="60DE2468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98F634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0173F2">
              <w:rPr>
                <w:rFonts w:ascii="Arial" w:eastAsia="Malgun Gothic" w:hAnsi="Arial"/>
                <w:sz w:val="18"/>
                <w:lang w:eastAsia="ko-KR"/>
              </w:rPr>
              <w:t>V2X_34_n47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01E7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E-UTRA Band 1, 3, 7, 8, 22, 26, 28, 39, 40, 41, 42, 44, 45, 65,72, 73</w:t>
            </w:r>
          </w:p>
          <w:p w14:paraId="0997F30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NR band n77, n78,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3F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CEE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EF3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405C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8D22D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3F08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3C4EE011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2795AE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FD4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F75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869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7C8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6F86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A61E3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5A251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3, 4</w:t>
            </w:r>
          </w:p>
        </w:tc>
      </w:tr>
      <w:tr w:rsidR="00DF3AD6" w:rsidRPr="001A4B0A" w14:paraId="332D0357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F6C2CB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EA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30B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C11D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26D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CD84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FF87A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EC2AA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DF3AD6" w:rsidRPr="001A4B0A" w14:paraId="018F1863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5DCB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8C6D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23C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CF5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A64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C6A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1201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7BC4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DF3AD6" w:rsidRPr="001A4B0A" w14:paraId="631591E6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7359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322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0C5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16F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8FE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2A6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B5B6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E8D74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DF3AD6" w:rsidRPr="001A4B0A" w14:paraId="154D50A2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B20E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5EBE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8AC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893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3701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F42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797B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44AF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DF3AD6" w:rsidRPr="001A4B0A" w14:paraId="2127E3C8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5710B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95AD" w14:textId="5222B71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6" w:author="RFALAB-762 User" w:date="2023-02-13T17:57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F028" w14:textId="18D6D489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7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EE00" w14:textId="04A443D2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8" w:author="RFALAB-762 User" w:date="2023-02-13T17:57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23B4" w14:textId="2CCA7DAC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9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A8F3" w14:textId="6F43F3AB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10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685628" w14:textId="1CE7CC34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11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BE1B3E" w14:textId="03919BB8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12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F3AD6" w:rsidRPr="001A4B0A" w14:paraId="4752A052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1592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49C" w14:textId="040F977F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13" w:author="RFALAB-762 User" w:date="2023-02-13T17:57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C4F5" w14:textId="653398B5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14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AE25" w14:textId="0776531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15" w:author="RFALAB-762 User" w:date="2023-02-13T17:57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6B54" w14:textId="615E4C15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16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D99" w14:textId="79999A5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17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C1E662" w14:textId="14C2FE35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18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B0023D" w14:textId="179F01CF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19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E36906" w:rsidRPr="001A4B0A" w14:paraId="11383E5A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B1B5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8CD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14:paraId="64CB920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2D4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820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88A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6D4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B1B9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EF87C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417661EA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CB57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A8D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586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58A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2A4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919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5D12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59EB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11B650B1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7380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659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63C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F6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B15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491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70C8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8D66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27A87236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1E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568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F69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3F3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456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F53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3DC3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38A9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227E635D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253A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76A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14:paraId="0793B81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D7C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8DD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5E0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F69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C890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D0A60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31259559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6B42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614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 xml:space="preserve">NR </w:t>
            </w:r>
            <w:proofErr w:type="gramStart"/>
            <w:r w:rsidRPr="001A4B0A">
              <w:rPr>
                <w:rFonts w:ascii="Arial" w:eastAsia="Malgun Gothic" w:hAnsi="Arial"/>
                <w:sz w:val="18"/>
                <w:lang w:eastAsia="ja-JP"/>
              </w:rPr>
              <w:t>Band  n</w:t>
            </w:r>
            <w:proofErr w:type="gramEnd"/>
            <w:r w:rsidRPr="001A4B0A">
              <w:rPr>
                <w:rFonts w:ascii="Arial" w:eastAsia="Malgun Gothic" w:hAnsi="Arial"/>
                <w:sz w:val="18"/>
                <w:lang w:eastAsia="ja-JP"/>
              </w:rPr>
              <w:t>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40A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FD1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4A3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266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6120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DD9B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46D039AE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F51B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F5C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A9A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E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2B3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3F1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2F6A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C247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0ACEA90B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AE7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C8E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0BE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8F8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7D9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E98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C052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E9CB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780E7C76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37C3F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lastRenderedPageBreak/>
              <w:t>V2X_n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D03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28, 34, 39, 42, 44, 45, 65, 68, 72</w:t>
            </w:r>
          </w:p>
          <w:p w14:paraId="3193A0E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5AC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E86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3B3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D5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273B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E2DC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055102CB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9A6E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362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332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805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584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915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629A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98E9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64AC6554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4CCA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471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B20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5FA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3F3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029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C54C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E64C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57CF26D2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53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2F7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895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001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17C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EC7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A231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FFFA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72AD4C60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1123E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1D3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14:paraId="385ED25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4E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E11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00E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833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1C54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9B33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67FF1C77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7E15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476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20C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2A2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A6D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07A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170E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648A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5E7D46F5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3F89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A04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D0E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02D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DDC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5C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BC9D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BD7A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5E3EEF29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19A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87D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315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1E6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732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137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72E1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05BC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3C1B722A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69F0D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D54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4, 5, 12, 13, 14, 17, 24, 26, 30, </w:t>
            </w:r>
            <w:proofErr w:type="gramStart"/>
            <w:r w:rsidRPr="001A4B0A">
              <w:rPr>
                <w:rFonts w:ascii="Arial" w:eastAsia="Malgun Gothic" w:hAnsi="Arial"/>
                <w:sz w:val="18"/>
              </w:rPr>
              <w:t>48,  66</w:t>
            </w:r>
            <w:proofErr w:type="gramEnd"/>
            <w:r w:rsidRPr="001A4B0A">
              <w:rPr>
                <w:rFonts w:ascii="Arial" w:eastAsia="Malgun Gothic" w:hAnsi="Arial"/>
                <w:sz w:val="18"/>
              </w:rPr>
              <w:t>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AE1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386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4F5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A66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E6837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4D8CB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4243C8F5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7858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944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6A7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752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81E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572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13E1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6EB0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488DF859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12F2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B8D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4A9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ADA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187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7E0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4416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E5C0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E36906" w:rsidRPr="001A4B0A" w14:paraId="1D429B08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D4CF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89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2C6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117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C63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CFB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EDE6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7E82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5978114F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23A7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397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F1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244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86C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1E5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6E95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1BB3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6394EBED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E5D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DA7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4A2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05A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7E3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B89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6F33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E2D1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6AF0AEE0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C6C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8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A3E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44F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76D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53F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5BF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9CFE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A3A0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22C0EB13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B825" w14:textId="77777777" w:rsidR="00E36906" w:rsidRPr="001A4B0A" w:rsidRDefault="00E36906" w:rsidP="00B75F81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252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2E7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A19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CCB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69A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F68C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3D28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01044686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03CE" w14:textId="77777777" w:rsidR="00E36906" w:rsidRPr="001A4B0A" w:rsidRDefault="00E36906" w:rsidP="00B75F81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CFC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D16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BE9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C22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4D4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0871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AA04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0FDAF7CD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3E0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57A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479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3F5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C13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C43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FF66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BDC27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00983E6C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2466" w14:textId="77777777" w:rsidR="00E36906" w:rsidRPr="001A4B0A" w:rsidRDefault="00E36906" w:rsidP="00B75F81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E5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78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2F7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458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952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2C0B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87BF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77D12BE5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7598" w14:textId="77777777" w:rsidR="00E36906" w:rsidRPr="001A4B0A" w:rsidRDefault="00E36906" w:rsidP="00B75F81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498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528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061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6BE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C0A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8CB6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05CB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728D64C3" w14:textId="77777777" w:rsidTr="00B75F81">
        <w:trPr>
          <w:trHeight w:val="296"/>
          <w:jc w:val="center"/>
        </w:trPr>
        <w:tc>
          <w:tcPr>
            <w:tcW w:w="9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ED79" w14:textId="77777777" w:rsidR="00E36906" w:rsidRPr="001A4B0A" w:rsidRDefault="00E36906" w:rsidP="00B75F8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1A4B0A">
              <w:rPr>
                <w:rFonts w:ascii="Arial" w:eastAsia="Malgun Gothic" w:hAnsi="Arial"/>
                <w:sz w:val="18"/>
              </w:rPr>
              <w:t>NOTE 1:</w:t>
            </w:r>
            <w:r w:rsidRPr="001A4B0A">
              <w:rPr>
                <w:rFonts w:ascii="Arial" w:eastAsia="Malgun Gothic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>,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[or 5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CRB</w:t>
            </w:r>
            <w:r w:rsidRPr="001A4B0A">
              <w:rPr>
                <w:rFonts w:ascii="Arial" w:eastAsia="Malgun Gothic" w:hAnsi="Arial"/>
                <w:sz w:val="18"/>
              </w:rPr>
              <w:t xml:space="preserve"> x 180kHz), where N is 2, 3 or 4 for the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 xml:space="preserve">, </w:t>
            </w:r>
            <w:proofErr w:type="gramStart"/>
            <w:r w:rsidRPr="001A4B0A">
              <w:rPr>
                <w:rFonts w:ascii="Arial" w:eastAsia="Malgun Gothic" w:hAnsi="Arial"/>
                <w:sz w:val="18"/>
              </w:rPr>
              <w:t>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proofErr w:type="gramEnd"/>
            <w:r w:rsidRPr="001A4B0A">
              <w:rPr>
                <w:rFonts w:ascii="Arial" w:eastAsia="Malgun Gothic" w:hAnsi="Arial"/>
                <w:sz w:val="18"/>
              </w:rPr>
              <w:t xml:space="preserve"> or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14:paraId="15DC0969" w14:textId="77777777" w:rsidR="00E36906" w:rsidRPr="001A4B0A" w:rsidRDefault="00E36906" w:rsidP="00B75F8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2:</w:t>
            </w:r>
            <w:r w:rsidRPr="001A4B0A">
              <w:rPr>
                <w:rFonts w:ascii="Arial" w:eastAsia="Malgun Gothic" w:hAnsi="Arial"/>
                <w:sz w:val="18"/>
              </w:rPr>
              <w:tab/>
              <w:t>These requirements also apply for the frequency ranges that are less than 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 xml:space="preserve">OOB </w:t>
            </w:r>
            <w:r w:rsidRPr="001A4B0A">
              <w:rPr>
                <w:rFonts w:ascii="Arial" w:eastAsia="Malgun Gothic" w:hAnsi="Arial"/>
                <w:sz w:val="18"/>
              </w:rPr>
              <w:t>(MHz) in Table 6.6.3.1-1 and Table 6.6.3.1A-1 from the edge of the aggregated channel bandwidth.</w:t>
            </w:r>
          </w:p>
          <w:p w14:paraId="3561BB71" w14:textId="77777777" w:rsidR="00E36906" w:rsidRPr="001A4B0A" w:rsidRDefault="00E36906" w:rsidP="00B75F8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3:</w:t>
            </w:r>
            <w:r w:rsidRPr="001A4B0A">
              <w:rPr>
                <w:rFonts w:ascii="Arial" w:eastAsia="Malgun Gothic" w:hAnsi="Arial"/>
                <w:sz w:val="18"/>
              </w:rPr>
              <w:tab/>
              <w:t>Applicable when NS_33 is configured by the pre-configured radio parameters for power class 3 V2X UE.</w:t>
            </w:r>
          </w:p>
          <w:p w14:paraId="01609DAB" w14:textId="77777777" w:rsidR="00E36906" w:rsidRPr="001A4B0A" w:rsidRDefault="00E36906" w:rsidP="00B75F8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4:</w:t>
            </w:r>
            <w:r w:rsidRPr="001A4B0A">
              <w:rPr>
                <w:rFonts w:ascii="Arial" w:eastAsia="Malgun Gothic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282EC171" w14:textId="77777777" w:rsidR="00E36906" w:rsidRPr="005050CA" w:rsidRDefault="00E36906" w:rsidP="002A626B">
      <w:pPr>
        <w:rPr>
          <w:lang w:eastAsia="zh-CN"/>
        </w:rPr>
      </w:pPr>
    </w:p>
    <w:p w14:paraId="0A21E12A" w14:textId="211FACF5" w:rsidR="002A626B" w:rsidRPr="002A626B" w:rsidRDefault="002A626B" w:rsidP="002A626B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964F6F">
        <w:rPr>
          <w:i/>
          <w:color w:val="FF0000"/>
        </w:rPr>
        <w:t>1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7D294" w14:textId="77777777" w:rsidR="00FE14F5" w:rsidRDefault="00FE14F5">
      <w:r>
        <w:separator/>
      </w:r>
    </w:p>
  </w:endnote>
  <w:endnote w:type="continuationSeparator" w:id="0">
    <w:p w14:paraId="13B8993F" w14:textId="77777777" w:rsidR="00FE14F5" w:rsidRDefault="00FE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20500000000000000"/>
    <w:charset w:val="88"/>
    <w:family w:val="auto"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3B9EA" w14:textId="77777777" w:rsidR="00FE14F5" w:rsidRDefault="00FE14F5">
      <w:r>
        <w:separator/>
      </w:r>
    </w:p>
  </w:footnote>
  <w:footnote w:type="continuationSeparator" w:id="0">
    <w:p w14:paraId="21967849" w14:textId="77777777" w:rsidR="00FE14F5" w:rsidRDefault="00FE1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FALAB-762 User">
    <w15:presenceInfo w15:providerId="None" w15:userId="RFALAB-762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5B9E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18CC"/>
    <w:rsid w:val="004345EC"/>
    <w:rsid w:val="004365CE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0E7E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4F5A7A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031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75FB8"/>
    <w:rsid w:val="00781F0F"/>
    <w:rsid w:val="007918D0"/>
    <w:rsid w:val="007A6225"/>
    <w:rsid w:val="007A6F63"/>
    <w:rsid w:val="007B196C"/>
    <w:rsid w:val="007B52F8"/>
    <w:rsid w:val="007B600E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2821"/>
    <w:rsid w:val="00813070"/>
    <w:rsid w:val="008234E7"/>
    <w:rsid w:val="00824B9F"/>
    <w:rsid w:val="008265D2"/>
    <w:rsid w:val="00830747"/>
    <w:rsid w:val="00833E8F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4F6F"/>
    <w:rsid w:val="009673C3"/>
    <w:rsid w:val="00980C9E"/>
    <w:rsid w:val="00981C90"/>
    <w:rsid w:val="009834EB"/>
    <w:rsid w:val="0098574F"/>
    <w:rsid w:val="00996C44"/>
    <w:rsid w:val="009A2EDE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9F73D8"/>
    <w:rsid w:val="00A019F8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461BD"/>
    <w:rsid w:val="00A53724"/>
    <w:rsid w:val="00A53E6D"/>
    <w:rsid w:val="00A5562A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048E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9B0"/>
    <w:rsid w:val="00B14E83"/>
    <w:rsid w:val="00B15449"/>
    <w:rsid w:val="00B17657"/>
    <w:rsid w:val="00B230A2"/>
    <w:rsid w:val="00B25675"/>
    <w:rsid w:val="00B2685F"/>
    <w:rsid w:val="00B338E1"/>
    <w:rsid w:val="00B343AC"/>
    <w:rsid w:val="00B36044"/>
    <w:rsid w:val="00B37BEA"/>
    <w:rsid w:val="00B37C98"/>
    <w:rsid w:val="00B40090"/>
    <w:rsid w:val="00B5325D"/>
    <w:rsid w:val="00B559CC"/>
    <w:rsid w:val="00B562A0"/>
    <w:rsid w:val="00B60987"/>
    <w:rsid w:val="00B65E57"/>
    <w:rsid w:val="00B74C5D"/>
    <w:rsid w:val="00B81F12"/>
    <w:rsid w:val="00B84559"/>
    <w:rsid w:val="00B85EDE"/>
    <w:rsid w:val="00B908EE"/>
    <w:rsid w:val="00B93086"/>
    <w:rsid w:val="00B9359C"/>
    <w:rsid w:val="00B960F1"/>
    <w:rsid w:val="00BA195D"/>
    <w:rsid w:val="00BA19ED"/>
    <w:rsid w:val="00BA4B8D"/>
    <w:rsid w:val="00BB0D7B"/>
    <w:rsid w:val="00BB5BF6"/>
    <w:rsid w:val="00BB6AB7"/>
    <w:rsid w:val="00BC0F7D"/>
    <w:rsid w:val="00BC3AC5"/>
    <w:rsid w:val="00BC5054"/>
    <w:rsid w:val="00BC7888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04CB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3AD6"/>
    <w:rsid w:val="00DF4D33"/>
    <w:rsid w:val="00DF62CD"/>
    <w:rsid w:val="00DF6F28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F89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4F5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7415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RFALAB-762 User</cp:lastModifiedBy>
  <cp:revision>7</cp:revision>
  <cp:lastPrinted>2019-02-25T14:05:00Z</cp:lastPrinted>
  <dcterms:created xsi:type="dcterms:W3CDTF">2023-02-14T20:24:00Z</dcterms:created>
  <dcterms:modified xsi:type="dcterms:W3CDTF">2023-02-17T20:35:00Z</dcterms:modified>
</cp:coreProperties>
</file>