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06E591B9" w:rsidR="00BF744E" w:rsidRPr="004E0E7E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4E0E7E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4E0E7E">
        <w:rPr>
          <w:rFonts w:ascii="Arial" w:eastAsia="SimSun" w:hAnsi="Arial"/>
          <w:b/>
          <w:noProof/>
          <w:sz w:val="28"/>
          <w:lang w:eastAsia="zh-CN"/>
        </w:rPr>
        <w:t>6</w:t>
      </w:r>
      <w:r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4E0E7E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4E0E7E">
        <w:rPr>
          <w:rFonts w:ascii="Arial" w:eastAsia="SimSun" w:hAnsi="Arial"/>
          <w:b/>
          <w:noProof/>
          <w:sz w:val="28"/>
          <w:lang w:eastAsia="zh-CN"/>
        </w:rPr>
        <w:t>R4-2</w:t>
      </w:r>
      <w:r w:rsidR="00570031" w:rsidRPr="004E0E7E">
        <w:rPr>
          <w:rFonts w:ascii="Arial" w:eastAsia="SimSun" w:hAnsi="Arial"/>
          <w:b/>
          <w:noProof/>
          <w:sz w:val="28"/>
          <w:lang w:eastAsia="zh-CN"/>
        </w:rPr>
        <w:t>3007</w:t>
      </w:r>
      <w:r w:rsidR="00066099">
        <w:rPr>
          <w:rFonts w:ascii="Arial" w:eastAsia="SimSun" w:hAnsi="Arial"/>
          <w:b/>
          <w:noProof/>
          <w:sz w:val="28"/>
          <w:lang w:eastAsia="zh-CN"/>
        </w:rPr>
        <w:t>29</w:t>
      </w:r>
    </w:p>
    <w:p w14:paraId="61593B9E" w14:textId="5A674347" w:rsidR="00BF744E" w:rsidRPr="004E0E7E" w:rsidRDefault="00B908EE" w:rsidP="004F5A7A">
      <w:pPr>
        <w:pStyle w:val="CRCoverPage"/>
        <w:outlineLvl w:val="0"/>
        <w:rPr>
          <w:rFonts w:eastAsia="SimSun"/>
          <w:b/>
          <w:noProof/>
          <w:sz w:val="28"/>
          <w:lang w:eastAsia="zh-CN"/>
        </w:rPr>
      </w:pPr>
      <w:r w:rsidRPr="004E0E7E">
        <w:rPr>
          <w:rFonts w:eastAsia="SimSun"/>
          <w:b/>
          <w:noProof/>
          <w:sz w:val="28"/>
          <w:lang w:eastAsia="zh-CN"/>
        </w:rPr>
        <w:t xml:space="preserve">Athens, Greece, 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begin"/>
      </w:r>
      <w:r w:rsidR="004F5A7A" w:rsidRPr="004E0E7E">
        <w:rPr>
          <w:rFonts w:eastAsia="SimSun"/>
          <w:b/>
          <w:noProof/>
          <w:sz w:val="28"/>
          <w:lang w:eastAsia="zh-CN"/>
        </w:rPr>
        <w:instrText xml:space="preserve"> DOCPROPERTY  StartDate  \* MERGEFORMAT </w:instrTex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separate"/>
      </w:r>
      <w:r w:rsidR="004F5A7A" w:rsidRPr="004E0E7E">
        <w:rPr>
          <w:rFonts w:eastAsia="SimSun"/>
          <w:b/>
          <w:noProof/>
          <w:sz w:val="28"/>
          <w:lang w:eastAsia="zh-CN"/>
        </w:rPr>
        <w:t>27th Feb 2023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end"/>
      </w:r>
      <w:r w:rsidR="004F5A7A" w:rsidRPr="004E0E7E">
        <w:rPr>
          <w:rFonts w:eastAsia="SimSun"/>
          <w:b/>
          <w:noProof/>
          <w:sz w:val="28"/>
          <w:lang w:eastAsia="zh-CN"/>
        </w:rPr>
        <w:t xml:space="preserve"> - 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begin"/>
      </w:r>
      <w:r w:rsidR="004F5A7A" w:rsidRPr="004E0E7E">
        <w:rPr>
          <w:rFonts w:eastAsia="SimSun"/>
          <w:b/>
          <w:noProof/>
          <w:sz w:val="28"/>
          <w:lang w:eastAsia="zh-CN"/>
        </w:rPr>
        <w:instrText xml:space="preserve"> DOCPROPERTY  EndDate  \* MERGEFORMAT </w:instrTex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separate"/>
      </w:r>
      <w:r w:rsidR="004F5A7A" w:rsidRPr="004E0E7E">
        <w:rPr>
          <w:rFonts w:eastAsia="SimSun"/>
          <w:b/>
          <w:noProof/>
          <w:sz w:val="28"/>
          <w:lang w:eastAsia="zh-CN"/>
        </w:rPr>
        <w:t>3rd Mar 2023</w:t>
      </w:r>
      <w:r w:rsidR="004F5A7A" w:rsidRPr="004E0E7E">
        <w:rPr>
          <w:rFonts w:eastAsia="SimSun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9DD71C5" w:rsidR="00C703D1" w:rsidRPr="00702E34" w:rsidRDefault="0057003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begin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separate"/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t>38.101-3</w:t>
            </w:r>
            <w:r w:rsidRPr="004E0E7E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117659A7" w:rsidR="00C703D1" w:rsidRPr="00702E34" w:rsidRDefault="00066099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822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6662E734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BA195D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BA195D">
              <w:rPr>
                <w:rFonts w:ascii="Arial" w:eastAsia="SimSun" w:hAnsi="Arial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2872EF4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 xml:space="preserve">CR </w:t>
            </w:r>
            <w:r w:rsidR="00775FB8">
              <w:rPr>
                <w:rFonts w:ascii="Arial" w:eastAsia="SimSun" w:hAnsi="Arial"/>
                <w:lang w:eastAsia="zh-CN"/>
              </w:rPr>
              <w:t>to i</w:t>
            </w:r>
            <w:r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>emissions specifications for certain 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77777777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6BD1C06A" w:rsidR="00C703D1" w:rsidRPr="004E0E7E" w:rsidRDefault="00066099" w:rsidP="00BF4CE5">
            <w:pPr>
              <w:spacing w:after="0"/>
              <w:ind w:left="100" w:right="-609"/>
              <w:rPr>
                <w:rFonts w:ascii="Arial" w:eastAsia="SimSun" w:hAnsi="Arial"/>
                <w:b/>
                <w:bCs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SimSun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1CFBE70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24086B7C" w14:textId="77777777" w:rsidR="00E36906" w:rsidRPr="00EF5447" w:rsidRDefault="00E36906" w:rsidP="00E36906">
      <w:pPr>
        <w:pStyle w:val="Heading5"/>
      </w:pPr>
      <w:r w:rsidRPr="00EF5447">
        <w:lastRenderedPageBreak/>
        <w:t>6.5E.3.2.2</w:t>
      </w:r>
      <w:r w:rsidRPr="00EF5447">
        <w:tab/>
        <w:t>Spurious emission band UE co-existence</w:t>
      </w:r>
    </w:p>
    <w:p w14:paraId="72102785" w14:textId="77777777" w:rsidR="00E36906" w:rsidRPr="00EF5447" w:rsidRDefault="00E36906" w:rsidP="00E36906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70C91159" w14:textId="77777777" w:rsidR="00E36906" w:rsidRDefault="00E36906" w:rsidP="00E36906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E36906" w:rsidRPr="001A4B0A" w14:paraId="5FBB30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B833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1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E36906" w:rsidRPr="001A4B0A" w14:paraId="369747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DE3A" w14:textId="77777777" w:rsidR="00E36906" w:rsidRPr="001A4B0A" w:rsidRDefault="00E36906" w:rsidP="00B75F81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2D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72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4A4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E0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5EB7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066099" w:rsidRPr="001A4B0A" w14:paraId="274A58CC" w14:textId="77777777" w:rsidTr="00F70F6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9D7725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BB42" w14:textId="77777777" w:rsidR="00066099" w:rsidRPr="001A4B0A" w:rsidRDefault="00066099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94C8D46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760B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6601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FE52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4DFA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366E2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EB7B3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0B2C1E5B" w14:textId="77777777" w:rsidTr="0089657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FD477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9FF" w14:textId="4AFE1B26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6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3A3" w14:textId="1164549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28D" w14:textId="510D7F1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A8FF" w14:textId="0DD18095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D4F" w14:textId="393E84D5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B8EE0A" w14:textId="2E7ABBC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90D444" w14:textId="3582269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0DDC952F" w14:textId="77777777" w:rsidTr="0089657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8B7AE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942F" w14:textId="5D106220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3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038" w14:textId="5891409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4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9AF" w14:textId="5767A7F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F349" w14:textId="3EA370AB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0A6" w14:textId="1F2623F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7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2C4EF" w14:textId="153E9E63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8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9DC7D" w14:textId="1E4F05C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9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066099" w:rsidRPr="001A4B0A" w14:paraId="39AF67E7" w14:textId="77777777" w:rsidTr="00AD5236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3D4CDE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DAC8" w14:textId="77777777" w:rsidR="00066099" w:rsidRPr="001A4B0A" w:rsidRDefault="00066099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7680758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E5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F6F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1C9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B67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55107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22E84" w14:textId="77777777" w:rsidR="00066099" w:rsidRPr="001A4B0A" w:rsidRDefault="00066099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0E444B84" w14:textId="77777777" w:rsidTr="00D80AA2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5146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D9ED" w14:textId="2AC70C5D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0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75C" w14:textId="31320B6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1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2273" w14:textId="67EC2A0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2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3B2" w14:textId="6A1671C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3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2F69" w14:textId="7A1750C1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4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AB0C6" w14:textId="6B81F32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5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C8FC5" w14:textId="735AD0F3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6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4DA7329B" w14:textId="77777777" w:rsidTr="00D80AA2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95E0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7FDB" w14:textId="7E0EDEC1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7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0FE" w14:textId="1B848249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8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FF19" w14:textId="4586DAD9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9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F38" w14:textId="618696BD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0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8B8" w14:textId="0351BDA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1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8085D" w14:textId="71E6A110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2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59022" w14:textId="37BDCF63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3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1F8BBE6C" w14:textId="77777777" w:rsidTr="00B5318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31DC9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8C1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1898E6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88C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80D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EC4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08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C41A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E750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1565349" w14:textId="77777777" w:rsidTr="00624CEE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4EFE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35F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653F574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0A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289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8E6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10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91E5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D1E7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13C815C3" w14:textId="77777777" w:rsidTr="00584266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C5D6C2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B601" w14:textId="77777777" w:rsidR="008C5CBD" w:rsidRPr="001A4B0A" w:rsidRDefault="008C5CBD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576F22EC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A6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6D1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2F63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66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B9266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C44CB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1B42CF42" w14:textId="77777777" w:rsidTr="00917D3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C0E72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D4E" w14:textId="5E4FBE32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34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6C5" w14:textId="3440715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5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0CF" w14:textId="2748BCA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6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EF6" w14:textId="2C7AD07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7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D49" w14:textId="7E9BADEE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8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E5304" w14:textId="356C81B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9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3B711" w14:textId="1EB925D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0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3ED40108" w14:textId="77777777" w:rsidTr="00917D37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689DE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BB2D" w14:textId="3FEE8E10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1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9A9" w14:textId="3DCCE28A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2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E9D8" w14:textId="781BA31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3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C7F4" w14:textId="574CBD30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4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63A" w14:textId="3602C2D0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5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2C010" w14:textId="22F88061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6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EFC5A" w14:textId="3261C269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7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8C5CBD" w:rsidRPr="001A4B0A" w14:paraId="151C7298" w14:textId="77777777" w:rsidTr="0069579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F79089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88A" w14:textId="77777777" w:rsidR="008C5CBD" w:rsidRPr="001A4B0A" w:rsidRDefault="008C5CBD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0ACA17D9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9EC7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DB97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22D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32B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312A7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F55D5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6B2B43BB" w14:textId="77777777" w:rsidTr="00E50F7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8F896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00C" w14:textId="4A64E157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8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FC3" w14:textId="1B259B6D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9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868B" w14:textId="0CC86FC1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0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001" w14:textId="0073F9B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1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A93" w14:textId="7C3F703D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2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2CF0A" w14:textId="28C1CC0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3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D935D" w14:textId="2DBDBF5A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4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302AA9F8" w14:textId="77777777" w:rsidTr="00E50F7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7D62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EFF" w14:textId="6362B51D" w:rsidR="008C5CBD" w:rsidRPr="001A4B0A" w:rsidRDefault="008C5CBD" w:rsidP="008C5CBD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55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F075" w14:textId="5CCAF612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6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653C" w14:textId="714EF6E3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7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97E" w14:textId="7D62674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541" w14:textId="432243DA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C0977" w14:textId="1491C94E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0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405AE" w14:textId="37E4774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1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8C5CBD" w:rsidRPr="001A4B0A" w14:paraId="6F3DD250" w14:textId="77777777" w:rsidTr="00994FFC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4FD1E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682D" w14:textId="77777777" w:rsidR="008C5CBD" w:rsidRPr="001A4B0A" w:rsidRDefault="008C5CBD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615C5EFC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52E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E44F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994B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AFF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012F0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36A9D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549A12CD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39A1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A4FD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D0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24E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42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30D1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CB0E5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B1B7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8C5CBD" w:rsidRPr="001A4B0A" w14:paraId="257E0F28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02980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E3F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472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6CD9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CF5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A99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AE73F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61270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0D73D79D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629CF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E73" w14:textId="23F4645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2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354" w14:textId="71BA4A8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3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5999" w14:textId="12CAE11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4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BDB" w14:textId="0C2AB99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5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B0A" w14:textId="5E1E246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6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D6E77" w14:textId="456761C1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7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39123" w14:textId="2A1DF6E4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8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1ACDD135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79997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68E" w14:textId="5A955122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9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856" w14:textId="2D566A0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0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3BB" w14:textId="672F79B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1" w:author="RFALAB-762 User" w:date="2023-03-03T05:0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AA1" w14:textId="235D717F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2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55" w14:textId="52D7CCF5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3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8095B" w14:textId="3BDEB935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4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BF334" w14:textId="6A73F6CD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5" w:author="RFALAB-762 User" w:date="2023-03-03T05:05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8C5CBD" w:rsidRPr="001A4B0A" w14:paraId="2021234C" w14:textId="77777777" w:rsidTr="00F97558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83B68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08B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C2D4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136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86C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8EFB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DB32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CE6DA" w14:textId="77777777" w:rsidR="008C5CBD" w:rsidRPr="001A4B0A" w:rsidRDefault="008C5CBD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8C5CBD" w:rsidRPr="001A4B0A" w14:paraId="2A51FA46" w14:textId="77777777" w:rsidTr="0018510A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CB018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1B5" w14:textId="27BD556B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ins w:id="76" w:author="RFALAB-762 User" w:date="2023-03-03T05:0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ADF2" w14:textId="2582C0B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7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170" w14:textId="2427F3F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8" w:author="RFALAB-762 User" w:date="2023-03-03T05:0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C30" w14:textId="2BC7092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9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9DC" w14:textId="0DB6B60C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0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3D064" w14:textId="3572A986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1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E7381" w14:textId="0ADE583E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2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8C5CBD" w:rsidRPr="001A4B0A" w14:paraId="28E04936" w14:textId="77777777" w:rsidTr="0018510A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E690" w14:textId="7777777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309" w14:textId="0EEBFED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ins w:id="83" w:author="RFALAB-762 User" w:date="2023-03-03T05:06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2DF" w14:textId="0E9C606A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4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BF7D" w14:textId="202B81F9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5" w:author="RFALAB-762 User" w:date="2023-03-03T05:06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D62" w14:textId="40260187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6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88" w14:textId="0D156A3E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7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83C2A" w14:textId="099989F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88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8D7EB" w14:textId="624EA078" w:rsidR="008C5CBD" w:rsidRPr="001A4B0A" w:rsidRDefault="008C5CBD" w:rsidP="008C5CB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9" w:author="RFALAB-762 User" w:date="2023-03-03T05:06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E36906" w:rsidRPr="001A4B0A" w14:paraId="6CBCB744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3D5E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63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E-UTRA Band 1, 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 xml:space="preserve">3, 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>5, 7, 8, 26, 28, 34, 39, 40, 41, 42, 44, 45, 65, 68, 72, 73</w:t>
            </w:r>
          </w:p>
          <w:p w14:paraId="35CC9EC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>9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7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70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5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89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CDEF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21F0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3031EE67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CF8B3D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6D6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5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A8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82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EF2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E517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81D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167AC24F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3AB7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3AC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3E8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D25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E8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7DC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A2CE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9E8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36906" w:rsidRPr="001A4B0A" w14:paraId="6BA60F07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D0A6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34_47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994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26, 28, 39, 40, 41, 42, 44, 45, 65, 72,</w:t>
            </w:r>
          </w:p>
          <w:p w14:paraId="317962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</w:t>
            </w:r>
            <w:proofErr w:type="gramStart"/>
            <w:r w:rsidRPr="000173F2">
              <w:rPr>
                <w:rFonts w:ascii="Arial" w:eastAsia="Malgun Gothic" w:hAnsi="Arial"/>
                <w:sz w:val="18"/>
                <w:lang w:eastAsia="ja-JP"/>
              </w:rPr>
              <w:t>77,n</w:t>
            </w:r>
            <w:proofErr w:type="gramEnd"/>
            <w:r w:rsidRPr="000173F2">
              <w:rPr>
                <w:rFonts w:ascii="Arial" w:eastAsia="Malgun Gothic" w:hAnsi="Arial"/>
                <w:sz w:val="18"/>
                <w:lang w:eastAsia="ja-JP"/>
              </w:rPr>
              <w:t>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9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0FF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E0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24D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6BB9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089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59D9EE2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9B799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EB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1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B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C6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E5DE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9683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FD5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665EA97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DB8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D8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BE6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28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1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06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D846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CDA4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60DE2468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98F63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V2X_34_n47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01E7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22, 26, 28, 39, 40, 41, 42, 44, 45, 65,72, 73</w:t>
            </w:r>
          </w:p>
          <w:p w14:paraId="0997F30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3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CEE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EF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405C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8D22D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3F08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C4EE011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2795AE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D4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F75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869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7C8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6F86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A61E3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A251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DF3AD6" w:rsidRPr="001A4B0A" w14:paraId="332D0357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F6C2CB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E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0B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C11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6D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D8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FF87A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C2AA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018F1863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5DC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C6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23C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CF5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A64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6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1201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7BC4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DF3AD6" w:rsidRPr="001A4B0A" w14:paraId="631591E6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7359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22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0C5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16F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8FE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A6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B5B6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E8D7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DF3AD6" w:rsidRPr="001A4B0A" w14:paraId="154D50A2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B20E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EB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8AC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9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70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F4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797B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44AF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E36906" w:rsidRPr="001A4B0A" w14:paraId="11383E5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B1B5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C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64CB920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D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82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88A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6D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B1B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EF87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417661E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B5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A8D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586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58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2A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1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5D12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59EB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11B650B1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738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6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63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F6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B1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49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70C8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8D6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27A8723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1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6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69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3F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5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F5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3DC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8A9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227E635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253A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76A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0793B8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D7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D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5E0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6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C89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0A60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312595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6B4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61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40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D1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4A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266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6120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DD9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6D039AE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F51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F5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9A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2B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3F1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2F6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C24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ACEA90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E7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8E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0B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8F8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D9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9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C0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E9CB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80E7C7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7C3F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D0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3193A0E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5AC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E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B3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D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273B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E2D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55102C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9A6E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362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32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0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584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15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629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98E9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64AC6554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4CCA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47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B2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3F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29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54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E64C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7CF26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5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2F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95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0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17C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C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A23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FF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AD4C60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123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D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385ED25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4E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E11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00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3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1C5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9B3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67FF1C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7E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7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0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2A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A6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70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648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5E7D46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3F8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0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D0E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2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DDC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5C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BC9D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D7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E3EEF2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9A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7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E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73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3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72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05B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3C1B722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9F0D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5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E1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4F5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A66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683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D8CB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4243C8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785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44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6A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752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81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572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13E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6EB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88DF8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12F2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B8D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A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AD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87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7E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441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E5C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E36906" w:rsidRPr="001A4B0A" w14:paraId="1D429B08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D4CF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9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2C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17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C6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CFB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EDE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7E82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978114F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23A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9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1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4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86C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E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6E95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BB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6394EBE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5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A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4A2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05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7E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B8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6F3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2D1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6AF0AEE0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C6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A3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44F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76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53F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5BF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9CF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A3A0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22C0EB13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825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2E7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1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CCB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9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F68C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D2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1044686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03CE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CF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D16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BE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C22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4D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0871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AA04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0FDAF7CD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E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57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47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F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C1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C4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FF66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DC27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0983E6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466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E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78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F7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45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2C0B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87BF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77D12BE5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7598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49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528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61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B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C0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8CB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05C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8D64C3" w14:textId="77777777" w:rsidTr="00B75F81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D7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15DC096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3561BB71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01609DAB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282EC171" w14:textId="77777777" w:rsidR="00E36906" w:rsidRPr="005050CA" w:rsidRDefault="00E36906" w:rsidP="002A626B">
      <w:pPr>
        <w:rPr>
          <w:lang w:eastAsia="zh-CN"/>
        </w:rPr>
      </w:pPr>
    </w:p>
    <w:p w14:paraId="0A21E12A" w14:textId="211FACF5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964F6F">
        <w:rPr>
          <w:i/>
          <w:color w:val="FF0000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4F7D9" w14:textId="77777777" w:rsidR="00AB045C" w:rsidRDefault="00AB045C">
      <w:r>
        <w:separator/>
      </w:r>
    </w:p>
  </w:endnote>
  <w:endnote w:type="continuationSeparator" w:id="0">
    <w:p w14:paraId="12E8DABD" w14:textId="77777777" w:rsidR="00AB045C" w:rsidRDefault="00AB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auto"/>
    <w:pitch w:val="variable"/>
    <w:sig w:usb0="A00002FF" w:usb1="28CFFCFA" w:usb2="00000016" w:usb3="00000000" w:csb0="001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FA06" w14:textId="77777777" w:rsidR="00AB045C" w:rsidRDefault="00AB045C">
      <w:r>
        <w:separator/>
      </w:r>
    </w:p>
  </w:footnote>
  <w:footnote w:type="continuationSeparator" w:id="0">
    <w:p w14:paraId="157BBCC9" w14:textId="77777777" w:rsidR="00AB045C" w:rsidRDefault="00AB0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66099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0E7E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4F5A7A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031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75FB8"/>
    <w:rsid w:val="00781F0F"/>
    <w:rsid w:val="007918D0"/>
    <w:rsid w:val="007A6225"/>
    <w:rsid w:val="007A6F63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2821"/>
    <w:rsid w:val="00813070"/>
    <w:rsid w:val="008234E7"/>
    <w:rsid w:val="00824B9F"/>
    <w:rsid w:val="008265D2"/>
    <w:rsid w:val="00830747"/>
    <w:rsid w:val="00833E8F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CBD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4F6F"/>
    <w:rsid w:val="009673C3"/>
    <w:rsid w:val="00980C9E"/>
    <w:rsid w:val="00981C90"/>
    <w:rsid w:val="009834EB"/>
    <w:rsid w:val="0098574F"/>
    <w:rsid w:val="00996C44"/>
    <w:rsid w:val="009A2EDE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461BD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045C"/>
    <w:rsid w:val="00AB048E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9B0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562A0"/>
    <w:rsid w:val="00B60987"/>
    <w:rsid w:val="00B65E57"/>
    <w:rsid w:val="00B74C5D"/>
    <w:rsid w:val="00B81F12"/>
    <w:rsid w:val="00B84559"/>
    <w:rsid w:val="00B85EDE"/>
    <w:rsid w:val="00B908EE"/>
    <w:rsid w:val="00B93086"/>
    <w:rsid w:val="00B9359C"/>
    <w:rsid w:val="00B960F1"/>
    <w:rsid w:val="00BA195D"/>
    <w:rsid w:val="00BA19ED"/>
    <w:rsid w:val="00BA4B8D"/>
    <w:rsid w:val="00BB0D7B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4F5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8</cp:revision>
  <cp:lastPrinted>2019-02-25T14:05:00Z</cp:lastPrinted>
  <dcterms:created xsi:type="dcterms:W3CDTF">2023-02-14T20:24:00Z</dcterms:created>
  <dcterms:modified xsi:type="dcterms:W3CDTF">2023-03-03T13:08:00Z</dcterms:modified>
</cp:coreProperties>
</file>